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D201C5" w14:textId="77777777" w:rsidR="00B56C8E" w:rsidRDefault="00B56C8E" w:rsidP="00092893">
      <w:pPr>
        <w:pStyle w:val="berschrift2"/>
        <w:ind w:firstLine="0"/>
        <w:rPr>
          <w:b w:val="0"/>
          <w:color w:val="800000"/>
        </w:rPr>
      </w:pPr>
      <w:r>
        <w:t>Pittys Physikaufgaben - Optik</w:t>
      </w:r>
      <w:r>
        <w:br/>
      </w:r>
      <w:hyperlink r:id="rId8" w:history="1">
        <w:r w:rsidRPr="00517202">
          <w:rPr>
            <w:rStyle w:val="Hyperlink"/>
            <w:b w:val="0"/>
          </w:rPr>
          <w:t>zur</w:t>
        </w:r>
        <w:bookmarkStart w:id="0" w:name="_Hlt128799620"/>
        <w:r w:rsidRPr="00517202">
          <w:rPr>
            <w:rStyle w:val="Hyperlink"/>
            <w:b w:val="0"/>
          </w:rPr>
          <w:t>ü</w:t>
        </w:r>
        <w:bookmarkEnd w:id="0"/>
        <w:r w:rsidRPr="00517202">
          <w:rPr>
            <w:rStyle w:val="Hyperlink"/>
            <w:b w:val="0"/>
          </w:rPr>
          <w:t xml:space="preserve">ck </w:t>
        </w:r>
        <w:bookmarkStart w:id="1" w:name="_Hlt115004542"/>
        <w:r w:rsidRPr="00517202">
          <w:rPr>
            <w:rStyle w:val="Hyperlink"/>
            <w:b w:val="0"/>
          </w:rPr>
          <w:t>z</w:t>
        </w:r>
        <w:bookmarkStart w:id="2" w:name="_Hlt515001933"/>
        <w:bookmarkEnd w:id="1"/>
        <w:r w:rsidRPr="00517202">
          <w:rPr>
            <w:rStyle w:val="Hyperlink"/>
            <w:b w:val="0"/>
          </w:rPr>
          <w:t>u</w:t>
        </w:r>
        <w:bookmarkStart w:id="3" w:name="_Hlt128801331"/>
        <w:bookmarkEnd w:id="2"/>
        <w:r w:rsidRPr="00517202">
          <w:rPr>
            <w:rStyle w:val="Hyperlink"/>
            <w:b w:val="0"/>
          </w:rPr>
          <w:t>r</w:t>
        </w:r>
        <w:bookmarkStart w:id="4" w:name="_Hlt158470835"/>
        <w:bookmarkEnd w:id="3"/>
        <w:r w:rsidRPr="00517202">
          <w:rPr>
            <w:rStyle w:val="Hyperlink"/>
            <w:b w:val="0"/>
          </w:rPr>
          <w:t xml:space="preserve"> </w:t>
        </w:r>
        <w:bookmarkStart w:id="5" w:name="_Hlt514570200"/>
        <w:bookmarkEnd w:id="4"/>
        <w:r w:rsidRPr="00517202">
          <w:rPr>
            <w:rStyle w:val="Hyperlink"/>
            <w:b w:val="0"/>
          </w:rPr>
          <w:t>S</w:t>
        </w:r>
        <w:bookmarkStart w:id="6" w:name="_Hlt158470879"/>
        <w:bookmarkEnd w:id="5"/>
        <w:r w:rsidRPr="00517202">
          <w:rPr>
            <w:rStyle w:val="Hyperlink"/>
            <w:b w:val="0"/>
          </w:rPr>
          <w:t>t</w:t>
        </w:r>
        <w:bookmarkStart w:id="7" w:name="_Hlt118334167"/>
        <w:bookmarkEnd w:id="6"/>
        <w:r w:rsidRPr="00517202">
          <w:rPr>
            <w:rStyle w:val="Hyperlink"/>
            <w:b w:val="0"/>
          </w:rPr>
          <w:t>a</w:t>
        </w:r>
        <w:bookmarkStart w:id="8" w:name="_Hlt514570255"/>
        <w:bookmarkEnd w:id="7"/>
        <w:r w:rsidRPr="00517202">
          <w:rPr>
            <w:rStyle w:val="Hyperlink"/>
            <w:b w:val="0"/>
          </w:rPr>
          <w:t>r</w:t>
        </w:r>
        <w:bookmarkStart w:id="9" w:name="_Hlt116447594"/>
        <w:bookmarkEnd w:id="8"/>
        <w:r w:rsidRPr="00517202">
          <w:rPr>
            <w:rStyle w:val="Hyperlink"/>
            <w:b w:val="0"/>
          </w:rPr>
          <w:t>t</w:t>
        </w:r>
        <w:bookmarkStart w:id="10" w:name="_Hlt533640905"/>
        <w:bookmarkEnd w:id="9"/>
        <w:r w:rsidRPr="00517202">
          <w:rPr>
            <w:rStyle w:val="Hyperlink"/>
            <w:b w:val="0"/>
          </w:rPr>
          <w:t>s</w:t>
        </w:r>
        <w:bookmarkStart w:id="11" w:name="_Hlt190906552"/>
        <w:bookmarkEnd w:id="10"/>
        <w:r w:rsidRPr="00517202">
          <w:rPr>
            <w:rStyle w:val="Hyperlink"/>
            <w:b w:val="0"/>
          </w:rPr>
          <w:t>e</w:t>
        </w:r>
        <w:bookmarkEnd w:id="11"/>
        <w:r w:rsidRPr="00517202">
          <w:rPr>
            <w:rStyle w:val="Hyperlink"/>
            <w:b w:val="0"/>
          </w:rPr>
          <w:t>ite</w:t>
        </w:r>
      </w:hyperlink>
    </w:p>
    <w:p w14:paraId="729AD521" w14:textId="77777777" w:rsidR="00517202" w:rsidRPr="00517202" w:rsidRDefault="00517202" w:rsidP="0051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B56C8E" w14:paraId="49BD8668" w14:textId="77777777" w:rsidTr="00B56C8E">
        <w:tc>
          <w:tcPr>
            <w:tcW w:w="5030" w:type="dxa"/>
          </w:tcPr>
          <w:p w14:paraId="38EF48DA" w14:textId="77777777" w:rsidR="00B56C8E" w:rsidRDefault="00B56C8E" w:rsidP="00517202">
            <w:pPr>
              <w:pStyle w:val="berschrift5"/>
              <w:rPr>
                <w:rStyle w:val="Hyperlink"/>
              </w:rPr>
            </w:pPr>
            <w:bookmarkStart w:id="12" w:name="t0"/>
            <w:bookmarkStart w:id="13" w:name="_Hlt27801019"/>
            <w:bookmarkEnd w:id="12"/>
            <w:r>
              <w:t>Lichtausbreitung</w:t>
            </w:r>
          </w:p>
          <w:p w14:paraId="4ECAA265" w14:textId="77777777" w:rsidR="00517202" w:rsidRDefault="00F955A9" w:rsidP="00517202">
            <w:pPr>
              <w:numPr>
                <w:ilvl w:val="0"/>
                <w:numId w:val="41"/>
              </w:numPr>
              <w:spacing w:line="360" w:lineRule="auto"/>
              <w:rPr>
                <w:rStyle w:val="Hyperlink"/>
              </w:rPr>
            </w:pPr>
            <w:hyperlink w:anchor="t6" w:history="1">
              <w:r w:rsidR="00B56C8E">
                <w:rPr>
                  <w:rStyle w:val="Hyperlink"/>
                </w:rPr>
                <w:t>gera</w:t>
              </w:r>
              <w:bookmarkStart w:id="14" w:name="_Hlt514543523"/>
              <w:r w:rsidR="00B56C8E">
                <w:rPr>
                  <w:rStyle w:val="Hyperlink"/>
                </w:rPr>
                <w:t>d</w:t>
              </w:r>
              <w:bookmarkEnd w:id="14"/>
              <w:r w:rsidR="00B56C8E">
                <w:rPr>
                  <w:rStyle w:val="Hyperlink"/>
                </w:rPr>
                <w:t>lin</w:t>
              </w:r>
              <w:bookmarkStart w:id="15" w:name="_Hlt514543508"/>
              <w:r w:rsidR="00B56C8E">
                <w:rPr>
                  <w:rStyle w:val="Hyperlink"/>
                </w:rPr>
                <w:t>i</w:t>
              </w:r>
              <w:bookmarkStart w:id="16" w:name="_Hlt514543542"/>
              <w:bookmarkEnd w:id="15"/>
              <w:r w:rsidR="00B56C8E">
                <w:rPr>
                  <w:rStyle w:val="Hyperlink"/>
                </w:rPr>
                <w:t>g</w:t>
              </w:r>
              <w:bookmarkEnd w:id="16"/>
              <w:r w:rsidR="00B56C8E">
                <w:rPr>
                  <w:rStyle w:val="Hyperlink"/>
                </w:rPr>
                <w:t xml:space="preserve">e </w:t>
              </w:r>
              <w:bookmarkStart w:id="17" w:name="_Hlt30483135"/>
              <w:bookmarkStart w:id="18" w:name="_Hlt497005767"/>
              <w:bookmarkEnd w:id="17"/>
              <w:r w:rsidR="00B56C8E">
                <w:rPr>
                  <w:rStyle w:val="Hyperlink"/>
                </w:rPr>
                <w:t>A</w:t>
              </w:r>
              <w:bookmarkStart w:id="19" w:name="_Hlt128637133"/>
              <w:bookmarkEnd w:id="18"/>
              <w:r w:rsidR="00B56C8E">
                <w:rPr>
                  <w:rStyle w:val="Hyperlink"/>
                </w:rPr>
                <w:t>u</w:t>
              </w:r>
              <w:bookmarkStart w:id="20" w:name="_Hlt497137782"/>
              <w:bookmarkEnd w:id="19"/>
              <w:r w:rsidR="00B56C8E">
                <w:rPr>
                  <w:rStyle w:val="Hyperlink"/>
                </w:rPr>
                <w:t>s</w:t>
              </w:r>
              <w:bookmarkStart w:id="21" w:name="_Hlt512862151"/>
              <w:bookmarkEnd w:id="20"/>
              <w:r w:rsidR="00B56C8E">
                <w:rPr>
                  <w:rStyle w:val="Hyperlink"/>
                </w:rPr>
                <w:t>b</w:t>
              </w:r>
              <w:bookmarkStart w:id="22" w:name="_Hlt497048467"/>
              <w:bookmarkEnd w:id="21"/>
              <w:r w:rsidR="00B56C8E">
                <w:rPr>
                  <w:rStyle w:val="Hyperlink"/>
                </w:rPr>
                <w:t>r</w:t>
              </w:r>
              <w:bookmarkStart w:id="23" w:name="_Hlt497273560"/>
              <w:bookmarkEnd w:id="22"/>
              <w:r w:rsidR="00B56C8E">
                <w:rPr>
                  <w:rStyle w:val="Hyperlink"/>
                </w:rPr>
                <w:t>e</w:t>
              </w:r>
              <w:bookmarkEnd w:id="23"/>
              <w:r w:rsidR="00B56C8E">
                <w:rPr>
                  <w:rStyle w:val="Hyperlink"/>
                </w:rPr>
                <w:t>it</w:t>
              </w:r>
              <w:bookmarkStart w:id="24" w:name="_Hlt512862173"/>
              <w:r w:rsidR="00B56C8E">
                <w:rPr>
                  <w:rStyle w:val="Hyperlink"/>
                </w:rPr>
                <w:t>u</w:t>
              </w:r>
              <w:bookmarkEnd w:id="24"/>
              <w:r w:rsidR="00B56C8E">
                <w:rPr>
                  <w:rStyle w:val="Hyperlink"/>
                </w:rPr>
                <w:t>n</w:t>
              </w:r>
              <w:bookmarkStart w:id="25" w:name="_Hlt497048385"/>
              <w:r w:rsidR="00B56C8E">
                <w:rPr>
                  <w:rStyle w:val="Hyperlink"/>
                </w:rPr>
                <w:t>g</w:t>
              </w:r>
              <w:bookmarkEnd w:id="25"/>
            </w:hyperlink>
          </w:p>
          <w:p w14:paraId="4EC4D64E" w14:textId="77777777" w:rsidR="00517202" w:rsidRDefault="00F955A9" w:rsidP="00517202">
            <w:pPr>
              <w:numPr>
                <w:ilvl w:val="0"/>
                <w:numId w:val="41"/>
              </w:numPr>
              <w:spacing w:line="360" w:lineRule="auto"/>
              <w:rPr>
                <w:rStyle w:val="Hyperlink"/>
              </w:rPr>
            </w:pPr>
            <w:hyperlink w:anchor="t7" w:history="1">
              <w:r w:rsidR="00B56C8E">
                <w:rPr>
                  <w:rStyle w:val="Hyperlink"/>
                </w:rPr>
                <w:t>S</w:t>
              </w:r>
              <w:bookmarkStart w:id="26" w:name="_Hlt497292992"/>
              <w:r w:rsidR="00B56C8E">
                <w:rPr>
                  <w:rStyle w:val="Hyperlink"/>
                </w:rPr>
                <w:t>c</w:t>
              </w:r>
              <w:bookmarkStart w:id="27" w:name="_Hlt497292265"/>
              <w:bookmarkEnd w:id="26"/>
              <w:r w:rsidR="00B56C8E">
                <w:rPr>
                  <w:rStyle w:val="Hyperlink"/>
                </w:rPr>
                <w:t>h</w:t>
              </w:r>
              <w:bookmarkStart w:id="28" w:name="_Hlt497137876"/>
              <w:bookmarkEnd w:id="27"/>
              <w:r w:rsidR="00B56C8E">
                <w:rPr>
                  <w:rStyle w:val="Hyperlink"/>
                </w:rPr>
                <w:t>a</w:t>
              </w:r>
              <w:bookmarkStart w:id="29" w:name="_Hlt186851843"/>
              <w:bookmarkEnd w:id="28"/>
              <w:r w:rsidR="00B56C8E">
                <w:rPr>
                  <w:rStyle w:val="Hyperlink"/>
                </w:rPr>
                <w:t>t</w:t>
              </w:r>
              <w:bookmarkEnd w:id="29"/>
              <w:r w:rsidR="00B56C8E">
                <w:rPr>
                  <w:rStyle w:val="Hyperlink"/>
                </w:rPr>
                <w:t>t</w:t>
              </w:r>
              <w:bookmarkStart w:id="30" w:name="_Hlt512862888"/>
              <w:r w:rsidR="00B56C8E">
                <w:rPr>
                  <w:rStyle w:val="Hyperlink"/>
                </w:rPr>
                <w:t>e</w:t>
              </w:r>
              <w:bookmarkEnd w:id="30"/>
              <w:r w:rsidR="00B56C8E">
                <w:rPr>
                  <w:rStyle w:val="Hyperlink"/>
                </w:rPr>
                <w:t>n</w:t>
              </w:r>
            </w:hyperlink>
            <w:r w:rsidR="00B56C8E">
              <w:rPr>
                <w:rStyle w:val="Hyperlink"/>
              </w:rPr>
              <w:t xml:space="preserve"> </w:t>
            </w:r>
          </w:p>
          <w:p w14:paraId="705E5177" w14:textId="77777777" w:rsidR="00B56C8E" w:rsidRDefault="00F955A9" w:rsidP="00517202">
            <w:pPr>
              <w:numPr>
                <w:ilvl w:val="0"/>
                <w:numId w:val="41"/>
              </w:numPr>
              <w:spacing w:line="360" w:lineRule="auto"/>
              <w:rPr>
                <w:rStyle w:val="Hyperlink"/>
              </w:rPr>
            </w:pPr>
            <w:hyperlink w:anchor="t11" w:history="1">
              <w:r w:rsidR="00B56C8E">
                <w:rPr>
                  <w:rStyle w:val="Hyperlink"/>
                </w:rPr>
                <w:t>F</w:t>
              </w:r>
              <w:bookmarkStart w:id="31" w:name="_Hlt512862570"/>
              <w:r w:rsidR="00B56C8E">
                <w:rPr>
                  <w:rStyle w:val="Hyperlink"/>
                </w:rPr>
                <w:t>a</w:t>
              </w:r>
              <w:bookmarkStart w:id="32" w:name="_Hlt512862354"/>
              <w:bookmarkEnd w:id="31"/>
              <w:r w:rsidR="00B56C8E">
                <w:rPr>
                  <w:rStyle w:val="Hyperlink"/>
                </w:rPr>
                <w:t>r</w:t>
              </w:r>
              <w:bookmarkStart w:id="33" w:name="_Hlt497298316"/>
              <w:bookmarkEnd w:id="32"/>
              <w:r w:rsidR="00B56C8E">
                <w:rPr>
                  <w:rStyle w:val="Hyperlink"/>
                </w:rPr>
                <w:t>b</w:t>
              </w:r>
              <w:bookmarkStart w:id="34" w:name="_Hlt244247881"/>
              <w:bookmarkStart w:id="35" w:name="_Hlt74292311"/>
              <w:bookmarkEnd w:id="33"/>
              <w:bookmarkEnd w:id="34"/>
              <w:r w:rsidR="00B56C8E">
                <w:rPr>
                  <w:rStyle w:val="Hyperlink"/>
                </w:rPr>
                <w:t>e</w:t>
              </w:r>
              <w:bookmarkStart w:id="36" w:name="_Hlt512862880"/>
              <w:bookmarkEnd w:id="35"/>
              <w:r w:rsidR="00B56C8E">
                <w:rPr>
                  <w:rStyle w:val="Hyperlink"/>
                </w:rPr>
                <w:t>n</w:t>
              </w:r>
              <w:bookmarkEnd w:id="36"/>
            </w:hyperlink>
          </w:p>
          <w:p w14:paraId="6D6827FB" w14:textId="77777777" w:rsidR="00517202" w:rsidRDefault="00517202" w:rsidP="00B56C8E">
            <w:pPr>
              <w:rPr>
                <w:rStyle w:val="Hyperlink"/>
              </w:rPr>
            </w:pPr>
          </w:p>
          <w:p w14:paraId="4FD2BBCC" w14:textId="77777777" w:rsidR="00B56C8E" w:rsidRDefault="00B56C8E" w:rsidP="00517202">
            <w:pPr>
              <w:pStyle w:val="berschrift5"/>
              <w:rPr>
                <w:rStyle w:val="Hyperlink"/>
              </w:rPr>
            </w:pPr>
            <w:r>
              <w:t>Reflexion des Lichtes</w:t>
            </w:r>
          </w:p>
          <w:p w14:paraId="627B6570" w14:textId="77777777" w:rsidR="00517202" w:rsidRDefault="00F955A9" w:rsidP="00517202">
            <w:pPr>
              <w:numPr>
                <w:ilvl w:val="0"/>
                <w:numId w:val="42"/>
              </w:numPr>
              <w:spacing w:line="360" w:lineRule="auto"/>
              <w:rPr>
                <w:rStyle w:val="Hyperlink"/>
              </w:rPr>
            </w:pPr>
            <w:hyperlink w:anchor="t13" w:history="1">
              <w:r w:rsidR="00B56C8E">
                <w:rPr>
                  <w:rStyle w:val="Hyperlink"/>
                </w:rPr>
                <w:t>Eb</w:t>
              </w:r>
              <w:bookmarkStart w:id="37" w:name="_Hlt40841974"/>
              <w:bookmarkStart w:id="38" w:name="_Hlt497273472"/>
              <w:bookmarkEnd w:id="37"/>
              <w:r w:rsidR="00B56C8E">
                <w:rPr>
                  <w:rStyle w:val="Hyperlink"/>
                </w:rPr>
                <w:t>e</w:t>
              </w:r>
              <w:bookmarkStart w:id="39" w:name="_Hlt53806890"/>
              <w:bookmarkStart w:id="40" w:name="_Hlt514543515"/>
              <w:bookmarkEnd w:id="38"/>
              <w:bookmarkEnd w:id="39"/>
              <w:r w:rsidR="00B56C8E">
                <w:rPr>
                  <w:rStyle w:val="Hyperlink"/>
                </w:rPr>
                <w:t>n</w:t>
              </w:r>
              <w:bookmarkStart w:id="41" w:name="_Hlt497300506"/>
              <w:bookmarkEnd w:id="40"/>
              <w:r w:rsidR="00B56C8E">
                <w:rPr>
                  <w:rStyle w:val="Hyperlink"/>
                </w:rPr>
                <w:t>e</w:t>
              </w:r>
              <w:bookmarkStart w:id="42" w:name="_Hlt513430916"/>
              <w:bookmarkEnd w:id="41"/>
              <w:r w:rsidR="00B56C8E">
                <w:rPr>
                  <w:rStyle w:val="Hyperlink"/>
                </w:rPr>
                <w:t>r</w:t>
              </w:r>
              <w:bookmarkStart w:id="43" w:name="_Hlt497300282"/>
              <w:bookmarkEnd w:id="42"/>
              <w:r w:rsidR="00B56C8E">
                <w:rPr>
                  <w:rStyle w:val="Hyperlink"/>
                </w:rPr>
                <w:t xml:space="preserve"> </w:t>
              </w:r>
              <w:bookmarkStart w:id="44" w:name="_Hlt496964241"/>
              <w:bookmarkEnd w:id="43"/>
              <w:r w:rsidR="00B56C8E">
                <w:rPr>
                  <w:rStyle w:val="Hyperlink"/>
                </w:rPr>
                <w:t>S</w:t>
              </w:r>
              <w:bookmarkStart w:id="45" w:name="_Hlt497137809"/>
              <w:bookmarkEnd w:id="44"/>
              <w:r w:rsidR="00B56C8E">
                <w:rPr>
                  <w:rStyle w:val="Hyperlink"/>
                </w:rPr>
                <w:t>p</w:t>
              </w:r>
              <w:bookmarkStart w:id="46" w:name="_Hlt512862631"/>
              <w:bookmarkEnd w:id="45"/>
              <w:r w:rsidR="00B56C8E">
                <w:rPr>
                  <w:rStyle w:val="Hyperlink"/>
                </w:rPr>
                <w:t>i</w:t>
              </w:r>
              <w:bookmarkEnd w:id="46"/>
              <w:r w:rsidR="00B56C8E">
                <w:rPr>
                  <w:rStyle w:val="Hyperlink"/>
                </w:rPr>
                <w:t>egel</w:t>
              </w:r>
            </w:hyperlink>
            <w:bookmarkStart w:id="47" w:name="_Hlt496964273"/>
          </w:p>
          <w:p w14:paraId="32EF5BD8" w14:textId="77777777" w:rsidR="00B56C8E" w:rsidRDefault="00F955A9" w:rsidP="00517202">
            <w:pPr>
              <w:numPr>
                <w:ilvl w:val="0"/>
                <w:numId w:val="42"/>
              </w:numPr>
              <w:spacing w:line="360" w:lineRule="auto"/>
              <w:rPr>
                <w:rStyle w:val="Hyperlink"/>
              </w:rPr>
            </w:pPr>
            <w:hyperlink w:anchor="t2" w:history="1">
              <w:r w:rsidR="00B56C8E">
                <w:rPr>
                  <w:rStyle w:val="Hyperlink"/>
                </w:rPr>
                <w:t>S</w:t>
              </w:r>
              <w:bookmarkStart w:id="48" w:name="_Hlt497138317"/>
              <w:r w:rsidR="00B56C8E">
                <w:rPr>
                  <w:rStyle w:val="Hyperlink"/>
                </w:rPr>
                <w:t>p</w:t>
              </w:r>
              <w:bookmarkEnd w:id="48"/>
              <w:r w:rsidR="00B56C8E">
                <w:rPr>
                  <w:rStyle w:val="Hyperlink"/>
                </w:rPr>
                <w:t>här</w:t>
              </w:r>
              <w:bookmarkStart w:id="49" w:name="_Hlt513430936"/>
              <w:r w:rsidR="00B56C8E">
                <w:rPr>
                  <w:rStyle w:val="Hyperlink"/>
                </w:rPr>
                <w:t>i</w:t>
              </w:r>
              <w:bookmarkEnd w:id="49"/>
              <w:r w:rsidR="00B56C8E">
                <w:rPr>
                  <w:rStyle w:val="Hyperlink"/>
                </w:rPr>
                <w:t>s</w:t>
              </w:r>
              <w:bookmarkStart w:id="50" w:name="_Hlt512862759"/>
              <w:r w:rsidR="00B56C8E">
                <w:rPr>
                  <w:rStyle w:val="Hyperlink"/>
                </w:rPr>
                <w:t>c</w:t>
              </w:r>
              <w:bookmarkStart w:id="51" w:name="_Hlt58298797"/>
              <w:bookmarkStart w:id="52" w:name="_Hlt497137753"/>
              <w:bookmarkEnd w:id="50"/>
              <w:bookmarkEnd w:id="51"/>
              <w:r w:rsidR="00B56C8E">
                <w:rPr>
                  <w:rStyle w:val="Hyperlink"/>
                </w:rPr>
                <w:t>h</w:t>
              </w:r>
              <w:bookmarkEnd w:id="52"/>
              <w:r w:rsidR="00B56C8E">
                <w:rPr>
                  <w:rStyle w:val="Hyperlink"/>
                </w:rPr>
                <w:t>er</w:t>
              </w:r>
              <w:bookmarkStart w:id="53" w:name="_Hlt58298793"/>
              <w:bookmarkEnd w:id="53"/>
              <w:r w:rsidR="00B56C8E">
                <w:rPr>
                  <w:rStyle w:val="Hyperlink"/>
                </w:rPr>
                <w:t xml:space="preserve"> S</w:t>
              </w:r>
              <w:bookmarkStart w:id="54" w:name="_Hlt58298795"/>
              <w:bookmarkEnd w:id="54"/>
              <w:r w:rsidR="00B56C8E">
                <w:rPr>
                  <w:rStyle w:val="Hyperlink"/>
                </w:rPr>
                <w:t>piegel</w:t>
              </w:r>
            </w:hyperlink>
            <w:bookmarkEnd w:id="47"/>
          </w:p>
          <w:p w14:paraId="23A3455D" w14:textId="77777777" w:rsidR="00517202" w:rsidRDefault="00517202" w:rsidP="00B56C8E">
            <w:pPr>
              <w:rPr>
                <w:rStyle w:val="Hyperlink"/>
              </w:rPr>
            </w:pPr>
          </w:p>
          <w:p w14:paraId="49A8B6BC" w14:textId="77777777" w:rsidR="00B56C8E" w:rsidRDefault="00B56C8E" w:rsidP="00517202">
            <w:pPr>
              <w:pStyle w:val="berschrift5"/>
              <w:rPr>
                <w:rStyle w:val="Hyperlink"/>
              </w:rPr>
            </w:pPr>
            <w:r>
              <w:t>Lichtbrechung</w:t>
            </w:r>
          </w:p>
          <w:p w14:paraId="68771BBE" w14:textId="77777777" w:rsidR="00517202" w:rsidRDefault="00F955A9" w:rsidP="00517202">
            <w:pPr>
              <w:numPr>
                <w:ilvl w:val="0"/>
                <w:numId w:val="43"/>
              </w:numPr>
              <w:spacing w:line="360" w:lineRule="auto"/>
              <w:rPr>
                <w:rStyle w:val="Hyperlink"/>
              </w:rPr>
            </w:pPr>
            <w:hyperlink w:anchor="t1" w:history="1">
              <w:r w:rsidR="00B56C8E">
                <w:rPr>
                  <w:rStyle w:val="Hyperlink"/>
                </w:rPr>
                <w:t>B</w:t>
              </w:r>
              <w:bookmarkStart w:id="55" w:name="_Hlt497273507"/>
              <w:r w:rsidR="00B56C8E">
                <w:rPr>
                  <w:rStyle w:val="Hyperlink"/>
                </w:rPr>
                <w:t>r</w:t>
              </w:r>
              <w:bookmarkStart w:id="56" w:name="_Hlt497137918"/>
              <w:bookmarkEnd w:id="55"/>
              <w:r w:rsidR="00B56C8E">
                <w:rPr>
                  <w:rStyle w:val="Hyperlink"/>
                </w:rPr>
                <w:t>e</w:t>
              </w:r>
              <w:bookmarkStart w:id="57" w:name="_Hlt703855"/>
              <w:bookmarkEnd w:id="56"/>
              <w:r w:rsidR="00B56C8E">
                <w:rPr>
                  <w:rStyle w:val="Hyperlink"/>
                </w:rPr>
                <w:t>c</w:t>
              </w:r>
              <w:bookmarkStart w:id="58" w:name="_Hlt513430939"/>
              <w:bookmarkEnd w:id="57"/>
              <w:r w:rsidR="00B56C8E">
                <w:rPr>
                  <w:rStyle w:val="Hyperlink"/>
                </w:rPr>
                <w:t>h</w:t>
              </w:r>
              <w:bookmarkStart w:id="59" w:name="_Hlt497138351"/>
              <w:bookmarkEnd w:id="58"/>
              <w:r w:rsidR="00B56C8E">
                <w:rPr>
                  <w:rStyle w:val="Hyperlink"/>
                </w:rPr>
                <w:t>u</w:t>
              </w:r>
              <w:bookmarkStart w:id="60" w:name="_Hlt497293877"/>
              <w:bookmarkEnd w:id="59"/>
              <w:r w:rsidR="00B56C8E">
                <w:rPr>
                  <w:rStyle w:val="Hyperlink"/>
                </w:rPr>
                <w:t>n</w:t>
              </w:r>
              <w:bookmarkStart w:id="61" w:name="_Hlt497273756"/>
              <w:bookmarkEnd w:id="60"/>
              <w:r w:rsidR="00B56C8E">
                <w:rPr>
                  <w:rStyle w:val="Hyperlink"/>
                </w:rPr>
                <w:t>g</w:t>
              </w:r>
              <w:bookmarkStart w:id="62" w:name="_Hlt497137385"/>
              <w:bookmarkEnd w:id="61"/>
              <w:r w:rsidR="00B56C8E">
                <w:rPr>
                  <w:rStyle w:val="Hyperlink"/>
                </w:rPr>
                <w:t>s</w:t>
              </w:r>
              <w:bookmarkStart w:id="63" w:name="_Hlt497273677"/>
              <w:bookmarkEnd w:id="62"/>
              <w:r w:rsidR="00B56C8E">
                <w:rPr>
                  <w:rStyle w:val="Hyperlink"/>
                </w:rPr>
                <w:t>g</w:t>
              </w:r>
              <w:bookmarkEnd w:id="63"/>
              <w:r w:rsidR="00B56C8E">
                <w:rPr>
                  <w:rStyle w:val="Hyperlink"/>
                </w:rPr>
                <w:t>esetz</w:t>
              </w:r>
            </w:hyperlink>
            <w:r w:rsidR="00B56C8E">
              <w:rPr>
                <w:rStyle w:val="Hyperlink"/>
              </w:rPr>
              <w:t xml:space="preserve"> </w:t>
            </w:r>
          </w:p>
          <w:p w14:paraId="3C7032DF" w14:textId="77777777" w:rsidR="00517202" w:rsidRDefault="00F955A9" w:rsidP="00517202">
            <w:pPr>
              <w:numPr>
                <w:ilvl w:val="0"/>
                <w:numId w:val="43"/>
              </w:numPr>
              <w:spacing w:line="360" w:lineRule="auto"/>
              <w:rPr>
                <w:rStyle w:val="Hyperlink"/>
              </w:rPr>
            </w:pPr>
            <w:hyperlink w:anchor="t3" w:history="1">
              <w:r w:rsidR="00B56C8E">
                <w:rPr>
                  <w:rStyle w:val="Hyperlink"/>
                </w:rPr>
                <w:t>Pr</w:t>
              </w:r>
              <w:bookmarkStart w:id="64" w:name="_Hlt497003627"/>
              <w:r w:rsidR="00B56C8E">
                <w:rPr>
                  <w:rStyle w:val="Hyperlink"/>
                </w:rPr>
                <w:t>i</w:t>
              </w:r>
              <w:bookmarkStart w:id="65" w:name="_Hlt59867168"/>
              <w:bookmarkStart w:id="66" w:name="_Hlt497003427"/>
              <w:bookmarkEnd w:id="64"/>
              <w:bookmarkEnd w:id="65"/>
              <w:r w:rsidR="00B56C8E">
                <w:rPr>
                  <w:rStyle w:val="Hyperlink"/>
                </w:rPr>
                <w:t>s</w:t>
              </w:r>
              <w:bookmarkStart w:id="67" w:name="_Hlt497137165"/>
              <w:bookmarkEnd w:id="66"/>
              <w:r w:rsidR="00B56C8E">
                <w:rPr>
                  <w:rStyle w:val="Hyperlink"/>
                </w:rPr>
                <w:t>m</w:t>
              </w:r>
              <w:bookmarkStart w:id="68" w:name="_Hlt497137277"/>
              <w:bookmarkEnd w:id="67"/>
              <w:r w:rsidR="00B56C8E">
                <w:rPr>
                  <w:rStyle w:val="Hyperlink"/>
                </w:rPr>
                <w:t>a</w:t>
              </w:r>
              <w:bookmarkEnd w:id="68"/>
            </w:hyperlink>
          </w:p>
          <w:p w14:paraId="375C6F9A" w14:textId="77777777" w:rsidR="00B56C8E" w:rsidRDefault="00F955A9" w:rsidP="00517202">
            <w:pPr>
              <w:numPr>
                <w:ilvl w:val="0"/>
                <w:numId w:val="43"/>
              </w:numPr>
              <w:spacing w:line="360" w:lineRule="auto"/>
              <w:rPr>
                <w:rStyle w:val="Hyperlink"/>
              </w:rPr>
            </w:pPr>
            <w:hyperlink w:anchor="t15" w:history="1">
              <w:r w:rsidR="00B56C8E">
                <w:rPr>
                  <w:rStyle w:val="Hyperlink"/>
                </w:rPr>
                <w:t>D</w:t>
              </w:r>
              <w:bookmarkStart w:id="69" w:name="_Hlt203465671"/>
              <w:r w:rsidR="00B56C8E">
                <w:rPr>
                  <w:rStyle w:val="Hyperlink"/>
                </w:rPr>
                <w:t>ü</w:t>
              </w:r>
              <w:bookmarkStart w:id="70" w:name="_Hlt497003842"/>
              <w:bookmarkEnd w:id="69"/>
              <w:r w:rsidR="00B56C8E">
                <w:rPr>
                  <w:rStyle w:val="Hyperlink"/>
                </w:rPr>
                <w:t>n</w:t>
              </w:r>
              <w:bookmarkStart w:id="71" w:name="_Hlt497137846"/>
              <w:bookmarkEnd w:id="70"/>
              <w:r w:rsidR="00B56C8E">
                <w:rPr>
                  <w:rStyle w:val="Hyperlink"/>
                </w:rPr>
                <w:t>n</w:t>
              </w:r>
              <w:bookmarkStart w:id="72" w:name="_Hlt496964697"/>
              <w:bookmarkEnd w:id="71"/>
              <w:r w:rsidR="00B56C8E">
                <w:rPr>
                  <w:rStyle w:val="Hyperlink"/>
                </w:rPr>
                <w:t>e</w:t>
              </w:r>
              <w:bookmarkStart w:id="73" w:name="_Hlt497137524"/>
              <w:bookmarkEnd w:id="72"/>
              <w:r w:rsidR="00B56C8E">
                <w:rPr>
                  <w:rStyle w:val="Hyperlink"/>
                </w:rPr>
                <w:t xml:space="preserve"> </w:t>
              </w:r>
              <w:bookmarkStart w:id="74" w:name="_Hlt497137107"/>
              <w:bookmarkEnd w:id="73"/>
              <w:r w:rsidR="00B56C8E">
                <w:rPr>
                  <w:rStyle w:val="Hyperlink"/>
                </w:rPr>
                <w:t>L</w:t>
              </w:r>
              <w:bookmarkStart w:id="75" w:name="_Hlt74292299"/>
              <w:bookmarkEnd w:id="74"/>
              <w:r w:rsidR="00B56C8E">
                <w:rPr>
                  <w:rStyle w:val="Hyperlink"/>
                </w:rPr>
                <w:t>i</w:t>
              </w:r>
              <w:bookmarkStart w:id="76" w:name="_Hlt60012917"/>
              <w:bookmarkEnd w:id="75"/>
              <w:r w:rsidR="00B56C8E">
                <w:rPr>
                  <w:rStyle w:val="Hyperlink"/>
                </w:rPr>
                <w:t>n</w:t>
              </w:r>
              <w:bookmarkEnd w:id="76"/>
              <w:r w:rsidR="00B56C8E">
                <w:rPr>
                  <w:rStyle w:val="Hyperlink"/>
                </w:rPr>
                <w:t>sen</w:t>
              </w:r>
            </w:hyperlink>
          </w:p>
          <w:p w14:paraId="70323192" w14:textId="77777777" w:rsidR="00517202" w:rsidRDefault="00517202" w:rsidP="00B56C8E">
            <w:pPr>
              <w:rPr>
                <w:sz w:val="24"/>
              </w:rPr>
            </w:pPr>
          </w:p>
        </w:tc>
        <w:tc>
          <w:tcPr>
            <w:tcW w:w="5030" w:type="dxa"/>
          </w:tcPr>
          <w:p w14:paraId="50A4AAF2" w14:textId="77777777" w:rsidR="00B56C8E" w:rsidRDefault="00B56C8E" w:rsidP="00517202">
            <w:pPr>
              <w:pStyle w:val="berschrift5"/>
              <w:rPr>
                <w:rStyle w:val="Hyperlink"/>
              </w:rPr>
            </w:pPr>
            <w:r>
              <w:t>Wellenoptik</w:t>
            </w:r>
          </w:p>
          <w:p w14:paraId="583ED7F6" w14:textId="77777777" w:rsidR="00517202" w:rsidRDefault="00F955A9" w:rsidP="00517202">
            <w:pPr>
              <w:numPr>
                <w:ilvl w:val="0"/>
                <w:numId w:val="44"/>
              </w:numPr>
              <w:spacing w:line="360" w:lineRule="auto"/>
              <w:rPr>
                <w:rStyle w:val="Hyperlink"/>
              </w:rPr>
            </w:pPr>
            <w:hyperlink w:anchor="t14" w:history="1">
              <w:r w:rsidR="00B56C8E">
                <w:rPr>
                  <w:rStyle w:val="Hyperlink"/>
                </w:rPr>
                <w:t>W</w:t>
              </w:r>
              <w:bookmarkStart w:id="77" w:name="_Hlt514543555"/>
              <w:r w:rsidR="00B56C8E">
                <w:rPr>
                  <w:rStyle w:val="Hyperlink"/>
                </w:rPr>
                <w:t>e</w:t>
              </w:r>
              <w:bookmarkEnd w:id="77"/>
              <w:r w:rsidR="00B56C8E">
                <w:rPr>
                  <w:rStyle w:val="Hyperlink"/>
                </w:rPr>
                <w:t>l</w:t>
              </w:r>
              <w:bookmarkStart w:id="78" w:name="_Hlt512863760"/>
              <w:r w:rsidR="00B56C8E">
                <w:rPr>
                  <w:rStyle w:val="Hyperlink"/>
                </w:rPr>
                <w:t>l</w:t>
              </w:r>
              <w:bookmarkStart w:id="79" w:name="_Hlt497296735"/>
              <w:bookmarkEnd w:id="78"/>
              <w:r w:rsidR="00B56C8E">
                <w:rPr>
                  <w:rStyle w:val="Hyperlink"/>
                </w:rPr>
                <w:t>e</w:t>
              </w:r>
              <w:bookmarkStart w:id="80" w:name="_Hlt20705236"/>
              <w:bookmarkEnd w:id="79"/>
              <w:r w:rsidR="00B56C8E">
                <w:rPr>
                  <w:rStyle w:val="Hyperlink"/>
                </w:rPr>
                <w:t>n</w:t>
              </w:r>
              <w:bookmarkStart w:id="81" w:name="_Hlt21180244"/>
              <w:bookmarkEnd w:id="80"/>
              <w:r w:rsidR="00B56C8E">
                <w:rPr>
                  <w:rStyle w:val="Hyperlink"/>
                </w:rPr>
                <w:t>e</w:t>
              </w:r>
              <w:bookmarkStart w:id="82" w:name="_Hlt531936399"/>
              <w:bookmarkEnd w:id="81"/>
              <w:r w:rsidR="00B56C8E">
                <w:rPr>
                  <w:rStyle w:val="Hyperlink"/>
                </w:rPr>
                <w:t>i</w:t>
              </w:r>
              <w:bookmarkStart w:id="83" w:name="_Hlt497296780"/>
              <w:bookmarkEnd w:id="82"/>
              <w:r w:rsidR="00B56C8E">
                <w:rPr>
                  <w:rStyle w:val="Hyperlink"/>
                </w:rPr>
                <w:t>g</w:t>
              </w:r>
              <w:bookmarkStart w:id="84" w:name="_Hlt21180281"/>
              <w:bookmarkEnd w:id="83"/>
              <w:r w:rsidR="00B56C8E">
                <w:rPr>
                  <w:rStyle w:val="Hyperlink"/>
                </w:rPr>
                <w:t>e</w:t>
              </w:r>
              <w:bookmarkStart w:id="85" w:name="_Hlt147206647"/>
              <w:bookmarkEnd w:id="84"/>
              <w:r w:rsidR="00B56C8E">
                <w:rPr>
                  <w:rStyle w:val="Hyperlink"/>
                </w:rPr>
                <w:t>n</w:t>
              </w:r>
              <w:bookmarkStart w:id="86" w:name="_Hlt497296839"/>
              <w:bookmarkEnd w:id="85"/>
              <w:r w:rsidR="00B56C8E">
                <w:rPr>
                  <w:rStyle w:val="Hyperlink"/>
                </w:rPr>
                <w:t>s</w:t>
              </w:r>
              <w:bookmarkStart w:id="87" w:name="_Hlt186940579"/>
              <w:bookmarkEnd w:id="86"/>
              <w:r w:rsidR="00B56C8E">
                <w:rPr>
                  <w:rStyle w:val="Hyperlink"/>
                </w:rPr>
                <w:t>c</w:t>
              </w:r>
              <w:bookmarkStart w:id="88" w:name="_Hlt497297211"/>
              <w:bookmarkEnd w:id="87"/>
              <w:r w:rsidR="00B56C8E">
                <w:rPr>
                  <w:rStyle w:val="Hyperlink"/>
                </w:rPr>
                <w:t>h</w:t>
              </w:r>
              <w:bookmarkEnd w:id="88"/>
              <w:r w:rsidR="00B56C8E">
                <w:rPr>
                  <w:rStyle w:val="Hyperlink"/>
                </w:rPr>
                <w:t>aft</w:t>
              </w:r>
              <w:bookmarkStart w:id="89" w:name="_Hlt497293707"/>
              <w:r w:rsidR="00B56C8E">
                <w:rPr>
                  <w:rStyle w:val="Hyperlink"/>
                </w:rPr>
                <w:t>e</w:t>
              </w:r>
              <w:bookmarkEnd w:id="89"/>
              <w:r w:rsidR="00B56C8E">
                <w:rPr>
                  <w:rStyle w:val="Hyperlink"/>
                </w:rPr>
                <w:t>n</w:t>
              </w:r>
            </w:hyperlink>
          </w:p>
          <w:p w14:paraId="7DEFCE3B" w14:textId="77777777" w:rsidR="00517202" w:rsidRDefault="00F955A9" w:rsidP="00517202">
            <w:pPr>
              <w:numPr>
                <w:ilvl w:val="0"/>
                <w:numId w:val="44"/>
              </w:numPr>
              <w:spacing w:line="360" w:lineRule="auto"/>
              <w:rPr>
                <w:rStyle w:val="Hyperlink"/>
              </w:rPr>
            </w:pPr>
            <w:hyperlink w:anchor="t16" w:history="1">
              <w:r w:rsidR="00B56C8E">
                <w:rPr>
                  <w:rStyle w:val="Hyperlink"/>
                </w:rPr>
                <w:t>Int</w:t>
              </w:r>
              <w:bookmarkStart w:id="90" w:name="_Hlt497293601"/>
              <w:r w:rsidR="00B56C8E">
                <w:rPr>
                  <w:rStyle w:val="Hyperlink"/>
                </w:rPr>
                <w:t>e</w:t>
              </w:r>
              <w:bookmarkEnd w:id="90"/>
              <w:r w:rsidR="00B56C8E">
                <w:rPr>
                  <w:rStyle w:val="Hyperlink"/>
                </w:rPr>
                <w:t>r</w:t>
              </w:r>
              <w:bookmarkStart w:id="91" w:name="_Hlt497293126"/>
              <w:r w:rsidR="00B56C8E">
                <w:rPr>
                  <w:rStyle w:val="Hyperlink"/>
                </w:rPr>
                <w:t>f</w:t>
              </w:r>
              <w:bookmarkStart w:id="92" w:name="_Hlt497137970"/>
              <w:bookmarkEnd w:id="91"/>
              <w:r w:rsidR="00B56C8E">
                <w:rPr>
                  <w:rStyle w:val="Hyperlink"/>
                </w:rPr>
                <w:t>e</w:t>
              </w:r>
              <w:bookmarkStart w:id="93" w:name="_Hlt21180262"/>
              <w:bookmarkEnd w:id="92"/>
              <w:r w:rsidR="00B56C8E">
                <w:rPr>
                  <w:rStyle w:val="Hyperlink"/>
                </w:rPr>
                <w:t>r</w:t>
              </w:r>
              <w:bookmarkStart w:id="94" w:name="_Hlt513431013"/>
              <w:bookmarkEnd w:id="93"/>
              <w:r w:rsidR="00B56C8E">
                <w:rPr>
                  <w:rStyle w:val="Hyperlink"/>
                </w:rPr>
                <w:t>e</w:t>
              </w:r>
              <w:bookmarkStart w:id="95" w:name="_Hlt497300627"/>
              <w:bookmarkEnd w:id="94"/>
              <w:r w:rsidR="00B56C8E">
                <w:rPr>
                  <w:rStyle w:val="Hyperlink"/>
                </w:rPr>
                <w:t>n</w:t>
              </w:r>
              <w:bookmarkEnd w:id="95"/>
              <w:r w:rsidR="00B56C8E">
                <w:rPr>
                  <w:rStyle w:val="Hyperlink"/>
                </w:rPr>
                <w:t xml:space="preserve">z </w:t>
              </w:r>
              <w:bookmarkStart w:id="96" w:name="_Hlt497273723"/>
              <w:r w:rsidR="00B56C8E">
                <w:rPr>
                  <w:rStyle w:val="Hyperlink"/>
                </w:rPr>
                <w:t>a</w:t>
              </w:r>
              <w:bookmarkStart w:id="97" w:name="_Hlt497004251"/>
              <w:bookmarkEnd w:id="96"/>
              <w:r w:rsidR="00B56C8E">
                <w:rPr>
                  <w:rStyle w:val="Hyperlink"/>
                </w:rPr>
                <w:t>m</w:t>
              </w:r>
              <w:bookmarkEnd w:id="97"/>
              <w:r w:rsidR="00B56C8E">
                <w:rPr>
                  <w:rStyle w:val="Hyperlink"/>
                </w:rPr>
                <w:t xml:space="preserve"> </w:t>
              </w:r>
              <w:bookmarkStart w:id="98" w:name="_Hlt497291946"/>
              <w:r w:rsidR="00B56C8E">
                <w:rPr>
                  <w:rStyle w:val="Hyperlink"/>
                </w:rPr>
                <w:t>G</w:t>
              </w:r>
              <w:bookmarkEnd w:id="98"/>
              <w:r w:rsidR="00B56C8E">
                <w:rPr>
                  <w:rStyle w:val="Hyperlink"/>
                </w:rPr>
                <w:t>i</w:t>
              </w:r>
              <w:bookmarkStart w:id="99" w:name="_Hlt497300372"/>
              <w:r w:rsidR="00B56C8E">
                <w:rPr>
                  <w:rStyle w:val="Hyperlink"/>
                </w:rPr>
                <w:t>t</w:t>
              </w:r>
              <w:bookmarkEnd w:id="99"/>
              <w:r w:rsidR="00B56C8E">
                <w:rPr>
                  <w:rStyle w:val="Hyperlink"/>
                </w:rPr>
                <w:t>ter</w:t>
              </w:r>
            </w:hyperlink>
            <w:r w:rsidR="00B56C8E">
              <w:rPr>
                <w:rStyle w:val="Hyperlink"/>
              </w:rPr>
              <w:t xml:space="preserve"> </w:t>
            </w:r>
          </w:p>
          <w:p w14:paraId="73C7B3C7" w14:textId="77777777" w:rsidR="00517202" w:rsidRDefault="00F955A9" w:rsidP="00517202">
            <w:pPr>
              <w:numPr>
                <w:ilvl w:val="0"/>
                <w:numId w:val="44"/>
              </w:numPr>
              <w:spacing w:line="360" w:lineRule="auto"/>
              <w:rPr>
                <w:rStyle w:val="Hyperlink"/>
              </w:rPr>
            </w:pPr>
            <w:hyperlink w:anchor="t9" w:history="1">
              <w:r w:rsidR="00B56C8E">
                <w:rPr>
                  <w:rStyle w:val="Hyperlink"/>
                </w:rPr>
                <w:t>Inter</w:t>
              </w:r>
              <w:bookmarkStart w:id="100" w:name="_Hlt110950927"/>
              <w:r w:rsidR="00B56C8E">
                <w:rPr>
                  <w:rStyle w:val="Hyperlink"/>
                </w:rPr>
                <w:t>f</w:t>
              </w:r>
              <w:bookmarkStart w:id="101" w:name="_Hlt512949836"/>
              <w:bookmarkEnd w:id="100"/>
              <w:r w:rsidR="00B56C8E">
                <w:rPr>
                  <w:rStyle w:val="Hyperlink"/>
                </w:rPr>
                <w:t>e</w:t>
              </w:r>
              <w:bookmarkEnd w:id="101"/>
              <w:r w:rsidR="00B56C8E">
                <w:rPr>
                  <w:rStyle w:val="Hyperlink"/>
                </w:rPr>
                <w:t>r</w:t>
              </w:r>
              <w:bookmarkStart w:id="102" w:name="_Hlt512949920"/>
              <w:r w:rsidR="00B56C8E">
                <w:rPr>
                  <w:rStyle w:val="Hyperlink"/>
                </w:rPr>
                <w:t>e</w:t>
              </w:r>
              <w:bookmarkEnd w:id="102"/>
              <w:r w:rsidR="00B56C8E">
                <w:rPr>
                  <w:rStyle w:val="Hyperlink"/>
                </w:rPr>
                <w:t>nz an dünnen Schichten</w:t>
              </w:r>
            </w:hyperlink>
          </w:p>
          <w:p w14:paraId="4F48CD5B" w14:textId="77777777" w:rsidR="00B56C8E" w:rsidRDefault="00F955A9" w:rsidP="00517202">
            <w:pPr>
              <w:numPr>
                <w:ilvl w:val="0"/>
                <w:numId w:val="44"/>
              </w:numPr>
              <w:spacing w:line="360" w:lineRule="auto"/>
              <w:rPr>
                <w:rStyle w:val="Hyperlink"/>
              </w:rPr>
            </w:pPr>
            <w:hyperlink w:anchor="t8" w:history="1">
              <w:r w:rsidR="00B56C8E">
                <w:rPr>
                  <w:rStyle w:val="Hyperlink"/>
                </w:rPr>
                <w:t>P</w:t>
              </w:r>
              <w:bookmarkStart w:id="103" w:name="_Hlt513431019"/>
              <w:r w:rsidR="00B56C8E">
                <w:rPr>
                  <w:rStyle w:val="Hyperlink"/>
                </w:rPr>
                <w:t>o</w:t>
              </w:r>
              <w:bookmarkEnd w:id="103"/>
              <w:r w:rsidR="00B56C8E">
                <w:rPr>
                  <w:rStyle w:val="Hyperlink"/>
                </w:rPr>
                <w:t>l</w:t>
              </w:r>
              <w:bookmarkStart w:id="104" w:name="_Hlt514543658"/>
              <w:r w:rsidR="00B56C8E">
                <w:rPr>
                  <w:rStyle w:val="Hyperlink"/>
                </w:rPr>
                <w:t>a</w:t>
              </w:r>
              <w:bookmarkStart w:id="105" w:name="_Hlt497296536"/>
              <w:bookmarkEnd w:id="104"/>
              <w:r w:rsidR="00B56C8E">
                <w:rPr>
                  <w:rStyle w:val="Hyperlink"/>
                </w:rPr>
                <w:t>r</w:t>
              </w:r>
              <w:bookmarkEnd w:id="105"/>
              <w:r w:rsidR="00B56C8E">
                <w:rPr>
                  <w:rStyle w:val="Hyperlink"/>
                </w:rPr>
                <w:t>is</w:t>
              </w:r>
              <w:bookmarkStart w:id="106" w:name="_Hlt512949834"/>
              <w:r w:rsidR="00B56C8E">
                <w:rPr>
                  <w:rStyle w:val="Hyperlink"/>
                </w:rPr>
                <w:t>a</w:t>
              </w:r>
              <w:bookmarkEnd w:id="106"/>
              <w:r w:rsidR="00B56C8E">
                <w:rPr>
                  <w:rStyle w:val="Hyperlink"/>
                </w:rPr>
                <w:t>ti</w:t>
              </w:r>
              <w:bookmarkStart w:id="107" w:name="_Hlt497138126"/>
              <w:r w:rsidR="00B56C8E">
                <w:rPr>
                  <w:rStyle w:val="Hyperlink"/>
                </w:rPr>
                <w:t>o</w:t>
              </w:r>
              <w:bookmarkEnd w:id="107"/>
              <w:r w:rsidR="00B56C8E">
                <w:rPr>
                  <w:rStyle w:val="Hyperlink"/>
                </w:rPr>
                <w:t>n</w:t>
              </w:r>
            </w:hyperlink>
          </w:p>
          <w:p w14:paraId="36FB03D6" w14:textId="77777777" w:rsidR="00517202" w:rsidRDefault="00517202" w:rsidP="00B56C8E">
            <w:pPr>
              <w:rPr>
                <w:rStyle w:val="Hyperlink"/>
              </w:rPr>
            </w:pPr>
          </w:p>
          <w:p w14:paraId="56CEF22C" w14:textId="77777777" w:rsidR="00B56C8E" w:rsidRDefault="00B56C8E" w:rsidP="00517202">
            <w:pPr>
              <w:pStyle w:val="berschrift5"/>
              <w:rPr>
                <w:rStyle w:val="Hyperlink"/>
              </w:rPr>
            </w:pPr>
            <w:r>
              <w:t>Quantenoptik</w:t>
            </w:r>
          </w:p>
          <w:p w14:paraId="5C2D5C1F" w14:textId="77777777" w:rsidR="00517202" w:rsidRDefault="00F955A9" w:rsidP="00517202">
            <w:pPr>
              <w:numPr>
                <w:ilvl w:val="0"/>
                <w:numId w:val="45"/>
              </w:numPr>
              <w:spacing w:line="360" w:lineRule="auto"/>
              <w:rPr>
                <w:rStyle w:val="Hyperlink"/>
              </w:rPr>
            </w:pPr>
            <w:hyperlink w:anchor="t12" w:history="1">
              <w:r w:rsidR="00B56C8E">
                <w:rPr>
                  <w:rStyle w:val="Hyperlink"/>
                </w:rPr>
                <w:t>äu</w:t>
              </w:r>
              <w:bookmarkStart w:id="108" w:name="_Hlt497005461"/>
              <w:r w:rsidR="00B56C8E">
                <w:rPr>
                  <w:rStyle w:val="Hyperlink"/>
                </w:rPr>
                <w:t>ß</w:t>
              </w:r>
              <w:bookmarkStart w:id="109" w:name="_Hlt514543661"/>
              <w:bookmarkEnd w:id="108"/>
              <w:r w:rsidR="00B56C8E">
                <w:rPr>
                  <w:rStyle w:val="Hyperlink"/>
                </w:rPr>
                <w:t>e</w:t>
              </w:r>
              <w:bookmarkEnd w:id="109"/>
              <w:r w:rsidR="00B56C8E">
                <w:rPr>
                  <w:rStyle w:val="Hyperlink"/>
                </w:rPr>
                <w:t>r</w:t>
              </w:r>
              <w:bookmarkStart w:id="110" w:name="_Hlt512949831"/>
              <w:r w:rsidR="00B56C8E">
                <w:rPr>
                  <w:rStyle w:val="Hyperlink"/>
                </w:rPr>
                <w:t>e</w:t>
              </w:r>
              <w:bookmarkEnd w:id="110"/>
              <w:r w:rsidR="00B56C8E">
                <w:rPr>
                  <w:rStyle w:val="Hyperlink"/>
                </w:rPr>
                <w:t>r li</w:t>
              </w:r>
              <w:bookmarkStart w:id="111" w:name="_Hlt497297261"/>
              <w:r w:rsidR="00B56C8E">
                <w:rPr>
                  <w:rStyle w:val="Hyperlink"/>
                </w:rPr>
                <w:t>c</w:t>
              </w:r>
              <w:bookmarkEnd w:id="111"/>
              <w:r w:rsidR="00B56C8E">
                <w:rPr>
                  <w:rStyle w:val="Hyperlink"/>
                </w:rPr>
                <w:t>h</w:t>
              </w:r>
              <w:bookmarkStart w:id="112" w:name="_Hlt533638567"/>
              <w:r w:rsidR="00B56C8E">
                <w:rPr>
                  <w:rStyle w:val="Hyperlink"/>
                </w:rPr>
                <w:t>t</w:t>
              </w:r>
              <w:bookmarkStart w:id="113" w:name="_Hlt497292163"/>
              <w:bookmarkEnd w:id="112"/>
              <w:r w:rsidR="00B56C8E">
                <w:rPr>
                  <w:rStyle w:val="Hyperlink"/>
                </w:rPr>
                <w:t>e</w:t>
              </w:r>
              <w:bookmarkEnd w:id="113"/>
              <w:r w:rsidR="00B56C8E">
                <w:rPr>
                  <w:rStyle w:val="Hyperlink"/>
                </w:rPr>
                <w:t>le</w:t>
              </w:r>
              <w:bookmarkStart w:id="114" w:name="_Hlt497005185"/>
              <w:r w:rsidR="00B56C8E">
                <w:rPr>
                  <w:rStyle w:val="Hyperlink"/>
                </w:rPr>
                <w:t>k</w:t>
              </w:r>
              <w:bookmarkEnd w:id="114"/>
              <w:r w:rsidR="00B56C8E">
                <w:rPr>
                  <w:rStyle w:val="Hyperlink"/>
                </w:rPr>
                <w:t>trisc</w:t>
              </w:r>
              <w:bookmarkStart w:id="115" w:name="_Hlt497005068"/>
              <w:r w:rsidR="00B56C8E">
                <w:rPr>
                  <w:rStyle w:val="Hyperlink"/>
                </w:rPr>
                <w:t>h</w:t>
              </w:r>
              <w:bookmarkEnd w:id="115"/>
              <w:r w:rsidR="00B56C8E">
                <w:rPr>
                  <w:rStyle w:val="Hyperlink"/>
                </w:rPr>
                <w:t>er Effekt</w:t>
              </w:r>
            </w:hyperlink>
            <w:r w:rsidR="00B56C8E">
              <w:rPr>
                <w:rStyle w:val="Hyperlink"/>
              </w:rPr>
              <w:t xml:space="preserve"> </w:t>
            </w:r>
          </w:p>
          <w:p w14:paraId="5333FECE" w14:textId="3C92AE0C" w:rsidR="00517202" w:rsidRDefault="00F955A9" w:rsidP="00517202">
            <w:pPr>
              <w:numPr>
                <w:ilvl w:val="0"/>
                <w:numId w:val="45"/>
              </w:numPr>
              <w:spacing w:line="360" w:lineRule="auto"/>
              <w:rPr>
                <w:rStyle w:val="Hyperlink"/>
              </w:rPr>
            </w:pPr>
            <w:hyperlink w:anchor="t5" w:history="1">
              <w:r w:rsidR="00625F24" w:rsidRPr="00A85D4F">
                <w:rPr>
                  <w:rStyle w:val="Hyperlink"/>
                </w:rPr>
                <w:t>Emission und Absorption</w:t>
              </w:r>
            </w:hyperlink>
          </w:p>
          <w:p w14:paraId="0CC3141C" w14:textId="77777777" w:rsidR="00B56C8E" w:rsidRDefault="00F955A9" w:rsidP="00517202">
            <w:pPr>
              <w:numPr>
                <w:ilvl w:val="0"/>
                <w:numId w:val="45"/>
              </w:numPr>
              <w:spacing w:line="360" w:lineRule="auto"/>
              <w:rPr>
                <w:rStyle w:val="Hyperlink"/>
              </w:rPr>
            </w:pPr>
            <w:hyperlink w:anchor="t10" w:history="1">
              <w:r w:rsidR="00B56C8E">
                <w:rPr>
                  <w:rStyle w:val="Hyperlink"/>
                </w:rPr>
                <w:t>P</w:t>
              </w:r>
              <w:bookmarkStart w:id="116" w:name="_Hlt497297565"/>
              <w:r w:rsidR="00B56C8E">
                <w:rPr>
                  <w:rStyle w:val="Hyperlink"/>
                </w:rPr>
                <w:t>h</w:t>
              </w:r>
              <w:bookmarkEnd w:id="116"/>
              <w:r w:rsidR="00B56C8E">
                <w:rPr>
                  <w:rStyle w:val="Hyperlink"/>
                </w:rPr>
                <w:t>ot</w:t>
              </w:r>
              <w:bookmarkStart w:id="117" w:name="_Hlt512950062"/>
              <w:r w:rsidR="00B56C8E">
                <w:rPr>
                  <w:rStyle w:val="Hyperlink"/>
                </w:rPr>
                <w:t>o</w:t>
              </w:r>
              <w:bookmarkStart w:id="118" w:name="_Hlt512950018"/>
              <w:bookmarkEnd w:id="117"/>
              <w:r w:rsidR="00B56C8E">
                <w:rPr>
                  <w:rStyle w:val="Hyperlink"/>
                </w:rPr>
                <w:t>n</w:t>
              </w:r>
              <w:bookmarkEnd w:id="118"/>
              <w:r w:rsidR="00B56C8E">
                <w:rPr>
                  <w:rStyle w:val="Hyperlink"/>
                </w:rPr>
                <w:t>en</w:t>
              </w:r>
            </w:hyperlink>
          </w:p>
          <w:p w14:paraId="32E71F89" w14:textId="77777777" w:rsidR="00517202" w:rsidRDefault="00517202" w:rsidP="00B56C8E">
            <w:pPr>
              <w:rPr>
                <w:rStyle w:val="Hyperlink"/>
              </w:rPr>
            </w:pPr>
          </w:p>
          <w:p w14:paraId="67B1886F" w14:textId="77777777" w:rsidR="00B56C8E" w:rsidRDefault="00B56C8E" w:rsidP="00517202">
            <w:pPr>
              <w:pStyle w:val="berschrift5"/>
              <w:rPr>
                <w:rStyle w:val="Hyperlink"/>
              </w:rPr>
            </w:pPr>
            <w:r>
              <w:t>Weiteres</w:t>
            </w:r>
          </w:p>
          <w:p w14:paraId="20CBF6F9" w14:textId="77777777" w:rsidR="00517202" w:rsidRDefault="00F955A9" w:rsidP="00517202">
            <w:pPr>
              <w:numPr>
                <w:ilvl w:val="0"/>
                <w:numId w:val="46"/>
              </w:numPr>
              <w:spacing w:line="360" w:lineRule="auto"/>
              <w:rPr>
                <w:rStyle w:val="Hyperlink"/>
              </w:rPr>
            </w:pPr>
            <w:hyperlink w:anchor="t4" w:history="1">
              <w:r w:rsidR="00B56C8E">
                <w:rPr>
                  <w:rStyle w:val="Hyperlink"/>
                </w:rPr>
                <w:t>op</w:t>
              </w:r>
              <w:bookmarkStart w:id="119" w:name="_Hlt127250799"/>
              <w:r w:rsidR="00B56C8E">
                <w:rPr>
                  <w:rStyle w:val="Hyperlink"/>
                </w:rPr>
                <w:t>t</w:t>
              </w:r>
              <w:bookmarkStart w:id="120" w:name="_Hlt497297168"/>
              <w:bookmarkEnd w:id="119"/>
              <w:r w:rsidR="00B56C8E">
                <w:rPr>
                  <w:rStyle w:val="Hyperlink"/>
                </w:rPr>
                <w:t>i</w:t>
              </w:r>
              <w:bookmarkStart w:id="121" w:name="_Hlt512950158"/>
              <w:bookmarkEnd w:id="120"/>
              <w:r w:rsidR="00B56C8E">
                <w:rPr>
                  <w:rStyle w:val="Hyperlink"/>
                </w:rPr>
                <w:t>s</w:t>
              </w:r>
              <w:bookmarkStart w:id="122" w:name="_Hlt497297380"/>
              <w:bookmarkEnd w:id="121"/>
              <w:r w:rsidR="00B56C8E">
                <w:rPr>
                  <w:rStyle w:val="Hyperlink"/>
                </w:rPr>
                <w:t>c</w:t>
              </w:r>
              <w:bookmarkEnd w:id="122"/>
              <w:r w:rsidR="00B56C8E">
                <w:rPr>
                  <w:rStyle w:val="Hyperlink"/>
                </w:rPr>
                <w:t>h</w:t>
              </w:r>
              <w:bookmarkStart w:id="123" w:name="_Hlt497298160"/>
              <w:r w:rsidR="00B56C8E">
                <w:rPr>
                  <w:rStyle w:val="Hyperlink"/>
                </w:rPr>
                <w:t>e</w:t>
              </w:r>
              <w:bookmarkStart w:id="124" w:name="_Hlt497003789"/>
              <w:bookmarkEnd w:id="123"/>
              <w:r w:rsidR="00B56C8E">
                <w:rPr>
                  <w:rStyle w:val="Hyperlink"/>
                </w:rPr>
                <w:t xml:space="preserve"> </w:t>
              </w:r>
              <w:bookmarkEnd w:id="124"/>
              <w:r w:rsidR="00B56C8E">
                <w:rPr>
                  <w:rStyle w:val="Hyperlink"/>
                </w:rPr>
                <w:t>Geräte</w:t>
              </w:r>
            </w:hyperlink>
          </w:p>
          <w:p w14:paraId="4BCE7078" w14:textId="77777777" w:rsidR="00B56C8E" w:rsidRDefault="00F955A9" w:rsidP="00517202">
            <w:pPr>
              <w:numPr>
                <w:ilvl w:val="0"/>
                <w:numId w:val="46"/>
              </w:numPr>
              <w:spacing w:line="360" w:lineRule="auto"/>
              <w:rPr>
                <w:b/>
                <w:color w:val="800080"/>
                <w:sz w:val="24"/>
              </w:rPr>
            </w:pPr>
            <w:hyperlink w:anchor="t17" w:history="1">
              <w:r w:rsidR="00B56C8E">
                <w:rPr>
                  <w:rStyle w:val="Hyperlink"/>
                </w:rPr>
                <w:t>k</w:t>
              </w:r>
              <w:bookmarkStart w:id="125" w:name="_Hlt512950320"/>
              <w:r w:rsidR="00B56C8E">
                <w:rPr>
                  <w:rStyle w:val="Hyperlink"/>
                </w:rPr>
                <w:t>o</w:t>
              </w:r>
              <w:bookmarkStart w:id="126" w:name="_Hlt497003709"/>
              <w:bookmarkEnd w:id="125"/>
              <w:r w:rsidR="00B56C8E">
                <w:rPr>
                  <w:rStyle w:val="Hyperlink"/>
                </w:rPr>
                <w:t>m</w:t>
              </w:r>
              <w:bookmarkEnd w:id="126"/>
              <w:r w:rsidR="00B56C8E">
                <w:rPr>
                  <w:rStyle w:val="Hyperlink"/>
                </w:rPr>
                <w:t>p</w:t>
              </w:r>
              <w:bookmarkStart w:id="127" w:name="_Hlt497137599"/>
              <w:r w:rsidR="00B56C8E">
                <w:rPr>
                  <w:rStyle w:val="Hyperlink"/>
                </w:rPr>
                <w:t>l</w:t>
              </w:r>
              <w:bookmarkStart w:id="128" w:name="_Hlt496875508"/>
              <w:bookmarkEnd w:id="127"/>
              <w:r w:rsidR="00B56C8E">
                <w:rPr>
                  <w:rStyle w:val="Hyperlink"/>
                </w:rPr>
                <w:t>e</w:t>
              </w:r>
              <w:bookmarkEnd w:id="128"/>
              <w:r w:rsidR="00B56C8E">
                <w:rPr>
                  <w:rStyle w:val="Hyperlink"/>
                </w:rPr>
                <w:t>x</w:t>
              </w:r>
              <w:bookmarkStart w:id="129" w:name="_Hlt496840493"/>
              <w:r w:rsidR="00B56C8E">
                <w:rPr>
                  <w:rStyle w:val="Hyperlink"/>
                </w:rPr>
                <w:t>e</w:t>
              </w:r>
              <w:bookmarkEnd w:id="129"/>
              <w:r w:rsidR="00B56C8E">
                <w:rPr>
                  <w:rStyle w:val="Hyperlink"/>
                </w:rPr>
                <w:t xml:space="preserve"> </w:t>
              </w:r>
              <w:bookmarkStart w:id="130" w:name="_Hlt115011297"/>
              <w:r w:rsidR="00B56C8E">
                <w:rPr>
                  <w:rStyle w:val="Hyperlink"/>
                </w:rPr>
                <w:t>A</w:t>
              </w:r>
              <w:bookmarkStart w:id="131" w:name="_Hlt496840452"/>
              <w:bookmarkEnd w:id="130"/>
              <w:r w:rsidR="00B56C8E">
                <w:rPr>
                  <w:rStyle w:val="Hyperlink"/>
                </w:rPr>
                <w:t>u</w:t>
              </w:r>
              <w:bookmarkEnd w:id="131"/>
              <w:r w:rsidR="00B56C8E">
                <w:rPr>
                  <w:rStyle w:val="Hyperlink"/>
                </w:rPr>
                <w:t>fgaben</w:t>
              </w:r>
            </w:hyperlink>
          </w:p>
        </w:tc>
      </w:tr>
      <w:bookmarkEnd w:id="13"/>
    </w:tbl>
    <w:p w14:paraId="06DA2352" w14:textId="77777777" w:rsidR="00B56C8E" w:rsidRDefault="00B56C8E" w:rsidP="00B56C8E"/>
    <w:p w14:paraId="7989A49A" w14:textId="6FA68ECB" w:rsidR="00B56C8E" w:rsidRDefault="00B56C8E" w:rsidP="00B56C8E">
      <w:pPr>
        <w:outlineLvl w:val="0"/>
        <w:rPr>
          <w:sz w:val="24"/>
        </w:rPr>
      </w:pPr>
      <w:r>
        <w:rPr>
          <w:sz w:val="24"/>
        </w:rPr>
        <w:t xml:space="preserve">Nummer der letzten Aufgabe: </w:t>
      </w:r>
      <w:r w:rsidR="00482B3C">
        <w:rPr>
          <w:sz w:val="24"/>
        </w:rPr>
        <w:t>3</w:t>
      </w:r>
      <w:r w:rsidR="001A7DA9">
        <w:rPr>
          <w:sz w:val="24"/>
        </w:rPr>
        <w:t>1</w:t>
      </w:r>
      <w:r w:rsidR="00964A6E">
        <w:rPr>
          <w:sz w:val="24"/>
        </w:rPr>
        <w:t>6</w:t>
      </w:r>
    </w:p>
    <w:p w14:paraId="307CA168" w14:textId="77777777" w:rsidR="00B56C8E" w:rsidRDefault="00B56C8E" w:rsidP="00B56C8E">
      <w:pPr>
        <w:rPr>
          <w:color w:val="800080"/>
        </w:rPr>
      </w:pPr>
    </w:p>
    <w:p w14:paraId="3848D731" w14:textId="77777777" w:rsidR="00B56C8E" w:rsidRDefault="00B56C8E" w:rsidP="00AF679B">
      <w:pPr>
        <w:pStyle w:val="berschrift3"/>
      </w:pPr>
      <w:r>
        <w:rPr>
          <w:color w:val="FF00FF"/>
        </w:rPr>
        <w:br w:type="page"/>
      </w:r>
      <w:r>
        <w:lastRenderedPageBreak/>
        <w:t>Lichtausbreitung</w:t>
      </w:r>
    </w:p>
    <w:p w14:paraId="5D74466B" w14:textId="77777777" w:rsidR="00B56C8E" w:rsidRDefault="00B56C8E" w:rsidP="00B56C8E">
      <w:pPr>
        <w:rPr>
          <w:b/>
        </w:rPr>
      </w:pPr>
    </w:p>
    <w:tbl>
      <w:tblPr>
        <w:tblW w:w="0" w:type="auto"/>
        <w:tblLayout w:type="fixed"/>
        <w:tblCellMar>
          <w:left w:w="70" w:type="dxa"/>
          <w:right w:w="70" w:type="dxa"/>
        </w:tblCellMar>
        <w:tblLook w:val="0000" w:firstRow="0" w:lastRow="0" w:firstColumn="0" w:lastColumn="0" w:noHBand="0" w:noVBand="0"/>
      </w:tblPr>
      <w:tblGrid>
        <w:gridCol w:w="4890"/>
        <w:gridCol w:w="5170"/>
      </w:tblGrid>
      <w:tr w:rsidR="00B56C8E" w14:paraId="4EC0D9F9" w14:textId="77777777" w:rsidTr="00B56C8E">
        <w:trPr>
          <w:trHeight w:val="397"/>
        </w:trPr>
        <w:tc>
          <w:tcPr>
            <w:tcW w:w="4890" w:type="dxa"/>
            <w:vAlign w:val="center"/>
          </w:tcPr>
          <w:p w14:paraId="50BE6BFC" w14:textId="77777777" w:rsidR="00B56C8E" w:rsidRDefault="00B56C8E" w:rsidP="00AF679B">
            <w:pPr>
              <w:pStyle w:val="berschrift4"/>
            </w:pPr>
            <w:bookmarkStart w:id="132" w:name="t6"/>
            <w:bookmarkEnd w:id="132"/>
            <w:r>
              <w:t>geradlinige Ausbreitung</w:t>
            </w:r>
          </w:p>
        </w:tc>
        <w:tc>
          <w:tcPr>
            <w:tcW w:w="5170" w:type="dxa"/>
            <w:vAlign w:val="center"/>
          </w:tcPr>
          <w:p w14:paraId="344178B7" w14:textId="77777777" w:rsidR="00B56C8E" w:rsidRDefault="00F955A9" w:rsidP="00B56C8E">
            <w:pPr>
              <w:jc w:val="center"/>
              <w:rPr>
                <w:rStyle w:val="Hyperlink"/>
              </w:rPr>
            </w:pPr>
            <w:hyperlink w:anchor="t0" w:history="1">
              <w:r w:rsidR="00B56C8E">
                <w:rPr>
                  <w:rStyle w:val="Hyperlink"/>
                </w:rPr>
                <w:t>(z</w:t>
              </w:r>
              <w:bookmarkStart w:id="133" w:name="_Hlt514543539"/>
              <w:r w:rsidR="00B56C8E">
                <w:rPr>
                  <w:rStyle w:val="Hyperlink"/>
                </w:rPr>
                <w:t>u</w:t>
              </w:r>
              <w:bookmarkStart w:id="134" w:name="_Hlt513430734"/>
              <w:bookmarkEnd w:id="133"/>
              <w:r w:rsidR="00B56C8E">
                <w:rPr>
                  <w:rStyle w:val="Hyperlink"/>
                </w:rPr>
                <w:t>m</w:t>
              </w:r>
              <w:bookmarkStart w:id="135" w:name="_Hlt512862153"/>
              <w:bookmarkEnd w:id="134"/>
              <w:r w:rsidR="00B56C8E">
                <w:rPr>
                  <w:rStyle w:val="Hyperlink"/>
                </w:rPr>
                <w:t xml:space="preserve"> </w:t>
              </w:r>
              <w:bookmarkStart w:id="136" w:name="_Hlt513430730"/>
              <w:bookmarkEnd w:id="135"/>
              <w:r w:rsidR="00B56C8E">
                <w:rPr>
                  <w:rStyle w:val="Hyperlink"/>
                </w:rPr>
                <w:t>I</w:t>
              </w:r>
              <w:bookmarkEnd w:id="136"/>
              <w:r w:rsidR="00B56C8E">
                <w:rPr>
                  <w:rStyle w:val="Hyperlink"/>
                </w:rPr>
                <w:t>n</w:t>
              </w:r>
              <w:bookmarkStart w:id="137" w:name="_Hlt128528754"/>
              <w:bookmarkStart w:id="138" w:name="_Hlt961310"/>
              <w:bookmarkEnd w:id="137"/>
              <w:r w:rsidR="00B56C8E">
                <w:rPr>
                  <w:rStyle w:val="Hyperlink"/>
                </w:rPr>
                <w:t>h</w:t>
              </w:r>
              <w:bookmarkStart w:id="139" w:name="_Hlt512862150"/>
              <w:bookmarkEnd w:id="138"/>
              <w:r w:rsidR="00B56C8E">
                <w:rPr>
                  <w:rStyle w:val="Hyperlink"/>
                </w:rPr>
                <w:t>a</w:t>
              </w:r>
              <w:bookmarkEnd w:id="139"/>
              <w:r w:rsidR="00B56C8E">
                <w:rPr>
                  <w:rStyle w:val="Hyperlink"/>
                </w:rPr>
                <w:t>ltsverzeichnis )</w:t>
              </w:r>
            </w:hyperlink>
          </w:p>
        </w:tc>
      </w:tr>
      <w:tr w:rsidR="00B56C8E" w14:paraId="0C9FA79A" w14:textId="77777777" w:rsidTr="00B56C8E">
        <w:trPr>
          <w:trHeight w:val="397"/>
        </w:trPr>
        <w:tc>
          <w:tcPr>
            <w:tcW w:w="10060" w:type="dxa"/>
            <w:gridSpan w:val="2"/>
            <w:vAlign w:val="center"/>
          </w:tcPr>
          <w:p w14:paraId="577708F6" w14:textId="77777777" w:rsidR="00B56C8E" w:rsidRDefault="00F955A9" w:rsidP="00B56C8E">
            <w:pPr>
              <w:jc w:val="center"/>
              <w:rPr>
                <w:rStyle w:val="Hyperlink"/>
              </w:rPr>
            </w:pPr>
            <w:hyperlink r:id="rId9" w:anchor="lichtausbreitung" w:history="1">
              <w:r w:rsidR="00B56C8E" w:rsidRPr="001059A1">
                <w:rPr>
                  <w:rStyle w:val="Hyperlink"/>
                </w:rPr>
                <w:t>Formeln zum Thema</w:t>
              </w:r>
            </w:hyperlink>
          </w:p>
        </w:tc>
      </w:tr>
    </w:tbl>
    <w:p w14:paraId="63ED7770" w14:textId="77777777" w:rsidR="00B56C8E" w:rsidRDefault="00B56C8E" w:rsidP="00B56C8E">
      <w:pPr>
        <w:rPr>
          <w:b/>
        </w:rPr>
      </w:pPr>
    </w:p>
    <w:bookmarkStart w:id="140" w:name="_Hlt513432008"/>
    <w:bookmarkStart w:id="141" w:name="_Hlt497048256"/>
    <w:bookmarkEnd w:id="140"/>
    <w:p w14:paraId="280C023E"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"o14"</w:instrText>
      </w:r>
      <w:r>
        <w:fldChar w:fldCharType="separate"/>
      </w:r>
      <w:r>
        <w:rPr>
          <w:rStyle w:val="Hyperlink"/>
        </w:rPr>
        <w:t>1</w:t>
      </w:r>
      <w:bookmarkStart w:id="142" w:name="_Hlt30483134"/>
      <w:bookmarkStart w:id="143" w:name="_Hlt30483115"/>
      <w:bookmarkEnd w:id="142"/>
      <w:r>
        <w:rPr>
          <w:rStyle w:val="Hyperlink"/>
        </w:rPr>
        <w:t>4</w:t>
      </w:r>
      <w:bookmarkEnd w:id="143"/>
      <w:r>
        <w:rPr>
          <w:rStyle w:val="Hyperlink"/>
        </w:rPr>
        <w:t>.</w:t>
      </w:r>
      <w:r>
        <w:fldChar w:fldCharType="end"/>
      </w:r>
      <w:bookmarkEnd w:id="141"/>
      <w:r>
        <w:t xml:space="preserve"> Baue eine Lochkamera aus zwei gut ineinander passenden Papprohren. Das Ende des einen Papprohres wird mit Transparentpapier verschlossen, das andere Ende mit Karton, in dessen Mitte mit einer Nadel ein feines Loch eingestochen wird.</w:t>
      </w:r>
      <w:r>
        <w:rPr>
          <w:sz w:val="24"/>
        </w:rPr>
        <w:t xml:space="preserve"> </w:t>
      </w:r>
      <w:r>
        <w:rPr>
          <w:sz w:val="24"/>
        </w:rPr>
        <w:br/>
      </w:r>
      <w:r>
        <w:rPr>
          <w:sz w:val="24"/>
        </w:rPr>
        <w:sym w:font="Symbol" w:char="F02A"/>
      </w:r>
    </w:p>
    <w:p w14:paraId="6FBED658" w14:textId="77777777" w:rsidR="00B56C8E" w:rsidRDefault="00F955A9" w:rsidP="00B56C8E">
      <w:hyperlink r:id="rId10" w:anchor="o15" w:history="1">
        <w:r w:rsidR="00B56C8E">
          <w:rPr>
            <w:rStyle w:val="Hyperlink"/>
          </w:rPr>
          <w:t>1</w:t>
        </w:r>
        <w:bookmarkStart w:id="144" w:name="_Hlt497048264"/>
        <w:r w:rsidR="00B56C8E">
          <w:rPr>
            <w:rStyle w:val="Hyperlink"/>
          </w:rPr>
          <w:t>5</w:t>
        </w:r>
        <w:bookmarkEnd w:id="144"/>
        <w:r w:rsidR="00B56C8E">
          <w:rPr>
            <w:rStyle w:val="Hyperlink"/>
          </w:rPr>
          <w:t>.</w:t>
        </w:r>
      </w:hyperlink>
      <w:r w:rsidR="00B56C8E">
        <w:t xml:space="preserve"> Bestimme mit Hilfe der Lochkamera die Höhe der Schule.</w:t>
      </w:r>
      <w:r w:rsidR="00B56C8E">
        <w:rPr>
          <w:color w:val="00FF00"/>
        </w:rPr>
        <w:t xml:space="preserve"> </w:t>
      </w:r>
      <w:r w:rsidR="00B56C8E">
        <w:rPr>
          <w:color w:val="00FF00"/>
        </w:rPr>
        <w:br/>
      </w:r>
      <w:r w:rsidR="00B56C8E">
        <w:rPr>
          <w:sz w:val="24"/>
        </w:rPr>
        <w:sym w:font="Symbol" w:char="F02A"/>
      </w:r>
      <w:r w:rsidR="00B56C8E">
        <w:rPr>
          <w:sz w:val="24"/>
        </w:rPr>
        <w:sym w:font="Symbol" w:char="F02A"/>
      </w:r>
    </w:p>
    <w:p w14:paraId="0731D54C" w14:textId="77777777" w:rsidR="00B56C8E" w:rsidRDefault="00F955A9" w:rsidP="00B56C8E">
      <w:hyperlink r:id="rId11" w:anchor="o16" w:history="1">
        <w:r w:rsidR="00B56C8E">
          <w:rPr>
            <w:rStyle w:val="Hyperlink"/>
          </w:rPr>
          <w:t>1</w:t>
        </w:r>
        <w:bookmarkStart w:id="145" w:name="_Hlt497048281"/>
        <w:r w:rsidR="00B56C8E">
          <w:rPr>
            <w:rStyle w:val="Hyperlink"/>
          </w:rPr>
          <w:t>6</w:t>
        </w:r>
        <w:bookmarkEnd w:id="145"/>
        <w:r w:rsidR="00B56C8E">
          <w:rPr>
            <w:rStyle w:val="Hyperlink"/>
          </w:rPr>
          <w:t>.</w:t>
        </w:r>
      </w:hyperlink>
      <w:r w:rsidR="00B56C8E">
        <w:t xml:space="preserve"> Im Altertum stellten sich die Griechen vor, dass vom Auge Sehstrahlen ausgehen, die wie Fühler die Umgebung abtasten. Ein Körper wird nach dieser Vorstellung gesehen, wenn Sehstrahlen von ihm zurückgeworfen werden und ins Auge gelangen. Wie kann man diese Vorstellung widerlegen?</w:t>
      </w:r>
      <w:r w:rsidR="00B56C8E">
        <w:rPr>
          <w:color w:val="0000FF"/>
        </w:rPr>
        <w:t xml:space="preserve"> </w:t>
      </w:r>
      <w:r w:rsidR="00B56C8E">
        <w:rPr>
          <w:color w:val="0000FF"/>
        </w:rPr>
        <w:br/>
      </w:r>
      <w:r w:rsidR="00B56C8E">
        <w:rPr>
          <w:sz w:val="24"/>
        </w:rPr>
        <w:sym w:font="Symbol" w:char="F02A"/>
      </w:r>
    </w:p>
    <w:p w14:paraId="1DD08AAB" w14:textId="77777777" w:rsidR="00B56C8E" w:rsidRDefault="00F955A9" w:rsidP="00B56C8E">
      <w:hyperlink r:id="rId12" w:anchor="o17" w:history="1">
        <w:r w:rsidR="00B56C8E">
          <w:rPr>
            <w:rStyle w:val="Hyperlink"/>
          </w:rPr>
          <w:t>1</w:t>
        </w:r>
        <w:bookmarkStart w:id="146" w:name="_Hlt497048401"/>
        <w:r w:rsidR="00B56C8E">
          <w:rPr>
            <w:rStyle w:val="Hyperlink"/>
          </w:rPr>
          <w:t>7</w:t>
        </w:r>
        <w:bookmarkEnd w:id="146"/>
        <w:r w:rsidR="00B56C8E">
          <w:rPr>
            <w:rStyle w:val="Hyperlink"/>
          </w:rPr>
          <w:t>.</w:t>
        </w:r>
      </w:hyperlink>
      <w:r w:rsidR="00B56C8E">
        <w:t xml:space="preserve"> Nenne einige "heiße" und "kalte" Lichtquellen.</w:t>
      </w:r>
      <w:r w:rsidR="00B56C8E">
        <w:rPr>
          <w:color w:val="FF00FF"/>
        </w:rPr>
        <w:t xml:space="preserve"> </w:t>
      </w:r>
      <w:r w:rsidR="00B56C8E">
        <w:rPr>
          <w:color w:val="FF00FF"/>
        </w:rPr>
        <w:br/>
      </w:r>
      <w:r w:rsidR="00B56C8E">
        <w:rPr>
          <w:sz w:val="24"/>
        </w:rPr>
        <w:sym w:font="Symbol" w:char="F02A"/>
      </w:r>
    </w:p>
    <w:bookmarkStart w:id="147" w:name="_Hlt497048435"/>
    <w:p w14:paraId="6464959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"o18"</w:instrText>
      </w:r>
      <w:r>
        <w:fldChar w:fldCharType="separate"/>
      </w:r>
      <w:r>
        <w:rPr>
          <w:rStyle w:val="Hyperlink"/>
        </w:rPr>
        <w:t>18.</w:t>
      </w:r>
      <w:r>
        <w:fldChar w:fldCharType="end"/>
      </w:r>
      <w:bookmarkEnd w:id="147"/>
      <w:r>
        <w:t xml:space="preserve"> Man spricht oft von "indirekter Beleuchtung". Was versteht man darunter? Welche Vorteile hat sie?</w:t>
      </w:r>
      <w:r>
        <w:rPr>
          <w:color w:val="FF0000"/>
        </w:rPr>
        <w:t xml:space="preserve"> </w:t>
      </w:r>
      <w:r>
        <w:rPr>
          <w:color w:val="FF0000"/>
        </w:rPr>
        <w:br/>
      </w:r>
      <w:r>
        <w:rPr>
          <w:sz w:val="24"/>
        </w:rPr>
        <w:sym w:font="Symbol" w:char="F02A"/>
      </w:r>
    </w:p>
    <w:bookmarkStart w:id="148" w:name="_Hlt497090358"/>
    <w:p w14:paraId="01CBA909"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"o19"</w:instrText>
      </w:r>
      <w:r>
        <w:fldChar w:fldCharType="separate"/>
      </w:r>
      <w:r>
        <w:rPr>
          <w:rStyle w:val="Hyperlink"/>
        </w:rPr>
        <w:t>19.</w:t>
      </w:r>
      <w:r>
        <w:fldChar w:fldCharType="end"/>
      </w:r>
      <w:bookmarkEnd w:id="148"/>
      <w:r>
        <w:t xml:space="preserve"> Kaleidoskop: Drei Spiegelstreifen von etwa 30 mm x 200 mm setzt man an den Längsflächen, nach innen spiegelnd, zu einem gleichseitigen Prisma zusammen und umklebt sie zur Fixierung mit Zeichenkarton. Die eine Stirnseite verschließt man mit Pappe, in die ein kleines Loch gestanzt ist, die andere Seite mit straffem Transparentpapier, nachdem man einige bunte, farbige Plastik- oder Glasstücke eingebracht  hat. Man schüttelt, damit sich die bunten Stücke auf dem Transparentpapier verteilen, und blickt durch die Lochblende in das Kaleidoskop, das man gegen eine gut beleuchtete weiße Unterlage auf der Tischfläche richtet.</w:t>
      </w:r>
      <w:r>
        <w:br/>
      </w:r>
      <w:r>
        <w:rPr>
          <w:sz w:val="24"/>
        </w:rPr>
        <w:sym w:font="Symbol" w:char="F02A"/>
      </w:r>
    </w:p>
    <w:bookmarkStart w:id="149" w:name="_Hlt497090386"/>
    <w:p w14:paraId="7D20765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"o20"</w:instrText>
      </w:r>
      <w:r>
        <w:fldChar w:fldCharType="separate"/>
      </w:r>
      <w:r>
        <w:rPr>
          <w:rStyle w:val="Hyperlink"/>
        </w:rPr>
        <w:t>20.</w:t>
      </w:r>
      <w:r>
        <w:fldChar w:fldCharType="end"/>
      </w:r>
      <w:bookmarkEnd w:id="149"/>
      <w:r>
        <w:t xml:space="preserve"> Unterscheide bei den Körpern am Himmel selbstleuchtende und beleuchtete Körper.</w:t>
      </w:r>
      <w:r>
        <w:br/>
      </w:r>
      <w:r>
        <w:rPr>
          <w:sz w:val="24"/>
        </w:rPr>
        <w:sym w:font="Symbol" w:char="F02A"/>
      </w:r>
    </w:p>
    <w:p w14:paraId="6167D62C" w14:textId="77777777" w:rsidR="00B56C8E" w:rsidRDefault="00F955A9" w:rsidP="00B56C8E">
      <w:hyperlink r:id="rId13" w:anchor="o21" w:history="1">
        <w:r w:rsidR="00B56C8E">
          <w:rPr>
            <w:rStyle w:val="Hyperlink"/>
          </w:rPr>
          <w:t>2</w:t>
        </w:r>
        <w:bookmarkStart w:id="150" w:name="_Hlt497090503"/>
        <w:r w:rsidR="00B56C8E">
          <w:rPr>
            <w:rStyle w:val="Hyperlink"/>
          </w:rPr>
          <w:t>1</w:t>
        </w:r>
        <w:bookmarkEnd w:id="150"/>
        <w:r w:rsidR="00B56C8E">
          <w:rPr>
            <w:rStyle w:val="Hyperlink"/>
          </w:rPr>
          <w:t>.</w:t>
        </w:r>
      </w:hyperlink>
      <w:r w:rsidR="00B56C8E">
        <w:t xml:space="preserve"> Nenne Körper, die auch bei Tage nicht oder schwach sichtbar sind, weil sie auftreffendes Licht nicht streuen.</w:t>
      </w:r>
      <w:r w:rsidR="00B56C8E">
        <w:br/>
      </w:r>
      <w:r w:rsidR="00B56C8E">
        <w:rPr>
          <w:sz w:val="24"/>
        </w:rPr>
        <w:sym w:font="Symbol" w:char="F02A"/>
      </w:r>
    </w:p>
    <w:bookmarkStart w:id="151" w:name="_Hlt497090565"/>
    <w:p w14:paraId="6790312C"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"o22"</w:instrText>
      </w:r>
      <w:r>
        <w:fldChar w:fldCharType="separate"/>
      </w:r>
      <w:r>
        <w:rPr>
          <w:rStyle w:val="Hyperlink"/>
        </w:rPr>
        <w:t>22.</w:t>
      </w:r>
      <w:r>
        <w:fldChar w:fldCharType="end"/>
      </w:r>
      <w:bookmarkEnd w:id="151"/>
      <w:r>
        <w:t xml:space="preserve"> Astronauten berichten, dass sie den Himmel - auch dicht neben der Sonne - völlig schwarz sahen. Warum?</w:t>
      </w:r>
      <w:r>
        <w:br/>
      </w:r>
      <w:r>
        <w:rPr>
          <w:sz w:val="24"/>
        </w:rPr>
        <w:sym w:font="Symbol" w:char="F02A"/>
      </w:r>
    </w:p>
    <w:bookmarkStart w:id="152" w:name="_Hlt497090595"/>
    <w:p w14:paraId="21BB410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"o23"</w:instrText>
      </w:r>
      <w:r>
        <w:fldChar w:fldCharType="separate"/>
      </w:r>
      <w:r>
        <w:rPr>
          <w:rStyle w:val="Hyperlink"/>
        </w:rPr>
        <w:t>23.</w:t>
      </w:r>
      <w:r>
        <w:fldChar w:fldCharType="end"/>
      </w:r>
      <w:bookmarkEnd w:id="152"/>
      <w:r>
        <w:t xml:space="preserve"> Warum sieht man sehr schlecht durch eine staubige Autoscheibe, vor allem wenn die Sonne scheint oder bei Gegenlicht?</w:t>
      </w:r>
      <w:r>
        <w:br/>
      </w:r>
      <w:r>
        <w:rPr>
          <w:sz w:val="24"/>
        </w:rPr>
        <w:sym w:font="Symbol" w:char="F02A"/>
      </w:r>
    </w:p>
    <w:p w14:paraId="27B95293" w14:textId="77777777" w:rsidR="00B56C8E" w:rsidRDefault="00F955A9" w:rsidP="00B56C8E">
      <w:hyperlink r:id="rId14" w:anchor="o26" w:history="1">
        <w:r w:rsidR="00B56C8E">
          <w:rPr>
            <w:rStyle w:val="Hyperlink"/>
          </w:rPr>
          <w:t>2</w:t>
        </w:r>
        <w:bookmarkStart w:id="153" w:name="_Hlt497091134"/>
        <w:r w:rsidR="00B56C8E">
          <w:rPr>
            <w:rStyle w:val="Hyperlink"/>
          </w:rPr>
          <w:t>6</w:t>
        </w:r>
        <w:bookmarkEnd w:id="153"/>
        <w:r w:rsidR="00B56C8E">
          <w:rPr>
            <w:rStyle w:val="Hyperlink"/>
          </w:rPr>
          <w:t>.</w:t>
        </w:r>
      </w:hyperlink>
      <w:r w:rsidR="00B56C8E">
        <w:t xml:space="preserve"> Auf welche Weise prüft der Tischler, ob eine Leiste gerade oder verbogen ist? </w:t>
      </w:r>
      <w:r w:rsidR="00B56C8E">
        <w:br/>
      </w:r>
      <w:r w:rsidR="00B56C8E">
        <w:rPr>
          <w:sz w:val="24"/>
        </w:rPr>
        <w:sym w:font="Symbol" w:char="F02A"/>
      </w:r>
    </w:p>
    <w:bookmarkStart w:id="154" w:name="_Hlt497137666"/>
    <w:p w14:paraId="0BA1A66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"o40"</w:instrText>
      </w:r>
      <w:r>
        <w:fldChar w:fldCharType="separate"/>
      </w:r>
      <w:r>
        <w:rPr>
          <w:rStyle w:val="Hyperlink"/>
        </w:rPr>
        <w:t>4</w:t>
      </w:r>
      <w:bookmarkStart w:id="155" w:name="_Hlt497137659"/>
      <w:r>
        <w:rPr>
          <w:rStyle w:val="Hyperlink"/>
        </w:rPr>
        <w:t>0</w:t>
      </w:r>
      <w:bookmarkEnd w:id="155"/>
      <w:r>
        <w:rPr>
          <w:rStyle w:val="Hyperlink"/>
        </w:rPr>
        <w:t>.</w:t>
      </w:r>
      <w:r>
        <w:fldChar w:fldCharType="end"/>
      </w:r>
      <w:bookmarkEnd w:id="154"/>
      <w:r>
        <w:t xml:space="preserve"> Nenne drei beleuchtete und drei selbstleuchtende Körper.</w:t>
      </w:r>
      <w:r>
        <w:br/>
      </w:r>
      <w:r>
        <w:rPr>
          <w:sz w:val="24"/>
        </w:rPr>
        <w:sym w:font="Symbol" w:char="F02A"/>
      </w:r>
    </w:p>
    <w:bookmarkStart w:id="156" w:name="_Hlt497137722"/>
    <w:p w14:paraId="5378639A"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"o41"</w:instrText>
      </w:r>
      <w:r>
        <w:fldChar w:fldCharType="separate"/>
      </w:r>
      <w:r>
        <w:rPr>
          <w:rStyle w:val="Hyperlink"/>
        </w:rPr>
        <w:t>41.</w:t>
      </w:r>
      <w:r>
        <w:fldChar w:fldCharType="end"/>
      </w:r>
      <w:bookmarkEnd w:id="156"/>
      <w:r>
        <w:t xml:space="preserve"> Wenn man im Herbst oder im Winter früh zur Schule geht, sollte man möglichst helle Kleidung anziehen. Erkläre, warum dunkle Kleidung nicht geeignet ist.</w:t>
      </w:r>
      <w:r>
        <w:br/>
      </w:r>
      <w:r>
        <w:rPr>
          <w:sz w:val="24"/>
        </w:rPr>
        <w:sym w:font="Symbol" w:char="F02A"/>
      </w:r>
    </w:p>
    <w:bookmarkStart w:id="157" w:name="_Hlt497137736"/>
    <w:p w14:paraId="4C91E3A9" w14:textId="77777777" w:rsidR="00B56C8E" w:rsidRDefault="00B56C8E" w:rsidP="00B56C8E">
      <w:r>
        <w:lastRenderedPageBreak/>
        <w:fldChar w:fldCharType="begin"/>
      </w:r>
      <w:r w:rsidR="00493C02">
        <w:instrText>HYPERLINK "</w:instrText>
      </w:r>
      <w:r w:rsidR="00743CFB">
        <w:instrText>l</w:instrText>
      </w:r>
      <w:r w:rsidR="00493C02">
        <w:instrText>sgoptik</w:instrText>
      </w:r>
      <w:r w:rsidR="00292261">
        <w:instrText>.docx</w:instrText>
      </w:r>
      <w:r w:rsidR="00493C02">
        <w:instrText>" \l "o42"</w:instrText>
      </w:r>
      <w:r>
        <w:fldChar w:fldCharType="separate"/>
      </w:r>
      <w:r>
        <w:rPr>
          <w:rStyle w:val="Hyperlink"/>
        </w:rPr>
        <w:t>42.</w:t>
      </w:r>
      <w:r>
        <w:fldChar w:fldCharType="end"/>
      </w:r>
      <w:bookmarkEnd w:id="157"/>
      <w:r>
        <w:t xml:space="preserve"> Nenne einen durchsichtigen, einen durchscheinenden und einen undurchsichtigen Körper und beschreibe deren Eigenschaften.</w:t>
      </w:r>
      <w:r>
        <w:br/>
      </w:r>
      <w:r>
        <w:rPr>
          <w:sz w:val="24"/>
        </w:rPr>
        <w:sym w:font="Symbol" w:char="F02A"/>
      </w:r>
    </w:p>
    <w:bookmarkStart w:id="158" w:name="_Hlt497137796"/>
    <w:p w14:paraId="13D7A6A2"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"o44"</w:instrText>
      </w:r>
      <w:r>
        <w:fldChar w:fldCharType="separate"/>
      </w:r>
      <w:r>
        <w:rPr>
          <w:rStyle w:val="Hyperlink"/>
        </w:rPr>
        <w:t>44.</w:t>
      </w:r>
      <w:r>
        <w:fldChar w:fldCharType="end"/>
      </w:r>
      <w:bookmarkEnd w:id="158"/>
      <w:r>
        <w:t xml:space="preserve"> Erkläre, warum  die meisten Körper  zu sehen sind, obwohl sie kein Licht aussenden.</w:t>
      </w:r>
      <w:r>
        <w:br/>
      </w:r>
      <w:r>
        <w:rPr>
          <w:sz w:val="24"/>
        </w:rPr>
        <w:sym w:font="Symbol" w:char="F02A"/>
      </w:r>
    </w:p>
    <w:bookmarkStart w:id="159" w:name="_Hlt497273580"/>
    <w:p w14:paraId="53205F54"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"o73"</w:instrText>
      </w:r>
      <w:r>
        <w:fldChar w:fldCharType="separate"/>
      </w:r>
      <w:r>
        <w:rPr>
          <w:rStyle w:val="Hyperlink"/>
        </w:rPr>
        <w:t>73.</w:t>
      </w:r>
      <w:r>
        <w:fldChar w:fldCharType="end"/>
      </w:r>
      <w:bookmarkEnd w:id="159"/>
      <w:r>
        <w:t xml:space="preserve"> Warum kann man bei Tage aus einiger Entfernung nicht sehen, was hinter den geschlossenen Fensterscheiben eines Hauses vorgeht?</w:t>
      </w:r>
      <w:r>
        <w:br/>
      </w:r>
      <w:r>
        <w:rPr>
          <w:sz w:val="24"/>
        </w:rPr>
        <w:sym w:font="Symbol" w:char="F02A"/>
      </w:r>
      <w:r>
        <w:rPr>
          <w:sz w:val="24"/>
        </w:rPr>
        <w:sym w:font="Symbol" w:char="F02A"/>
      </w:r>
    </w:p>
    <w:p w14:paraId="1BF6087D" w14:textId="77777777" w:rsidR="00B56C8E" w:rsidRDefault="00F955A9" w:rsidP="00B56C8E">
      <w:hyperlink r:id="rId15" w:anchor="o74" w:history="1">
        <w:r w:rsidR="00B56C8E">
          <w:rPr>
            <w:rStyle w:val="Hyperlink"/>
          </w:rPr>
          <w:t>7</w:t>
        </w:r>
        <w:bookmarkStart w:id="160" w:name="_Hlt497273605"/>
        <w:r w:rsidR="00B56C8E">
          <w:rPr>
            <w:rStyle w:val="Hyperlink"/>
          </w:rPr>
          <w:t>4</w:t>
        </w:r>
        <w:bookmarkEnd w:id="160"/>
        <w:r w:rsidR="00B56C8E">
          <w:rPr>
            <w:rStyle w:val="Hyperlink"/>
          </w:rPr>
          <w:t>.</w:t>
        </w:r>
      </w:hyperlink>
      <w:r w:rsidR="00B56C8E">
        <w:t xml:space="preserve"> Hat dunkles Bier dunkleren Schaum als helles? Warum sind Milch, Salz, Zucker, Schnee, Papier weiß?</w:t>
      </w:r>
      <w:r w:rsidR="00B56C8E">
        <w:br/>
      </w:r>
      <w:r w:rsidR="00B56C8E">
        <w:rPr>
          <w:sz w:val="24"/>
        </w:rPr>
        <w:sym w:font="Symbol" w:char="F02A"/>
      </w:r>
      <w:r w:rsidR="00B56C8E">
        <w:rPr>
          <w:sz w:val="24"/>
        </w:rPr>
        <w:sym w:font="Symbol" w:char="F02A"/>
      </w:r>
    </w:p>
    <w:p w14:paraId="48B05743" w14:textId="77777777" w:rsidR="00B56C8E" w:rsidRDefault="00F955A9" w:rsidP="00B56C8E">
      <w:hyperlink r:id="rId16" w:anchor="o75" w:history="1">
        <w:r w:rsidR="00B56C8E">
          <w:rPr>
            <w:rStyle w:val="Hyperlink"/>
          </w:rPr>
          <w:t>7</w:t>
        </w:r>
        <w:bookmarkStart w:id="161" w:name="_Hlt497273619"/>
        <w:r w:rsidR="00B56C8E">
          <w:rPr>
            <w:rStyle w:val="Hyperlink"/>
          </w:rPr>
          <w:t>5</w:t>
        </w:r>
        <w:bookmarkEnd w:id="161"/>
        <w:r w:rsidR="00B56C8E">
          <w:rPr>
            <w:rStyle w:val="Hyperlink"/>
          </w:rPr>
          <w:t>.</w:t>
        </w:r>
      </w:hyperlink>
      <w:r w:rsidR="00B56C8E">
        <w:t xml:space="preserve"> Warum sehen ferne Berge blau aus?</w:t>
      </w:r>
      <w:r w:rsidR="00B56C8E">
        <w:br/>
      </w:r>
      <w:r w:rsidR="00B56C8E">
        <w:rPr>
          <w:sz w:val="24"/>
        </w:rPr>
        <w:sym w:font="Symbol" w:char="F02A"/>
      </w:r>
      <w:r w:rsidR="00B56C8E">
        <w:rPr>
          <w:sz w:val="24"/>
        </w:rPr>
        <w:sym w:font="Symbol" w:char="F02A"/>
      </w:r>
      <w:r w:rsidR="00B56C8E">
        <w:rPr>
          <w:sz w:val="24"/>
        </w:rPr>
        <w:sym w:font="Symbol" w:char="F02A"/>
      </w:r>
    </w:p>
    <w:bookmarkStart w:id="162" w:name="_Hlt497273636"/>
    <w:p w14:paraId="3010737E"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"o76"</w:instrText>
      </w:r>
      <w:r>
        <w:fldChar w:fldCharType="separate"/>
      </w:r>
      <w:r>
        <w:rPr>
          <w:rStyle w:val="Hyperlink"/>
        </w:rPr>
        <w:t>7</w:t>
      </w:r>
      <w:bookmarkStart w:id="163" w:name="_Hlt960947"/>
      <w:r>
        <w:rPr>
          <w:rStyle w:val="Hyperlink"/>
        </w:rPr>
        <w:t>6</w:t>
      </w:r>
      <w:bookmarkEnd w:id="163"/>
      <w:r>
        <w:rPr>
          <w:rStyle w:val="Hyperlink"/>
        </w:rPr>
        <w:t>.</w:t>
      </w:r>
      <w:r>
        <w:fldChar w:fldCharType="end"/>
      </w:r>
      <w:bookmarkEnd w:id="162"/>
      <w:r>
        <w:t xml:space="preserve"> Warum ist der Himmel am Tage blau, nachts aber schwarz?</w:t>
      </w:r>
      <w:r>
        <w:br/>
      </w:r>
      <w:r>
        <w:rPr>
          <w:sz w:val="24"/>
        </w:rPr>
        <w:sym w:font="Symbol" w:char="F02A"/>
      </w:r>
      <w:r>
        <w:rPr>
          <w:sz w:val="24"/>
        </w:rPr>
        <w:sym w:font="Symbol" w:char="F02A"/>
      </w:r>
      <w:r>
        <w:rPr>
          <w:sz w:val="24"/>
        </w:rPr>
        <w:sym w:font="Symbol" w:char="F02A"/>
      </w:r>
    </w:p>
    <w:bookmarkStart w:id="164" w:name="_Hlt497292533"/>
    <w:p w14:paraId="022B6D9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"o91"</w:instrText>
      </w:r>
      <w:r>
        <w:fldChar w:fldCharType="separate"/>
      </w:r>
      <w:r>
        <w:rPr>
          <w:rStyle w:val="Hyperlink"/>
        </w:rPr>
        <w:t>91.</w:t>
      </w:r>
      <w:r>
        <w:fldChar w:fldCharType="end"/>
      </w:r>
      <w:bookmarkEnd w:id="164"/>
      <w:r>
        <w:t xml:space="preserve"> Warum wird in einem Spiegellabyrinth eine Glaswand sofort erkannt, wenn auf ihr ein Schmutzfleck ist?</w:t>
      </w:r>
      <w:r>
        <w:br/>
        <w:t>Begründe auch die Sichtbarkeit eines Glasfehlers (Blase), eines Greifvogels in großer Höhe, des Bildes auf einem bemalten Fenster, ein kleines Loch im gegen das Licht gehaltenen Topf!</w:t>
      </w:r>
      <w:r>
        <w:br/>
      </w:r>
      <w:r>
        <w:rPr>
          <w:sz w:val="24"/>
        </w:rPr>
        <w:sym w:font="Symbol" w:char="F02A"/>
      </w:r>
    </w:p>
    <w:bookmarkStart w:id="165" w:name="_Hlt497299648"/>
    <w:p w14:paraId="5716D70C"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"o153"</w:instrText>
      </w:r>
      <w:r>
        <w:fldChar w:fldCharType="separate"/>
      </w:r>
      <w:r>
        <w:rPr>
          <w:rStyle w:val="Hyperlink"/>
        </w:rPr>
        <w:t>153.</w:t>
      </w:r>
      <w:r>
        <w:fldChar w:fldCharType="end"/>
      </w:r>
      <w:bookmarkEnd w:id="165"/>
      <w:r>
        <w:t xml:space="preserve"> Versuche dein Zimmer vollständig zu verdunkeln. Siehst du noch etwas?</w:t>
      </w:r>
      <w:r>
        <w:br/>
        <w:t>Kannst du etwas sehen, wenn sich deine Augen nach einigen Minuten an die Dunkelheit gewöhnt haben? Dringt wirklich kein Licht ins Zimmer?</w:t>
      </w:r>
      <w:r>
        <w:br/>
      </w:r>
      <w:r>
        <w:rPr>
          <w:sz w:val="24"/>
        </w:rPr>
        <w:sym w:font="Symbol" w:char="F02A"/>
      </w:r>
    </w:p>
    <w:p w14:paraId="2244C7DF" w14:textId="77777777" w:rsidR="00B56C8E" w:rsidRDefault="00F955A9" w:rsidP="00B56C8E">
      <w:hyperlink r:id="rId17" w:anchor="o154" w:history="1">
        <w:r w:rsidR="00B56C8E">
          <w:rPr>
            <w:rStyle w:val="Hyperlink"/>
          </w:rPr>
          <w:t>1</w:t>
        </w:r>
        <w:bookmarkStart w:id="166" w:name="_Hlt497299735"/>
        <w:r w:rsidR="00B56C8E">
          <w:rPr>
            <w:rStyle w:val="Hyperlink"/>
          </w:rPr>
          <w:t>5</w:t>
        </w:r>
        <w:bookmarkEnd w:id="166"/>
        <w:r w:rsidR="00B56C8E">
          <w:rPr>
            <w:rStyle w:val="Hyperlink"/>
          </w:rPr>
          <w:t>4.</w:t>
        </w:r>
      </w:hyperlink>
      <w:r w:rsidR="00B56C8E">
        <w:t xml:space="preserve"> Wenn du in ein unbeleuchtetes Zimmer hineingehst, siehst du zunächst gar nichts. Nach ein paar Minuten haben sich aber deine Augen „auf die Dunkelheit eingestellt“. Was ist mit dieser Redewendung gemeint?</w:t>
      </w:r>
      <w:r w:rsidR="00B56C8E">
        <w:br/>
      </w:r>
      <w:r w:rsidR="00B56C8E">
        <w:rPr>
          <w:sz w:val="24"/>
        </w:rPr>
        <w:sym w:font="Symbol" w:char="F02A"/>
      </w:r>
    </w:p>
    <w:bookmarkStart w:id="167" w:name="_Hlt497299892"/>
    <w:p w14:paraId="43B47EB1"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"o155"</w:instrText>
      </w:r>
      <w:r>
        <w:fldChar w:fldCharType="separate"/>
      </w:r>
      <w:r>
        <w:rPr>
          <w:rStyle w:val="Hyperlink"/>
        </w:rPr>
        <w:t>1</w:t>
      </w:r>
      <w:bookmarkStart w:id="168" w:name="_Hlt497299853"/>
      <w:r>
        <w:rPr>
          <w:rStyle w:val="Hyperlink"/>
        </w:rPr>
        <w:t>5</w:t>
      </w:r>
      <w:bookmarkStart w:id="169" w:name="_Hlt497299811"/>
      <w:bookmarkEnd w:id="168"/>
      <w:r>
        <w:rPr>
          <w:rStyle w:val="Hyperlink"/>
        </w:rPr>
        <w:t>5</w:t>
      </w:r>
      <w:bookmarkEnd w:id="169"/>
      <w:r>
        <w:rPr>
          <w:rStyle w:val="Hyperlink"/>
        </w:rPr>
        <w:t>.</w:t>
      </w:r>
      <w:r>
        <w:fldChar w:fldCharType="end"/>
      </w:r>
      <w:bookmarkEnd w:id="167"/>
      <w:r>
        <w:t xml:space="preserve"> Manche Lichtquel</w:t>
      </w:r>
      <w:bookmarkStart w:id="170" w:name="_Hlt512988661"/>
      <w:bookmarkEnd w:id="170"/>
      <w:r>
        <w:t>len sind sehr heiße Gegenstände. Andere erzeugen Licht ohne heiß zu werden. Welche Lichtquellen sind heiß, welche nicht?</w:t>
      </w:r>
    </w:p>
    <w:tbl>
      <w:tblPr>
        <w:tblW w:w="0" w:type="auto"/>
        <w:tblLayout w:type="fixed"/>
        <w:tblCellMar>
          <w:left w:w="70" w:type="dxa"/>
          <w:right w:w="70" w:type="dxa"/>
        </w:tblCellMar>
        <w:tblLook w:val="0000" w:firstRow="0" w:lastRow="0" w:firstColumn="0" w:lastColumn="0" w:noHBand="0" w:noVBand="0"/>
      </w:tblPr>
      <w:tblGrid>
        <w:gridCol w:w="2515"/>
        <w:gridCol w:w="2515"/>
        <w:gridCol w:w="2515"/>
        <w:gridCol w:w="2515"/>
      </w:tblGrid>
      <w:tr w:rsidR="00B56C8E" w14:paraId="01DB6041" w14:textId="77777777" w:rsidTr="00B56C8E">
        <w:tc>
          <w:tcPr>
            <w:tcW w:w="2515" w:type="dxa"/>
          </w:tcPr>
          <w:p w14:paraId="7E6D2D7B" w14:textId="77777777" w:rsidR="00B56C8E" w:rsidRDefault="00F955A9" w:rsidP="00B56C8E">
            <w:r>
              <w:pict w14:anchorId="3B391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13.25pt" fillcolor="window">
                  <v:imagedata r:id="rId18" o:title="o155_1"/>
                </v:shape>
              </w:pict>
            </w:r>
          </w:p>
        </w:tc>
        <w:tc>
          <w:tcPr>
            <w:tcW w:w="2515" w:type="dxa"/>
          </w:tcPr>
          <w:p w14:paraId="3D76B814" w14:textId="77777777" w:rsidR="00B56C8E" w:rsidRDefault="00B56C8E" w:rsidP="00B56C8E"/>
        </w:tc>
        <w:tc>
          <w:tcPr>
            <w:tcW w:w="2515" w:type="dxa"/>
          </w:tcPr>
          <w:p w14:paraId="0E809C6E" w14:textId="77777777" w:rsidR="00B56C8E" w:rsidRDefault="00F955A9" w:rsidP="00B56C8E">
            <w:r>
              <w:pict w14:anchorId="19331E48">
                <v:shape id="_x0000_i1026" type="#_x0000_t75" style="width:118.5pt;height:99.75pt" fillcolor="window">
                  <v:imagedata r:id="rId19" o:title="o155_3"/>
                </v:shape>
              </w:pict>
            </w:r>
          </w:p>
        </w:tc>
        <w:tc>
          <w:tcPr>
            <w:tcW w:w="2515" w:type="dxa"/>
          </w:tcPr>
          <w:p w14:paraId="76FDCE2C" w14:textId="77777777" w:rsidR="00B56C8E" w:rsidRDefault="00F955A9" w:rsidP="00B56C8E">
            <w:r>
              <w:pict w14:anchorId="591D73BE">
                <v:shape id="_x0000_i1027" type="#_x0000_t75" style="width:118.5pt;height:97.5pt" fillcolor="window">
                  <v:imagedata r:id="rId20" o:title="o155_4"/>
                </v:shape>
              </w:pict>
            </w:r>
          </w:p>
        </w:tc>
      </w:tr>
      <w:tr w:rsidR="00B56C8E" w14:paraId="79D16EA5" w14:textId="77777777" w:rsidTr="00B56C8E">
        <w:tc>
          <w:tcPr>
            <w:tcW w:w="2515" w:type="dxa"/>
          </w:tcPr>
          <w:p w14:paraId="5808513D" w14:textId="77777777" w:rsidR="00B56C8E" w:rsidRDefault="00F955A9" w:rsidP="00B56C8E">
            <w:r>
              <w:pict w14:anchorId="59EE13B8">
                <v:shape id="_x0000_i1028" type="#_x0000_t75" style="width:118.5pt;height:118.5pt" fillcolor="window">
                  <v:imagedata r:id="rId21" o:title="o155_5"/>
                </v:shape>
              </w:pict>
            </w:r>
          </w:p>
        </w:tc>
        <w:tc>
          <w:tcPr>
            <w:tcW w:w="2515" w:type="dxa"/>
          </w:tcPr>
          <w:p w14:paraId="522170C5" w14:textId="77777777" w:rsidR="00B56C8E" w:rsidRDefault="00F955A9" w:rsidP="00B56C8E">
            <w:r>
              <w:pict w14:anchorId="1D774F90">
                <v:shape id="_x0000_i1029" type="#_x0000_t75" style="width:58.5pt;height:114.75pt" fillcolor="window">
                  <v:imagedata r:id="rId22" o:title="o155_6"/>
                </v:shape>
              </w:pict>
            </w:r>
          </w:p>
        </w:tc>
        <w:tc>
          <w:tcPr>
            <w:tcW w:w="2515" w:type="dxa"/>
          </w:tcPr>
          <w:p w14:paraId="67F01DB7" w14:textId="77777777" w:rsidR="00B56C8E" w:rsidRDefault="00F955A9" w:rsidP="00B56C8E">
            <w:r>
              <w:pict w14:anchorId="0534195D">
                <v:shape id="_x0000_i1030" type="#_x0000_t75" style="width:86.25pt;height:100.5pt" fillcolor="window">
                  <v:imagedata r:id="rId23" o:title="o155_7"/>
                </v:shape>
              </w:pict>
            </w:r>
          </w:p>
        </w:tc>
        <w:tc>
          <w:tcPr>
            <w:tcW w:w="2515" w:type="dxa"/>
          </w:tcPr>
          <w:p w14:paraId="01B0E1C2" w14:textId="77777777" w:rsidR="00B56C8E" w:rsidRDefault="00F955A9" w:rsidP="00B56C8E">
            <w:r>
              <w:pict w14:anchorId="3ABDB44A">
                <v:shape id="_x0000_i1031" type="#_x0000_t75" style="width:117.75pt;height:92.25pt" fillcolor="window">
                  <v:imagedata r:id="rId24" o:title="o155_8"/>
                </v:shape>
              </w:pict>
            </w:r>
          </w:p>
        </w:tc>
      </w:tr>
    </w:tbl>
    <w:p w14:paraId="728E9F5C" w14:textId="77777777" w:rsidR="00B56C8E" w:rsidRDefault="00B56C8E" w:rsidP="00B56C8E">
      <w:pPr>
        <w:rPr>
          <w:sz w:val="24"/>
        </w:rPr>
      </w:pPr>
      <w:r>
        <w:rPr>
          <w:sz w:val="24"/>
        </w:rPr>
        <w:sym w:font="Symbol" w:char="F02A"/>
      </w:r>
    </w:p>
    <w:bookmarkStart w:id="171" w:name="_Hlt128528752"/>
    <w:bookmarkStart w:id="172" w:name="_Hlt128485859"/>
    <w:bookmarkEnd w:id="171"/>
    <w:p w14:paraId="64848115" w14:textId="77777777" w:rsidR="00B56C8E" w:rsidRDefault="00B56C8E" w:rsidP="00B56C8E">
      <w:pPr>
        <w:rPr>
          <w:rStyle w:val="Hyperlink"/>
        </w:rPr>
      </w:pPr>
      <w:r>
        <w:lastRenderedPageBreak/>
        <w:fldChar w:fldCharType="begin"/>
      </w:r>
      <w:r w:rsidR="00493C02">
        <w:instrText>HYPERLINK "</w:instrText>
      </w:r>
      <w:r w:rsidR="00743CFB">
        <w:instrText>l</w:instrText>
      </w:r>
      <w:r w:rsidR="00493C02">
        <w:instrText>sgoptik</w:instrText>
      </w:r>
      <w:r w:rsidR="00292261">
        <w:instrText>.docx</w:instrText>
      </w:r>
      <w:r w:rsidR="00493C02">
        <w:instrText>" \l "o225"</w:instrText>
      </w:r>
      <w:r>
        <w:fldChar w:fldCharType="separate"/>
      </w:r>
      <w:r>
        <w:rPr>
          <w:rStyle w:val="Hyperlink"/>
        </w:rPr>
        <w:t>2</w:t>
      </w:r>
      <w:bookmarkStart w:id="173" w:name="_Hlt128465127"/>
      <w:r>
        <w:rPr>
          <w:rStyle w:val="Hyperlink"/>
        </w:rPr>
        <w:t>2</w:t>
      </w:r>
      <w:bookmarkStart w:id="174" w:name="_Hlt128728992"/>
      <w:bookmarkEnd w:id="173"/>
      <w:r>
        <w:rPr>
          <w:rStyle w:val="Hyperlink"/>
        </w:rPr>
        <w:t>5</w:t>
      </w:r>
      <w:bookmarkEnd w:id="174"/>
      <w:r>
        <w:rPr>
          <w:rStyle w:val="Hyperlink"/>
        </w:rPr>
        <w:t>.</w:t>
      </w:r>
    </w:p>
    <w:p w14:paraId="4A58FBCA" w14:textId="77777777" w:rsidR="00B56C8E" w:rsidRDefault="00B56C8E" w:rsidP="00B56C8E">
      <w:r>
        <w:fldChar w:fldCharType="end"/>
      </w:r>
      <w:bookmarkEnd w:id="172"/>
      <w:r>
        <w:t>Eine Lampe und ein Wachslicht sind 5 m von einander entfernt und ihre Lichtmengen verhalten sich wie 6:1. In der Verbindungslinie beider soll ein Schirm so aufgestellt werden, dass er von beiden Flammen gleich beleuchtet wird. Welche Stellung muss der Schirm erhalten?</w:t>
      </w:r>
    </w:p>
    <w:p w14:paraId="52C04335"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10061"/>
      </w:tblGrid>
      <w:tr w:rsidR="00B56C8E" w14:paraId="6FAA3EB3" w14:textId="77777777" w:rsidTr="00B56C8E">
        <w:tc>
          <w:tcPr>
            <w:tcW w:w="10061" w:type="dxa"/>
          </w:tcPr>
          <w:p w14:paraId="34DF2564" w14:textId="77777777" w:rsidR="00B56C8E" w:rsidRDefault="00F955A9" w:rsidP="00B56C8E">
            <w:r>
              <w:pict w14:anchorId="1ABA5ADE">
                <v:shape id="_x0000_i1032" type="#_x0000_t75" style="width:396.75pt;height:73.5pt" fillcolor="window">
                  <v:imagedata r:id="rId25" o:title="o225"/>
                </v:shape>
              </w:pict>
            </w:r>
          </w:p>
        </w:tc>
      </w:tr>
      <w:tr w:rsidR="00B56C8E" w14:paraId="7C116F10" w14:textId="77777777" w:rsidTr="00B56C8E">
        <w:tc>
          <w:tcPr>
            <w:tcW w:w="10061" w:type="dxa"/>
          </w:tcPr>
          <w:p w14:paraId="71343CE7" w14:textId="77777777" w:rsidR="00B56C8E" w:rsidRDefault="00B56C8E" w:rsidP="00B56C8E">
            <w:r>
              <w:t>Quelle der Aufgabe: Dr. C. Fliedner, Aufgaben aus der Physik, Verlag Friedrich Vieweg und Sohn, Braunschweig, 1876</w:t>
            </w:r>
          </w:p>
        </w:tc>
      </w:tr>
    </w:tbl>
    <w:p w14:paraId="43DEB079" w14:textId="77777777" w:rsidR="00B56C8E" w:rsidRDefault="00B56C8E" w:rsidP="00B56C8E"/>
    <w:p w14:paraId="5124EEF1" w14:textId="77777777" w:rsidR="00B56C8E" w:rsidRDefault="00B56C8E" w:rsidP="00B56C8E">
      <w:r>
        <w:t>Hinweis: Als Lösung zählt eine mögliche Entfernung zwischen der Lampe und dem Schirm.</w:t>
      </w:r>
    </w:p>
    <w:p w14:paraId="10EF7D5A" w14:textId="77777777" w:rsidR="00B56C8E" w:rsidRDefault="00B56C8E" w:rsidP="00B56C8E">
      <w:pPr>
        <w:rPr>
          <w:sz w:val="24"/>
        </w:rPr>
      </w:pPr>
      <w:r>
        <w:rPr>
          <w:sz w:val="24"/>
        </w:rPr>
        <w:sym w:font="Symbol" w:char="F02A"/>
      </w:r>
      <w:r>
        <w:rPr>
          <w:sz w:val="24"/>
        </w:rPr>
        <w:sym w:font="Symbol" w:char="F02A"/>
      </w:r>
      <w:r>
        <w:rPr>
          <w:sz w:val="24"/>
        </w:rPr>
        <w:sym w:font="Symbol" w:char="F02A"/>
      </w:r>
      <w:r>
        <w:rPr>
          <w:sz w:val="24"/>
        </w:rPr>
        <w:sym w:font="Symbol" w:char="F02A"/>
      </w:r>
    </w:p>
    <w:p w14:paraId="4EA8AB74" w14:textId="77777777" w:rsidR="00B56C8E" w:rsidRDefault="00F955A9" w:rsidP="00B56C8E">
      <w:hyperlink r:id="rId26" w:anchor="o264" w:history="1">
        <w:r w:rsidR="00B56C8E">
          <w:rPr>
            <w:rStyle w:val="Hyperlink"/>
          </w:rPr>
          <w:t>264.</w:t>
        </w:r>
      </w:hyperlink>
      <w:r w:rsidR="00B56C8E">
        <w:t xml:space="preserve"> Diskutiere mit deinem Banknachbarn darüber, warum wir z.B. ein Haus sehen können. Es stehen folgende Möglichkeiten zur Verfügung:</w:t>
      </w:r>
    </w:p>
    <w:p w14:paraId="37C65F1A" w14:textId="77777777" w:rsidR="00B56C8E" w:rsidRDefault="00B56C8E" w:rsidP="00B56C8E">
      <w:r>
        <w:t>a) Von unserem Auge gehen Sehstrahlen aus. Treffen sie auf das Haus, werden die Strahlen gebremst und das Auge spürt diese Abbremsung.</w:t>
      </w:r>
    </w:p>
    <w:p w14:paraId="503B39BE" w14:textId="77777777" w:rsidR="00B56C8E" w:rsidRDefault="00B56C8E" w:rsidP="00B56C8E">
      <w:r>
        <w:t>b) Die Sonne oder ein Lampe sendet Lichtstrahlen aus. Das Haus wirft diese Lichtstrahlen zurück. Treffen sie in unser Auge, können wir das Haus sehen.</w:t>
      </w:r>
    </w:p>
    <w:p w14:paraId="0B230AF0" w14:textId="77777777" w:rsidR="00B56C8E" w:rsidRDefault="00B56C8E" w:rsidP="00B56C8E">
      <w:r>
        <w:t>c) Das Haus selber sendet das Licht aus. Unsere Augen spürt diese Strahlen, wir können das Haus sehen.</w:t>
      </w:r>
    </w:p>
    <w:p w14:paraId="5A6755A7" w14:textId="77777777" w:rsidR="00B56C8E" w:rsidRDefault="00B56C8E" w:rsidP="00B56C8E"/>
    <w:p w14:paraId="494DD7E9" w14:textId="77777777" w:rsidR="00B56C8E" w:rsidRDefault="00B56C8E" w:rsidP="00B56C8E">
      <w:r>
        <w:t xml:space="preserve">Finde Begründungen, die die falschen Aussagen widerlegen. </w:t>
      </w:r>
    </w:p>
    <w:p w14:paraId="4A60E33B" w14:textId="77777777" w:rsidR="00B56C8E" w:rsidRPr="00765270" w:rsidRDefault="00B56C8E" w:rsidP="00B56C8E">
      <w:pPr>
        <w:rPr>
          <w:rFonts w:cs="Arial"/>
          <w:szCs w:val="22"/>
        </w:rPr>
      </w:pPr>
    </w:p>
    <w:tbl>
      <w:tblPr>
        <w:tblW w:w="0" w:type="auto"/>
        <w:tblLook w:val="01E0" w:firstRow="1" w:lastRow="1" w:firstColumn="1" w:lastColumn="1" w:noHBand="0" w:noVBand="0"/>
      </w:tblPr>
      <w:tblGrid>
        <w:gridCol w:w="10164"/>
      </w:tblGrid>
      <w:tr w:rsidR="00B56C8E" w:rsidRPr="00584BA0" w14:paraId="634BF0F3" w14:textId="77777777" w:rsidTr="00584BA0">
        <w:tc>
          <w:tcPr>
            <w:tcW w:w="10061" w:type="dxa"/>
            <w:shd w:val="clear" w:color="auto" w:fill="auto"/>
          </w:tcPr>
          <w:p w14:paraId="01FA2342" w14:textId="77777777" w:rsidR="00B56C8E" w:rsidRPr="00584BA0" w:rsidRDefault="00F955A9" w:rsidP="00584BA0">
            <w:pPr>
              <w:pStyle w:val="StandardWeb"/>
              <w:spacing w:before="0" w:beforeAutospacing="0" w:after="0" w:afterAutospacing="0"/>
              <w:rPr>
                <w:rFonts w:ascii="Arial" w:hAnsi="Arial" w:cs="Arial"/>
                <w:sz w:val="22"/>
                <w:szCs w:val="22"/>
              </w:rPr>
            </w:pPr>
            <w:hyperlink r:id="rId27" w:anchor="o277" w:history="1">
              <w:r w:rsidR="00B56C8E" w:rsidRPr="00584BA0">
                <w:rPr>
                  <w:rStyle w:val="Hyperlink"/>
                  <w:rFonts w:cs="Arial"/>
                  <w:sz w:val="22"/>
                  <w:szCs w:val="22"/>
                </w:rPr>
                <w:t>277.</w:t>
              </w:r>
            </w:hyperlink>
            <w:r w:rsidR="00B56C8E" w:rsidRPr="00584BA0">
              <w:rPr>
                <w:rFonts w:ascii="Arial" w:hAnsi="Arial" w:cs="Arial"/>
                <w:sz w:val="22"/>
                <w:szCs w:val="22"/>
              </w:rPr>
              <w:t xml:space="preserve"> Auf einem Blatt Papier wird etwas Öl verrieben, so dass ein schöner Fettfleck entsteht. Das Papier wird an dieser Stelle durchscheinend.</w:t>
            </w:r>
            <w:r w:rsidR="00B56C8E" w:rsidRPr="00584BA0">
              <w:rPr>
                <w:rFonts w:ascii="Arial" w:hAnsi="Arial" w:cs="Arial"/>
                <w:sz w:val="22"/>
                <w:szCs w:val="22"/>
              </w:rPr>
              <w:br/>
              <w:t xml:space="preserve">Beleuchtet man den Fettfleck von hinten mit einer Kerze, so erscheint er hell. Stellt man nun eine zweite Kerze auf die vordere Seite des Flecks im gleichen Abstand wie die hintere Kerze, verschwindet der Fleck für einen Beobachter. </w:t>
            </w:r>
          </w:p>
          <w:p w14:paraId="74273FC3" w14:textId="77777777" w:rsidR="00B56C8E" w:rsidRPr="00584BA0" w:rsidRDefault="00B56C8E" w:rsidP="00584BA0">
            <w:pPr>
              <w:pStyle w:val="StandardWeb"/>
              <w:spacing w:before="0" w:beforeAutospacing="0" w:after="0" w:afterAutospacing="0"/>
              <w:rPr>
                <w:rFonts w:ascii="Arial" w:hAnsi="Arial" w:cs="Arial"/>
                <w:sz w:val="22"/>
                <w:szCs w:val="22"/>
              </w:rPr>
            </w:pPr>
            <w:r w:rsidRPr="00584BA0">
              <w:rPr>
                <w:rFonts w:ascii="Arial" w:hAnsi="Arial" w:cs="Arial"/>
                <w:sz w:val="22"/>
                <w:szCs w:val="22"/>
              </w:rPr>
              <w:t>Nun wird die hintere Kerze durch eine gleich helle Kerze verstärkt und der Fleck leuchtet wieder hell auf.</w:t>
            </w:r>
          </w:p>
          <w:p w14:paraId="20C6232A" w14:textId="77777777" w:rsidR="00B56C8E" w:rsidRPr="00584BA0" w:rsidRDefault="00B56C8E" w:rsidP="00584BA0">
            <w:pPr>
              <w:pStyle w:val="rot"/>
              <w:spacing w:before="0" w:beforeAutospacing="0" w:after="0" w:afterAutospacing="0"/>
              <w:rPr>
                <w:rFonts w:ascii="Arial" w:hAnsi="Arial" w:cs="Arial"/>
                <w:sz w:val="22"/>
                <w:szCs w:val="22"/>
              </w:rPr>
            </w:pPr>
            <w:r w:rsidRPr="00584BA0">
              <w:rPr>
                <w:rFonts w:ascii="Arial" w:hAnsi="Arial" w:cs="Arial"/>
                <w:sz w:val="22"/>
                <w:szCs w:val="22"/>
              </w:rPr>
              <w:t>Wohin muss die einzelne, vordere Kerze geschoben werden, damit der Fettfleck wieder unsichtbar wird?</w:t>
            </w:r>
          </w:p>
          <w:p w14:paraId="6C3FCE75" w14:textId="77777777" w:rsidR="00B56C8E" w:rsidRPr="00584BA0" w:rsidRDefault="00B56C8E" w:rsidP="00584BA0">
            <w:pPr>
              <w:pStyle w:val="StandardWeb"/>
              <w:spacing w:before="0" w:beforeAutospacing="0" w:after="0" w:afterAutospacing="0"/>
              <w:rPr>
                <w:rFonts w:ascii="Arial" w:hAnsi="Arial" w:cs="Arial"/>
                <w:sz w:val="22"/>
                <w:szCs w:val="22"/>
              </w:rPr>
            </w:pPr>
            <w:r w:rsidRPr="00584BA0">
              <w:rPr>
                <w:rFonts w:ascii="Arial" w:hAnsi="Arial" w:cs="Arial"/>
                <w:sz w:val="22"/>
                <w:szCs w:val="22"/>
              </w:rPr>
              <w:t>a) zwischen 3/4 und 2/3...</w:t>
            </w:r>
          </w:p>
          <w:p w14:paraId="66E0544A" w14:textId="77777777" w:rsidR="00B56C8E" w:rsidRPr="00584BA0" w:rsidRDefault="00B56C8E" w:rsidP="00584BA0">
            <w:pPr>
              <w:pStyle w:val="StandardWeb"/>
              <w:spacing w:before="0" w:beforeAutospacing="0" w:after="0" w:afterAutospacing="0"/>
              <w:rPr>
                <w:rFonts w:ascii="Arial" w:hAnsi="Arial" w:cs="Arial"/>
                <w:sz w:val="22"/>
                <w:szCs w:val="22"/>
              </w:rPr>
            </w:pPr>
            <w:r w:rsidRPr="00584BA0">
              <w:rPr>
                <w:rFonts w:ascii="Arial" w:hAnsi="Arial" w:cs="Arial"/>
                <w:sz w:val="22"/>
                <w:szCs w:val="22"/>
              </w:rPr>
              <w:t>b) auf etwa 1/2...</w:t>
            </w:r>
          </w:p>
          <w:p w14:paraId="470E8967" w14:textId="77777777" w:rsidR="00B56C8E" w:rsidRPr="00584BA0" w:rsidRDefault="00B56C8E" w:rsidP="00584BA0">
            <w:pPr>
              <w:pStyle w:val="StandardWeb"/>
              <w:spacing w:before="0" w:beforeAutospacing="0" w:after="0" w:afterAutospacing="0"/>
              <w:rPr>
                <w:rFonts w:ascii="Arial" w:hAnsi="Arial" w:cs="Arial"/>
                <w:sz w:val="22"/>
                <w:szCs w:val="22"/>
              </w:rPr>
            </w:pPr>
            <w:r w:rsidRPr="00584BA0">
              <w:rPr>
                <w:rFonts w:ascii="Arial" w:hAnsi="Arial" w:cs="Arial"/>
                <w:sz w:val="22"/>
                <w:szCs w:val="22"/>
              </w:rPr>
              <w:t>c) zwischen 1/3 und 1/4...</w:t>
            </w:r>
          </w:p>
          <w:p w14:paraId="13BA0B30" w14:textId="77777777" w:rsidR="00B56C8E" w:rsidRPr="00584BA0" w:rsidRDefault="00B56C8E" w:rsidP="00584BA0">
            <w:pPr>
              <w:pStyle w:val="StandardWeb"/>
              <w:spacing w:before="0" w:beforeAutospacing="0" w:after="0" w:afterAutospacing="0"/>
              <w:rPr>
                <w:rFonts w:ascii="Arial" w:hAnsi="Arial" w:cs="Arial"/>
                <w:sz w:val="22"/>
                <w:szCs w:val="22"/>
              </w:rPr>
            </w:pPr>
            <w:r w:rsidRPr="00584BA0">
              <w:rPr>
                <w:rFonts w:ascii="Arial" w:hAnsi="Arial" w:cs="Arial"/>
                <w:sz w:val="22"/>
                <w:szCs w:val="22"/>
              </w:rPr>
              <w:t>der ursprünglichen Entfernung zum Fettfleck.</w:t>
            </w:r>
          </w:p>
        </w:tc>
      </w:tr>
      <w:tr w:rsidR="00B56C8E" w:rsidRPr="00584BA0" w14:paraId="65203A93" w14:textId="77777777" w:rsidTr="00584BA0">
        <w:tc>
          <w:tcPr>
            <w:tcW w:w="10061" w:type="dxa"/>
            <w:shd w:val="clear" w:color="auto" w:fill="auto"/>
          </w:tcPr>
          <w:p w14:paraId="7367832D" w14:textId="77777777" w:rsidR="00B56C8E" w:rsidRPr="00584BA0" w:rsidRDefault="00F955A9" w:rsidP="00B56C8E">
            <w:pPr>
              <w:rPr>
                <w:rFonts w:cs="Arial"/>
                <w:szCs w:val="22"/>
              </w:rPr>
            </w:pPr>
            <w:r>
              <w:rPr>
                <w:rFonts w:cs="Arial"/>
                <w:szCs w:val="22"/>
              </w:rPr>
              <w:pict w14:anchorId="7A3CC445">
                <v:shape id="_x0000_i1033" type="#_x0000_t75" style="width:497.25pt;height:145.5pt">
                  <v:imagedata r:id="rId28" o:title="o277"/>
                </v:shape>
              </w:pict>
            </w:r>
          </w:p>
        </w:tc>
      </w:tr>
    </w:tbl>
    <w:p w14:paraId="20740287" w14:textId="77777777" w:rsidR="00B56C8E" w:rsidRDefault="00B56C8E" w:rsidP="00B56C8E">
      <w:pPr>
        <w:rPr>
          <w:rFonts w:cs="Arial"/>
          <w:szCs w:val="22"/>
        </w:rPr>
      </w:pPr>
    </w:p>
    <w:tbl>
      <w:tblPr>
        <w:tblW w:w="0" w:type="auto"/>
        <w:tblLook w:val="01E0" w:firstRow="1" w:lastRow="1" w:firstColumn="1" w:lastColumn="1" w:noHBand="0" w:noVBand="0"/>
      </w:tblPr>
      <w:tblGrid>
        <w:gridCol w:w="10061"/>
      </w:tblGrid>
      <w:tr w:rsidR="00B56C8E" w:rsidRPr="00584BA0" w14:paraId="1363552E" w14:textId="77777777" w:rsidTr="00584BA0">
        <w:tc>
          <w:tcPr>
            <w:tcW w:w="10061" w:type="dxa"/>
            <w:shd w:val="clear" w:color="auto" w:fill="auto"/>
          </w:tcPr>
          <w:p w14:paraId="1D91C8D1" w14:textId="77777777" w:rsidR="00B56C8E" w:rsidRPr="00584BA0" w:rsidRDefault="00B56C8E" w:rsidP="00B56C8E">
            <w:pPr>
              <w:rPr>
                <w:rFonts w:cs="Arial"/>
                <w:szCs w:val="22"/>
              </w:rPr>
            </w:pPr>
            <w:r w:rsidRPr="00584BA0">
              <w:rPr>
                <w:rFonts w:cs="Arial"/>
                <w:szCs w:val="22"/>
              </w:rPr>
              <w:lastRenderedPageBreak/>
              <w:t xml:space="preserve">278. Halte das Blatt mit ausgestreckten Armen vor dich hin. Blicke bei geschlossenem linkem Auge mit dem rechten Auge auf das schwarze Kreuz. Nähere das Blatt dem Auge und beobachte durch indirektes Sehen den Punkt. </w:t>
            </w:r>
          </w:p>
          <w:p w14:paraId="7CD1B03F" w14:textId="77777777" w:rsidR="00B56C8E" w:rsidRPr="00584BA0" w:rsidRDefault="00B56C8E" w:rsidP="00B56C8E">
            <w:pPr>
              <w:rPr>
                <w:rFonts w:cs="Arial"/>
                <w:szCs w:val="22"/>
              </w:rPr>
            </w:pPr>
            <w:r w:rsidRPr="00584BA0">
              <w:rPr>
                <w:rFonts w:cs="Arial"/>
                <w:szCs w:val="22"/>
              </w:rPr>
              <w:t>Wiederhole den Versuch, indem du mit dem rechten Auge den Punkt anpeilst und das Kreuz indirekt beobachtest. Beschreibe deine Beobachtungen.</w:t>
            </w:r>
          </w:p>
        </w:tc>
      </w:tr>
      <w:tr w:rsidR="00B56C8E" w:rsidRPr="00584BA0" w14:paraId="2279DAEF" w14:textId="77777777" w:rsidTr="00584BA0">
        <w:tc>
          <w:tcPr>
            <w:tcW w:w="10061" w:type="dxa"/>
            <w:shd w:val="clear" w:color="auto" w:fill="auto"/>
          </w:tcPr>
          <w:p w14:paraId="64C77597" w14:textId="77777777" w:rsidR="00B56C8E" w:rsidRPr="00584BA0" w:rsidRDefault="00F955A9" w:rsidP="00B56C8E">
            <w:pPr>
              <w:rPr>
                <w:rFonts w:cs="Arial"/>
                <w:szCs w:val="22"/>
              </w:rPr>
            </w:pPr>
            <w:r>
              <w:rPr>
                <w:rFonts w:cs="Arial"/>
                <w:szCs w:val="22"/>
              </w:rPr>
            </w:r>
            <w:r>
              <w:rPr>
                <w:rFonts w:cs="Arial"/>
                <w:szCs w:val="22"/>
              </w:rPr>
              <w:pict w14:anchorId="7CEE1BE9">
                <v:group id="_x0000_s1033" editas="canvas" style="width:492.25pt;height:83pt;mso-position-horizontal-relative:char;mso-position-vertical-relative:line" coordorigin="2355,8460" coordsize="7200,1214">
                  <o:lock v:ext="edit" aspectratio="t"/>
                  <v:shape id="_x0000_s1034" type="#_x0000_t75" style="position:absolute;left:2355;top:8460;width:7200;height:1214" o:preferrelative="f">
                    <v:fill o:detectmouseclick="t"/>
                    <v:path o:extrusionok="t" o:connecttype="none"/>
                    <o:lock v:ext="edit" text="t"/>
                  </v:shape>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_x0000_s1035" type="#_x0000_t11" style="position:absolute;left:3248;top:9015;width:636;height:615" adj="8090" fillcolor="black"/>
                  <v:oval id="_x0000_s1036" style="position:absolute;left:7669;top:9049;width:626;height:625" fillcolor="black"/>
                  <w10:wrap type="none"/>
                  <w10:anchorlock/>
                </v:group>
              </w:pict>
            </w:r>
          </w:p>
          <w:p w14:paraId="52F6FE51" w14:textId="77777777" w:rsidR="00B56C8E" w:rsidRPr="00584BA0" w:rsidRDefault="00B56C8E" w:rsidP="00B56C8E">
            <w:pPr>
              <w:rPr>
                <w:rFonts w:cs="Arial"/>
                <w:szCs w:val="22"/>
              </w:rPr>
            </w:pPr>
          </w:p>
          <w:p w14:paraId="688748CF" w14:textId="77777777" w:rsidR="00B56C8E" w:rsidRPr="00584BA0" w:rsidRDefault="00B56C8E" w:rsidP="00B56C8E">
            <w:pPr>
              <w:rPr>
                <w:rFonts w:cs="Arial"/>
                <w:szCs w:val="22"/>
              </w:rPr>
            </w:pPr>
          </w:p>
          <w:p w14:paraId="29010FCE" w14:textId="77777777" w:rsidR="00B56C8E" w:rsidRPr="00584BA0" w:rsidRDefault="00B56C8E" w:rsidP="00B56C8E">
            <w:pPr>
              <w:rPr>
                <w:rFonts w:cs="Arial"/>
                <w:szCs w:val="22"/>
              </w:rPr>
            </w:pPr>
          </w:p>
          <w:p w14:paraId="28C82D2D" w14:textId="77777777" w:rsidR="00B56C8E" w:rsidRPr="00584BA0" w:rsidRDefault="00B56C8E" w:rsidP="00B56C8E">
            <w:pPr>
              <w:rPr>
                <w:rFonts w:cs="Arial"/>
                <w:szCs w:val="22"/>
              </w:rPr>
            </w:pPr>
          </w:p>
        </w:tc>
      </w:tr>
    </w:tbl>
    <w:p w14:paraId="37D0D685" w14:textId="77777777" w:rsidR="00B56C8E" w:rsidRDefault="00B56C8E" w:rsidP="00B56C8E">
      <w:pPr>
        <w:rPr>
          <w:rFonts w:cs="Arial"/>
          <w:szCs w:val="22"/>
        </w:rPr>
      </w:pPr>
    </w:p>
    <w:p w14:paraId="61C28208" w14:textId="77777777" w:rsidR="00E62F69" w:rsidRDefault="00F955A9" w:rsidP="00B56C8E">
      <w:pPr>
        <w:rPr>
          <w:rFonts w:cs="Arial"/>
          <w:szCs w:val="22"/>
        </w:rPr>
      </w:pPr>
      <w:hyperlink r:id="rId29" w:anchor="o310" w:history="1">
        <w:r w:rsidR="00E62F69" w:rsidRPr="00E62F69">
          <w:rPr>
            <w:rStyle w:val="Hyperlink"/>
            <w:rFonts w:cs="Arial"/>
            <w:sz w:val="22"/>
            <w:szCs w:val="22"/>
          </w:rPr>
          <w:t>310.</w:t>
        </w:r>
      </w:hyperlink>
      <w:r w:rsidR="00E62F69">
        <w:rPr>
          <w:rFonts w:cs="Arial"/>
          <w:szCs w:val="22"/>
        </w:rPr>
        <w:t xml:space="preserve"> </w:t>
      </w:r>
      <w:r w:rsidR="00E62F69">
        <w:t>Ein Blatt Papier mit einem kleinen Loch in der Mitte wird etwa 20 cm vor das Auge gehalten und durch das Loch eine Kerze betrachtet. Nun wird ein Finger langsam zwischen Auge und Loch von unten nach oben bewegt. In welcher Richtung erfolgt die sichtbare Verdunklung des Loches?</w:t>
      </w:r>
      <w:r w:rsidR="00E62F69">
        <w:br/>
        <w:t>a) Von oben nach unten.</w:t>
      </w:r>
      <w:r w:rsidR="00E62F69">
        <w:br/>
        <w:t>b) Von unten nach oben.</w:t>
      </w:r>
      <w:r w:rsidR="00E62F69">
        <w:br/>
        <w:t>c) Das Loch ist schlagartig zu.</w:t>
      </w:r>
    </w:p>
    <w:p w14:paraId="7E036550" w14:textId="77777777" w:rsidR="00B56C8E" w:rsidRDefault="00B56C8E" w:rsidP="00B56C8E">
      <w:pPr>
        <w:rPr>
          <w:rFonts w:cs="Arial"/>
          <w:szCs w:val="22"/>
        </w:rPr>
      </w:pPr>
    </w:p>
    <w:p w14:paraId="6352AA4B" w14:textId="77777777" w:rsidR="00B56C8E" w:rsidRPr="00765270" w:rsidRDefault="00B56C8E" w:rsidP="00B56C8E">
      <w:pPr>
        <w:rPr>
          <w:rFonts w:cs="Arial"/>
          <w:szCs w:val="22"/>
        </w:rPr>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rsidRPr="00765270" w14:paraId="5EBBFC1C" w14:textId="77777777" w:rsidTr="00B56C8E">
        <w:trPr>
          <w:trHeight w:val="397"/>
        </w:trPr>
        <w:tc>
          <w:tcPr>
            <w:tcW w:w="5030" w:type="dxa"/>
            <w:vAlign w:val="center"/>
          </w:tcPr>
          <w:p w14:paraId="755BDF60" w14:textId="77777777" w:rsidR="00B56C8E" w:rsidRPr="00765270" w:rsidRDefault="00B56C8E" w:rsidP="00AF679B">
            <w:pPr>
              <w:pStyle w:val="berschrift4"/>
            </w:pPr>
            <w:bookmarkStart w:id="175" w:name="t7"/>
            <w:bookmarkEnd w:id="175"/>
            <w:r w:rsidRPr="00765270">
              <w:t>Schatten</w:t>
            </w:r>
          </w:p>
        </w:tc>
        <w:bookmarkStart w:id="176" w:name="_Hlt512862322"/>
        <w:tc>
          <w:tcPr>
            <w:tcW w:w="5030" w:type="dxa"/>
            <w:vAlign w:val="center"/>
          </w:tcPr>
          <w:p w14:paraId="609567CD" w14:textId="77777777" w:rsidR="00B56C8E" w:rsidRPr="00765270" w:rsidRDefault="00B56C8E" w:rsidP="00B56C8E">
            <w:pPr>
              <w:jc w:val="center"/>
              <w:rPr>
                <w:rStyle w:val="Hyperlink"/>
                <w:rFonts w:cs="Arial"/>
                <w:sz w:val="22"/>
                <w:szCs w:val="22"/>
              </w:rPr>
            </w:pPr>
            <w:r w:rsidRPr="00765270">
              <w:rPr>
                <w:rStyle w:val="Hyperlink"/>
                <w:rFonts w:cs="Arial"/>
                <w:sz w:val="22"/>
                <w:szCs w:val="22"/>
              </w:rPr>
              <w:fldChar w:fldCharType="begin"/>
            </w:r>
            <w:r w:rsidRPr="00765270">
              <w:rPr>
                <w:rStyle w:val="Hyperlink"/>
                <w:rFonts w:cs="Arial"/>
                <w:sz w:val="22"/>
                <w:szCs w:val="22"/>
              </w:rPr>
              <w:instrText xml:space="preserve"> HYPERLINK  \l "t0" </w:instrText>
            </w:r>
            <w:r w:rsidRPr="00765270">
              <w:rPr>
                <w:rStyle w:val="Hyperlink"/>
                <w:rFonts w:cs="Arial"/>
                <w:sz w:val="22"/>
                <w:szCs w:val="22"/>
              </w:rPr>
              <w:fldChar w:fldCharType="separate"/>
            </w:r>
            <w:r w:rsidRPr="00765270">
              <w:rPr>
                <w:rStyle w:val="Hyperlink"/>
                <w:rFonts w:cs="Arial"/>
                <w:sz w:val="22"/>
                <w:szCs w:val="22"/>
              </w:rPr>
              <w:t>(z</w:t>
            </w:r>
            <w:bookmarkStart w:id="177" w:name="_Hlt497137752"/>
            <w:r w:rsidRPr="00765270">
              <w:rPr>
                <w:rStyle w:val="Hyperlink"/>
                <w:rFonts w:cs="Arial"/>
                <w:sz w:val="22"/>
                <w:szCs w:val="22"/>
              </w:rPr>
              <w:t>u</w:t>
            </w:r>
            <w:bookmarkStart w:id="178" w:name="_Hlt512862889"/>
            <w:bookmarkEnd w:id="177"/>
            <w:r w:rsidRPr="00765270">
              <w:rPr>
                <w:rStyle w:val="Hyperlink"/>
                <w:rFonts w:cs="Arial"/>
                <w:sz w:val="22"/>
                <w:szCs w:val="22"/>
              </w:rPr>
              <w:t>m</w:t>
            </w:r>
            <w:bookmarkStart w:id="179" w:name="_Hlt497137808"/>
            <w:bookmarkEnd w:id="178"/>
            <w:r w:rsidRPr="00765270">
              <w:rPr>
                <w:rStyle w:val="Hyperlink"/>
                <w:rFonts w:cs="Arial"/>
                <w:sz w:val="22"/>
                <w:szCs w:val="22"/>
              </w:rPr>
              <w:t xml:space="preserve"> </w:t>
            </w:r>
            <w:bookmarkEnd w:id="179"/>
            <w:r w:rsidRPr="00765270">
              <w:rPr>
                <w:rStyle w:val="Hyperlink"/>
                <w:rFonts w:cs="Arial"/>
                <w:sz w:val="22"/>
                <w:szCs w:val="22"/>
              </w:rPr>
              <w:t>I</w:t>
            </w:r>
            <w:bookmarkStart w:id="180" w:name="_Hlt497292550"/>
            <w:r w:rsidRPr="00765270">
              <w:rPr>
                <w:rStyle w:val="Hyperlink"/>
                <w:rFonts w:cs="Arial"/>
                <w:sz w:val="22"/>
                <w:szCs w:val="22"/>
              </w:rPr>
              <w:t>n</w:t>
            </w:r>
            <w:bookmarkStart w:id="181" w:name="_Hlt512862353"/>
            <w:bookmarkEnd w:id="180"/>
            <w:r w:rsidRPr="00765270">
              <w:rPr>
                <w:rStyle w:val="Hyperlink"/>
                <w:rFonts w:cs="Arial"/>
                <w:sz w:val="22"/>
                <w:szCs w:val="22"/>
              </w:rPr>
              <w:t>h</w:t>
            </w:r>
            <w:bookmarkStart w:id="182" w:name="_Hlt497273649"/>
            <w:bookmarkEnd w:id="181"/>
            <w:r w:rsidRPr="00765270">
              <w:rPr>
                <w:rStyle w:val="Hyperlink"/>
                <w:rFonts w:cs="Arial"/>
                <w:sz w:val="22"/>
                <w:szCs w:val="22"/>
              </w:rPr>
              <w:t>a</w:t>
            </w:r>
            <w:bookmarkEnd w:id="182"/>
            <w:r w:rsidRPr="00765270">
              <w:rPr>
                <w:rStyle w:val="Hyperlink"/>
                <w:rFonts w:cs="Arial"/>
                <w:sz w:val="22"/>
                <w:szCs w:val="22"/>
              </w:rPr>
              <w:t>l</w:t>
            </w:r>
            <w:bookmarkStart w:id="183" w:name="_Hlt513430744"/>
            <w:r w:rsidRPr="00765270">
              <w:rPr>
                <w:rStyle w:val="Hyperlink"/>
                <w:rFonts w:cs="Arial"/>
                <w:sz w:val="22"/>
                <w:szCs w:val="22"/>
              </w:rPr>
              <w:t>t</w:t>
            </w:r>
            <w:bookmarkEnd w:id="183"/>
            <w:r w:rsidRPr="00765270">
              <w:rPr>
                <w:rStyle w:val="Hyperlink"/>
                <w:rFonts w:cs="Arial"/>
                <w:sz w:val="22"/>
                <w:szCs w:val="22"/>
              </w:rPr>
              <w:t>s</w:t>
            </w:r>
            <w:bookmarkStart w:id="184" w:name="_Hlt497048343"/>
            <w:r w:rsidRPr="00765270">
              <w:rPr>
                <w:rStyle w:val="Hyperlink"/>
                <w:rFonts w:cs="Arial"/>
                <w:sz w:val="22"/>
                <w:szCs w:val="22"/>
              </w:rPr>
              <w:t>v</w:t>
            </w:r>
            <w:bookmarkEnd w:id="184"/>
            <w:r w:rsidRPr="00765270">
              <w:rPr>
                <w:rStyle w:val="Hyperlink"/>
                <w:rFonts w:cs="Arial"/>
                <w:sz w:val="22"/>
                <w:szCs w:val="22"/>
              </w:rPr>
              <w:t>erzeichnis )</w:t>
            </w:r>
            <w:r w:rsidRPr="00765270">
              <w:rPr>
                <w:rStyle w:val="Hyperlink"/>
                <w:rFonts w:cs="Arial"/>
                <w:sz w:val="22"/>
                <w:szCs w:val="22"/>
              </w:rPr>
              <w:fldChar w:fldCharType="end"/>
            </w:r>
            <w:bookmarkEnd w:id="176"/>
          </w:p>
        </w:tc>
      </w:tr>
    </w:tbl>
    <w:bookmarkStart w:id="185" w:name="_Hlt497091348"/>
    <w:p w14:paraId="6CC3B9CD"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"o27"</w:instrText>
      </w:r>
      <w:r>
        <w:fldChar w:fldCharType="separate"/>
      </w:r>
      <w:r>
        <w:rPr>
          <w:rStyle w:val="Hyperlink"/>
        </w:rPr>
        <w:t>2</w:t>
      </w:r>
      <w:bookmarkStart w:id="186" w:name="_Hlt128464647"/>
      <w:r>
        <w:rPr>
          <w:rStyle w:val="Hyperlink"/>
        </w:rPr>
        <w:t>7</w:t>
      </w:r>
      <w:bookmarkEnd w:id="186"/>
      <w:r>
        <w:rPr>
          <w:rStyle w:val="Hyperlink"/>
        </w:rPr>
        <w:t>.</w:t>
      </w:r>
      <w:r>
        <w:fldChar w:fldCharType="end"/>
      </w:r>
      <w:bookmarkEnd w:id="185"/>
      <w:r>
        <w:t xml:space="preserve"> Zeichne die Schatten.</w:t>
      </w:r>
    </w:p>
    <w:p w14:paraId="2BBBE270" w14:textId="77777777" w:rsidR="00B56C8E" w:rsidRDefault="00B56C8E" w:rsidP="00B56C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B56C8E" w14:paraId="03AE7375" w14:textId="77777777" w:rsidTr="00B56C8E">
        <w:tc>
          <w:tcPr>
            <w:tcW w:w="5030" w:type="dxa"/>
          </w:tcPr>
          <w:p w14:paraId="61EAAAFE" w14:textId="77777777" w:rsidR="00B56C8E" w:rsidRDefault="00F955A9" w:rsidP="00B56C8E">
            <w:r>
              <w:rPr>
                <w:sz w:val="24"/>
              </w:rPr>
              <w:pict w14:anchorId="55B1C4DC">
                <v:shape id="_x0000_i1035" type="#_x0000_t75" style="width:244.5pt;height:195.75pt">
                  <v:imagedata r:id="rId30" o:title="o27_1"/>
                </v:shape>
              </w:pict>
            </w:r>
          </w:p>
        </w:tc>
        <w:tc>
          <w:tcPr>
            <w:tcW w:w="5030" w:type="dxa"/>
          </w:tcPr>
          <w:p w14:paraId="02AEB6FB" w14:textId="77777777" w:rsidR="00B56C8E" w:rsidRDefault="00F955A9" w:rsidP="00B56C8E">
            <w:r>
              <w:rPr>
                <w:noProof/>
                <w:sz w:val="24"/>
              </w:rPr>
              <w:pict w14:anchorId="1FDA18A5">
                <v:shape id="_x0000_i1036" type="#_x0000_t75" style="width:244.5pt;height:195.75pt">
                  <v:imagedata r:id="rId31" o:title="o27_2"/>
                </v:shape>
              </w:pict>
            </w:r>
          </w:p>
        </w:tc>
      </w:tr>
      <w:tr w:rsidR="00B56C8E" w14:paraId="702DC48F" w14:textId="77777777" w:rsidTr="00B56C8E">
        <w:tc>
          <w:tcPr>
            <w:tcW w:w="10060" w:type="dxa"/>
            <w:gridSpan w:val="2"/>
            <w:vAlign w:val="center"/>
          </w:tcPr>
          <w:p w14:paraId="569012CA" w14:textId="77777777" w:rsidR="00B56C8E" w:rsidRDefault="00F955A9" w:rsidP="00B56C8E">
            <w:pPr>
              <w:jc w:val="center"/>
            </w:pPr>
            <w:r>
              <w:rPr>
                <w:sz w:val="24"/>
              </w:rPr>
              <w:pict w14:anchorId="0CF03AED">
                <v:shape id="_x0000_i1037" type="#_x0000_t75" style="width:244.5pt;height:195.75pt">
                  <v:imagedata r:id="rId32" o:title="o27_3"/>
                </v:shape>
              </w:pict>
            </w:r>
          </w:p>
        </w:tc>
      </w:tr>
    </w:tbl>
    <w:p w14:paraId="26DA962A" w14:textId="77777777" w:rsidR="00B56C8E" w:rsidRDefault="00B56C8E" w:rsidP="00B56C8E">
      <w:r>
        <w:rPr>
          <w:sz w:val="24"/>
        </w:rPr>
        <w:sym w:font="Symbol" w:char="F02A"/>
      </w:r>
      <w:r>
        <w:rPr>
          <w:sz w:val="24"/>
        </w:rPr>
        <w:sym w:font="Symbol" w:char="F02A"/>
      </w:r>
    </w:p>
    <w:p w14:paraId="2ABF989C" w14:textId="77777777" w:rsidR="00B56C8E" w:rsidRDefault="00F955A9" w:rsidP="00B56C8E">
      <w:hyperlink r:id="rId33" w:anchor="o47" w:history="1">
        <w:r w:rsidR="00B56C8E">
          <w:rPr>
            <w:rStyle w:val="Hyperlink"/>
          </w:rPr>
          <w:t>4</w:t>
        </w:r>
        <w:bookmarkStart w:id="187" w:name="_Hlt497137892"/>
        <w:r w:rsidR="00B56C8E">
          <w:rPr>
            <w:rStyle w:val="Hyperlink"/>
          </w:rPr>
          <w:t>7</w:t>
        </w:r>
        <w:bookmarkEnd w:id="187"/>
        <w:r w:rsidR="00B56C8E">
          <w:rPr>
            <w:rStyle w:val="Hyperlink"/>
          </w:rPr>
          <w:t>.</w:t>
        </w:r>
      </w:hyperlink>
      <w:r w:rsidR="00B56C8E">
        <w:t xml:space="preserve"> Die Mittelpunkte zweier Lampen sind 3 cm voneinander entfernt. 3 cm vor den Lampen steht ein 2 cm breiter, lichtundurchlässiger Gegenstand. Wie breit ist das Kernschattengebiet, das auf einem 5cm vor den Lampen befindlichen Schirm entsteht?</w:t>
      </w:r>
      <w:r w:rsidR="00B56C8E">
        <w:br/>
      </w:r>
      <w:r w:rsidR="00B56C8E">
        <w:rPr>
          <w:sz w:val="24"/>
        </w:rPr>
        <w:sym w:font="Symbol" w:char="F02A"/>
      </w:r>
      <w:r w:rsidR="00B56C8E">
        <w:rPr>
          <w:sz w:val="24"/>
        </w:rPr>
        <w:sym w:font="Symbol" w:char="F02A"/>
      </w:r>
      <w:bookmarkStart w:id="188" w:name="_Hlt497292294"/>
    </w:p>
    <w:p w14:paraId="134E59DD" w14:textId="77777777" w:rsidR="00B56C8E" w:rsidRDefault="00F955A9" w:rsidP="00B56C8E">
      <w:hyperlink r:id="rId34" w:anchor="o88" w:history="1">
        <w:r w:rsidR="00B56C8E">
          <w:rPr>
            <w:rStyle w:val="Hyperlink"/>
          </w:rPr>
          <w:t>8</w:t>
        </w:r>
        <w:bookmarkStart w:id="189" w:name="_Hlt240094477"/>
        <w:r w:rsidR="00B56C8E">
          <w:rPr>
            <w:rStyle w:val="Hyperlink"/>
          </w:rPr>
          <w:t>8</w:t>
        </w:r>
        <w:bookmarkEnd w:id="189"/>
        <w:r w:rsidR="00B56C8E">
          <w:rPr>
            <w:rStyle w:val="Hyperlink"/>
          </w:rPr>
          <w:t>.</w:t>
        </w:r>
      </w:hyperlink>
      <w:bookmarkEnd w:id="188"/>
      <w:r w:rsidR="00B56C8E">
        <w:t xml:space="preserve"> Ein 3 cm breiter Gegenstand wird von einer punktförmigen Lichtquelle beleuchtet. Die Lichtquelle befindet sich 4 cm vom Gegenstand entfernt.</w:t>
      </w:r>
      <w:r w:rsidR="00B56C8E">
        <w:br/>
        <w:t>Wie breit ist der Schatten, der vom Körper auf einen Schirm geworfen wird? Der Schirm befindet sich 8 cm hinter dem Gegenstand. Löse die Aufgabe mit Hilfe einer Zeichnung.</w:t>
      </w:r>
      <w:r w:rsidR="00B56C8E">
        <w:br/>
        <w:t>Wie verändert sich die Breite des Schattens auf dem Schirm, wenn die Lichtquelle parallel zum Schirm nach oben oder unten verschoben wird?</w:t>
      </w:r>
      <w:r w:rsidR="00B56C8E">
        <w:br/>
      </w:r>
      <w:r w:rsidR="00B56C8E">
        <w:rPr>
          <w:sz w:val="24"/>
        </w:rPr>
        <w:sym w:font="Symbol" w:char="F02A"/>
      </w:r>
      <w:r w:rsidR="00B56C8E">
        <w:rPr>
          <w:sz w:val="24"/>
        </w:rPr>
        <w:sym w:font="Symbol" w:char="F02A"/>
      </w:r>
    </w:p>
    <w:bookmarkStart w:id="190" w:name="_Hlt497292319"/>
    <w:p w14:paraId="3FDA27CF" w14:textId="77777777" w:rsidR="00B56C8E" w:rsidRDefault="00B56C8E" w:rsidP="00B56C8E">
      <w:pPr>
        <w:rPr>
          <w:sz w:val="24"/>
        </w:rPr>
      </w:pPr>
      <w:r>
        <w:fldChar w:fldCharType="begin"/>
      </w:r>
      <w:r w:rsidR="00493C02">
        <w:instrText>HYPERLINK "</w:instrText>
      </w:r>
      <w:r w:rsidR="00743CFB">
        <w:instrText>l</w:instrText>
      </w:r>
      <w:r w:rsidR="00493C02">
        <w:instrText>sgoptik</w:instrText>
      </w:r>
      <w:r w:rsidR="00292261">
        <w:instrText>.docx</w:instrText>
      </w:r>
      <w:r w:rsidR="00493C02">
        <w:instrText>" \l "o89"</w:instrText>
      </w:r>
      <w:r>
        <w:fldChar w:fldCharType="separate"/>
      </w:r>
      <w:r>
        <w:rPr>
          <w:rStyle w:val="Hyperlink"/>
        </w:rPr>
        <w:t>89.</w:t>
      </w:r>
      <w:r>
        <w:fldChar w:fldCharType="end"/>
      </w:r>
      <w:bookmarkEnd w:id="190"/>
      <w:r>
        <w:t xml:space="preserve"> Mit Hilfe einer Schreibtischlampe wird von einer 25 cm hohen Blumenvase ein Schatten an der Wand erzeugt. Die Lampe befindet sich 40 cm, die Vase 20 cm vor der Wand.</w:t>
      </w:r>
      <w:r>
        <w:br/>
        <w:t>Ermittle mit Hilfe einer maßstäblichen Zeichnung, wie hoch der Schatten der Vase an der Wand ist</w:t>
      </w:r>
      <w:r>
        <w:br/>
        <w:t>Wie verändert sich der Schatten, wenn die Vase näher an die Lampe herangeschoben bzw. weiter von der Lampe weggeschoben wird?</w:t>
      </w:r>
      <w:r>
        <w:br/>
      </w:r>
      <w:r>
        <w:rPr>
          <w:sz w:val="24"/>
        </w:rPr>
        <w:sym w:font="Symbol" w:char="F02A"/>
      </w:r>
      <w:r>
        <w:rPr>
          <w:sz w:val="24"/>
        </w:rPr>
        <w:sym w:font="Symbol" w:char="F02A"/>
      </w:r>
      <w:r>
        <w:rPr>
          <w:sz w:val="24"/>
        </w:rPr>
        <w:sym w:font="Symbol" w:char="F02A"/>
      </w:r>
      <w:bookmarkStart w:id="191" w:name="_Hlt497292488"/>
    </w:p>
    <w:p w14:paraId="2F3616B4" w14:textId="77777777" w:rsidR="00B56C8E" w:rsidRDefault="00F955A9" w:rsidP="00B56C8E">
      <w:hyperlink r:id="rId35" w:anchor="o90" w:history="1">
        <w:r w:rsidR="00B56C8E">
          <w:rPr>
            <w:rStyle w:val="Hyperlink"/>
          </w:rPr>
          <w:t xml:space="preserve">90. </w:t>
        </w:r>
      </w:hyperlink>
      <w:bookmarkEnd w:id="191"/>
      <w:r w:rsidR="00B56C8E">
        <w:t xml:space="preserve"> In welche Richtung zeigt der Schatten eines Lichtmastes um 12 Uhr?</w:t>
      </w:r>
      <w:r w:rsidR="00B56C8E">
        <w:br/>
      </w:r>
      <w:r w:rsidR="00B56C8E">
        <w:rPr>
          <w:sz w:val="24"/>
        </w:rPr>
        <w:sym w:font="Symbol" w:char="F02A"/>
      </w:r>
    </w:p>
    <w:p w14:paraId="4911BD73" w14:textId="77777777" w:rsidR="00B56C8E" w:rsidRDefault="00F955A9" w:rsidP="00B56C8E">
      <w:hyperlink r:id="rId36" w:anchor="o105" w:history="1">
        <w:r w:rsidR="00B56C8E">
          <w:rPr>
            <w:rStyle w:val="Hyperlink"/>
          </w:rPr>
          <w:t>10</w:t>
        </w:r>
        <w:bookmarkStart w:id="192" w:name="_Hlt497293010"/>
        <w:r w:rsidR="00B56C8E">
          <w:rPr>
            <w:rStyle w:val="Hyperlink"/>
          </w:rPr>
          <w:t>5</w:t>
        </w:r>
        <w:bookmarkEnd w:id="192"/>
        <w:r w:rsidR="00B56C8E">
          <w:rPr>
            <w:rStyle w:val="Hyperlink"/>
          </w:rPr>
          <w:t>.</w:t>
        </w:r>
      </w:hyperlink>
      <w:r w:rsidR="00B56C8E">
        <w:t xml:space="preserve"> Erkläre, warum es bei der Mondfinsternis Kern- und Halbschatten gab, obwohl nur eine Lichtquelle da ist. Skizziere den Strahlenverlauf!</w:t>
      </w:r>
      <w:r w:rsidR="00B56C8E">
        <w:br/>
      </w:r>
      <w:r w:rsidR="00B56C8E">
        <w:rPr>
          <w:sz w:val="24"/>
        </w:rPr>
        <w:sym w:font="Symbol" w:char="F02A"/>
      </w:r>
      <w:r w:rsidR="00B56C8E">
        <w:rPr>
          <w:sz w:val="24"/>
        </w:rPr>
        <w:sym w:font="Symbol" w:char="F02A"/>
      </w:r>
    </w:p>
    <w:p w14:paraId="489DB83F" w14:textId="77777777" w:rsidR="00B56C8E" w:rsidRDefault="00F955A9" w:rsidP="00B56C8E">
      <w:hyperlink r:id="rId37" w:anchor="o156" w:history="1">
        <w:r w:rsidR="00B56C8E">
          <w:rPr>
            <w:rStyle w:val="Hyperlink"/>
          </w:rPr>
          <w:t>1</w:t>
        </w:r>
        <w:bookmarkStart w:id="193" w:name="_Hlt497299967"/>
        <w:r w:rsidR="00B56C8E">
          <w:rPr>
            <w:rStyle w:val="Hyperlink"/>
          </w:rPr>
          <w:t>5</w:t>
        </w:r>
        <w:bookmarkEnd w:id="193"/>
        <w:r w:rsidR="00B56C8E">
          <w:rPr>
            <w:rStyle w:val="Hyperlink"/>
          </w:rPr>
          <w:t>6.</w:t>
        </w:r>
      </w:hyperlink>
      <w:r w:rsidR="00B56C8E">
        <w:t xml:space="preserve"> Schreibe Sprichwörter auf, in denen das Wort Schatten vorkommt.</w:t>
      </w:r>
      <w:r w:rsidR="00B56C8E">
        <w:br/>
      </w:r>
      <w:r w:rsidR="00B56C8E">
        <w:rPr>
          <w:sz w:val="24"/>
        </w:rPr>
        <w:sym w:font="Symbol" w:char="F02A"/>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14"/>
        <w:gridCol w:w="6446"/>
      </w:tblGrid>
      <w:tr w:rsidR="00B56C8E" w14:paraId="6A10C373" w14:textId="77777777" w:rsidTr="00B56C8E">
        <w:tc>
          <w:tcPr>
            <w:tcW w:w="3614" w:type="dxa"/>
          </w:tcPr>
          <w:bookmarkStart w:id="194" w:name="_Hlt497300040"/>
          <w:p w14:paraId="65B2301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"o157"</w:instrText>
            </w:r>
            <w:r>
              <w:fldChar w:fldCharType="separate"/>
            </w:r>
            <w:r>
              <w:rPr>
                <w:rStyle w:val="Hyperlink"/>
              </w:rPr>
              <w:t>157.</w:t>
            </w:r>
            <w:r>
              <w:fldChar w:fldCharType="end"/>
            </w:r>
            <w:bookmarkEnd w:id="194"/>
            <w:r>
              <w:t xml:space="preserve"> Die drei Bilder zeigen Cartoons mit dem Thema Schatten. </w:t>
            </w:r>
            <w:r>
              <w:br/>
              <w:t>a) Was stimmt in den Bildern nicht?</w:t>
            </w:r>
            <w:r>
              <w:br/>
              <w:t>b) Wie könnte man den Schatten im 3. Bild wirklich verschwinden lassen?</w:t>
            </w:r>
            <w:r>
              <w:br/>
            </w:r>
            <w:r>
              <w:rPr>
                <w:sz w:val="24"/>
              </w:rPr>
              <w:sym w:font="Symbol" w:char="F02A"/>
            </w:r>
          </w:p>
        </w:tc>
        <w:tc>
          <w:tcPr>
            <w:tcW w:w="6446" w:type="dxa"/>
          </w:tcPr>
          <w:p w14:paraId="7FEAB438" w14:textId="77777777" w:rsidR="00B56C8E" w:rsidRDefault="00F955A9" w:rsidP="00B56C8E">
            <w:r>
              <w:pict w14:anchorId="7711466C">
                <v:shape id="_x0000_i1038" type="#_x0000_t75" style="width:309.75pt;height:93.75pt" fillcolor="window">
                  <v:imagedata r:id="rId38" o:title="o157"/>
                </v:shape>
              </w:pict>
            </w:r>
          </w:p>
        </w:tc>
      </w:tr>
    </w:tbl>
    <w:bookmarkStart w:id="195" w:name="_Hlt497300129"/>
    <w:p w14:paraId="2026FD6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"o158"</w:instrText>
      </w:r>
      <w:r>
        <w:fldChar w:fldCharType="separate"/>
      </w:r>
      <w:r>
        <w:rPr>
          <w:rStyle w:val="Hyperlink"/>
        </w:rPr>
        <w:t>158.</w:t>
      </w:r>
      <w:r>
        <w:fldChar w:fldCharType="end"/>
      </w:r>
      <w:bookmarkEnd w:id="195"/>
      <w:r>
        <w:t xml:space="preserve"> Tinas kleiner Bruder meint: „Der Schatten hängt von der Kleidung ab. Helle Kleidung macht helle Schatten und dunkle Kleidung dunkle.“ Was meinst du dazu?</w:t>
      </w:r>
      <w:r>
        <w:br/>
      </w:r>
      <w:r>
        <w:rPr>
          <w:sz w:val="24"/>
        </w:rPr>
        <w:sym w:font="Symbol" w:char="F02A"/>
      </w:r>
    </w:p>
    <w:p w14:paraId="12D41E1B" w14:textId="77777777" w:rsidR="00B56C8E" w:rsidRDefault="00F955A9" w:rsidP="00B56C8E">
      <w:hyperlink r:id="rId39" w:anchor="o159" w:history="1">
        <w:r w:rsidR="00B56C8E">
          <w:rPr>
            <w:rStyle w:val="Hyperlink"/>
          </w:rPr>
          <w:t>1</w:t>
        </w:r>
        <w:bookmarkStart w:id="196" w:name="_Hlt497300189"/>
        <w:r w:rsidR="00B56C8E">
          <w:rPr>
            <w:rStyle w:val="Hyperlink"/>
          </w:rPr>
          <w:t>5</w:t>
        </w:r>
        <w:bookmarkEnd w:id="196"/>
        <w:r w:rsidR="00B56C8E">
          <w:rPr>
            <w:rStyle w:val="Hyperlink"/>
          </w:rPr>
          <w:t>9.</w:t>
        </w:r>
      </w:hyperlink>
      <w:r w:rsidR="00B56C8E">
        <w:t xml:space="preserve"> Tina behauptet: „Ohne Licht kein Schatten. In finsterer Nacht gibt es keinen Schatten.“ „Irrtum“, entgegnet Michael, „bei Nacht gibt es nur Schatten“.</w:t>
      </w:r>
      <w:r w:rsidR="00B56C8E">
        <w:br/>
        <w:t>Wer von beiden hat Recht? Begründe.</w:t>
      </w:r>
      <w:r w:rsidR="00B56C8E">
        <w:br/>
      </w:r>
      <w:r w:rsidR="00B56C8E">
        <w:rPr>
          <w:sz w:val="24"/>
        </w:rPr>
        <w:sym w:font="Symbol" w:char="F02A"/>
      </w:r>
    </w:p>
    <w:p w14:paraId="6E93A26F" w14:textId="77777777" w:rsidR="00B56C8E" w:rsidRDefault="00F955A9" w:rsidP="00B56C8E">
      <w:hyperlink r:id="rId40" w:anchor="o160" w:history="1">
        <w:r w:rsidR="00B56C8E">
          <w:rPr>
            <w:rStyle w:val="Hyperlink"/>
          </w:rPr>
          <w:t>1</w:t>
        </w:r>
        <w:bookmarkStart w:id="197" w:name="_Hlt497300220"/>
        <w:r w:rsidR="00B56C8E">
          <w:rPr>
            <w:rStyle w:val="Hyperlink"/>
          </w:rPr>
          <w:t>6</w:t>
        </w:r>
        <w:bookmarkStart w:id="198" w:name="_Hlt39454452"/>
        <w:bookmarkEnd w:id="197"/>
        <w:r w:rsidR="00B56C8E">
          <w:rPr>
            <w:rStyle w:val="Hyperlink"/>
          </w:rPr>
          <w:t>0</w:t>
        </w:r>
        <w:bookmarkEnd w:id="198"/>
        <w:r w:rsidR="00B56C8E">
          <w:rPr>
            <w:rStyle w:val="Hyperlink"/>
          </w:rPr>
          <w:t>.</w:t>
        </w:r>
      </w:hyperlink>
      <w:r w:rsidR="00B56C8E">
        <w:t xml:space="preserve"> Welche Lichtquellen erzeugen scharf begrenzte Schatten? Bei welchen Lichtquellen ergeben sich unscharfe Ränder?</w:t>
      </w:r>
      <w:r w:rsidR="00B56C8E">
        <w:br/>
      </w:r>
      <w:r w:rsidR="00B56C8E">
        <w:rPr>
          <w:sz w:val="24"/>
        </w:rPr>
        <w:sym w:font="Symbol" w:char="F02A"/>
      </w:r>
      <w:r w:rsidR="00B56C8E">
        <w:rPr>
          <w:sz w:val="24"/>
        </w:rPr>
        <w:br/>
      </w:r>
      <w:hyperlink r:id="rId41" w:anchor="o194" w:history="1">
        <w:r w:rsidR="00B56C8E">
          <w:rPr>
            <w:rStyle w:val="Hyperlink"/>
          </w:rPr>
          <w:t>1</w:t>
        </w:r>
        <w:bookmarkStart w:id="199" w:name="_Hlt53456505"/>
        <w:r w:rsidR="00B56C8E">
          <w:rPr>
            <w:rStyle w:val="Hyperlink"/>
          </w:rPr>
          <w:t>9</w:t>
        </w:r>
        <w:bookmarkEnd w:id="199"/>
        <w:r w:rsidR="00B56C8E">
          <w:rPr>
            <w:rStyle w:val="Hyperlink"/>
          </w:rPr>
          <w:t>4.</w:t>
        </w:r>
      </w:hyperlink>
      <w:r w:rsidR="00B56C8E">
        <w:t xml:space="preserve"> Sieht man am Abend im Fernsehen eine Übertragung eines Fußballspieles, haben die Fußballer vier Schatten. Wie ist das zu erklären? </w:t>
      </w:r>
      <w:r w:rsidR="00B56C8E">
        <w:rPr>
          <w:sz w:val="24"/>
        </w:rPr>
        <w:br/>
      </w:r>
      <w:r w:rsidR="00B56C8E">
        <w:rPr>
          <w:sz w:val="24"/>
        </w:rPr>
        <w:sym w:font="Symbol" w:char="F02A"/>
      </w:r>
      <w:r w:rsidR="00B56C8E">
        <w:rPr>
          <w:sz w:val="24"/>
        </w:rPr>
        <w:br/>
      </w:r>
      <w:hyperlink r:id="rId42" w:anchor="o202" w:history="1">
        <w:r w:rsidR="00B56C8E">
          <w:rPr>
            <w:rStyle w:val="Hyperlink"/>
          </w:rPr>
          <w:t>202.</w:t>
        </w:r>
      </w:hyperlink>
      <w:r w:rsidR="00B56C8E">
        <w:rPr>
          <w:sz w:val="24"/>
        </w:rP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08CB8059" w14:textId="77777777" w:rsidTr="00B56C8E">
        <w:tc>
          <w:tcPr>
            <w:tcW w:w="10061" w:type="dxa"/>
          </w:tcPr>
          <w:p w14:paraId="30CB781B" w14:textId="77777777" w:rsidR="00B56C8E" w:rsidRDefault="00B56C8E" w:rsidP="00B56C8E">
            <w:r>
              <w:t>Konstruiere die Schatten, die der Körper und die beiden Lampen erzeugen.</w:t>
            </w:r>
          </w:p>
        </w:tc>
      </w:tr>
      <w:tr w:rsidR="00B56C8E" w14:paraId="781EA645" w14:textId="77777777" w:rsidTr="00B56C8E">
        <w:tc>
          <w:tcPr>
            <w:tcW w:w="10061" w:type="dxa"/>
          </w:tcPr>
          <w:p w14:paraId="02079653" w14:textId="77777777" w:rsidR="00B56C8E" w:rsidRDefault="00F955A9" w:rsidP="00B56C8E">
            <w:r>
              <w:pict w14:anchorId="6CC7A381">
                <v:shape id="_x0000_i1039" type="#_x0000_t75" style="width:324.75pt;height:139.5pt" fillcolor="window">
                  <v:imagedata r:id="rId43" o:title="o202"/>
                </v:shape>
              </w:pict>
            </w:r>
          </w:p>
        </w:tc>
      </w:tr>
    </w:tbl>
    <w:p w14:paraId="4ADDA725" w14:textId="77777777" w:rsidR="00B56C8E" w:rsidRDefault="00B56C8E" w:rsidP="00B56C8E">
      <w:pPr>
        <w:rPr>
          <w:sz w:val="24"/>
        </w:rPr>
      </w:pPr>
      <w:r>
        <w:rPr>
          <w:sz w:val="24"/>
        </w:rPr>
        <w:sym w:font="Symbol" w:char="F02A"/>
      </w:r>
    </w:p>
    <w:p w14:paraId="34620D96" w14:textId="77777777" w:rsidR="00B56C8E" w:rsidRDefault="00B56C8E" w:rsidP="00B56C8E">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6CD6A16" w14:textId="77777777" w:rsidTr="00B56C8E">
        <w:tc>
          <w:tcPr>
            <w:tcW w:w="5030" w:type="dxa"/>
          </w:tcPr>
          <w:p w14:paraId="30AFF07C" w14:textId="77777777" w:rsidR="00B56C8E" w:rsidRDefault="00B56C8E" w:rsidP="00B56C8E">
            <w:pPr>
              <w:rPr>
                <w:color w:val="000000"/>
              </w:rPr>
            </w:pPr>
            <w:r>
              <w:rPr>
                <w:color w:val="FF0000"/>
                <w:sz w:val="36"/>
              </w:rPr>
              <w:sym w:font="Symbol" w:char="F02A"/>
            </w:r>
            <w:hyperlink r:id="rId44" w:anchor="o206" w:history="1">
              <w:r>
                <w:rPr>
                  <w:rStyle w:val="Hyperlink"/>
                </w:rPr>
                <w:t>2</w:t>
              </w:r>
              <w:bookmarkStart w:id="200" w:name="_Hlt73687429"/>
              <w:r>
                <w:rPr>
                  <w:rStyle w:val="Hyperlink"/>
                </w:rPr>
                <w:t>0</w:t>
              </w:r>
              <w:bookmarkStart w:id="201" w:name="_Hlt152024514"/>
              <w:bookmarkEnd w:id="200"/>
              <w:r>
                <w:rPr>
                  <w:rStyle w:val="Hyperlink"/>
                </w:rPr>
                <w:t>6</w:t>
              </w:r>
              <w:bookmarkEnd w:id="201"/>
              <w:r>
                <w:rPr>
                  <w:rStyle w:val="Hyperlink"/>
                </w:rPr>
                <w:t>.</w:t>
              </w:r>
            </w:hyperlink>
            <w:r>
              <w:t xml:space="preserve">  </w:t>
            </w:r>
            <w:r>
              <w:rPr>
                <w:color w:val="000000"/>
              </w:rPr>
              <w:t xml:space="preserve">Durch die Sonnenstrahlung entstehen hinter der Erde Kern- und Halbschattengebiete. Welche Länge hat der hinter der Erde entstehende Kernschatten? Der Einfluss der Erdatmosphäre soll nicht berücksichtigt werden. </w:t>
            </w:r>
          </w:p>
          <w:p w14:paraId="68A99957" w14:textId="77777777" w:rsidR="00B56C8E" w:rsidRDefault="00B56C8E" w:rsidP="00B56C8E">
            <w:r>
              <w:t>Sonnenradius : 696 000 km</w:t>
            </w:r>
          </w:p>
          <w:p w14:paraId="4D6C85B5" w14:textId="77777777" w:rsidR="00B56C8E" w:rsidRDefault="00B56C8E" w:rsidP="00B56C8E">
            <w:r>
              <w:t>Erdradius : 6 371 km</w:t>
            </w:r>
          </w:p>
          <w:p w14:paraId="57524832" w14:textId="77777777" w:rsidR="00B56C8E" w:rsidRDefault="00B56C8E" w:rsidP="00B56C8E">
            <w:r>
              <w:t>Entfernung Erde-</w:t>
            </w:r>
            <w:r w:rsidR="008225BB">
              <w:t>Sonne:</w:t>
            </w:r>
            <w:r>
              <w:t xml:space="preserve"> 1,496*10</w:t>
            </w:r>
            <w:r>
              <w:rPr>
                <w:vertAlign w:val="superscript"/>
              </w:rPr>
              <w:t>11</w:t>
            </w:r>
            <w:r>
              <w:t xml:space="preserve"> m</w:t>
            </w:r>
            <w:r>
              <w:br/>
            </w:r>
            <w:r>
              <w:br/>
              <w:t>Am 8. Juni 2004 konnte beobachtet werden, wie die Venus vor der Sonnenscheibe entlang läuft. Es fand eine Sonnenfinsternis satt. Da der Kernschatten der Venus aber nicht bis zur Erde reicht, war es natürlich keine totale, sondern eine ringförmige Sonnenfinsterns. Wie weit reicht der Kernschatten der Venus?</w:t>
            </w:r>
            <w:r>
              <w:br/>
              <w:t>Venusradius: 6 050 km</w:t>
            </w:r>
            <w:r>
              <w:br/>
              <w:t>Entfernung Venus-Sonne: 108 * 10</w:t>
            </w:r>
            <w:r>
              <w:rPr>
                <w:vertAlign w:val="superscript"/>
              </w:rPr>
              <w:t>6</w:t>
            </w:r>
            <w:r>
              <w:t xml:space="preserve"> km </w:t>
            </w:r>
          </w:p>
          <w:p w14:paraId="0AA87F08" w14:textId="77777777" w:rsidR="00B56C8E" w:rsidRDefault="00B56C8E" w:rsidP="00B56C8E">
            <w:r>
              <w:rPr>
                <w:sz w:val="24"/>
              </w:rPr>
              <w:sym w:font="Symbol" w:char="F02A"/>
            </w:r>
            <w:r>
              <w:rPr>
                <w:sz w:val="24"/>
              </w:rPr>
              <w:sym w:font="Symbol" w:char="F02A"/>
            </w:r>
            <w:r>
              <w:rPr>
                <w:sz w:val="24"/>
              </w:rPr>
              <w:sym w:font="Symbol" w:char="F02A"/>
            </w:r>
          </w:p>
        </w:tc>
        <w:tc>
          <w:tcPr>
            <w:tcW w:w="5030" w:type="dxa"/>
          </w:tcPr>
          <w:p w14:paraId="7D1E19B7" w14:textId="77777777" w:rsidR="00B56C8E" w:rsidRDefault="00F955A9" w:rsidP="00B56C8E">
            <w:r>
              <w:pict w14:anchorId="41D878E2">
                <v:shape id="_x0000_i1040" type="#_x0000_t75" style="width:244.5pt;height:129.75pt" fillcolor="window">
                  <v:imagedata r:id="rId45" o:title="o206"/>
                </v:shape>
              </w:pict>
            </w:r>
          </w:p>
        </w:tc>
      </w:tr>
    </w:tbl>
    <w:p w14:paraId="116B70FD" w14:textId="77777777" w:rsidR="00B56C8E" w:rsidRDefault="00B56C8E" w:rsidP="00B56C8E"/>
    <w:bookmarkStart w:id="202" w:name="_Hlt186850739"/>
    <w:p w14:paraId="61DA46B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"o233"</w:instrText>
      </w:r>
      <w:r>
        <w:fldChar w:fldCharType="separate"/>
      </w:r>
      <w:r>
        <w:rPr>
          <w:rStyle w:val="Hyperlink"/>
        </w:rPr>
        <w:t>2</w:t>
      </w:r>
      <w:bookmarkStart w:id="203" w:name="_Hlt152025230"/>
      <w:r>
        <w:rPr>
          <w:rStyle w:val="Hyperlink"/>
        </w:rPr>
        <w:t>3</w:t>
      </w:r>
      <w:bookmarkEnd w:id="203"/>
      <w:r>
        <w:rPr>
          <w:rStyle w:val="Hyperlink"/>
        </w:rPr>
        <w:t>3.</w:t>
      </w:r>
      <w:r>
        <w:fldChar w:fldCharType="end"/>
      </w:r>
      <w:bookmarkEnd w:id="202"/>
      <w:r>
        <w:t xml:space="preserve"> Die beiden Scheinwerfer eines PKW beleuchten aus 7,0 m Abstand ein aufgestelltes rechteckiges Werbeschild mit einer Breite von 60 cm. Der Schatten des Schildes ist auf einer 2,0 m dahinter befindlichen Wand zu sehen. Die Scheinwerfer haben einen Abstand von 1,5 m zueinander und können als punktförmige Lichtquellen angesehen werden.</w:t>
      </w:r>
    </w:p>
    <w:p w14:paraId="0DD7CC26" w14:textId="77777777" w:rsidR="00B56C8E" w:rsidRDefault="00B56C8E" w:rsidP="00B56C8E">
      <w:pPr>
        <w:rPr>
          <w:sz w:val="24"/>
        </w:rPr>
      </w:pPr>
      <w:r>
        <w:t xml:space="preserve">Konstruiere den Kern- und Halbschatten des Schildes und gib die Breite des Kernschattens auf der Wand an. </w:t>
      </w:r>
      <w:r>
        <w:br/>
        <w:t>Wie nah muss der PKW mindestens an das Schild heranfahren, damit kein Kernschatten mehr auf der Wand zu sehen ist? (Quelle der Aufgabe: Sächsische Physikolympiade 2006)</w:t>
      </w:r>
      <w:r>
        <w:br/>
      </w:r>
      <w:r>
        <w:rPr>
          <w:sz w:val="24"/>
        </w:rPr>
        <w:sym w:font="Symbol" w:char="F02A"/>
      </w:r>
      <w:r>
        <w:rPr>
          <w:sz w:val="24"/>
        </w:rPr>
        <w:sym w:font="Symbol" w:char="F02A"/>
      </w:r>
    </w:p>
    <w:p w14:paraId="2ABF9656" w14:textId="77777777" w:rsidR="00B56C8E" w:rsidRDefault="00F955A9" w:rsidP="00B56C8E">
      <w:pPr>
        <w:rPr>
          <w:sz w:val="24"/>
        </w:rPr>
      </w:pPr>
      <w:hyperlink r:id="rId46" w:anchor="o243" w:history="1">
        <w:r w:rsidR="00B56C8E">
          <w:rPr>
            <w:rStyle w:val="Hyperlink"/>
          </w:rPr>
          <w:t>2</w:t>
        </w:r>
        <w:bookmarkStart w:id="204" w:name="_Hlt186940577"/>
        <w:bookmarkStart w:id="205" w:name="_Hlt186940573"/>
        <w:bookmarkEnd w:id="204"/>
        <w:r w:rsidR="00B56C8E">
          <w:rPr>
            <w:rStyle w:val="Hyperlink"/>
          </w:rPr>
          <w:t>4</w:t>
        </w:r>
        <w:bookmarkEnd w:id="205"/>
        <w:r w:rsidR="00B56C8E">
          <w:rPr>
            <w:rStyle w:val="Hyperlink"/>
          </w:rPr>
          <w:t>3.</w:t>
        </w:r>
      </w:hyperlink>
      <w:r w:rsidR="00B56C8E">
        <w:rPr>
          <w:sz w:val="24"/>
        </w:rP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30A571AF" w14:textId="77777777" w:rsidTr="00B56C8E">
        <w:tc>
          <w:tcPr>
            <w:tcW w:w="10061" w:type="dxa"/>
          </w:tcPr>
          <w:p w14:paraId="12F7347E" w14:textId="77777777" w:rsidR="00B56C8E" w:rsidRDefault="00B56C8E" w:rsidP="00B56C8E">
            <w:pPr>
              <w:pStyle w:val="Standard-1"/>
              <w:rPr>
                <w:rFonts w:ascii="Arial" w:hAnsi="Arial"/>
              </w:rPr>
            </w:pPr>
            <w:r>
              <w:rPr>
                <w:rFonts w:ascii="Arial" w:hAnsi="Arial"/>
              </w:rPr>
              <w:t xml:space="preserve">Zeichne in die Skizzen die Schattengebiete ein! Markiere sie! </w:t>
            </w:r>
          </w:p>
        </w:tc>
      </w:tr>
      <w:tr w:rsidR="00B56C8E" w14:paraId="04BFCFB5" w14:textId="77777777" w:rsidTr="00B56C8E">
        <w:tc>
          <w:tcPr>
            <w:tcW w:w="10061" w:type="dxa"/>
          </w:tcPr>
          <w:p w14:paraId="56070AFC" w14:textId="77777777" w:rsidR="00B56C8E" w:rsidRDefault="00B56C8E" w:rsidP="00B56C8E">
            <w:pPr>
              <w:rPr>
                <w:sz w:val="24"/>
              </w:rPr>
            </w:pPr>
          </w:p>
          <w:p w14:paraId="673D392A" w14:textId="77777777" w:rsidR="00B56C8E" w:rsidRDefault="00B56C8E" w:rsidP="00B56C8E">
            <w:pPr>
              <w:rPr>
                <w:sz w:val="24"/>
              </w:rPr>
            </w:pPr>
          </w:p>
          <w:p w14:paraId="32C6F55F" w14:textId="77777777" w:rsidR="00B56C8E" w:rsidRDefault="00B56C8E" w:rsidP="00B56C8E">
            <w:pPr>
              <w:rPr>
                <w:sz w:val="24"/>
              </w:rPr>
            </w:pPr>
          </w:p>
          <w:p w14:paraId="15C013AF" w14:textId="77777777" w:rsidR="00B56C8E" w:rsidRDefault="00F955A9" w:rsidP="00B56C8E">
            <w:pPr>
              <w:rPr>
                <w:sz w:val="24"/>
              </w:rPr>
            </w:pPr>
            <w:r>
              <w:rPr>
                <w:sz w:val="24"/>
              </w:rPr>
              <w:pict w14:anchorId="28A25B08">
                <v:shape id="_x0000_i1041" type="#_x0000_t75" style="width:324.75pt;height:243pt" fillcolor="window">
                  <v:imagedata r:id="rId47" o:title="o243"/>
                </v:shape>
              </w:pict>
            </w:r>
          </w:p>
        </w:tc>
      </w:tr>
    </w:tbl>
    <w:p w14:paraId="4D900FE5" w14:textId="77777777" w:rsidR="00B56C8E" w:rsidRDefault="00B56C8E" w:rsidP="00B56C8E">
      <w:pPr>
        <w:rPr>
          <w:sz w:val="24"/>
        </w:rPr>
      </w:pPr>
    </w:p>
    <w:p w14:paraId="2ABEA66D"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1"/>
      </w:tblGrid>
      <w:tr w:rsidR="00B56C8E" w14:paraId="5B206B18" w14:textId="77777777" w:rsidTr="00B56C8E">
        <w:tc>
          <w:tcPr>
            <w:tcW w:w="5030" w:type="dxa"/>
          </w:tcPr>
          <w:p w14:paraId="6F035C17" w14:textId="77777777" w:rsidR="00B56C8E" w:rsidRDefault="00F955A9" w:rsidP="00B56C8E">
            <w:hyperlink r:id="rId48" w:anchor="o265" w:history="1">
              <w:r w:rsidR="00B56C8E">
                <w:rPr>
                  <w:rStyle w:val="Hyperlink"/>
                </w:rPr>
                <w:t>2</w:t>
              </w:r>
              <w:bookmarkStart w:id="206" w:name="_Hlt240090912"/>
              <w:r w:rsidR="00B56C8E">
                <w:rPr>
                  <w:rStyle w:val="Hyperlink"/>
                </w:rPr>
                <w:t>6</w:t>
              </w:r>
              <w:bookmarkStart w:id="207" w:name="_Hlt240091228"/>
              <w:bookmarkEnd w:id="206"/>
              <w:r w:rsidR="00B56C8E">
                <w:rPr>
                  <w:rStyle w:val="Hyperlink"/>
                </w:rPr>
                <w:t>5</w:t>
              </w:r>
              <w:bookmarkEnd w:id="207"/>
              <w:r w:rsidR="00B56C8E">
                <w:rPr>
                  <w:rStyle w:val="Hyperlink"/>
                </w:rPr>
                <w:t>.</w:t>
              </w:r>
            </w:hyperlink>
            <w:r w:rsidR="00B56C8E">
              <w:t xml:space="preserve"> Zeichne die Anordnung mit den angegeben Maßen in dein Heft.</w:t>
            </w:r>
          </w:p>
          <w:p w14:paraId="6EF0DCE8" w14:textId="77777777" w:rsidR="00B56C8E" w:rsidRDefault="00B56C8E" w:rsidP="00B56C8E"/>
          <w:p w14:paraId="2957A88B" w14:textId="77777777" w:rsidR="00B56C8E" w:rsidRDefault="00B56C8E" w:rsidP="00B56C8E">
            <w:pPr>
              <w:pStyle w:val="Textkrper2"/>
            </w:pPr>
            <w:r>
              <w:t>a) Zeichne das Schattenbild auf dem Schirm ein. Wie breit ist es?</w:t>
            </w:r>
          </w:p>
          <w:p w14:paraId="22E9A481" w14:textId="77777777" w:rsidR="00B56C8E" w:rsidRDefault="00B56C8E" w:rsidP="00B56C8E">
            <w:r>
              <w:t>b) Wie ändert sich die Größe des Schattens, wenn die Lichtquelle vom Gegenstand weggerückt wird?</w:t>
            </w:r>
          </w:p>
          <w:p w14:paraId="7858B1B1" w14:textId="77777777" w:rsidR="00B56C8E" w:rsidRDefault="00B56C8E" w:rsidP="00B56C8E">
            <w:r>
              <w:t>c) Bestimme zeichnerisch den Abstand, den die Lichtquelle vom Gegenstand haben muss, damit das Schattenbild 10 cm breit ist.</w:t>
            </w:r>
          </w:p>
        </w:tc>
        <w:tc>
          <w:tcPr>
            <w:tcW w:w="5031" w:type="dxa"/>
          </w:tcPr>
          <w:p w14:paraId="7DA5C26A" w14:textId="77777777" w:rsidR="00B56C8E" w:rsidRDefault="00F955A9" w:rsidP="00B56C8E">
            <w:r>
              <w:pict w14:anchorId="778B0F14">
                <v:shape id="_x0000_i1042" type="#_x0000_t75" style="width:242.25pt;height:192.75pt" fillcolor="window">
                  <v:imagedata r:id="rId49" o:title="o265"/>
                </v:shape>
              </w:pict>
            </w:r>
          </w:p>
        </w:tc>
      </w:tr>
    </w:tbl>
    <w:p w14:paraId="05B96B0A" w14:textId="77777777" w:rsidR="00B56C8E" w:rsidRDefault="00B56C8E" w:rsidP="00B56C8E">
      <w:pPr>
        <w:rPr>
          <w:sz w:val="24"/>
        </w:rPr>
      </w:pPr>
    </w:p>
    <w:p w14:paraId="354C00A7" w14:textId="77777777" w:rsidR="00B56C8E" w:rsidRDefault="00F955A9" w:rsidP="00B56C8E">
      <w:hyperlink r:id="rId50" w:anchor="o266" w:history="1">
        <w:r w:rsidR="00B56C8E">
          <w:rPr>
            <w:rStyle w:val="Hyperlink"/>
          </w:rPr>
          <w:t>2</w:t>
        </w:r>
        <w:bookmarkStart w:id="208" w:name="_Hlt240096511"/>
        <w:r w:rsidR="00B56C8E">
          <w:rPr>
            <w:rStyle w:val="Hyperlink"/>
          </w:rPr>
          <w:t>6</w:t>
        </w:r>
        <w:bookmarkEnd w:id="208"/>
        <w:r w:rsidR="00B56C8E">
          <w:rPr>
            <w:rStyle w:val="Hyperlink"/>
          </w:rPr>
          <w:t>6</w:t>
        </w:r>
      </w:hyperlink>
      <w:r w:rsidR="00B56C8E">
        <w:t xml:space="preserve">. </w:t>
      </w:r>
    </w:p>
    <w:p w14:paraId="3FC1CBFA" w14:textId="77777777" w:rsidR="00B56C8E" w:rsidRDefault="00B56C8E" w:rsidP="00B56C8E">
      <w:pPr>
        <w:rPr>
          <w:u w:val="single"/>
        </w:rPr>
      </w:pPr>
      <w:r>
        <w:rPr>
          <w:u w:val="single"/>
        </w:rPr>
        <w:t>Hausexperiment Physik Klasse 6</w:t>
      </w:r>
    </w:p>
    <w:p w14:paraId="08BB1056" w14:textId="77777777" w:rsidR="00B56C8E" w:rsidRDefault="00B56C8E" w:rsidP="00B56C8E">
      <w:pPr>
        <w:rPr>
          <w:u w:val="single"/>
        </w:rPr>
      </w:pPr>
      <w:r>
        <w:rPr>
          <w:u w:val="single"/>
        </w:rPr>
        <w:t>Schattenentstehung</w:t>
      </w:r>
    </w:p>
    <w:p w14:paraId="0B6E76E8"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E40DC5E" w14:textId="77777777" w:rsidTr="00B56C8E">
        <w:tc>
          <w:tcPr>
            <w:tcW w:w="5030" w:type="dxa"/>
          </w:tcPr>
          <w:p w14:paraId="27D45695" w14:textId="77777777" w:rsidR="00B56C8E" w:rsidRDefault="00B56C8E" w:rsidP="00B56C8E">
            <w:r>
              <w:t>Für den Versuch benötigst du:</w:t>
            </w:r>
          </w:p>
          <w:p w14:paraId="180A63BB" w14:textId="77777777" w:rsidR="00B56C8E" w:rsidRDefault="00B56C8E" w:rsidP="00B56C8E">
            <w:pPr>
              <w:numPr>
                <w:ilvl w:val="0"/>
                <w:numId w:val="40"/>
              </w:numPr>
            </w:pPr>
            <w:r>
              <w:t>2 gleichgroße Kerzen (z.B. Teelichter)</w:t>
            </w:r>
          </w:p>
          <w:p w14:paraId="61A0A8FD" w14:textId="77777777" w:rsidR="00B56C8E" w:rsidRDefault="00B56C8E" w:rsidP="00B56C8E">
            <w:pPr>
              <w:numPr>
                <w:ilvl w:val="0"/>
                <w:numId w:val="40"/>
              </w:numPr>
            </w:pPr>
            <w:r>
              <w:t xml:space="preserve">1 CD </w:t>
            </w:r>
          </w:p>
          <w:p w14:paraId="6B7FEA9E" w14:textId="77777777" w:rsidR="00B56C8E" w:rsidRDefault="00B56C8E" w:rsidP="00B56C8E">
            <w:pPr>
              <w:numPr>
                <w:ilvl w:val="0"/>
                <w:numId w:val="40"/>
              </w:numPr>
            </w:pPr>
            <w:r>
              <w:t>1 Ständer für die CD, so dass sie senkrecht auf dem Tisch stehen kann (z.B. etwas Knete)</w:t>
            </w:r>
          </w:p>
          <w:p w14:paraId="2558A124" w14:textId="77777777" w:rsidR="00B56C8E" w:rsidRDefault="00B56C8E" w:rsidP="00B56C8E">
            <w:pPr>
              <w:numPr>
                <w:ilvl w:val="0"/>
                <w:numId w:val="40"/>
              </w:numPr>
            </w:pPr>
            <w:r>
              <w:t>1 langes Lineal (z.B. Zollstock)</w:t>
            </w:r>
          </w:p>
          <w:p w14:paraId="542AB1BA" w14:textId="77777777" w:rsidR="00B56C8E" w:rsidRDefault="00B56C8E" w:rsidP="00B56C8E"/>
          <w:p w14:paraId="04F109A3" w14:textId="77777777" w:rsidR="00B56C8E" w:rsidRDefault="00B56C8E" w:rsidP="00B56C8E">
            <w:pPr>
              <w:rPr>
                <w:b/>
              </w:rPr>
            </w:pPr>
            <w:r>
              <w:rPr>
                <w:b/>
              </w:rPr>
              <w:t>Führe den Versuch im Beisein eines Erwachsenen durch!</w:t>
            </w:r>
          </w:p>
        </w:tc>
        <w:tc>
          <w:tcPr>
            <w:tcW w:w="5030" w:type="dxa"/>
          </w:tcPr>
          <w:p w14:paraId="2E0B5642" w14:textId="77777777" w:rsidR="00B56C8E" w:rsidRDefault="00B56C8E" w:rsidP="00B56C8E">
            <w:r>
              <w:t>Das Experiment von oben dargestellt:</w:t>
            </w:r>
          </w:p>
          <w:p w14:paraId="03F8E39E" w14:textId="77777777" w:rsidR="00B56C8E" w:rsidRDefault="00F955A9" w:rsidP="00B56C8E">
            <w:r>
              <w:pict w14:anchorId="2CCE75EB">
                <v:shape id="_x0000_i1043" type="#_x0000_t75" style="width:217.5pt;height:120.75pt" fillcolor="window">
                  <v:imagedata r:id="rId51" o:title="o266"/>
                </v:shape>
              </w:pict>
            </w:r>
          </w:p>
        </w:tc>
      </w:tr>
    </w:tbl>
    <w:p w14:paraId="1952F64A" w14:textId="77777777" w:rsidR="00B56C8E" w:rsidRDefault="00B56C8E" w:rsidP="00B56C8E"/>
    <w:p w14:paraId="1EBF3D57" w14:textId="77777777" w:rsidR="00B56C8E" w:rsidRDefault="00B56C8E" w:rsidP="00B56C8E">
      <w:r>
        <w:t>a) Baue den Versuch in einem Raum auf, in dem es dunkel gemacht werden kann.</w:t>
      </w:r>
    </w:p>
    <w:p w14:paraId="29A0FEE2" w14:textId="77777777" w:rsidR="00B56C8E" w:rsidRDefault="00B56C8E" w:rsidP="00B56C8E">
      <w:r>
        <w:t>b) Skizziere die beobachteten Schattenbilder. Erkläre, wie die einzelnen Bereiche im Schattenbild entstehen.</w:t>
      </w:r>
    </w:p>
    <w:p w14:paraId="205EFA7F" w14:textId="77777777" w:rsidR="00B56C8E" w:rsidRDefault="00B56C8E" w:rsidP="00B56C8E">
      <w:r>
        <w:t>c) Miss die gesamte Breite des Schattenbildes.</w:t>
      </w:r>
    </w:p>
    <w:p w14:paraId="76BC9E2B" w14:textId="77777777" w:rsidR="00B56C8E" w:rsidRDefault="00B56C8E" w:rsidP="00B56C8E">
      <w:r>
        <w:t>d) Verschiebe die CD in Richtung der beiden Kerzen. Miss den Abstand zwischen der Wand und der CD, bei der der Kernschatten gerade verschwunden ist.</w:t>
      </w:r>
    </w:p>
    <w:p w14:paraId="3D0CD520" w14:textId="77777777" w:rsidR="00B56C8E" w:rsidRDefault="00B56C8E" w:rsidP="00B56C8E">
      <w:r>
        <w:t>e) Schiebe die CD wieder auf den ursprünglichen Platz zurück und dann</w:t>
      </w:r>
    </w:p>
    <w:p w14:paraId="3059100E" w14:textId="77777777" w:rsidR="00B56C8E" w:rsidRDefault="00B56C8E" w:rsidP="00B56C8E">
      <w:r>
        <w:t xml:space="preserve">um 20 cm nach links. Dabei darf sich aber der Abstand von der CD bis zur Wand nicht ändern. </w:t>
      </w:r>
    </w:p>
    <w:p w14:paraId="63C9C459" w14:textId="77777777" w:rsidR="00B56C8E" w:rsidRDefault="00B56C8E" w:rsidP="00B56C8E">
      <w:r>
        <w:t>Miss jetzt die Breite des Schattenbildes.</w:t>
      </w:r>
    </w:p>
    <w:p w14:paraId="4E7E6D50" w14:textId="77777777" w:rsidR="00B56C8E" w:rsidRDefault="00B56C8E" w:rsidP="00B56C8E">
      <w:r>
        <w:t>f) Vergleiche die beiden Schattenbreiten aus c) und e). Begründe mit Hilfe einer Skizze</w:t>
      </w:r>
      <w:bookmarkStart w:id="209" w:name="_Hlt240094438"/>
      <w:bookmarkEnd w:id="209"/>
      <w:r>
        <w:t xml:space="preserve"> das Ergebnis des Vergleiches.</w:t>
      </w:r>
    </w:p>
    <w:p w14:paraId="63346DE0" w14:textId="77777777" w:rsidR="00B56C8E" w:rsidRDefault="00B56C8E" w:rsidP="00B56C8E"/>
    <w:p w14:paraId="6D682614" w14:textId="77777777" w:rsidR="00B56C8E" w:rsidRDefault="00F955A9" w:rsidP="00B56C8E">
      <w:hyperlink r:id="rId52" w:anchor="o267" w:history="1">
        <w:r w:rsidR="00B56C8E">
          <w:rPr>
            <w:rStyle w:val="Hyperlink"/>
          </w:rPr>
          <w:t>267.</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73F86DC9" w14:textId="77777777" w:rsidTr="00B56C8E">
        <w:tc>
          <w:tcPr>
            <w:tcW w:w="10061" w:type="dxa"/>
          </w:tcPr>
          <w:p w14:paraId="4F89C932" w14:textId="77777777" w:rsidR="00B56C8E" w:rsidRDefault="00F955A9" w:rsidP="00B56C8E">
            <w:r>
              <w:pict w14:anchorId="078E7165">
                <v:shape id="_x0000_i1044" type="#_x0000_t75" style="width:495.75pt;height:306.75pt" fillcolor="window">
                  <v:imagedata r:id="rId53" o:title="o267"/>
                </v:shape>
              </w:pict>
            </w:r>
          </w:p>
        </w:tc>
      </w:tr>
      <w:tr w:rsidR="00B56C8E" w14:paraId="26DAF752" w14:textId="77777777" w:rsidTr="00B56C8E">
        <w:tc>
          <w:tcPr>
            <w:tcW w:w="10061" w:type="dxa"/>
          </w:tcPr>
          <w:p w14:paraId="1C98A412" w14:textId="77777777" w:rsidR="00B56C8E" w:rsidRDefault="00B56C8E" w:rsidP="00B56C8E">
            <w:r>
              <w:t xml:space="preserve">Konstruiere für das gegeben Schattenbild die Lampen. </w:t>
            </w:r>
          </w:p>
        </w:tc>
      </w:tr>
    </w:tbl>
    <w:p w14:paraId="394EC1C8" w14:textId="77777777" w:rsidR="00B56C8E" w:rsidRDefault="00B56C8E" w:rsidP="00B56C8E"/>
    <w:p w14:paraId="1D6CE9F4" w14:textId="77777777" w:rsidR="00B56C8E" w:rsidRDefault="00B56C8E" w:rsidP="00B56C8E">
      <w:pPr>
        <w:rPr>
          <w:sz w:val="24"/>
        </w:rPr>
      </w:pPr>
    </w:p>
    <w:tbl>
      <w:tblPr>
        <w:tblW w:w="0" w:type="auto"/>
        <w:tblLayout w:type="fixed"/>
        <w:tblCellMar>
          <w:left w:w="70" w:type="dxa"/>
          <w:right w:w="70" w:type="dxa"/>
        </w:tblCellMar>
        <w:tblLook w:val="0000" w:firstRow="0" w:lastRow="0" w:firstColumn="0" w:lastColumn="0" w:noHBand="0" w:noVBand="0"/>
      </w:tblPr>
      <w:tblGrid>
        <w:gridCol w:w="6024"/>
        <w:gridCol w:w="4036"/>
      </w:tblGrid>
      <w:tr w:rsidR="00B56C8E" w14:paraId="27848CF3" w14:textId="77777777" w:rsidTr="00B56C8E">
        <w:trPr>
          <w:cantSplit/>
        </w:trPr>
        <w:tc>
          <w:tcPr>
            <w:tcW w:w="10060" w:type="dxa"/>
            <w:gridSpan w:val="2"/>
          </w:tcPr>
          <w:bookmarkStart w:id="210" w:name="_Hlt241399285"/>
          <w:p w14:paraId="7657F660" w14:textId="77777777" w:rsidR="00B56C8E" w:rsidRDefault="00B56C8E" w:rsidP="00B56C8E">
            <w:pPr>
              <w:rPr>
                <w:sz w:val="24"/>
              </w:rPr>
            </w:pPr>
            <w:r>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"o268"</w:instrText>
            </w:r>
            <w:r>
              <w:rPr>
                <w:sz w:val="24"/>
              </w:rPr>
              <w:fldChar w:fldCharType="separate"/>
            </w:r>
            <w:r>
              <w:rPr>
                <w:rStyle w:val="Hyperlink"/>
              </w:rPr>
              <w:t>26</w:t>
            </w:r>
            <w:bookmarkStart w:id="211" w:name="_Hlt241409323"/>
            <w:r>
              <w:rPr>
                <w:rStyle w:val="Hyperlink"/>
              </w:rPr>
              <w:t>8</w:t>
            </w:r>
            <w:bookmarkEnd w:id="211"/>
            <w:r>
              <w:rPr>
                <w:rStyle w:val="Hyperlink"/>
              </w:rPr>
              <w:t>.</w:t>
            </w:r>
            <w:r>
              <w:rPr>
                <w:sz w:val="24"/>
              </w:rPr>
              <w:fldChar w:fldCharType="end"/>
            </w:r>
            <w:bookmarkEnd w:id="210"/>
          </w:p>
          <w:p w14:paraId="2793BEAE" w14:textId="77777777" w:rsidR="00B56C8E" w:rsidRDefault="00F955A9" w:rsidP="00B56C8E">
            <w:pPr>
              <w:rPr>
                <w:sz w:val="24"/>
              </w:rPr>
            </w:pPr>
            <w:r>
              <w:rPr>
                <w:sz w:val="24"/>
              </w:rPr>
              <w:pict w14:anchorId="7EA0EBEE">
                <v:shape id="_x0000_i1045" type="#_x0000_t75" style="width:495.75pt;height:277.5pt" fillcolor="window">
                  <v:imagedata r:id="rId54" o:title="o268"/>
                </v:shape>
              </w:pict>
            </w:r>
          </w:p>
          <w:p w14:paraId="6A06F226" w14:textId="77777777" w:rsidR="00B56C8E" w:rsidRDefault="00B56C8E" w:rsidP="00B56C8E">
            <w:pPr>
              <w:rPr>
                <w:sz w:val="24"/>
              </w:rPr>
            </w:pPr>
          </w:p>
        </w:tc>
      </w:tr>
      <w:tr w:rsidR="00B56C8E" w14:paraId="39FC4B6C" w14:textId="77777777" w:rsidTr="00B56C8E">
        <w:tc>
          <w:tcPr>
            <w:tcW w:w="6024" w:type="dxa"/>
          </w:tcPr>
          <w:p w14:paraId="23200465" w14:textId="77777777" w:rsidR="00B56C8E" w:rsidRDefault="00B56C8E" w:rsidP="00B56C8E">
            <w:pPr>
              <w:rPr>
                <w:sz w:val="24"/>
              </w:rPr>
            </w:pPr>
            <w:r>
              <w:rPr>
                <w:sz w:val="24"/>
              </w:rPr>
              <w:t>Vor einer Wand befinden sich eine Kerze und eine senkrecht stehende CD. Die CD wirft auf die Wand einen Schatten der Breite d.</w:t>
            </w:r>
          </w:p>
          <w:p w14:paraId="1E55606C" w14:textId="77777777" w:rsidR="00B56C8E" w:rsidRDefault="00B56C8E" w:rsidP="00B56C8E">
            <w:pPr>
              <w:rPr>
                <w:sz w:val="24"/>
              </w:rPr>
            </w:pPr>
            <w:r>
              <w:rPr>
                <w:sz w:val="24"/>
              </w:rPr>
              <w:t>Nun wird die CD um etwa 20 cm nach links gerückt, ohne dass sich der Abstand CD – Wand ändert. Wie verändert sich die Breite des Schattens?</w:t>
            </w:r>
          </w:p>
          <w:p w14:paraId="4C60DEE2" w14:textId="77777777" w:rsidR="00B56C8E" w:rsidRDefault="00B56C8E" w:rsidP="00B56C8E">
            <w:pPr>
              <w:rPr>
                <w:sz w:val="24"/>
              </w:rPr>
            </w:pPr>
            <w:r>
              <w:rPr>
                <w:sz w:val="24"/>
              </w:rPr>
              <w:t>a) d wird kleiner.</w:t>
            </w:r>
          </w:p>
          <w:p w14:paraId="3B53612A" w14:textId="77777777" w:rsidR="00B56C8E" w:rsidRDefault="00B56C8E" w:rsidP="00B56C8E">
            <w:pPr>
              <w:rPr>
                <w:sz w:val="24"/>
              </w:rPr>
            </w:pPr>
            <w:r>
              <w:rPr>
                <w:sz w:val="24"/>
              </w:rPr>
              <w:t>b) d ändert sich nicht.</w:t>
            </w:r>
          </w:p>
          <w:p w14:paraId="08C352AA" w14:textId="77777777" w:rsidR="00B56C8E" w:rsidRDefault="00B56C8E" w:rsidP="00B56C8E">
            <w:pPr>
              <w:rPr>
                <w:sz w:val="24"/>
              </w:rPr>
            </w:pPr>
            <w:r>
              <w:rPr>
                <w:sz w:val="24"/>
              </w:rPr>
              <w:t>c) d wird größer.</w:t>
            </w:r>
          </w:p>
          <w:p w14:paraId="48470565" w14:textId="77777777" w:rsidR="00B56C8E" w:rsidRDefault="00B56C8E" w:rsidP="00B56C8E">
            <w:pPr>
              <w:rPr>
                <w:sz w:val="24"/>
              </w:rPr>
            </w:pPr>
          </w:p>
        </w:tc>
        <w:tc>
          <w:tcPr>
            <w:tcW w:w="4036" w:type="dxa"/>
          </w:tcPr>
          <w:p w14:paraId="67A6D206" w14:textId="77777777" w:rsidR="00B56C8E" w:rsidRDefault="00B56C8E" w:rsidP="00B56C8E">
            <w:pPr>
              <w:rPr>
                <w:sz w:val="24"/>
              </w:rPr>
            </w:pPr>
          </w:p>
          <w:p w14:paraId="05D42453" w14:textId="77777777" w:rsidR="00B56C8E" w:rsidRDefault="00F955A9" w:rsidP="00B56C8E">
            <w:pPr>
              <w:rPr>
                <w:sz w:val="24"/>
              </w:rPr>
            </w:pPr>
            <w:r>
              <w:rPr>
                <w:sz w:val="24"/>
              </w:rPr>
              <w:pict w14:anchorId="7E880B29">
                <v:shape id="_x0000_i1046" type="#_x0000_t75" style="width:143.25pt;height:171.75pt" fillcolor="window">
                  <v:imagedata r:id="rId55" o:title="o268_2"/>
                </v:shape>
              </w:pict>
            </w:r>
          </w:p>
          <w:p w14:paraId="36822619" w14:textId="77777777" w:rsidR="00B56C8E" w:rsidRDefault="00B56C8E" w:rsidP="00B56C8E">
            <w:pPr>
              <w:rPr>
                <w:sz w:val="24"/>
              </w:rPr>
            </w:pPr>
          </w:p>
        </w:tc>
      </w:tr>
    </w:tbl>
    <w:p w14:paraId="1EE64CDF" w14:textId="77777777" w:rsidR="00B56C8E" w:rsidRDefault="00B56C8E" w:rsidP="00B56C8E">
      <w:pPr>
        <w:rPr>
          <w:sz w:val="24"/>
        </w:rPr>
      </w:pP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77B888F2" w14:textId="77777777" w:rsidTr="00B56C8E">
        <w:tc>
          <w:tcPr>
            <w:tcW w:w="10061" w:type="dxa"/>
          </w:tcPr>
          <w:p w14:paraId="041FCA4D" w14:textId="77777777" w:rsidR="00B56C8E" w:rsidRDefault="00F955A9" w:rsidP="00B56C8E">
            <w:pPr>
              <w:rPr>
                <w:sz w:val="24"/>
              </w:rPr>
            </w:pPr>
            <w:hyperlink r:id="rId56" w:anchor="o269" w:history="1">
              <w:r w:rsidR="00B56C8E">
                <w:rPr>
                  <w:rStyle w:val="Hyperlink"/>
                </w:rPr>
                <w:t>269.</w:t>
              </w:r>
            </w:hyperlink>
            <w:r w:rsidR="00B56C8E">
              <w:rPr>
                <w:sz w:val="24"/>
              </w:rPr>
              <w:t xml:space="preserve"> </w:t>
            </w:r>
          </w:p>
          <w:p w14:paraId="52A0A3CB" w14:textId="77777777" w:rsidR="00B56C8E" w:rsidRDefault="00F955A9" w:rsidP="00B56C8E">
            <w:pPr>
              <w:rPr>
                <w:sz w:val="24"/>
              </w:rPr>
            </w:pPr>
            <w:r>
              <w:rPr>
                <w:sz w:val="24"/>
              </w:rPr>
              <w:pict w14:anchorId="44210DEB">
                <v:shape id="_x0000_i1047" type="#_x0000_t75" style="width:486pt;height:286.5pt" fillcolor="window">
                  <v:imagedata r:id="rId57" o:title="o269"/>
                </v:shape>
              </w:pict>
            </w:r>
          </w:p>
        </w:tc>
      </w:tr>
      <w:tr w:rsidR="00B56C8E" w14:paraId="50927DD7" w14:textId="77777777" w:rsidTr="00B56C8E">
        <w:tc>
          <w:tcPr>
            <w:tcW w:w="10061" w:type="dxa"/>
          </w:tcPr>
          <w:p w14:paraId="7D6AA2D2" w14:textId="77777777" w:rsidR="00B56C8E" w:rsidRDefault="00B56C8E" w:rsidP="00B56C8E">
            <w:pPr>
              <w:rPr>
                <w:sz w:val="24"/>
              </w:rPr>
            </w:pPr>
            <w:r>
              <w:rPr>
                <w:sz w:val="24"/>
              </w:rPr>
              <w:t xml:space="preserve">Vor einer Wand befinden sich ein lichtundurchlässiger Körper und drei Lampen. Du gehst in Pfeilrichtung an der Wand entlang. Gib die wechselnde Reihenfolge der Lampen an, die du nacheinander siehst. </w:t>
            </w:r>
          </w:p>
          <w:p w14:paraId="7EF55CAE" w14:textId="77777777" w:rsidR="00B56C8E" w:rsidRDefault="00B56C8E" w:rsidP="00B56C8E">
            <w:pPr>
              <w:rPr>
                <w:sz w:val="24"/>
              </w:rPr>
            </w:pPr>
            <w:r>
              <w:rPr>
                <w:sz w:val="24"/>
              </w:rPr>
              <w:t>Die Reihe beginnt so:</w:t>
            </w:r>
          </w:p>
          <w:p w14:paraId="25F16BEF" w14:textId="77777777" w:rsidR="00B56C8E" w:rsidRDefault="00B56C8E" w:rsidP="00B56C8E">
            <w:pPr>
              <w:rPr>
                <w:sz w:val="24"/>
              </w:rPr>
            </w:pPr>
            <w:r>
              <w:rPr>
                <w:sz w:val="24"/>
              </w:rPr>
              <w:t>1,2,3</w:t>
            </w:r>
          </w:p>
          <w:p w14:paraId="39C678E1" w14:textId="77777777" w:rsidR="00B56C8E" w:rsidRDefault="00B56C8E" w:rsidP="00B56C8E">
            <w:pPr>
              <w:rPr>
                <w:sz w:val="24"/>
              </w:rPr>
            </w:pPr>
            <w:r>
              <w:rPr>
                <w:sz w:val="24"/>
              </w:rPr>
              <w:t>1,2</w:t>
            </w:r>
          </w:p>
          <w:p w14:paraId="0E182D67" w14:textId="77777777" w:rsidR="00B56C8E" w:rsidRDefault="00B56C8E" w:rsidP="00B56C8E">
            <w:pPr>
              <w:rPr>
                <w:sz w:val="24"/>
              </w:rPr>
            </w:pPr>
            <w:r>
              <w:rPr>
                <w:sz w:val="24"/>
              </w:rPr>
              <w:t>...</w:t>
            </w:r>
          </w:p>
        </w:tc>
      </w:tr>
    </w:tbl>
    <w:p w14:paraId="1EF28E81" w14:textId="77777777" w:rsidR="00B56C8E" w:rsidRDefault="00B56C8E" w:rsidP="00B56C8E">
      <w:pPr>
        <w:rPr>
          <w:sz w:val="24"/>
        </w:rPr>
      </w:pPr>
    </w:p>
    <w:p w14:paraId="5A51A5D5" w14:textId="77777777" w:rsidR="00B56C8E" w:rsidRDefault="00B56C8E" w:rsidP="00B56C8E">
      <w:pPr>
        <w:rPr>
          <w:sz w:val="24"/>
        </w:rPr>
      </w:pP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6B3A773F" w14:textId="77777777" w:rsidTr="00B56C8E">
        <w:tc>
          <w:tcPr>
            <w:tcW w:w="10061" w:type="dxa"/>
          </w:tcPr>
          <w:p w14:paraId="0953B459" w14:textId="77777777" w:rsidR="00B56C8E" w:rsidRDefault="00F955A9" w:rsidP="00B56C8E">
            <w:pPr>
              <w:rPr>
                <w:sz w:val="24"/>
              </w:rPr>
            </w:pPr>
            <w:hyperlink r:id="rId58" w:anchor="o270" w:history="1">
              <w:r w:rsidR="00B56C8E">
                <w:rPr>
                  <w:rStyle w:val="Hyperlink"/>
                </w:rPr>
                <w:t>2</w:t>
              </w:r>
              <w:bookmarkStart w:id="212" w:name="_Hlt248637512"/>
              <w:bookmarkStart w:id="213" w:name="_Hlt248637402"/>
              <w:bookmarkEnd w:id="212"/>
              <w:r w:rsidR="00B56C8E">
                <w:rPr>
                  <w:rStyle w:val="Hyperlink"/>
                </w:rPr>
                <w:t>7</w:t>
              </w:r>
              <w:bookmarkEnd w:id="213"/>
              <w:r w:rsidR="00B56C8E">
                <w:rPr>
                  <w:rStyle w:val="Hyperlink"/>
                </w:rPr>
                <w:t>0</w:t>
              </w:r>
            </w:hyperlink>
            <w:r w:rsidR="00B56C8E">
              <w:rPr>
                <w:sz w:val="24"/>
              </w:rPr>
              <w:t>. Spiegelkabinett: In welchen Kästchen landet der von links kommende Lichtstrahl?</w:t>
            </w:r>
          </w:p>
        </w:tc>
      </w:tr>
      <w:tr w:rsidR="00B56C8E" w14:paraId="68DFB59F" w14:textId="77777777" w:rsidTr="00B56C8E">
        <w:tc>
          <w:tcPr>
            <w:tcW w:w="10061" w:type="dxa"/>
          </w:tcPr>
          <w:p w14:paraId="3CFD9F94" w14:textId="77777777" w:rsidR="00B56C8E" w:rsidRDefault="00F955A9" w:rsidP="00B56C8E">
            <w:pPr>
              <w:rPr>
                <w:sz w:val="24"/>
              </w:rPr>
            </w:pPr>
            <w:r>
              <w:rPr>
                <w:sz w:val="24"/>
              </w:rPr>
              <w:pict w14:anchorId="431FCB1C">
                <v:shape id="_x0000_i1048" type="#_x0000_t75" style="width:377.25pt;height:323.25pt" fillcolor="window">
                  <v:imagedata r:id="rId59" o:title="o270"/>
                </v:shape>
              </w:pict>
            </w:r>
            <w:bookmarkStart w:id="214" w:name="_Hlt248637340"/>
            <w:bookmarkEnd w:id="214"/>
          </w:p>
        </w:tc>
      </w:tr>
    </w:tbl>
    <w:p w14:paraId="69479231" w14:textId="77777777" w:rsidR="00B56C8E" w:rsidRDefault="00B56C8E" w:rsidP="00B56C8E">
      <w:pPr>
        <w:rPr>
          <w:sz w:val="24"/>
        </w:rPr>
      </w:pPr>
    </w:p>
    <w:p w14:paraId="79C03E2F" w14:textId="77777777" w:rsidR="00DF6E76" w:rsidRPr="00DF6E76" w:rsidRDefault="00F955A9" w:rsidP="00DF6E76">
      <w:pPr>
        <w:rPr>
          <w:sz w:val="24"/>
        </w:rPr>
      </w:pPr>
      <w:hyperlink r:id="rId60" w:anchor="o281" w:history="1">
        <w:r w:rsidR="00DF6E76" w:rsidRPr="00DF6E76">
          <w:rPr>
            <w:rStyle w:val="Hyperlink"/>
          </w:rPr>
          <w:t>281.</w:t>
        </w:r>
      </w:hyperlink>
      <w:r w:rsidR="00DF6E76">
        <w:rPr>
          <w:sz w:val="24"/>
        </w:rPr>
        <w:t xml:space="preserve"> </w:t>
      </w:r>
      <w:bookmarkStart w:id="215" w:name="_Hlk286844613"/>
      <w:r w:rsidR="00DF6E76" w:rsidRPr="00DF6E76">
        <w:rPr>
          <w:sz w:val="24"/>
        </w:rPr>
        <w:t>Geht man nach Einbruch der Dunkelheit geradlinig und mit konstanter Geschwindigkeit unter einer Straßenlaterne hindurch, sieht man vor sich seinen eigenen Schatten auftauchen. Wie verhält sich dabei die Geschwindigkeit der Spitze des Schattens?</w:t>
      </w:r>
    </w:p>
    <w:p w14:paraId="5F1E8FDA" w14:textId="77777777" w:rsidR="00DF6E76" w:rsidRPr="00DF6E76" w:rsidRDefault="00DF6E76" w:rsidP="00DF6E76">
      <w:pPr>
        <w:rPr>
          <w:sz w:val="24"/>
        </w:rPr>
      </w:pPr>
    </w:p>
    <w:p w14:paraId="328184EC" w14:textId="77777777" w:rsidR="00DF6E76" w:rsidRPr="00DF6E76" w:rsidRDefault="00DF6E76" w:rsidP="00DF6E76">
      <w:pPr>
        <w:rPr>
          <w:sz w:val="24"/>
        </w:rPr>
      </w:pPr>
      <w:r w:rsidRPr="00DF6E76">
        <w:rPr>
          <w:sz w:val="24"/>
        </w:rPr>
        <w:t>a) Sie wird ständig kleiner</w:t>
      </w:r>
    </w:p>
    <w:p w14:paraId="2DD52CB3" w14:textId="77777777" w:rsidR="00DF6E76" w:rsidRPr="00DF6E76" w:rsidRDefault="00DF6E76" w:rsidP="00DF6E76">
      <w:pPr>
        <w:rPr>
          <w:sz w:val="24"/>
        </w:rPr>
      </w:pPr>
      <w:r w:rsidRPr="00DF6E76">
        <w:rPr>
          <w:sz w:val="24"/>
        </w:rPr>
        <w:t>b) Sie bleibt konstant</w:t>
      </w:r>
    </w:p>
    <w:p w14:paraId="66209622" w14:textId="77777777" w:rsidR="00B56C8E" w:rsidRPr="00DF6E76" w:rsidRDefault="00DF6E76" w:rsidP="00DF6E76">
      <w:pPr>
        <w:rPr>
          <w:sz w:val="24"/>
        </w:rPr>
      </w:pPr>
      <w:r w:rsidRPr="00DF6E76">
        <w:rPr>
          <w:sz w:val="24"/>
        </w:rPr>
        <w:t>c) Sie wird ständig größer.</w:t>
      </w:r>
    </w:p>
    <w:bookmarkEnd w:id="215"/>
    <w:p w14:paraId="0B2C7EA8" w14:textId="77777777" w:rsidR="00B56C8E" w:rsidRDefault="00B56C8E" w:rsidP="00B56C8E">
      <w:pPr>
        <w:rPr>
          <w:sz w:val="24"/>
        </w:rPr>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69D2BB2" w14:textId="77777777" w:rsidTr="00B56C8E">
        <w:trPr>
          <w:trHeight w:val="397"/>
        </w:trPr>
        <w:tc>
          <w:tcPr>
            <w:tcW w:w="5030" w:type="dxa"/>
            <w:vAlign w:val="center"/>
          </w:tcPr>
          <w:p w14:paraId="4503A083" w14:textId="77777777" w:rsidR="00B56C8E" w:rsidRDefault="00B56C8E" w:rsidP="00AF679B">
            <w:pPr>
              <w:pStyle w:val="berschrift4"/>
            </w:pPr>
            <w:bookmarkStart w:id="216" w:name="t11"/>
            <w:bookmarkEnd w:id="216"/>
            <w:r>
              <w:t>Farben</w:t>
            </w:r>
          </w:p>
        </w:tc>
        <w:tc>
          <w:tcPr>
            <w:tcW w:w="5030" w:type="dxa"/>
            <w:vAlign w:val="center"/>
          </w:tcPr>
          <w:p w14:paraId="3731A53F" w14:textId="77777777" w:rsidR="00B56C8E" w:rsidRDefault="00F955A9" w:rsidP="00B56C8E">
            <w:pPr>
              <w:jc w:val="center"/>
              <w:rPr>
                <w:rStyle w:val="Hyperlink"/>
              </w:rPr>
            </w:pPr>
            <w:hyperlink w:anchor="t0" w:history="1">
              <w:r w:rsidR="00B56C8E">
                <w:rPr>
                  <w:rStyle w:val="Hyperlink"/>
                </w:rPr>
                <w:t>(zu</w:t>
              </w:r>
              <w:bookmarkStart w:id="217" w:name="_Hlt497300280"/>
              <w:r w:rsidR="00B56C8E">
                <w:rPr>
                  <w:rStyle w:val="Hyperlink"/>
                </w:rPr>
                <w:t>m</w:t>
              </w:r>
              <w:bookmarkStart w:id="218" w:name="_Hlt242704043"/>
              <w:bookmarkEnd w:id="217"/>
              <w:r w:rsidR="00B56C8E">
                <w:rPr>
                  <w:rStyle w:val="Hyperlink"/>
                </w:rPr>
                <w:t xml:space="preserve"> </w:t>
              </w:r>
              <w:bookmarkEnd w:id="218"/>
              <w:r w:rsidR="00B56C8E">
                <w:rPr>
                  <w:rStyle w:val="Hyperlink"/>
                </w:rPr>
                <w:t>I</w:t>
              </w:r>
              <w:bookmarkStart w:id="219" w:name="_Hlt497298357"/>
              <w:r w:rsidR="00B56C8E">
                <w:rPr>
                  <w:rStyle w:val="Hyperlink"/>
                </w:rPr>
                <w:t>n</w:t>
              </w:r>
              <w:bookmarkStart w:id="220" w:name="_Hlt512862886"/>
              <w:bookmarkEnd w:id="219"/>
              <w:r w:rsidR="00B56C8E">
                <w:rPr>
                  <w:rStyle w:val="Hyperlink"/>
                </w:rPr>
                <w:t>h</w:t>
              </w:r>
              <w:bookmarkStart w:id="221" w:name="_Hlt513430763"/>
              <w:bookmarkEnd w:id="220"/>
              <w:r w:rsidR="00B56C8E">
                <w:rPr>
                  <w:rStyle w:val="Hyperlink"/>
                </w:rPr>
                <w:t>a</w:t>
              </w:r>
              <w:bookmarkEnd w:id="221"/>
              <w:r w:rsidR="00B56C8E">
                <w:rPr>
                  <w:rStyle w:val="Hyperlink"/>
                </w:rPr>
                <w:t>l</w:t>
              </w:r>
              <w:bookmarkStart w:id="222" w:name="_Hlt512862568"/>
              <w:r w:rsidR="00B56C8E">
                <w:rPr>
                  <w:rStyle w:val="Hyperlink"/>
                </w:rPr>
                <w:t>t</w:t>
              </w:r>
              <w:bookmarkStart w:id="223" w:name="_Hlt513431950"/>
              <w:bookmarkEnd w:id="222"/>
              <w:r w:rsidR="00B56C8E">
                <w:rPr>
                  <w:rStyle w:val="Hyperlink"/>
                </w:rPr>
                <w:t>s</w:t>
              </w:r>
              <w:bookmarkEnd w:id="223"/>
              <w:r w:rsidR="00B56C8E">
                <w:rPr>
                  <w:rStyle w:val="Hyperlink"/>
                </w:rPr>
                <w:t>v</w:t>
              </w:r>
              <w:bookmarkStart w:id="224" w:name="_Hlt240088268"/>
              <w:r w:rsidR="00B56C8E">
                <w:rPr>
                  <w:rStyle w:val="Hyperlink"/>
                </w:rPr>
                <w:t>e</w:t>
              </w:r>
              <w:bookmarkStart w:id="225" w:name="_Hlt186851854"/>
              <w:bookmarkEnd w:id="224"/>
              <w:r w:rsidR="00B56C8E">
                <w:rPr>
                  <w:rStyle w:val="Hyperlink"/>
                </w:rPr>
                <w:t>r</w:t>
              </w:r>
              <w:bookmarkEnd w:id="225"/>
              <w:r w:rsidR="00B56C8E">
                <w:rPr>
                  <w:rStyle w:val="Hyperlink"/>
                </w:rPr>
                <w:t>zeichnis )</w:t>
              </w:r>
            </w:hyperlink>
          </w:p>
        </w:tc>
      </w:tr>
    </w:tbl>
    <w:p w14:paraId="56A1FBEB" w14:textId="77777777" w:rsidR="003B3E3B" w:rsidRDefault="003B3E3B" w:rsidP="00B56C8E">
      <w:bookmarkStart w:id="226" w:name="_Hlt961363"/>
    </w:p>
    <w:p w14:paraId="1F4A3F50" w14:textId="77777777" w:rsidR="00B56C8E" w:rsidRDefault="00F955A9" w:rsidP="00B56C8E">
      <w:hyperlink r:id="rId61" w:anchor="o147" w:history="1">
        <w:r w:rsidR="00B56C8E">
          <w:rPr>
            <w:rStyle w:val="Hyperlink"/>
          </w:rPr>
          <w:t>1</w:t>
        </w:r>
        <w:bookmarkStart w:id="227" w:name="_Hlt497298383"/>
        <w:r w:rsidR="00B56C8E">
          <w:rPr>
            <w:rStyle w:val="Hyperlink"/>
          </w:rPr>
          <w:t>4</w:t>
        </w:r>
        <w:bookmarkStart w:id="228" w:name="_Hlt127766280"/>
        <w:bookmarkEnd w:id="227"/>
        <w:r w:rsidR="00B56C8E">
          <w:rPr>
            <w:rStyle w:val="Hyperlink"/>
          </w:rPr>
          <w:t>7</w:t>
        </w:r>
        <w:bookmarkEnd w:id="228"/>
        <w:r w:rsidR="00B56C8E">
          <w:rPr>
            <w:rStyle w:val="Hyperlink"/>
          </w:rPr>
          <w:t>.</w:t>
        </w:r>
      </w:hyperlink>
      <w:bookmarkEnd w:id="226"/>
      <w:r w:rsidR="00B56C8E">
        <w:t xml:space="preserve"> Was versteht man unter additiver und subtraktiver Farbmischung? </w:t>
      </w:r>
      <w:r w:rsidR="00B56C8E">
        <w:br/>
        <w:t>Gib je ein Beispiel an!</w:t>
      </w:r>
      <w:r w:rsidR="00B56C8E">
        <w:br/>
      </w:r>
      <w:r w:rsidR="00B56C8E">
        <w:rPr>
          <w:sz w:val="24"/>
        </w:rPr>
        <w:sym w:font="Symbol" w:char="F02A"/>
      </w:r>
      <w:r w:rsidR="00B56C8E">
        <w:rPr>
          <w:sz w:val="24"/>
        </w:rPr>
        <w:sym w:font="Symbol" w:char="F02A"/>
      </w:r>
    </w:p>
    <w:bookmarkStart w:id="229" w:name="_Hlt497298428"/>
    <w:p w14:paraId="7E6BAAD6" w14:textId="77777777" w:rsidR="00B56C8E" w:rsidRDefault="00B56C8E" w:rsidP="00B56C8E">
      <w:pPr>
        <w:rPr>
          <w:shadow/>
        </w:rPr>
      </w:pPr>
      <w:r>
        <w:fldChar w:fldCharType="begin"/>
      </w:r>
      <w:r w:rsidR="00493C02">
        <w:instrText>HYPERLINK "</w:instrText>
      </w:r>
      <w:r w:rsidR="00743CFB">
        <w:instrText>l</w:instrText>
      </w:r>
      <w:r w:rsidR="00493C02">
        <w:instrText>sgoptik</w:instrText>
      </w:r>
      <w:r w:rsidR="00292261">
        <w:instrText>.docx</w:instrText>
      </w:r>
      <w:r w:rsidR="00493C02">
        <w:instrText>" \l "o148"</w:instrText>
      </w:r>
      <w:r>
        <w:fldChar w:fldCharType="separate"/>
      </w:r>
      <w:r>
        <w:rPr>
          <w:rStyle w:val="Hyperlink"/>
        </w:rPr>
        <w:t>14</w:t>
      </w:r>
      <w:bookmarkStart w:id="230" w:name="_Hlt961400"/>
      <w:r>
        <w:rPr>
          <w:rStyle w:val="Hyperlink"/>
        </w:rPr>
        <w:t>8</w:t>
      </w:r>
      <w:bookmarkEnd w:id="230"/>
      <w:r>
        <w:rPr>
          <w:rStyle w:val="Hyperlink"/>
        </w:rPr>
        <w:t>.</w:t>
      </w:r>
      <w:r>
        <w:fldChar w:fldCharType="end"/>
      </w:r>
      <w:bookmarkEnd w:id="229"/>
      <w:r>
        <w:t xml:space="preserve"> Wann nennen wir einen Körper weiß, wann rot? </w:t>
      </w:r>
      <w:r>
        <w:br/>
        <w:t>Wann nennen wir einen Körper schwarz?</w:t>
      </w:r>
      <w:r>
        <w:br/>
      </w:r>
      <w:r>
        <w:rPr>
          <w:sz w:val="24"/>
        </w:rPr>
        <w:sym w:font="Symbol" w:char="F02A"/>
      </w:r>
    </w:p>
    <w:bookmarkStart w:id="231" w:name="_Hlt497298432"/>
    <w:p w14:paraId="0385DE9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"o149"</w:instrText>
      </w:r>
      <w:r>
        <w:fldChar w:fldCharType="separate"/>
      </w:r>
      <w:r>
        <w:rPr>
          <w:rStyle w:val="Hyperlink"/>
        </w:rPr>
        <w:t>149.</w:t>
      </w:r>
      <w:r>
        <w:fldChar w:fldCharType="end"/>
      </w:r>
      <w:bookmarkEnd w:id="231"/>
      <w:r>
        <w:t xml:space="preserve"> Welche Wirkung haben "Weißmacher" in Waschmitteln?</w:t>
      </w:r>
      <w:r>
        <w:br/>
      </w:r>
      <w:r>
        <w:rPr>
          <w:sz w:val="24"/>
        </w:rPr>
        <w:sym w:font="Symbol" w:char="F02A"/>
      </w:r>
    </w:p>
    <w:bookmarkStart w:id="232" w:name="_Hlt497298444"/>
    <w:p w14:paraId="41B8EA4C"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"o150"</w:instrText>
      </w:r>
      <w:r>
        <w:fldChar w:fldCharType="separate"/>
      </w:r>
      <w:r>
        <w:rPr>
          <w:rStyle w:val="Hyperlink"/>
        </w:rPr>
        <w:t>150.</w:t>
      </w:r>
      <w:r>
        <w:fldChar w:fldCharType="end"/>
      </w:r>
      <w:bookmarkEnd w:id="232"/>
      <w:r>
        <w:t xml:space="preserve"> Welche Farbe zeigt bei Tageslicht gelbe Kleidung, wenn sie in gelbem, in rotem oder in blauem Licht betrachtet wird?</w:t>
      </w:r>
      <w:r>
        <w:br/>
      </w:r>
      <w:r>
        <w:rPr>
          <w:sz w:val="24"/>
        </w:rPr>
        <w:sym w:font="Symbol" w:char="F02A"/>
      </w:r>
      <w:r>
        <w:rPr>
          <w:sz w:val="24"/>
        </w:rPr>
        <w:sym w:font="Symbol" w:char="F02A"/>
      </w:r>
    </w:p>
    <w:p w14:paraId="6E013C39" w14:textId="77777777" w:rsidR="00B56C8E" w:rsidRDefault="00F955A9" w:rsidP="00B56C8E">
      <w:pPr>
        <w:rPr>
          <w:sz w:val="24"/>
        </w:rPr>
      </w:pPr>
      <w:hyperlink r:id="rId62" w:anchor="o151" w:history="1">
        <w:r w:rsidR="00B56C8E">
          <w:rPr>
            <w:rStyle w:val="Hyperlink"/>
          </w:rPr>
          <w:t>15</w:t>
        </w:r>
        <w:bookmarkStart w:id="233" w:name="_Hlt497298448"/>
        <w:r w:rsidR="00B56C8E">
          <w:rPr>
            <w:rStyle w:val="Hyperlink"/>
          </w:rPr>
          <w:t>1</w:t>
        </w:r>
        <w:bookmarkEnd w:id="233"/>
        <w:r w:rsidR="00B56C8E">
          <w:rPr>
            <w:rStyle w:val="Hyperlink"/>
          </w:rPr>
          <w:t>.</w:t>
        </w:r>
      </w:hyperlink>
      <w:r w:rsidR="00B56C8E">
        <w:t xml:space="preserve"> a) Warum ist das durch Mischen entstandene Grün bei Wasserfarben nie so leuchtend wie das Grün, dass im Malkasten bereits enthalten ist?</w:t>
      </w:r>
      <w:r w:rsidR="00B56C8E">
        <w:br/>
        <w:t>b) Wie kann man spektralreines farbiges Licht von Mischlicht unterscheiden?</w:t>
      </w:r>
      <w:r w:rsidR="00B56C8E">
        <w:br/>
      </w:r>
      <w:r w:rsidR="00B56C8E">
        <w:rPr>
          <w:sz w:val="24"/>
        </w:rPr>
        <w:sym w:font="Symbol" w:char="F02A"/>
      </w:r>
      <w:r w:rsidR="00B56C8E">
        <w:rPr>
          <w:sz w:val="24"/>
        </w:rPr>
        <w:sym w:font="Symbol" w:char="F02A"/>
      </w:r>
    </w:p>
    <w:bookmarkStart w:id="234" w:name="_Hlt960737"/>
    <w:p w14:paraId="40705603" w14:textId="77777777" w:rsidR="00B56C8E" w:rsidRDefault="00B56C8E" w:rsidP="00B56C8E">
      <w:pPr>
        <w:rPr>
          <w:sz w:val="24"/>
        </w:rPr>
      </w:pPr>
      <w:r>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"o174"</w:instrText>
      </w:r>
      <w:r>
        <w:rPr>
          <w:sz w:val="24"/>
        </w:rPr>
        <w:fldChar w:fldCharType="separate"/>
      </w:r>
      <w:r>
        <w:rPr>
          <w:rStyle w:val="Hyperlink"/>
        </w:rPr>
        <w:t>1</w:t>
      </w:r>
      <w:bookmarkStart w:id="235" w:name="_Hlt40841971"/>
      <w:bookmarkStart w:id="236" w:name="_Hlt960248"/>
      <w:bookmarkEnd w:id="235"/>
      <w:r>
        <w:rPr>
          <w:rStyle w:val="Hyperlink"/>
        </w:rPr>
        <w:t>7</w:t>
      </w:r>
      <w:bookmarkEnd w:id="236"/>
      <w:r>
        <w:rPr>
          <w:rStyle w:val="Hyperlink"/>
        </w:rPr>
        <w:t>4.</w:t>
      </w:r>
      <w:r>
        <w:rPr>
          <w:sz w:val="24"/>
        </w:rPr>
        <w:fldChar w:fldCharType="end"/>
      </w:r>
      <w:bookmarkEnd w:id="234"/>
      <w:r>
        <w:rPr>
          <w:sz w:val="24"/>
        </w:rPr>
        <w:t xml:space="preserve"> </w:t>
      </w:r>
      <w:r>
        <w:t>Eine weiße Fläche wird gleichzeitig mit zwei gleich hellen Lampen unterschiedlicher Farbe bestrahlt. Die eine Lampe leuchtet rot, die andere grün. In welcher Farbe sieht man die Fläche?</w:t>
      </w:r>
      <w:r>
        <w:br/>
        <w:t>a) gelb</w:t>
      </w:r>
      <w:r>
        <w:br/>
        <w:t>b) grau</w:t>
      </w:r>
      <w:r>
        <w:br/>
        <w:t>c) violett</w:t>
      </w:r>
      <w:r>
        <w:br/>
        <w:t>d) braun</w:t>
      </w:r>
      <w:r>
        <w:br/>
        <w:t>e) weiß</w:t>
      </w:r>
      <w:r>
        <w:br/>
      </w:r>
      <w:r>
        <w:rPr>
          <w:sz w:val="24"/>
        </w:rPr>
        <w:sym w:font="Symbol" w:char="F02A"/>
      </w:r>
      <w:r>
        <w:rPr>
          <w:sz w:val="24"/>
        </w:rPr>
        <w:sym w:font="Symbol" w:char="F02A"/>
      </w:r>
    </w:p>
    <w:p w14:paraId="30A07BF2" w14:textId="77777777" w:rsidR="00B56C8E" w:rsidRDefault="00F955A9" w:rsidP="00B56C8E">
      <w:pPr>
        <w:rPr>
          <w:sz w:val="24"/>
        </w:rPr>
      </w:pPr>
      <w:hyperlink r:id="rId63" w:anchor="o175" w:history="1">
        <w:r w:rsidR="00B56C8E">
          <w:rPr>
            <w:rStyle w:val="Hyperlink"/>
          </w:rPr>
          <w:t>1</w:t>
        </w:r>
        <w:bookmarkStart w:id="237" w:name="_Hlt960878"/>
        <w:r w:rsidR="00B56C8E">
          <w:rPr>
            <w:rStyle w:val="Hyperlink"/>
          </w:rPr>
          <w:t>7</w:t>
        </w:r>
        <w:bookmarkEnd w:id="237"/>
        <w:r w:rsidR="00B56C8E">
          <w:rPr>
            <w:rStyle w:val="Hyperlink"/>
          </w:rPr>
          <w:t>5.</w:t>
        </w:r>
      </w:hyperlink>
      <w:r w:rsidR="00B56C8E">
        <w:rPr>
          <w:sz w:val="24"/>
        </w:rPr>
        <w:t xml:space="preserve"> </w:t>
      </w:r>
      <w:r w:rsidR="00B56C8E">
        <w:t xml:space="preserve">Das Sprichwort sagt: "In der Nacht sind alle Katzen grau". Begründe dieses Sprichwort mit Hilfe Deiner Kenntnisse über die Empfindlichkeit der lichtempfindlichen Zellen im Auge. </w:t>
      </w:r>
      <w:r w:rsidR="00B56C8E">
        <w:br/>
      </w:r>
      <w:r w:rsidR="00B56C8E">
        <w:rPr>
          <w:sz w:val="24"/>
        </w:rPr>
        <w:sym w:font="Symbol" w:char="F02A"/>
      </w:r>
      <w:r w:rsidR="00B56C8E">
        <w:rPr>
          <w:sz w:val="24"/>
        </w:rPr>
        <w:sym w:font="Symbol" w:char="F02A"/>
      </w:r>
    </w:p>
    <w:p w14:paraId="17BFB800" w14:textId="77777777" w:rsidR="00B56C8E" w:rsidRDefault="00F955A9" w:rsidP="00B56C8E">
      <w:pPr>
        <w:rPr>
          <w:sz w:val="24"/>
        </w:rPr>
      </w:pPr>
      <w:hyperlink r:id="rId64" w:anchor="o176" w:history="1">
        <w:r w:rsidR="00B56C8E">
          <w:rPr>
            <w:rStyle w:val="Hyperlink"/>
          </w:rPr>
          <w:t>1</w:t>
        </w:r>
        <w:bookmarkStart w:id="238" w:name="_Hlt961629"/>
        <w:r w:rsidR="00B56C8E">
          <w:rPr>
            <w:rStyle w:val="Hyperlink"/>
          </w:rPr>
          <w:t>7</w:t>
        </w:r>
        <w:bookmarkStart w:id="239" w:name="_Hlt1134065"/>
        <w:bookmarkEnd w:id="238"/>
        <w:r w:rsidR="00B56C8E">
          <w:rPr>
            <w:rStyle w:val="Hyperlink"/>
          </w:rPr>
          <w:t>6</w:t>
        </w:r>
        <w:bookmarkEnd w:id="239"/>
        <w:r w:rsidR="00B56C8E">
          <w:rPr>
            <w:rStyle w:val="Hyperlink"/>
          </w:rPr>
          <w:t>.</w:t>
        </w:r>
      </w:hyperlink>
      <w:r w:rsidR="00B56C8E">
        <w:t xml:space="preserve"> Ein roter Körper wird einmal durch ein blaues Filter und dann durch ein rotes Filter betrachtet. Wie erscheint jeweils der Körper?</w:t>
      </w:r>
      <w:r w:rsidR="00B56C8E">
        <w:br/>
      </w:r>
      <w:r w:rsidR="00B56C8E">
        <w:rPr>
          <w:sz w:val="24"/>
        </w:rPr>
        <w:sym w:font="Symbol" w:char="F02A"/>
      </w:r>
      <w:r w:rsidR="00B56C8E">
        <w:rPr>
          <w:sz w:val="24"/>
        </w:rPr>
        <w:sym w:font="Symbol" w:char="F02A"/>
      </w:r>
    </w:p>
    <w:p w14:paraId="31029D9C" w14:textId="77777777" w:rsidR="00B56C8E" w:rsidRDefault="00F955A9" w:rsidP="00B56C8E">
      <w:hyperlink r:id="rId65" w:anchor="o177" w:history="1">
        <w:r w:rsidR="00B56C8E">
          <w:rPr>
            <w:rStyle w:val="Hyperlink"/>
          </w:rPr>
          <w:t>17</w:t>
        </w:r>
        <w:bookmarkStart w:id="240" w:name="_Hlt1134305"/>
        <w:r w:rsidR="00B56C8E">
          <w:rPr>
            <w:rStyle w:val="Hyperlink"/>
          </w:rPr>
          <w:t>7</w:t>
        </w:r>
        <w:bookmarkEnd w:id="240"/>
        <w:r w:rsidR="00B56C8E">
          <w:rPr>
            <w:rStyle w:val="Hyperlink"/>
          </w:rPr>
          <w:t>.</w:t>
        </w:r>
      </w:hyperlink>
      <w:r w:rsidR="00B56C8E">
        <w:t xml:space="preserve"> Was versteht man unter Komplementärfarben?</w:t>
      </w:r>
      <w:r w:rsidR="00B56C8E">
        <w:br/>
      </w:r>
      <w:r w:rsidR="00B56C8E">
        <w:rPr>
          <w:sz w:val="24"/>
        </w:rPr>
        <w:sym w:font="Symbol" w:char="F02A"/>
      </w:r>
      <w:r w:rsidR="00B56C8E">
        <w:rPr>
          <w:sz w:val="24"/>
        </w:rPr>
        <w:sym w:font="Symbol" w:char="F02A"/>
      </w:r>
      <w:r w:rsidR="00B56C8E">
        <w:rPr>
          <w:sz w:val="24"/>
        </w:rPr>
        <w:br/>
      </w:r>
      <w:hyperlink r:id="rId66" w:anchor="o179" w:history="1">
        <w:r w:rsidR="00B56C8E">
          <w:rPr>
            <w:rStyle w:val="Hyperlink"/>
          </w:rPr>
          <w:t>1</w:t>
        </w:r>
        <w:bookmarkStart w:id="241" w:name="_Hlt2066630"/>
        <w:r w:rsidR="00B56C8E">
          <w:rPr>
            <w:rStyle w:val="Hyperlink"/>
          </w:rPr>
          <w:t>7</w:t>
        </w:r>
        <w:bookmarkStart w:id="242" w:name="_Hlt40838057"/>
        <w:bookmarkEnd w:id="241"/>
        <w:r w:rsidR="00B56C8E">
          <w:rPr>
            <w:rStyle w:val="Hyperlink"/>
          </w:rPr>
          <w:t>9</w:t>
        </w:r>
        <w:bookmarkEnd w:id="242"/>
        <w:r w:rsidR="00B56C8E">
          <w:rPr>
            <w:rStyle w:val="Hyperlink"/>
          </w:rPr>
          <w:t>.</w:t>
        </w:r>
      </w:hyperlink>
      <w:r w:rsidR="00B56C8E">
        <w:t xml:space="preserve"> Das sat</w:t>
      </w:r>
      <w:bookmarkStart w:id="243" w:name="_Hlt40838239"/>
      <w:bookmarkEnd w:id="243"/>
      <w:r w:rsidR="00B56C8E">
        <w:t>te Blau von Kupfersulfatkristallen wird zu einem hellen Türkisblau, wenn man die Kristalle zu einem feinen Pulver zerreibt. Warum ist das so?</w:t>
      </w:r>
      <w:r w:rsidR="00B56C8E">
        <w:br/>
      </w:r>
      <w:r w:rsidR="00B56C8E">
        <w:rPr>
          <w:sz w:val="24"/>
        </w:rPr>
        <w:sym w:font="Symbol" w:char="F02A"/>
      </w:r>
      <w:r w:rsidR="00B56C8E">
        <w:rPr>
          <w:sz w:val="24"/>
        </w:rPr>
        <w:sym w:font="Symbol" w:char="F02A"/>
      </w:r>
    </w:p>
    <w:bookmarkStart w:id="244" w:name="_Hlt40838926"/>
    <w:p w14:paraId="4C6539B2" w14:textId="77777777" w:rsidR="00B56C8E" w:rsidRDefault="00B56C8E" w:rsidP="00B56C8E">
      <w:pPr>
        <w:rPr>
          <w:sz w:val="24"/>
        </w:rPr>
      </w:pPr>
      <w:r>
        <w:fldChar w:fldCharType="begin"/>
      </w:r>
      <w:r w:rsidR="00493C02">
        <w:instrText>HYPERLINK "</w:instrText>
      </w:r>
      <w:r w:rsidR="00743CFB">
        <w:instrText>l</w:instrText>
      </w:r>
      <w:r w:rsidR="00493C02">
        <w:instrText>sgoptik</w:instrText>
      </w:r>
      <w:r w:rsidR="00292261">
        <w:instrText>.docx</w:instrText>
      </w:r>
      <w:r w:rsidR="00493C02">
        <w:instrText>" \l "o195"</w:instrText>
      </w:r>
      <w:r>
        <w:fldChar w:fldCharType="separate"/>
      </w:r>
      <w:r>
        <w:rPr>
          <w:rStyle w:val="Hyperlink"/>
        </w:rPr>
        <w:t>195.</w:t>
      </w:r>
      <w:r>
        <w:fldChar w:fldCharType="end"/>
      </w:r>
      <w:bookmarkEnd w:id="244"/>
      <w:r>
        <w:t xml:space="preserve"> Welches Licht senden „Schwarz</w:t>
      </w:r>
      <w:bookmarkStart w:id="245" w:name="_Hlt40841975"/>
      <w:bookmarkEnd w:id="245"/>
      <w:r>
        <w:t>lichtlampen“ aus?</w:t>
      </w:r>
      <w:r>
        <w:br/>
        <w:t>Warum leuchten T-Shirts oder falsche Zähne auf, wenn sie mit diesem Licht bestrahlt werden?</w:t>
      </w:r>
      <w:r>
        <w:br/>
      </w:r>
      <w:r>
        <w:rPr>
          <w:sz w:val="24"/>
        </w:rPr>
        <w:sym w:font="Symbol" w:char="F02A"/>
      </w:r>
      <w:r>
        <w:rPr>
          <w:sz w:val="24"/>
        </w:rPr>
        <w:sym w:font="Symbol" w:char="F02A"/>
      </w:r>
      <w:r>
        <w:rPr>
          <w:sz w:val="24"/>
        </w:rPr>
        <w:br/>
      </w:r>
      <w:bookmarkStart w:id="246" w:name="_Hlt118334158"/>
      <w:r>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"o220"</w:instrText>
      </w:r>
      <w:r>
        <w:rPr>
          <w:sz w:val="24"/>
        </w:rPr>
        <w:fldChar w:fldCharType="separate"/>
      </w:r>
      <w:r>
        <w:rPr>
          <w:rStyle w:val="Hyperlink"/>
        </w:rPr>
        <w:t>2</w:t>
      </w:r>
      <w:bookmarkStart w:id="247" w:name="_Hlt118268019"/>
      <w:r>
        <w:rPr>
          <w:rStyle w:val="Hyperlink"/>
        </w:rPr>
        <w:t>2</w:t>
      </w:r>
      <w:bookmarkEnd w:id="247"/>
      <w:r>
        <w:rPr>
          <w:rStyle w:val="Hyperlink"/>
        </w:rPr>
        <w:t>0.</w:t>
      </w:r>
      <w:r>
        <w:rPr>
          <w:sz w:val="24"/>
        </w:rPr>
        <w:fldChar w:fldCharType="end"/>
      </w:r>
      <w:bookmarkEnd w:id="2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61"/>
      </w:tblGrid>
      <w:tr w:rsidR="00B56C8E" w14:paraId="13E3160E" w14:textId="77777777" w:rsidTr="00B56C8E">
        <w:tc>
          <w:tcPr>
            <w:tcW w:w="10061" w:type="dxa"/>
          </w:tcPr>
          <w:p w14:paraId="62633B34" w14:textId="77777777" w:rsidR="00B56C8E" w:rsidRDefault="00F955A9" w:rsidP="00B56C8E">
            <w:pPr>
              <w:rPr>
                <w:sz w:val="24"/>
              </w:rPr>
            </w:pPr>
            <w:r>
              <w:rPr>
                <w:sz w:val="24"/>
              </w:rPr>
              <w:pict w14:anchorId="35BFC9BD">
                <v:shape id="_x0000_i1049" type="#_x0000_t75" style="width:495.75pt;height:271.5pt" fillcolor="window">
                  <v:imagedata r:id="rId67" o:title="o220"/>
                </v:shape>
              </w:pict>
            </w:r>
          </w:p>
        </w:tc>
      </w:tr>
      <w:tr w:rsidR="00B56C8E" w14:paraId="0E656C8B" w14:textId="77777777" w:rsidTr="00B56C8E">
        <w:tc>
          <w:tcPr>
            <w:tcW w:w="10061" w:type="dxa"/>
          </w:tcPr>
          <w:p w14:paraId="09D1DA9A" w14:textId="77777777" w:rsidR="00B56C8E" w:rsidRDefault="00B56C8E" w:rsidP="00B56C8E">
            <w:r>
              <w:t>Der farbige Schriftzug wurde nacheinander mit einem Schwarzweißfilm durch Farbfilter fotografiert. Es kamen Filter mit den Farben gelb, rot, grün und blau zum Einsatz.</w:t>
            </w:r>
          </w:p>
          <w:p w14:paraId="52BBEC4F" w14:textId="77777777" w:rsidR="00B56C8E" w:rsidRDefault="00B56C8E" w:rsidP="00B56C8E">
            <w:r>
              <w:t>Welches Foto wurde mit dem Rotfilter gemacht?</w:t>
            </w:r>
          </w:p>
        </w:tc>
      </w:tr>
    </w:tbl>
    <w:p w14:paraId="6401BBCE" w14:textId="77777777" w:rsidR="00B56C8E" w:rsidRDefault="00B56C8E" w:rsidP="00B56C8E">
      <w:pPr>
        <w:rPr>
          <w:sz w:val="24"/>
        </w:rPr>
      </w:pPr>
    </w:p>
    <w:bookmarkStart w:id="248" w:name="_Hlt128797751"/>
    <w:p w14:paraId="318EA73A"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"o222"</w:instrText>
      </w:r>
      <w:r>
        <w:fldChar w:fldCharType="separate"/>
      </w:r>
      <w:r>
        <w:rPr>
          <w:rStyle w:val="Hyperlink"/>
        </w:rPr>
        <w:t>2</w:t>
      </w:r>
      <w:bookmarkStart w:id="249" w:name="_Hlt127769817"/>
      <w:bookmarkStart w:id="250" w:name="_Hlt127769456"/>
      <w:bookmarkEnd w:id="249"/>
      <w:r>
        <w:rPr>
          <w:rStyle w:val="Hyperlink"/>
        </w:rPr>
        <w:t>2</w:t>
      </w:r>
      <w:bookmarkEnd w:id="250"/>
      <w:r>
        <w:rPr>
          <w:rStyle w:val="Hyperlink"/>
        </w:rPr>
        <w:t>2.</w:t>
      </w:r>
      <w:r>
        <w:fldChar w:fldCharType="end"/>
      </w:r>
      <w:bookmarkEnd w:id="248"/>
      <w:r>
        <w:t xml:space="preserve"> Im Farbdrucker werden die Farben Yellow (Gelb), Cyan (ein Türkis) und Magenta (ein Violett) verwendet. Welche dieser Farben müssen vom Drucker auf ein weißen Blatt gespritzt werden, um ein Blau zu erhalten?</w:t>
      </w:r>
    </w:p>
    <w:p w14:paraId="48B22A4C" w14:textId="77777777" w:rsidR="00B56C8E" w:rsidRPr="00AE4D98" w:rsidRDefault="00B56C8E" w:rsidP="00B56C8E">
      <w:pPr>
        <w:rPr>
          <w:lang w:val="en-GB"/>
        </w:rPr>
      </w:pPr>
      <w:r w:rsidRPr="00AE4D98">
        <w:rPr>
          <w:lang w:val="en-GB"/>
        </w:rPr>
        <w:t>a) Yellow und Cyan</w:t>
      </w:r>
    </w:p>
    <w:p w14:paraId="760D715C" w14:textId="77777777" w:rsidR="00B56C8E" w:rsidRPr="00AE4D98" w:rsidRDefault="00B56C8E" w:rsidP="00B56C8E">
      <w:pPr>
        <w:rPr>
          <w:lang w:val="en-GB"/>
        </w:rPr>
      </w:pPr>
      <w:r w:rsidRPr="00AE4D98">
        <w:rPr>
          <w:lang w:val="en-GB"/>
        </w:rPr>
        <w:t>b) Yellow und Magenta</w:t>
      </w:r>
    </w:p>
    <w:p w14:paraId="7CC2C8C2" w14:textId="77777777" w:rsidR="00B56C8E" w:rsidRDefault="00B56C8E" w:rsidP="00B56C8E">
      <w:r>
        <w:t>c) Cyan und Magenta</w:t>
      </w:r>
      <w:r>
        <w:rPr>
          <w:sz w:val="24"/>
        </w:rPr>
        <w:br/>
      </w:r>
      <w:r>
        <w:rPr>
          <w:sz w:val="24"/>
        </w:rPr>
        <w:br/>
      </w:r>
      <w:hyperlink r:id="rId68" w:anchor="o226" w:history="1">
        <w:r>
          <w:rPr>
            <w:rStyle w:val="Hyperlink"/>
          </w:rPr>
          <w:t>2</w:t>
        </w:r>
        <w:bookmarkStart w:id="251" w:name="_Hlt128797841"/>
        <w:bookmarkStart w:id="252" w:name="_Hlt128797810"/>
        <w:bookmarkEnd w:id="251"/>
        <w:r>
          <w:rPr>
            <w:rStyle w:val="Hyperlink"/>
          </w:rPr>
          <w:t>2</w:t>
        </w:r>
        <w:bookmarkEnd w:id="252"/>
        <w:r>
          <w:rPr>
            <w:rStyle w:val="Hyperlink"/>
          </w:rPr>
          <w:t>6.</w:t>
        </w:r>
      </w:hyperlink>
      <w:r>
        <w:t xml:space="preserve"> Warum erscheint der wolkenfreie Himmel blau?</w:t>
      </w:r>
    </w:p>
    <w:p w14:paraId="579CC1DF" w14:textId="77777777" w:rsidR="00B56C8E" w:rsidRDefault="00B56C8E" w:rsidP="00B56C8E">
      <w:r>
        <w:t>a) Luft hat bei großen Schichtdicken selbst die blaue Farbe.</w:t>
      </w:r>
      <w:r>
        <w:br/>
        <w:t>b) Die Moleküle der Atmosphäre streuen den blauen Anteil des Lichtes besser als den roten Anteil.</w:t>
      </w:r>
      <w:r>
        <w:br/>
        <w:t>c) Das Blau ist das Schwarz des Weltalls, das durch das Sonnenlicht aufgehellt wird.</w:t>
      </w:r>
    </w:p>
    <w:p w14:paraId="33C66A8B" w14:textId="77777777" w:rsidR="00B56C8E" w:rsidRDefault="00B56C8E" w:rsidP="00B56C8E">
      <w:r>
        <w:t>d) Es spiegeln sich die großen Wasserflächen der Ozeane in der Luft (Fata Morgana).</w:t>
      </w:r>
    </w:p>
    <w:p w14:paraId="5DF22ADD" w14:textId="77777777" w:rsidR="00B56C8E" w:rsidRDefault="00B56C8E" w:rsidP="00B56C8E"/>
    <w:p w14:paraId="2E634E5B" w14:textId="77777777" w:rsidR="00B56C8E" w:rsidRDefault="00F955A9" w:rsidP="00B56C8E">
      <w:hyperlink r:id="rId69" w:anchor="o251" w:history="1">
        <w:r w:rsidR="00B56C8E">
          <w:rPr>
            <w:rStyle w:val="Hyperlink"/>
          </w:rPr>
          <w:t>2</w:t>
        </w:r>
        <w:bookmarkStart w:id="253" w:name="_Hlt190866488"/>
        <w:r w:rsidR="00B56C8E">
          <w:rPr>
            <w:rStyle w:val="Hyperlink"/>
          </w:rPr>
          <w:t>5</w:t>
        </w:r>
        <w:bookmarkEnd w:id="253"/>
        <w:r w:rsidR="00B56C8E">
          <w:rPr>
            <w:rStyle w:val="Hyperlink"/>
          </w:rPr>
          <w:t>1.</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48465EA9" w14:textId="77777777" w:rsidTr="00B56C8E">
        <w:tc>
          <w:tcPr>
            <w:tcW w:w="5030" w:type="dxa"/>
          </w:tcPr>
          <w:p w14:paraId="32C1CC61" w14:textId="77777777" w:rsidR="00B56C8E" w:rsidRDefault="00B56C8E" w:rsidP="00B56C8E">
            <w:bookmarkStart w:id="254" w:name="_Hlk256431794"/>
            <w:r>
              <w:t>Auf eine weiße Projektionsfläche strahlen ein gelber und ein blauer Scheinwerfer gleicher Intensität.</w:t>
            </w:r>
          </w:p>
          <w:p w14:paraId="4FCA7E7A" w14:textId="77777777" w:rsidR="00B56C8E" w:rsidRDefault="00B56C8E" w:rsidP="00B56C8E">
            <w:r>
              <w:t>In welcher Farbe erscheint die Projektionsfläche?</w:t>
            </w:r>
          </w:p>
          <w:p w14:paraId="2662F4F9" w14:textId="77777777" w:rsidR="00B56C8E" w:rsidRDefault="00B56C8E" w:rsidP="00B56C8E">
            <w:r>
              <w:t>a) weiß</w:t>
            </w:r>
          </w:p>
          <w:p w14:paraId="3D5CC874" w14:textId="77777777" w:rsidR="00B56C8E" w:rsidRDefault="00B56C8E" w:rsidP="00B56C8E">
            <w:r>
              <w:t xml:space="preserve">b) </w:t>
            </w:r>
            <w:r>
              <w:rPr>
                <w:color w:val="008000"/>
              </w:rPr>
              <w:t>grün</w:t>
            </w:r>
          </w:p>
          <w:p w14:paraId="2B82D55F" w14:textId="77777777" w:rsidR="00B56C8E" w:rsidRDefault="00B56C8E" w:rsidP="00B56C8E">
            <w:r>
              <w:t xml:space="preserve">c) </w:t>
            </w:r>
            <w:r>
              <w:rPr>
                <w:color w:val="00FFFF"/>
              </w:rPr>
              <w:t>cyan</w:t>
            </w:r>
          </w:p>
          <w:p w14:paraId="55405F13" w14:textId="77777777" w:rsidR="00B56C8E" w:rsidRDefault="00B56C8E" w:rsidP="00B56C8E">
            <w:pPr>
              <w:rPr>
                <w:color w:val="FF00FF"/>
              </w:rPr>
            </w:pPr>
            <w:r>
              <w:t xml:space="preserve">d) </w:t>
            </w:r>
            <w:r>
              <w:rPr>
                <w:color w:val="FF00FF"/>
              </w:rPr>
              <w:t>magenta</w:t>
            </w:r>
          </w:p>
          <w:p w14:paraId="218C3345" w14:textId="77777777" w:rsidR="00B56C8E" w:rsidRDefault="00B56C8E" w:rsidP="00B56C8E">
            <w:r>
              <w:t xml:space="preserve">e) </w:t>
            </w:r>
            <w:r>
              <w:rPr>
                <w:color w:val="FF0000"/>
              </w:rPr>
              <w:t>rot</w:t>
            </w:r>
            <w:bookmarkEnd w:id="254"/>
          </w:p>
        </w:tc>
        <w:tc>
          <w:tcPr>
            <w:tcW w:w="5030" w:type="dxa"/>
          </w:tcPr>
          <w:p w14:paraId="1A97AFF7" w14:textId="77777777" w:rsidR="00B56C8E" w:rsidRDefault="00F955A9" w:rsidP="00B56C8E">
            <w:r>
              <w:pict w14:anchorId="19AB25F6">
                <v:shape id="_x0000_i1050" type="#_x0000_t75" style="width:244.5pt;height:183pt" fillcolor="window">
                  <v:imagedata r:id="rId70" o:title="o251"/>
                </v:shape>
              </w:pict>
            </w:r>
          </w:p>
        </w:tc>
      </w:tr>
    </w:tbl>
    <w:p w14:paraId="4EAA619F" w14:textId="77777777" w:rsidR="00B56C8E" w:rsidRDefault="00F955A9" w:rsidP="00B56C8E">
      <w:hyperlink r:id="rId71" w:anchor="o260" w:history="1">
        <w:r w:rsidR="00B56C8E">
          <w:rPr>
            <w:rStyle w:val="Hyperlink"/>
          </w:rPr>
          <w:t>2</w:t>
        </w:r>
        <w:bookmarkStart w:id="255" w:name="_Hlt215705705"/>
        <w:bookmarkStart w:id="256" w:name="_Hlt215705632"/>
        <w:bookmarkEnd w:id="255"/>
        <w:r w:rsidR="00B56C8E">
          <w:rPr>
            <w:rStyle w:val="Hyperlink"/>
          </w:rPr>
          <w:t>6</w:t>
        </w:r>
        <w:bookmarkEnd w:id="256"/>
        <w:r w:rsidR="00B56C8E">
          <w:rPr>
            <w:rStyle w:val="Hyperlink"/>
          </w:rPr>
          <w:t>0.</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4465"/>
        <w:gridCol w:w="5595"/>
      </w:tblGrid>
      <w:tr w:rsidR="00B56C8E" w14:paraId="7F03CD66" w14:textId="77777777" w:rsidTr="00B56C8E">
        <w:tc>
          <w:tcPr>
            <w:tcW w:w="4465" w:type="dxa"/>
          </w:tcPr>
          <w:p w14:paraId="796FDDA3" w14:textId="77777777" w:rsidR="00B56C8E" w:rsidRDefault="00B56C8E" w:rsidP="00B56C8E">
            <w:r>
              <w:t>Das Diagramm stellt die Empfindlichkeit der Sehzäpfchen im Auge dar.</w:t>
            </w:r>
          </w:p>
          <w:p w14:paraId="53969DFD" w14:textId="77777777" w:rsidR="00B56C8E" w:rsidRDefault="00B56C8E" w:rsidP="00B56C8E">
            <w:r>
              <w:t>Erklären Sie damit, warum beim Fernseher oder Computermonitor die Farbe Gelb durch das Aufleuchten von roten und grünen Feldern erzeugt wird.</w:t>
            </w:r>
          </w:p>
        </w:tc>
        <w:tc>
          <w:tcPr>
            <w:tcW w:w="5595" w:type="dxa"/>
          </w:tcPr>
          <w:p w14:paraId="5437E2C7" w14:textId="77777777" w:rsidR="00B56C8E" w:rsidRDefault="00F955A9" w:rsidP="00B56C8E">
            <w:r>
              <w:pict w14:anchorId="55DC2116">
                <v:shape id="_x0000_i1051" type="#_x0000_t75" style="width:273pt;height:189.75pt" fillcolor="window">
                  <v:imagedata r:id="rId72" o:title="o260"/>
                </v:shape>
              </w:pict>
            </w:r>
          </w:p>
        </w:tc>
      </w:tr>
    </w:tbl>
    <w:p w14:paraId="4FEBAB7A" w14:textId="77777777" w:rsidR="00B56C8E" w:rsidRDefault="00B56C8E" w:rsidP="00B56C8E"/>
    <w:p w14:paraId="1F1E570A" w14:textId="77777777" w:rsidR="00B56C8E" w:rsidRDefault="00F955A9" w:rsidP="00B56C8E">
      <w:hyperlink r:id="rId73" w:anchor="o276" w:history="1">
        <w:r w:rsidR="00B56C8E" w:rsidRPr="000B718F">
          <w:rPr>
            <w:rStyle w:val="Hyperlink"/>
            <w:sz w:val="20"/>
          </w:rPr>
          <w:t>276.</w:t>
        </w:r>
      </w:hyperlink>
      <w:r w:rsidR="00B56C8E">
        <w:t xml:space="preserve"> </w:t>
      </w:r>
    </w:p>
    <w:tbl>
      <w:tblPr>
        <w:tblW w:w="0" w:type="auto"/>
        <w:tblLook w:val="01E0" w:firstRow="1" w:lastRow="1" w:firstColumn="1" w:lastColumn="1" w:noHBand="0" w:noVBand="0"/>
      </w:tblPr>
      <w:tblGrid>
        <w:gridCol w:w="5030"/>
        <w:gridCol w:w="5031"/>
      </w:tblGrid>
      <w:tr w:rsidR="00B56C8E" w14:paraId="6F2ED434" w14:textId="77777777" w:rsidTr="00584BA0">
        <w:tc>
          <w:tcPr>
            <w:tcW w:w="5030" w:type="dxa"/>
            <w:shd w:val="clear" w:color="auto" w:fill="auto"/>
          </w:tcPr>
          <w:p w14:paraId="69FDEDCD" w14:textId="77777777" w:rsidR="00B56C8E" w:rsidRDefault="00B56C8E" w:rsidP="00B56C8E">
            <w:r>
              <w:t xml:space="preserve">Zwei fast punktförmige Lichtquellen stehen nahe beieinander und beleuchten einen Körper. Hinter dem Körper sieht man auf einem Schirm einen dunklen Kernschatten und zwei graue Halbschatten. </w:t>
            </w:r>
          </w:p>
          <w:p w14:paraId="4D98C323" w14:textId="77777777" w:rsidR="00B56C8E" w:rsidRDefault="00B56C8E" w:rsidP="00B56C8E">
            <w:r>
              <w:t>Nun wird vor die eine Lampe ein blauer Farbfilter geschoben. In welcher Farbe erscheint für einen Beobachter der obere Halbschatten?</w:t>
            </w:r>
          </w:p>
          <w:p w14:paraId="7883049B" w14:textId="77777777" w:rsidR="00B56C8E" w:rsidRDefault="00B56C8E" w:rsidP="00B56C8E">
            <w:r>
              <w:t>a) weiterhin Grau.</w:t>
            </w:r>
          </w:p>
          <w:p w14:paraId="5554A7EB" w14:textId="77777777" w:rsidR="00B56C8E" w:rsidRDefault="00B56C8E" w:rsidP="00B56C8E">
            <w:r>
              <w:t>b) bläulich</w:t>
            </w:r>
          </w:p>
          <w:p w14:paraId="2BBAB4B8" w14:textId="77777777" w:rsidR="00B56C8E" w:rsidRDefault="00B56C8E" w:rsidP="00B56C8E">
            <w:r>
              <w:t>c) gelblich, rötlich</w:t>
            </w:r>
          </w:p>
        </w:tc>
        <w:tc>
          <w:tcPr>
            <w:tcW w:w="5031" w:type="dxa"/>
            <w:shd w:val="clear" w:color="auto" w:fill="auto"/>
          </w:tcPr>
          <w:p w14:paraId="34B3C239" w14:textId="77777777" w:rsidR="00B56C8E" w:rsidRDefault="00F955A9" w:rsidP="00B56C8E">
            <w:r>
              <w:pict w14:anchorId="78EE3735">
                <v:shape id="_x0000_i1052" type="#_x0000_t75" style="width:212.25pt;height:126pt">
                  <v:imagedata r:id="rId74" o:title="o276"/>
                </v:shape>
              </w:pict>
            </w:r>
          </w:p>
        </w:tc>
      </w:tr>
    </w:tbl>
    <w:p w14:paraId="728FC460" w14:textId="77777777" w:rsidR="00B56C8E" w:rsidRDefault="00B56C8E" w:rsidP="00B56C8E"/>
    <w:tbl>
      <w:tblPr>
        <w:tblW w:w="0" w:type="auto"/>
        <w:tblLook w:val="01E0" w:firstRow="1" w:lastRow="1" w:firstColumn="1" w:lastColumn="1" w:noHBand="0" w:noVBand="0"/>
      </w:tblPr>
      <w:tblGrid>
        <w:gridCol w:w="5099"/>
        <w:gridCol w:w="5031"/>
      </w:tblGrid>
      <w:tr w:rsidR="00B56C8E" w14:paraId="42E3923A" w14:textId="77777777" w:rsidTr="00584BA0">
        <w:tc>
          <w:tcPr>
            <w:tcW w:w="5030" w:type="dxa"/>
            <w:shd w:val="clear" w:color="auto" w:fill="auto"/>
          </w:tcPr>
          <w:p w14:paraId="106D8FE3" w14:textId="77777777" w:rsidR="00B56C8E" w:rsidRPr="00584BA0" w:rsidRDefault="00F955A9" w:rsidP="00B56C8E">
            <w:pPr>
              <w:rPr>
                <w:rFonts w:cs="Arial"/>
                <w:szCs w:val="22"/>
              </w:rPr>
            </w:pPr>
            <w:hyperlink r:id="rId75" w:anchor="o278" w:history="1">
              <w:r w:rsidR="00B56C8E" w:rsidRPr="00584BA0">
                <w:rPr>
                  <w:rStyle w:val="Hyperlink"/>
                  <w:sz w:val="20"/>
                </w:rPr>
                <w:t>278.</w:t>
              </w:r>
            </w:hyperlink>
            <w:r w:rsidR="00B56C8E">
              <w:t xml:space="preserve"> </w:t>
            </w:r>
            <w:r w:rsidR="00B56C8E" w:rsidRPr="00584BA0">
              <w:rPr>
                <w:rFonts w:cs="Arial"/>
                <w:szCs w:val="22"/>
              </w:rPr>
              <w:t>In der Farbenfibel von Wilhelm Ostwald findet man eine "Grauleiter" (Bild 1) [1]. Diese Grauleiter hat die Eigenschaft, dass die Farben als gleichabständig empfunden werden, also jedes graue Viereck in seiner Helligkeit etwa zwischen den beiden einschließenden Vierecken liegt.</w:t>
            </w:r>
          </w:p>
          <w:p w14:paraId="5635B86D" w14:textId="77777777" w:rsidR="00B56C8E" w:rsidRPr="00584BA0" w:rsidRDefault="00B56C8E" w:rsidP="00B56C8E">
            <w:pPr>
              <w:rPr>
                <w:rFonts w:cs="Arial"/>
                <w:szCs w:val="22"/>
              </w:rPr>
            </w:pPr>
          </w:p>
          <w:p w14:paraId="65F119F1" w14:textId="77777777" w:rsidR="00B56C8E" w:rsidRPr="00584BA0" w:rsidRDefault="00F955A9" w:rsidP="00B56C8E">
            <w:pPr>
              <w:rPr>
                <w:rFonts w:cs="Arial"/>
                <w:szCs w:val="22"/>
              </w:rPr>
            </w:pPr>
            <w:r>
              <w:rPr>
                <w:rFonts w:cs="Arial"/>
                <w:szCs w:val="22"/>
              </w:rPr>
              <w:pict w14:anchorId="65C8F3DF">
                <v:shape id="_x0000_i1053" type="#_x0000_t75" style="width:244.5pt;height:37.5pt" o:allowoverlap="f">
                  <v:imagedata r:id="rId76" o:title="o279_1"/>
                </v:shape>
              </w:pict>
            </w:r>
          </w:p>
          <w:p w14:paraId="6D7D256A" w14:textId="77777777" w:rsidR="00B56C8E" w:rsidRPr="00584BA0" w:rsidRDefault="00B56C8E" w:rsidP="00584BA0">
            <w:pPr>
              <w:pStyle w:val="StandardWeb"/>
              <w:widowControl w:val="0"/>
              <w:spacing w:before="0" w:beforeAutospacing="0" w:after="0" w:afterAutospacing="0"/>
              <w:rPr>
                <w:rFonts w:ascii="Arial" w:hAnsi="Arial" w:cs="Arial"/>
                <w:sz w:val="22"/>
                <w:szCs w:val="22"/>
              </w:rPr>
            </w:pPr>
          </w:p>
          <w:p w14:paraId="75113ECD" w14:textId="77777777" w:rsidR="00B56C8E" w:rsidRPr="00584BA0" w:rsidRDefault="00B56C8E" w:rsidP="00584BA0">
            <w:pPr>
              <w:pStyle w:val="StandardWeb"/>
              <w:widowControl w:val="0"/>
              <w:spacing w:before="0" w:beforeAutospacing="0" w:after="0" w:afterAutospacing="0"/>
              <w:rPr>
                <w:rFonts w:ascii="Arial" w:hAnsi="Arial" w:cs="Arial"/>
                <w:sz w:val="22"/>
                <w:szCs w:val="22"/>
              </w:rPr>
            </w:pPr>
            <w:r w:rsidRPr="00584BA0">
              <w:rPr>
                <w:rFonts w:ascii="Arial" w:hAnsi="Arial" w:cs="Arial"/>
                <w:sz w:val="22"/>
                <w:szCs w:val="22"/>
              </w:rPr>
              <w:t>Eine solche Grauleiter soll mit blauer Farbe in entsprechender Verdünnung in sieben Reagenzgläser nachgebildet werden. Im ersten Glas ist reines Wasser, im letzten die unverdünnte Farbe (Bild 2). Wie müssen die dazwischen stehenden Reagenzgläser mit der unverdünnten Farbe befüllt werden, damit nach dem Verdünnen mit reinem Wasser die in Abb. 2 gezeigte Abstufung entsteht?</w:t>
            </w:r>
          </w:p>
          <w:p w14:paraId="31A342DF" w14:textId="77777777" w:rsidR="00B56C8E" w:rsidRDefault="00B56C8E" w:rsidP="00B56C8E"/>
        </w:tc>
        <w:tc>
          <w:tcPr>
            <w:tcW w:w="5031" w:type="dxa"/>
            <w:shd w:val="clear" w:color="auto" w:fill="auto"/>
            <w:vAlign w:val="center"/>
          </w:tcPr>
          <w:p w14:paraId="5F493D5A" w14:textId="77777777" w:rsidR="00B56C8E" w:rsidRDefault="00F955A9" w:rsidP="00584BA0">
            <w:pPr>
              <w:jc w:val="center"/>
            </w:pPr>
            <w:r>
              <w:pict w14:anchorId="6940A985">
                <v:shape id="_x0000_i1054" type="#_x0000_t75" style="width:198pt;height:149.25pt">
                  <v:imagedata r:id="rId77" o:title="o279_2"/>
                </v:shape>
              </w:pict>
            </w:r>
          </w:p>
          <w:p w14:paraId="17C38575" w14:textId="77777777" w:rsidR="00B56C8E" w:rsidRDefault="00B56C8E" w:rsidP="00584BA0">
            <w:pPr>
              <w:jc w:val="center"/>
            </w:pPr>
            <w:r>
              <w:t>Abb. 2</w:t>
            </w:r>
          </w:p>
        </w:tc>
      </w:tr>
      <w:tr w:rsidR="00B56C8E" w14:paraId="3F1E18D4" w14:textId="77777777" w:rsidTr="00584BA0">
        <w:tc>
          <w:tcPr>
            <w:tcW w:w="5030" w:type="dxa"/>
            <w:shd w:val="clear" w:color="auto" w:fill="auto"/>
          </w:tcPr>
          <w:p w14:paraId="2F6D81CE" w14:textId="77777777" w:rsidR="00B56C8E" w:rsidRDefault="00F955A9" w:rsidP="00B56C8E">
            <w:r>
              <w:pict w14:anchorId="70B448A7">
                <v:shape id="_x0000_i1055" type="#_x0000_t75" style="width:198pt;height:149.25pt">
                  <v:imagedata r:id="rId78" o:title="o278_3"/>
                </v:shape>
              </w:pict>
            </w:r>
          </w:p>
          <w:p w14:paraId="1719814C" w14:textId="77777777" w:rsidR="00B56C8E" w:rsidRDefault="00B56C8E" w:rsidP="00B56C8E">
            <w:r>
              <w:t>Abb. 3</w:t>
            </w:r>
          </w:p>
        </w:tc>
        <w:tc>
          <w:tcPr>
            <w:tcW w:w="5031" w:type="dxa"/>
            <w:shd w:val="clear" w:color="auto" w:fill="auto"/>
          </w:tcPr>
          <w:p w14:paraId="488202B2" w14:textId="77777777" w:rsidR="00B56C8E" w:rsidRDefault="00F955A9" w:rsidP="00B56C8E">
            <w:r>
              <w:pict w14:anchorId="4F5419BD">
                <v:shape id="_x0000_i1056" type="#_x0000_t75" style="width:198pt;height:149.25pt">
                  <v:imagedata r:id="rId79" o:title="o278_4"/>
                </v:shape>
              </w:pict>
            </w:r>
          </w:p>
          <w:p w14:paraId="3EAE4872" w14:textId="77777777" w:rsidR="00B56C8E" w:rsidRDefault="00B56C8E" w:rsidP="00B56C8E">
            <w:r>
              <w:t>Abb. 4</w:t>
            </w:r>
          </w:p>
        </w:tc>
      </w:tr>
      <w:tr w:rsidR="00B56C8E" w14:paraId="6DEECD83" w14:textId="77777777" w:rsidTr="00584BA0">
        <w:tc>
          <w:tcPr>
            <w:tcW w:w="5030" w:type="dxa"/>
            <w:shd w:val="clear" w:color="auto" w:fill="auto"/>
          </w:tcPr>
          <w:p w14:paraId="00AB4793" w14:textId="77777777" w:rsidR="00B56C8E" w:rsidRPr="00584BA0" w:rsidRDefault="00B56C8E" w:rsidP="00584BA0">
            <w:pPr>
              <w:pStyle w:val="StandardWeb"/>
              <w:widowControl w:val="0"/>
              <w:spacing w:before="0" w:beforeAutospacing="0" w:after="0" w:afterAutospacing="0"/>
              <w:rPr>
                <w:rFonts w:ascii="Arial" w:hAnsi="Arial" w:cs="Arial"/>
                <w:sz w:val="22"/>
                <w:szCs w:val="22"/>
              </w:rPr>
            </w:pPr>
            <w:r w:rsidRPr="00584BA0">
              <w:rPr>
                <w:rStyle w:val="Fett"/>
                <w:rFonts w:ascii="Arial" w:hAnsi="Arial" w:cs="Arial"/>
                <w:sz w:val="22"/>
                <w:szCs w:val="22"/>
              </w:rPr>
              <w:t>a)</w:t>
            </w:r>
            <w:r w:rsidRPr="00584BA0">
              <w:rPr>
                <w:rFonts w:ascii="Arial" w:hAnsi="Arial" w:cs="Arial"/>
                <w:sz w:val="22"/>
                <w:szCs w:val="22"/>
              </w:rPr>
              <w:t xml:space="preserve"> In jedem Reagenzglas ist soviel wie im Vorherigen plus einem konstanten Volumen (Bild 3)</w:t>
            </w:r>
          </w:p>
          <w:p w14:paraId="45E57B9D" w14:textId="77777777" w:rsidR="00B56C8E" w:rsidRPr="00584BA0" w:rsidRDefault="00B56C8E" w:rsidP="00584BA0">
            <w:pPr>
              <w:pStyle w:val="StandardWeb"/>
              <w:widowControl w:val="0"/>
              <w:spacing w:before="0" w:beforeAutospacing="0" w:after="0" w:afterAutospacing="0"/>
              <w:rPr>
                <w:rFonts w:ascii="Arial" w:hAnsi="Arial" w:cs="Arial"/>
                <w:sz w:val="22"/>
                <w:szCs w:val="22"/>
              </w:rPr>
            </w:pPr>
            <w:r w:rsidRPr="00584BA0">
              <w:rPr>
                <w:rStyle w:val="Fett"/>
                <w:rFonts w:ascii="Arial" w:hAnsi="Arial" w:cs="Arial"/>
                <w:sz w:val="22"/>
                <w:szCs w:val="22"/>
              </w:rPr>
              <w:t>b)</w:t>
            </w:r>
            <w:r w:rsidRPr="00584BA0">
              <w:rPr>
                <w:rFonts w:ascii="Arial" w:hAnsi="Arial" w:cs="Arial"/>
                <w:sz w:val="22"/>
                <w:szCs w:val="22"/>
              </w:rPr>
              <w:t xml:space="preserve"> In jedem Reagenzglas ist doppelt so viel wie im Vorherigen (Bild 4)</w:t>
            </w:r>
          </w:p>
          <w:p w14:paraId="0FC40C22" w14:textId="77777777" w:rsidR="00B56C8E" w:rsidRPr="00584BA0" w:rsidRDefault="00B56C8E" w:rsidP="00584BA0">
            <w:pPr>
              <w:pStyle w:val="StandardWeb"/>
              <w:widowControl w:val="0"/>
              <w:spacing w:before="0" w:beforeAutospacing="0" w:after="0" w:afterAutospacing="0"/>
              <w:rPr>
                <w:rFonts w:ascii="Arial" w:hAnsi="Arial" w:cs="Arial"/>
                <w:sz w:val="22"/>
                <w:szCs w:val="22"/>
              </w:rPr>
            </w:pPr>
            <w:r w:rsidRPr="00584BA0">
              <w:rPr>
                <w:rStyle w:val="Fett"/>
                <w:rFonts w:ascii="Arial" w:hAnsi="Arial" w:cs="Arial"/>
                <w:sz w:val="22"/>
                <w:szCs w:val="22"/>
              </w:rPr>
              <w:t>c)</w:t>
            </w:r>
            <w:r w:rsidRPr="00584BA0">
              <w:rPr>
                <w:rFonts w:ascii="Arial" w:hAnsi="Arial" w:cs="Arial"/>
                <w:sz w:val="22"/>
                <w:szCs w:val="22"/>
              </w:rPr>
              <w:t xml:space="preserve"> In jedem Reagenzglas ist so viel wie im Vorherigen plus das halbe Volumen des freien Restes (Bild 5)</w:t>
            </w:r>
          </w:p>
          <w:p w14:paraId="6F1227FA" w14:textId="77777777" w:rsidR="00B56C8E" w:rsidRPr="00584BA0" w:rsidRDefault="00B56C8E" w:rsidP="00584BA0">
            <w:pPr>
              <w:widowControl w:val="0"/>
              <w:rPr>
                <w:rFonts w:cs="Arial"/>
                <w:szCs w:val="22"/>
              </w:rPr>
            </w:pPr>
            <w:r w:rsidRPr="00584BA0">
              <w:rPr>
                <w:rFonts w:cs="Arial"/>
                <w:szCs w:val="22"/>
              </w:rPr>
              <w:br/>
            </w:r>
            <w:r w:rsidRPr="00584BA0">
              <w:rPr>
                <w:rStyle w:val="klein"/>
                <w:rFonts w:cs="Arial"/>
                <w:szCs w:val="22"/>
              </w:rPr>
              <w:t>[1] Wilhelm Ostwald, Die Farbenfibel, Verlag Unesma G.m.b.H., Leipzig 1917, Seite 10</w:t>
            </w:r>
          </w:p>
          <w:p w14:paraId="2694816E" w14:textId="77777777" w:rsidR="00B56C8E" w:rsidRDefault="00B56C8E" w:rsidP="00B56C8E"/>
        </w:tc>
        <w:tc>
          <w:tcPr>
            <w:tcW w:w="5031" w:type="dxa"/>
            <w:shd w:val="clear" w:color="auto" w:fill="auto"/>
          </w:tcPr>
          <w:p w14:paraId="2A362A1C" w14:textId="77777777" w:rsidR="00B56C8E" w:rsidRDefault="00F955A9" w:rsidP="00B56C8E">
            <w:r>
              <w:pict w14:anchorId="686C573A">
                <v:shape id="_x0000_i1057" type="#_x0000_t75" style="width:198pt;height:149.25pt">
                  <v:imagedata r:id="rId80" o:title="o278_5"/>
                </v:shape>
              </w:pict>
            </w:r>
          </w:p>
          <w:p w14:paraId="7AFA4325" w14:textId="77777777" w:rsidR="00B56C8E" w:rsidRDefault="00B56C8E" w:rsidP="00B56C8E">
            <w:r>
              <w:t>Abb. 5</w:t>
            </w:r>
          </w:p>
        </w:tc>
      </w:tr>
    </w:tbl>
    <w:p w14:paraId="7D4F0A28" w14:textId="77777777" w:rsidR="00B56C8E" w:rsidRDefault="00B56C8E" w:rsidP="00B56C8E"/>
    <w:p w14:paraId="5C458C34" w14:textId="77777777" w:rsidR="00B56C8E" w:rsidRDefault="00B56C8E" w:rsidP="00B56C8E"/>
    <w:p w14:paraId="7320817A" w14:textId="77777777" w:rsidR="00B56C8E" w:rsidRDefault="00B56C8E" w:rsidP="00B56C8E"/>
    <w:p w14:paraId="41141650" w14:textId="77777777" w:rsidR="00B56C8E" w:rsidRDefault="00B56C8E" w:rsidP="00B56C8E"/>
    <w:p w14:paraId="3AA8D19B" w14:textId="77777777" w:rsidR="00B56C8E" w:rsidRDefault="00B56C8E" w:rsidP="00AF679B">
      <w:pPr>
        <w:pStyle w:val="berschrift3"/>
      </w:pPr>
      <w:r>
        <w:t>Reflexion des Lichtes</w:t>
      </w:r>
    </w:p>
    <w:p w14:paraId="797DF947"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690EC00" w14:textId="77777777" w:rsidTr="00B56C8E">
        <w:trPr>
          <w:trHeight w:val="397"/>
        </w:trPr>
        <w:tc>
          <w:tcPr>
            <w:tcW w:w="5030" w:type="dxa"/>
            <w:vAlign w:val="center"/>
          </w:tcPr>
          <w:p w14:paraId="70D10E0E" w14:textId="77777777" w:rsidR="00B56C8E" w:rsidRDefault="00B56C8E" w:rsidP="00AF679B">
            <w:pPr>
              <w:pStyle w:val="berschrift4"/>
            </w:pPr>
            <w:bookmarkStart w:id="257" w:name="t13"/>
            <w:bookmarkEnd w:id="257"/>
            <w:r>
              <w:t>Ebener Spiegel</w:t>
            </w:r>
          </w:p>
        </w:tc>
        <w:tc>
          <w:tcPr>
            <w:tcW w:w="5030" w:type="dxa"/>
            <w:vAlign w:val="center"/>
          </w:tcPr>
          <w:p w14:paraId="1F151344" w14:textId="77777777" w:rsidR="00B56C8E" w:rsidRDefault="00F955A9" w:rsidP="00B56C8E">
            <w:pPr>
              <w:jc w:val="center"/>
              <w:rPr>
                <w:rStyle w:val="Hyperlink"/>
              </w:rPr>
            </w:pPr>
            <w:hyperlink w:anchor="t0" w:history="1">
              <w:r w:rsidR="00B56C8E">
                <w:rPr>
                  <w:rStyle w:val="Hyperlink"/>
                </w:rPr>
                <w:t>(z</w:t>
              </w:r>
              <w:bookmarkStart w:id="258" w:name="_Hlt497293054"/>
              <w:r w:rsidR="00B56C8E">
                <w:rPr>
                  <w:rStyle w:val="Hyperlink"/>
                </w:rPr>
                <w:t>u</w:t>
              </w:r>
              <w:bookmarkStart w:id="259" w:name="_Hlt497048442"/>
              <w:bookmarkEnd w:id="258"/>
              <w:r w:rsidR="00B56C8E">
                <w:rPr>
                  <w:rStyle w:val="Hyperlink"/>
                </w:rPr>
                <w:t>m</w:t>
              </w:r>
              <w:bookmarkStart w:id="260" w:name="_Hlt513430919"/>
              <w:bookmarkEnd w:id="259"/>
              <w:r w:rsidR="00B56C8E">
                <w:rPr>
                  <w:rStyle w:val="Hyperlink"/>
                </w:rPr>
                <w:t xml:space="preserve"> </w:t>
              </w:r>
              <w:bookmarkStart w:id="261" w:name="_Hlt496964259"/>
              <w:bookmarkEnd w:id="260"/>
              <w:r w:rsidR="00B56C8E">
                <w:rPr>
                  <w:rStyle w:val="Hyperlink"/>
                </w:rPr>
                <w:t>I</w:t>
              </w:r>
              <w:bookmarkEnd w:id="261"/>
              <w:r w:rsidR="00B56C8E">
                <w:rPr>
                  <w:rStyle w:val="Hyperlink"/>
                </w:rPr>
                <w:t>n</w:t>
              </w:r>
              <w:bookmarkStart w:id="262" w:name="_Hlt497292512"/>
              <w:r w:rsidR="00B56C8E">
                <w:rPr>
                  <w:rStyle w:val="Hyperlink"/>
                </w:rPr>
                <w:t>h</w:t>
              </w:r>
              <w:bookmarkEnd w:id="262"/>
              <w:r w:rsidR="00B56C8E">
                <w:rPr>
                  <w:rStyle w:val="Hyperlink"/>
                </w:rPr>
                <w:t>alt</w:t>
              </w:r>
              <w:bookmarkStart w:id="263" w:name="_Hlt497137916"/>
              <w:r w:rsidR="00B56C8E">
                <w:rPr>
                  <w:rStyle w:val="Hyperlink"/>
                </w:rPr>
                <w:t>s</w:t>
              </w:r>
              <w:bookmarkEnd w:id="263"/>
              <w:r w:rsidR="00B56C8E">
                <w:rPr>
                  <w:rStyle w:val="Hyperlink"/>
                </w:rPr>
                <w:t>verz</w:t>
              </w:r>
              <w:bookmarkStart w:id="264" w:name="_Hlt81738500"/>
              <w:r w:rsidR="00B56C8E">
                <w:rPr>
                  <w:rStyle w:val="Hyperlink"/>
                </w:rPr>
                <w:t>e</w:t>
              </w:r>
              <w:bookmarkEnd w:id="264"/>
              <w:r w:rsidR="00B56C8E">
                <w:rPr>
                  <w:rStyle w:val="Hyperlink"/>
                </w:rPr>
                <w:t>ichnis )</w:t>
              </w:r>
            </w:hyperlink>
          </w:p>
        </w:tc>
      </w:tr>
      <w:tr w:rsidR="00B56C8E" w14:paraId="0D50361B" w14:textId="77777777" w:rsidTr="00B56C8E">
        <w:trPr>
          <w:trHeight w:val="397"/>
        </w:trPr>
        <w:tc>
          <w:tcPr>
            <w:tcW w:w="10060" w:type="dxa"/>
            <w:gridSpan w:val="2"/>
            <w:vAlign w:val="center"/>
          </w:tcPr>
          <w:p w14:paraId="00BA7CBE" w14:textId="77777777" w:rsidR="00B56C8E" w:rsidRDefault="00F955A9" w:rsidP="00B56C8E">
            <w:pPr>
              <w:jc w:val="center"/>
              <w:rPr>
                <w:rStyle w:val="Hyperlink"/>
              </w:rPr>
            </w:pPr>
            <w:hyperlink r:id="rId81" w:anchor="Reflexion" w:history="1">
              <w:r w:rsidR="00B56C8E" w:rsidRPr="003A7F49">
                <w:rPr>
                  <w:rStyle w:val="Hyperlink"/>
                </w:rPr>
                <w:t>Formeln zum Thema</w:t>
              </w:r>
            </w:hyperlink>
          </w:p>
        </w:tc>
      </w:tr>
    </w:tbl>
    <w:p w14:paraId="59385C4F" w14:textId="77777777" w:rsidR="00B56C8E" w:rsidRDefault="00F955A9" w:rsidP="00B56C8E">
      <w:hyperlink r:id="rId82" w:anchor="o24" w:history="1">
        <w:r w:rsidR="00B56C8E">
          <w:rPr>
            <w:rStyle w:val="Hyperlink"/>
          </w:rPr>
          <w:t>2</w:t>
        </w:r>
        <w:bookmarkStart w:id="265" w:name="_Hlt497090656"/>
        <w:r w:rsidR="00B56C8E">
          <w:rPr>
            <w:rStyle w:val="Hyperlink"/>
          </w:rPr>
          <w:t>4</w:t>
        </w:r>
        <w:bookmarkEnd w:id="265"/>
        <w:r w:rsidR="00B56C8E">
          <w:rPr>
            <w:rStyle w:val="Hyperlink"/>
          </w:rPr>
          <w:t>.</w:t>
        </w:r>
      </w:hyperlink>
      <w:r w:rsidR="00B56C8E">
        <w:t xml:space="preserve"> Zeichne zwei Spiegel, die senkrecht zueinander stehen. Untersuche mit vier verschieden einfallenden Strahlen, welche Eigenschaften die reflektierten Strahlen haben, die nacheinander auf die beiden Spiegel treffen.</w:t>
      </w:r>
      <w:r w:rsidR="00B56C8E">
        <w:br/>
      </w:r>
      <w:r w:rsidR="00B56C8E">
        <w:rPr>
          <w:sz w:val="24"/>
        </w:rPr>
        <w:sym w:font="Symbol" w:char="F02A"/>
      </w:r>
      <w:r w:rsidR="00B56C8E">
        <w:rPr>
          <w:sz w:val="24"/>
        </w:rPr>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0ACF18A" w14:textId="77777777" w:rsidTr="00B56C8E">
        <w:tc>
          <w:tcPr>
            <w:tcW w:w="5030" w:type="dxa"/>
          </w:tcPr>
          <w:p w14:paraId="623A385F" w14:textId="77777777" w:rsidR="00B56C8E" w:rsidRDefault="00F955A9" w:rsidP="00B56C8E">
            <w:hyperlink r:id="rId83" w:anchor="o25" w:history="1">
              <w:r w:rsidR="00B56C8E">
                <w:rPr>
                  <w:rStyle w:val="Hyperlink"/>
                </w:rPr>
                <w:t>2</w:t>
              </w:r>
              <w:bookmarkStart w:id="266" w:name="_Hlt497090685"/>
              <w:r w:rsidR="00B56C8E">
                <w:rPr>
                  <w:rStyle w:val="Hyperlink"/>
                </w:rPr>
                <w:t>5</w:t>
              </w:r>
              <w:bookmarkEnd w:id="266"/>
              <w:r w:rsidR="00B56C8E">
                <w:rPr>
                  <w:rStyle w:val="Hyperlink"/>
                </w:rPr>
                <w:t>.</w:t>
              </w:r>
            </w:hyperlink>
            <w:r w:rsidR="00B56C8E">
              <w:t xml:space="preserve"> Auf dem Tisch liegt ein Spiegel von 50 cm Durchmesser. An der Decke in 2,0 m Höhe soll ein Lichtkreis von 1,5 m Durchmesser entstehen. Wo muss die Punktlichtquelle P sein?</w:t>
            </w:r>
            <w:r w:rsidR="00B56C8E">
              <w:rPr>
                <w:sz w:val="24"/>
              </w:rPr>
              <w:t xml:space="preserve"> </w:t>
            </w:r>
            <w:r w:rsidR="00B56C8E">
              <w:rPr>
                <w:sz w:val="24"/>
              </w:rPr>
              <w:br/>
            </w:r>
            <w:r w:rsidR="00B56C8E">
              <w:rPr>
                <w:sz w:val="24"/>
              </w:rPr>
              <w:sym w:font="Symbol" w:char="F02A"/>
            </w:r>
            <w:r w:rsidR="00B56C8E">
              <w:rPr>
                <w:sz w:val="24"/>
              </w:rPr>
              <w:sym w:font="Symbol" w:char="F02A"/>
            </w:r>
          </w:p>
        </w:tc>
        <w:tc>
          <w:tcPr>
            <w:tcW w:w="5030" w:type="dxa"/>
          </w:tcPr>
          <w:p w14:paraId="6E918BCC" w14:textId="77777777" w:rsidR="00B56C8E" w:rsidRDefault="00F955A9" w:rsidP="00B56C8E">
            <w:r>
              <w:pict w14:anchorId="1F5B37AB">
                <v:shape id="_x0000_i1058" type="#_x0000_t75" style="width:195.75pt;height:159.75pt" fillcolor="window">
                  <v:imagedata r:id="rId84" o:title="o25"/>
                </v:shape>
              </w:pict>
            </w:r>
          </w:p>
        </w:tc>
      </w:tr>
    </w:tbl>
    <w:p w14:paraId="65BB32A4" w14:textId="77777777" w:rsidR="00B56C8E" w:rsidRDefault="00F955A9" w:rsidP="00B56C8E">
      <w:hyperlink r:id="rId85" w:anchor="o45" w:history="1">
        <w:r w:rsidR="00B56C8E">
          <w:rPr>
            <w:rStyle w:val="Hyperlink"/>
          </w:rPr>
          <w:t>4</w:t>
        </w:r>
        <w:bookmarkStart w:id="267" w:name="_Hlt497137825"/>
        <w:r w:rsidR="00B56C8E">
          <w:rPr>
            <w:rStyle w:val="Hyperlink"/>
          </w:rPr>
          <w:t>5</w:t>
        </w:r>
        <w:bookmarkEnd w:id="267"/>
        <w:r w:rsidR="00B56C8E">
          <w:rPr>
            <w:rStyle w:val="Hyperlink"/>
          </w:rPr>
          <w:t>.</w:t>
        </w:r>
      </w:hyperlink>
      <w:r w:rsidR="00B56C8E">
        <w:t xml:space="preserve"> Wie groß ist bei der Reflexion am ebenen Spiegel der Einfallswinkel, wenn der Winkel zwischen reflektiertem Strahl und Spiegel 40° beträgt? </w:t>
      </w:r>
      <w:r w:rsidR="00B56C8E">
        <w:br/>
      </w:r>
      <w:r w:rsidR="00B56C8E">
        <w:rPr>
          <w:sz w:val="24"/>
        </w:rPr>
        <w:sym w:font="Symbol" w:char="F02A"/>
      </w:r>
      <w:r w:rsidR="00B56C8E">
        <w:rPr>
          <w:sz w:val="24"/>
        </w:rPr>
        <w:sym w:font="Symbol" w:char="F02A"/>
      </w:r>
    </w:p>
    <w:bookmarkStart w:id="268" w:name="_Hlt497273223"/>
    <w:p w14:paraId="5992B2EA"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"o61"</w:instrText>
      </w:r>
      <w:r>
        <w:fldChar w:fldCharType="separate"/>
      </w:r>
      <w:r>
        <w:rPr>
          <w:rStyle w:val="Hyperlink"/>
        </w:rPr>
        <w:t>61.</w:t>
      </w:r>
      <w:r>
        <w:fldChar w:fldCharType="end"/>
      </w:r>
      <w:bookmarkEnd w:id="268"/>
      <w:r>
        <w:t xml:space="preserve"> Warum haben die Projektionswände für Dias oder Film eine rauhe und weiße Oberfläche? Warum verwendet man hierfür nicht Spiegel, die doch das Licht sehr gut reflektieren können?</w:t>
      </w:r>
      <w:r>
        <w:br/>
      </w:r>
      <w:r>
        <w:rPr>
          <w:sz w:val="24"/>
        </w:rPr>
        <w:sym w:font="Symbol" w:char="F02A"/>
      </w:r>
    </w:p>
    <w:bookmarkStart w:id="269" w:name="_Hlt497273238"/>
    <w:p w14:paraId="6BE6A614"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"o62"</w:instrText>
      </w:r>
      <w:r>
        <w:fldChar w:fldCharType="separate"/>
      </w:r>
      <w:r>
        <w:rPr>
          <w:rStyle w:val="Hyperlink"/>
        </w:rPr>
        <w:t>62.</w:t>
      </w:r>
      <w:r>
        <w:fldChar w:fldCharType="end"/>
      </w:r>
      <w:bookmarkEnd w:id="269"/>
      <w:r>
        <w:t xml:space="preserve"> Auf einen ebenen Spiegel trifft ein Lichtstrahl. Der Spiegel dreht sich um den Auftreffpunkt um den Winkel 30°. Um welchen Winkel dreht sich der reflektierte Strahl?</w:t>
      </w:r>
      <w:r>
        <w:br/>
      </w:r>
      <w:r>
        <w:rPr>
          <w:sz w:val="24"/>
        </w:rPr>
        <w:sym w:font="Symbol" w:char="F02A"/>
      </w:r>
      <w:r>
        <w:rPr>
          <w:sz w:val="24"/>
        </w:rPr>
        <w:sym w:font="Symbol" w:char="F02A"/>
      </w:r>
    </w:p>
    <w:bookmarkStart w:id="270" w:name="_Hlt497273489"/>
    <w:p w14:paraId="0A7E3CC3"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"o71"</w:instrText>
      </w:r>
      <w:r>
        <w:fldChar w:fldCharType="separate"/>
      </w:r>
      <w:r>
        <w:rPr>
          <w:rStyle w:val="Hyperlink"/>
        </w:rPr>
        <w:t>71.</w:t>
      </w:r>
      <w:r>
        <w:fldChar w:fldCharType="end"/>
      </w:r>
      <w:bookmarkEnd w:id="270"/>
      <w:r>
        <w:t xml:space="preserve"> Warum sieht man im Spiegel rechts und links vertauscht, aber nicht oben und unten?</w:t>
      </w:r>
      <w:r>
        <w:br/>
      </w:r>
      <w:r>
        <w:rPr>
          <w:sz w:val="24"/>
        </w:rPr>
        <w:sym w:font="Symbol" w:char="F02A"/>
      </w:r>
    </w:p>
    <w:p w14:paraId="27EDC31B" w14:textId="77777777" w:rsidR="00B56C8E" w:rsidRDefault="00F955A9" w:rsidP="00B56C8E">
      <w:hyperlink r:id="rId86" w:anchor="o92" w:history="1">
        <w:r w:rsidR="00B56C8E">
          <w:rPr>
            <w:rStyle w:val="Hyperlink"/>
          </w:rPr>
          <w:t>9</w:t>
        </w:r>
        <w:bookmarkStart w:id="271" w:name="_Hlt497292564"/>
        <w:r w:rsidR="00B56C8E">
          <w:rPr>
            <w:rStyle w:val="Hyperlink"/>
          </w:rPr>
          <w:t>2</w:t>
        </w:r>
        <w:bookmarkEnd w:id="271"/>
        <w:r w:rsidR="00B56C8E">
          <w:rPr>
            <w:rStyle w:val="Hyperlink"/>
          </w:rPr>
          <w:t>.</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B56C8E" w14:paraId="67813A61" w14:textId="77777777" w:rsidTr="00B56C8E">
        <w:tc>
          <w:tcPr>
            <w:tcW w:w="4889" w:type="dxa"/>
          </w:tcPr>
          <w:p w14:paraId="6762BA79" w14:textId="77777777" w:rsidR="00B56C8E" w:rsidRDefault="00B56C8E" w:rsidP="00B56C8E">
            <w:r>
              <w:t>Zeige mit Hilfe von Sätzen aus der Geometrie, dass beim Winkelspiegel des Feldmessers ankommender und reflektierter Strahl einen rechten Winkel bilden. Daher wird das Gerät zum Abstecken rechter Winkel im Gelände benutzt.</w:t>
            </w:r>
            <w:r>
              <w:br/>
            </w:r>
            <w:r>
              <w:rPr>
                <w:sz w:val="24"/>
              </w:rPr>
              <w:sym w:font="Symbol" w:char="F02A"/>
            </w:r>
            <w:r>
              <w:rPr>
                <w:sz w:val="24"/>
              </w:rPr>
              <w:sym w:font="Symbol" w:char="F02A"/>
            </w:r>
          </w:p>
        </w:tc>
        <w:tc>
          <w:tcPr>
            <w:tcW w:w="4889" w:type="dxa"/>
          </w:tcPr>
          <w:p w14:paraId="5198A1BA" w14:textId="77777777" w:rsidR="00B56C8E" w:rsidRDefault="00F955A9" w:rsidP="00B56C8E">
            <w:r>
              <w:pict w14:anchorId="09736EAB">
                <v:shape id="_x0000_i1059" type="#_x0000_t75" style="width:179.25pt;height:138pt" fillcolor="window">
                  <v:imagedata r:id="rId87" o:title="o92"/>
                </v:shape>
              </w:pict>
            </w:r>
          </w:p>
        </w:tc>
      </w:tr>
    </w:tbl>
    <w:p w14:paraId="63A984F6" w14:textId="77777777" w:rsidR="00B56C8E" w:rsidRDefault="00F955A9" w:rsidP="00B56C8E">
      <w:hyperlink r:id="rId88" w:anchor="o161" w:history="1">
        <w:r w:rsidR="00B56C8E">
          <w:rPr>
            <w:rStyle w:val="Hyperlink"/>
          </w:rPr>
          <w:t>1</w:t>
        </w:r>
        <w:bookmarkStart w:id="272" w:name="_Hlt497300299"/>
        <w:r w:rsidR="00B56C8E">
          <w:rPr>
            <w:rStyle w:val="Hyperlink"/>
          </w:rPr>
          <w:t>6</w:t>
        </w:r>
        <w:bookmarkEnd w:id="272"/>
        <w:r w:rsidR="00B56C8E">
          <w:rPr>
            <w:rStyle w:val="Hyperlink"/>
          </w:rPr>
          <w:t>1.</w:t>
        </w:r>
      </w:hyperlink>
      <w:r w:rsidR="00B56C8E">
        <w:t xml:space="preserve"> a) Lege oder stelle einen Spiegel auf den Tisch. Richte eine Taschenlampe auf den Spiegel. Wo wird das Licht auf die Wand oder die Decke treffen. Schalte die Lampe ein. Getroffen?</w:t>
      </w:r>
      <w:r w:rsidR="00B56C8E">
        <w:br/>
        <w:t>b) Suche dir ein Ziel an Wand oder Decke. Von welcher Stelle aus musst du mit der Taschenlampe auf den Spiegel leuchten, damit du triffst?</w:t>
      </w:r>
      <w:r w:rsidR="00B56C8E">
        <w:br/>
      </w:r>
      <w:r w:rsidR="00B56C8E">
        <w:rPr>
          <w:sz w:val="24"/>
        </w:rPr>
        <w:sym w:font="Symbol" w:char="F02A"/>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418CEE66" w14:textId="77777777" w:rsidTr="00B56C8E">
        <w:tc>
          <w:tcPr>
            <w:tcW w:w="10061" w:type="dxa"/>
          </w:tcPr>
          <w:p w14:paraId="795EB684" w14:textId="77777777" w:rsidR="00B56C8E" w:rsidRDefault="00F955A9" w:rsidP="00B56C8E">
            <w:hyperlink r:id="rId89" w:anchor="o164" w:history="1">
              <w:r w:rsidR="00B56C8E">
                <w:rPr>
                  <w:rStyle w:val="Hyperlink"/>
                </w:rPr>
                <w:t>1</w:t>
              </w:r>
              <w:bookmarkStart w:id="273" w:name="_Hlt497300534"/>
              <w:r w:rsidR="00B56C8E">
                <w:rPr>
                  <w:rStyle w:val="Hyperlink"/>
                </w:rPr>
                <w:t>6</w:t>
              </w:r>
              <w:bookmarkEnd w:id="273"/>
              <w:r w:rsidR="00B56C8E">
                <w:rPr>
                  <w:rStyle w:val="Hyperlink"/>
                </w:rPr>
                <w:t>4.</w:t>
              </w:r>
            </w:hyperlink>
            <w:r w:rsidR="00B56C8E">
              <w:t xml:space="preserve"> In den Kästen befinden sich Spiegel. Ergänzen Sie die Strahlenverläufe und zeichnen Sie die Lage der Spiegel ein!</w:t>
            </w:r>
          </w:p>
        </w:tc>
      </w:tr>
      <w:tr w:rsidR="00B56C8E" w14:paraId="357D2A20" w14:textId="77777777" w:rsidTr="00B56C8E">
        <w:tc>
          <w:tcPr>
            <w:tcW w:w="10061" w:type="dxa"/>
          </w:tcPr>
          <w:p w14:paraId="56A2900D" w14:textId="77777777" w:rsidR="00B56C8E" w:rsidRDefault="00F955A9" w:rsidP="00B56C8E">
            <w:r>
              <w:pict w14:anchorId="2C695DE7">
                <v:shape id="_x0000_i1060" type="#_x0000_t75" style="width:327pt;height:105.75pt" fillcolor="window">
                  <v:imagedata r:id="rId90" o:title="o164"/>
                </v:shape>
              </w:pict>
            </w:r>
          </w:p>
        </w:tc>
      </w:tr>
    </w:tbl>
    <w:p w14:paraId="1DC5DA94" w14:textId="77777777" w:rsidR="00B56C8E" w:rsidRDefault="00B56C8E" w:rsidP="00B56C8E">
      <w:r>
        <w:rPr>
          <w:sz w:val="24"/>
        </w:rPr>
        <w:sym w:font="Symbol" w:char="F02A"/>
      </w:r>
      <w:r>
        <w:rPr>
          <w:sz w:val="24"/>
        </w:rPr>
        <w:sym w:font="Symbol" w:char="F02A"/>
      </w:r>
      <w:r>
        <w:rPr>
          <w:sz w:val="24"/>
        </w:rPr>
        <w:sym w:font="Symbol" w:char="F02A"/>
      </w:r>
      <w:r>
        <w:rPr>
          <w:sz w:val="24"/>
        </w:rPr>
        <w:br/>
      </w:r>
      <w:hyperlink r:id="rId91" w:anchor="o189" w:history="1">
        <w:r>
          <w:rPr>
            <w:rStyle w:val="Hyperlink"/>
          </w:rPr>
          <w:t>1</w:t>
        </w:r>
        <w:bookmarkStart w:id="274" w:name="_Hlt50787276"/>
        <w:r>
          <w:rPr>
            <w:rStyle w:val="Hyperlink"/>
          </w:rPr>
          <w:t>8</w:t>
        </w:r>
        <w:bookmarkEnd w:id="274"/>
        <w:r>
          <w:rPr>
            <w:rStyle w:val="Hyperlink"/>
          </w:rPr>
          <w:t>9.</w:t>
        </w:r>
      </w:hyperlink>
      <w:r>
        <w:rPr>
          <w:sz w:val="24"/>
        </w:rP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3277406B" w14:textId="77777777" w:rsidTr="00B56C8E">
        <w:tc>
          <w:tcPr>
            <w:tcW w:w="5030" w:type="dxa"/>
          </w:tcPr>
          <w:p w14:paraId="4A5F2825" w14:textId="77777777" w:rsidR="00B56C8E" w:rsidRDefault="00B56C8E" w:rsidP="00B56C8E">
            <w:r>
              <w:t>a) Wie lautet das Ref</w:t>
            </w:r>
            <w:r w:rsidR="006D35BE">
              <w:t>l</w:t>
            </w:r>
            <w:r>
              <w:t>exionsgesetz?</w:t>
            </w:r>
            <w:r>
              <w:br/>
              <w:t>b) Zeichne den Strahlenverlauf an einem ebenen Spiegel und benenne alle Teile der Skizze! Der Einfallswinkel beträgt 60°.</w:t>
            </w:r>
            <w:r>
              <w:br/>
            </w:r>
            <w:r>
              <w:rPr>
                <w:sz w:val="24"/>
              </w:rPr>
              <w:sym w:font="Symbol" w:char="F02A"/>
            </w:r>
          </w:p>
        </w:tc>
        <w:tc>
          <w:tcPr>
            <w:tcW w:w="5030" w:type="dxa"/>
          </w:tcPr>
          <w:p w14:paraId="3F93FF1D" w14:textId="77777777" w:rsidR="00B56C8E" w:rsidRDefault="00B56C8E" w:rsidP="00B56C8E"/>
          <w:p w14:paraId="2BAED60D" w14:textId="77777777" w:rsidR="00B56C8E" w:rsidRDefault="00B56C8E" w:rsidP="00B56C8E"/>
          <w:p w14:paraId="6D567461" w14:textId="77777777" w:rsidR="00B56C8E" w:rsidRDefault="00B56C8E" w:rsidP="00B56C8E"/>
          <w:p w14:paraId="28BBAE44" w14:textId="77777777" w:rsidR="00B56C8E" w:rsidRDefault="00B56C8E" w:rsidP="00B56C8E"/>
          <w:p w14:paraId="43193873" w14:textId="77777777" w:rsidR="00B56C8E" w:rsidRDefault="00B56C8E" w:rsidP="00B56C8E"/>
          <w:p w14:paraId="39977423" w14:textId="77777777" w:rsidR="00B56C8E" w:rsidRDefault="00B56C8E" w:rsidP="00B56C8E"/>
          <w:p w14:paraId="024F2CD3" w14:textId="77777777" w:rsidR="00B56C8E" w:rsidRDefault="00F955A9" w:rsidP="00B56C8E">
            <w:r>
              <w:pict w14:anchorId="61444134">
                <v:shape id="_x0000_i1061" type="#_x0000_t75" style="width:147.75pt;height:15pt" fillcolor="window">
                  <v:imagedata r:id="rId92" o:title="o189"/>
                </v:shape>
              </w:pict>
            </w:r>
          </w:p>
        </w:tc>
      </w:tr>
    </w:tbl>
    <w:p w14:paraId="23EF1155" w14:textId="77777777" w:rsidR="00B56C8E" w:rsidRDefault="00B56C8E" w:rsidP="00B56C8E">
      <w:r>
        <w:br/>
      </w: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4241668C" w14:textId="77777777" w:rsidTr="00B56C8E">
        <w:tc>
          <w:tcPr>
            <w:tcW w:w="5030" w:type="dxa"/>
          </w:tcPr>
          <w:bookmarkStart w:id="275" w:name="_Hlt53806734"/>
          <w:bookmarkStart w:id="276" w:name="_Hlt53806631"/>
          <w:bookmarkEnd w:id="275"/>
          <w:p w14:paraId="2578A6CC"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"o199"</w:instrText>
            </w:r>
            <w:r>
              <w:fldChar w:fldCharType="separate"/>
            </w:r>
            <w:r>
              <w:rPr>
                <w:rStyle w:val="Hyperlink"/>
              </w:rPr>
              <w:t>1</w:t>
            </w:r>
            <w:bookmarkStart w:id="277" w:name="_Hlt50787377"/>
            <w:r>
              <w:rPr>
                <w:rStyle w:val="Hyperlink"/>
              </w:rPr>
              <w:t>9</w:t>
            </w:r>
            <w:bookmarkEnd w:id="277"/>
            <w:r>
              <w:rPr>
                <w:rStyle w:val="Hyperlink"/>
              </w:rPr>
              <w:t>9.</w:t>
            </w:r>
            <w:r>
              <w:fldChar w:fldCharType="end"/>
            </w:r>
            <w:bookmarkEnd w:id="276"/>
            <w:r>
              <w:t xml:space="preserve">  Tom hat neue blaue Schuhe bekommen und möchte sich gern im Spiegel bewundern. Leider hängt der Spiegel aber so, dass er sie nicht sehen kann. Wie muss er sich bewegen, so dass er die Schuhe trotzdem sieht?</w:t>
            </w:r>
            <w:r>
              <w:br/>
              <w:t>a) Er muss zum Spiegel hingehen.</w:t>
            </w:r>
            <w:r>
              <w:br/>
              <w:t>b) Er muss vom Spiegel weggehen.</w:t>
            </w:r>
            <w:r>
              <w:br/>
              <w:t>c) Es ist egal, ob er hin- oder weggeht, er kann so seine Schuhe nicht sehen.</w:t>
            </w:r>
            <w:r>
              <w:br/>
            </w:r>
            <w:r>
              <w:rPr>
                <w:sz w:val="24"/>
              </w:rPr>
              <w:sym w:font="Symbol" w:char="F02A"/>
            </w:r>
            <w:r>
              <w:rPr>
                <w:sz w:val="24"/>
              </w:rPr>
              <w:sym w:font="Symbol" w:char="F02A"/>
            </w:r>
          </w:p>
        </w:tc>
        <w:tc>
          <w:tcPr>
            <w:tcW w:w="5030" w:type="dxa"/>
          </w:tcPr>
          <w:p w14:paraId="20A3AD70" w14:textId="77777777" w:rsidR="00B56C8E" w:rsidRDefault="00F955A9" w:rsidP="00B56C8E">
            <w:r>
              <w:pict w14:anchorId="12866360">
                <v:shape id="_x0000_i1062" type="#_x0000_t75" style="width:241.5pt;height:231pt" fillcolor="window">
                  <v:imagedata r:id="rId93" o:title="o199"/>
                </v:shape>
              </w:pict>
            </w:r>
          </w:p>
        </w:tc>
      </w:tr>
    </w:tbl>
    <w:p w14:paraId="6207DFED" w14:textId="77777777" w:rsidR="00B56C8E" w:rsidRDefault="00B56C8E" w:rsidP="00B56C8E">
      <w:r>
        <w:br/>
      </w:r>
      <w:bookmarkStart w:id="278" w:name="_Hlt53806783"/>
      <w:r>
        <w:fldChar w:fldCharType="begin"/>
      </w:r>
      <w:r w:rsidR="00493C02">
        <w:instrText>HYPERLINK "</w:instrText>
      </w:r>
      <w:r w:rsidR="00743CFB">
        <w:instrText>l</w:instrText>
      </w:r>
      <w:r w:rsidR="00493C02">
        <w:instrText>sgoptik</w:instrText>
      </w:r>
      <w:r w:rsidR="00292261">
        <w:instrText>.docx</w:instrText>
      </w:r>
      <w:r w:rsidR="00493C02">
        <w:instrText>" \l "o203"</w:instrText>
      </w:r>
      <w:r>
        <w:fldChar w:fldCharType="separate"/>
      </w:r>
      <w:r>
        <w:rPr>
          <w:rStyle w:val="Hyperlink"/>
        </w:rPr>
        <w:t>2</w:t>
      </w:r>
      <w:bookmarkStart w:id="279" w:name="_Hlt53806889"/>
      <w:bookmarkStart w:id="280" w:name="_Hlt53806840"/>
      <w:bookmarkEnd w:id="279"/>
      <w:r>
        <w:rPr>
          <w:rStyle w:val="Hyperlink"/>
        </w:rPr>
        <w:t>0</w:t>
      </w:r>
      <w:bookmarkEnd w:id="280"/>
      <w:r>
        <w:rPr>
          <w:rStyle w:val="Hyperlink"/>
        </w:rPr>
        <w:t>3.</w:t>
      </w:r>
      <w:r>
        <w:fldChar w:fldCharType="end"/>
      </w:r>
      <w:r>
        <w:t xml:space="preserve"> </w:t>
      </w:r>
      <w:bookmarkEnd w:id="278"/>
      <w:r>
        <w:br/>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52C36476" w14:textId="77777777" w:rsidTr="00B56C8E">
        <w:tc>
          <w:tcPr>
            <w:tcW w:w="10061" w:type="dxa"/>
          </w:tcPr>
          <w:p w14:paraId="6326637B" w14:textId="77777777" w:rsidR="00B56C8E" w:rsidRDefault="00B56C8E" w:rsidP="00B56C8E">
            <w:r>
              <w:t>Welcher Stern ist zu sehen, wenn man durch das Fernrohr schaut und das Licht durch die Spiegel umgelenkt wird?</w:t>
            </w:r>
            <w:r>
              <w:br/>
            </w:r>
            <w:r>
              <w:rPr>
                <w:sz w:val="24"/>
              </w:rPr>
              <w:sym w:font="Symbol" w:char="F02A"/>
            </w:r>
            <w:r>
              <w:rPr>
                <w:sz w:val="24"/>
              </w:rPr>
              <w:sym w:font="Symbol" w:char="F02A"/>
            </w:r>
          </w:p>
        </w:tc>
      </w:tr>
      <w:tr w:rsidR="00B56C8E" w14:paraId="579B472E" w14:textId="77777777" w:rsidTr="00B56C8E">
        <w:tc>
          <w:tcPr>
            <w:tcW w:w="10061" w:type="dxa"/>
          </w:tcPr>
          <w:p w14:paraId="2CF1E998" w14:textId="77777777" w:rsidR="00B56C8E" w:rsidRDefault="00F955A9" w:rsidP="00B56C8E">
            <w:r>
              <w:pict w14:anchorId="489F1A8A">
                <v:shape id="_x0000_i1063" type="#_x0000_t75" style="width:495.75pt;height:477pt" fillcolor="window">
                  <v:imagedata r:id="rId94" o:title="o203"/>
                </v:shape>
              </w:pict>
            </w:r>
          </w:p>
        </w:tc>
      </w:tr>
    </w:tbl>
    <w:p w14:paraId="7B069D2E" w14:textId="77777777" w:rsidR="00B56C8E" w:rsidRDefault="00B56C8E" w:rsidP="00B56C8E">
      <w:r>
        <w:br/>
      </w:r>
      <w:hyperlink r:id="rId95" w:anchor="o227" w:history="1">
        <w:r>
          <w:rPr>
            <w:rStyle w:val="Hyperlink"/>
          </w:rPr>
          <w:t>2</w:t>
        </w:r>
        <w:bookmarkStart w:id="281" w:name="_Hlt136046041"/>
        <w:r>
          <w:rPr>
            <w:rStyle w:val="Hyperlink"/>
          </w:rPr>
          <w:t>2</w:t>
        </w:r>
        <w:bookmarkEnd w:id="281"/>
        <w:r>
          <w:rPr>
            <w:rStyle w:val="Hyperlink"/>
          </w:rPr>
          <w:t>7.</w:t>
        </w:r>
      </w:hyperlink>
    </w:p>
    <w:tbl>
      <w:tblPr>
        <w:tblW w:w="0" w:type="auto"/>
        <w:tblLayout w:type="fixed"/>
        <w:tblCellMar>
          <w:left w:w="70" w:type="dxa"/>
          <w:right w:w="70" w:type="dxa"/>
        </w:tblCellMar>
        <w:tblLook w:val="0000" w:firstRow="0" w:lastRow="0" w:firstColumn="0" w:lastColumn="0" w:noHBand="0" w:noVBand="0"/>
      </w:tblPr>
      <w:tblGrid>
        <w:gridCol w:w="10061"/>
      </w:tblGrid>
      <w:tr w:rsidR="00B56C8E" w14:paraId="72F111C4" w14:textId="77777777" w:rsidTr="00B56C8E">
        <w:tc>
          <w:tcPr>
            <w:tcW w:w="10061" w:type="dxa"/>
          </w:tcPr>
          <w:p w14:paraId="47C8D603" w14:textId="77777777" w:rsidR="00B56C8E" w:rsidRDefault="00B56C8E" w:rsidP="00B56C8E">
            <w:r>
              <w:t>Es sind acht Lampen nebeneinander angeordnet. Die erste Lampe leuchtet mit 100%, jede weitere Lampe hat jeweils 10% weniger Energieabgabe.</w:t>
            </w:r>
          </w:p>
          <w:p w14:paraId="7EC704EE" w14:textId="77777777" w:rsidR="00B56C8E" w:rsidRDefault="00B56C8E" w:rsidP="00B56C8E">
            <w:r>
              <w:t>Das Licht der Lampen wird über ein Spiegelsystem gelenkt. In der Abbildung ist dieses System von oben dargestellt.</w:t>
            </w:r>
          </w:p>
          <w:p w14:paraId="3415287B" w14:textId="77777777" w:rsidR="00B56C8E" w:rsidRDefault="00B56C8E" w:rsidP="00B56C8E">
            <w:r>
              <w:t xml:space="preserve">Das Licht welcher Lampe trifft senkrecht in die Öffnung des Messgerätes? </w:t>
            </w:r>
          </w:p>
          <w:p w14:paraId="2ABEC0A4" w14:textId="77777777" w:rsidR="00B56C8E" w:rsidRDefault="00B56C8E" w:rsidP="00B56C8E">
            <w:r>
              <w:t>Bei jeder Reflektion tritt ein Verlust von 10% auf, es werden also jedes mal nur 90% des einfallenden Lichtes reflektiert. Die Spiegel reflektieren auf beiden Seiten.</w:t>
            </w:r>
            <w:r>
              <w:br/>
              <w:t>Wie groß ist die gemessene Lichtintensität im Vergleich zur Intensität der 100%-Lampe?</w:t>
            </w:r>
          </w:p>
        </w:tc>
      </w:tr>
      <w:tr w:rsidR="00B56C8E" w14:paraId="2A0F934F" w14:textId="77777777" w:rsidTr="00B56C8E">
        <w:tc>
          <w:tcPr>
            <w:tcW w:w="10061" w:type="dxa"/>
          </w:tcPr>
          <w:p w14:paraId="25438344" w14:textId="77777777" w:rsidR="00B56C8E" w:rsidRDefault="00F955A9" w:rsidP="00B56C8E">
            <w:r>
              <w:pict w14:anchorId="1AC9F09C">
                <v:shape id="_x0000_i1064" type="#_x0000_t75" style="width:425.25pt;height:382.5pt" fillcolor="window">
                  <v:imagedata r:id="rId96" o:title="o227"/>
                </v:shape>
              </w:pict>
            </w:r>
          </w:p>
        </w:tc>
      </w:tr>
    </w:tbl>
    <w:p w14:paraId="3292FBBE" w14:textId="77777777" w:rsidR="00B56C8E" w:rsidRDefault="00B56C8E" w:rsidP="00B56C8E">
      <w:r>
        <w:t xml:space="preserve"> </w:t>
      </w:r>
    </w:p>
    <w:p w14:paraId="4BD06AC9" w14:textId="77777777" w:rsidR="00B56C8E" w:rsidRDefault="00F955A9" w:rsidP="00B56C8E">
      <w:hyperlink r:id="rId97" w:anchor="o232" w:history="1">
        <w:r w:rsidR="00B56C8E">
          <w:rPr>
            <w:rStyle w:val="Hyperlink"/>
          </w:rPr>
          <w:t>2</w:t>
        </w:r>
        <w:bookmarkStart w:id="282" w:name="_Hlt186852847"/>
        <w:r w:rsidR="00B56C8E">
          <w:rPr>
            <w:rStyle w:val="Hyperlink"/>
          </w:rPr>
          <w:t>3</w:t>
        </w:r>
        <w:bookmarkEnd w:id="282"/>
        <w:r w:rsidR="00B56C8E">
          <w:rPr>
            <w:rStyle w:val="Hyperlink"/>
          </w:rPr>
          <w:t>2.</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240AEE77" w14:textId="77777777" w:rsidTr="00B56C8E">
        <w:tc>
          <w:tcPr>
            <w:tcW w:w="5030" w:type="dxa"/>
          </w:tcPr>
          <w:p w14:paraId="159D74CB" w14:textId="77777777" w:rsidR="00B56C8E" w:rsidRDefault="00B56C8E" w:rsidP="00B56C8E">
            <w:r>
              <w:t>Zwei Spiegel sind so aufgestellt, dass von dem Schaf insgesamt fünf Spiegelbilder zu sehen sind. Wie groß ist der Winkel zwischen den beiden Spiegeln?</w:t>
            </w:r>
          </w:p>
        </w:tc>
        <w:tc>
          <w:tcPr>
            <w:tcW w:w="5030" w:type="dxa"/>
          </w:tcPr>
          <w:p w14:paraId="54964611" w14:textId="77777777" w:rsidR="00B56C8E" w:rsidRDefault="00F955A9" w:rsidP="00B56C8E">
            <w:r>
              <w:pict w14:anchorId="5020474B">
                <v:shape id="_x0000_i1065" type="#_x0000_t75" style="width:244.5pt;height:183pt" fillcolor="window">
                  <v:imagedata r:id="rId98" o:title="o232"/>
                </v:shape>
              </w:pict>
            </w:r>
          </w:p>
        </w:tc>
      </w:tr>
    </w:tbl>
    <w:p w14:paraId="526B2179" w14:textId="77777777" w:rsidR="00B56C8E" w:rsidRDefault="00B56C8E" w:rsidP="00B56C8E"/>
    <w:p w14:paraId="72EFFB6A" w14:textId="77777777" w:rsidR="00B56C8E" w:rsidRDefault="00B56C8E" w:rsidP="00B56C8E"/>
    <w:p w14:paraId="7B8D1740" w14:textId="77777777" w:rsidR="00B56C8E" w:rsidRDefault="00F955A9" w:rsidP="00B56C8E">
      <w:hyperlink r:id="rId99" w:anchor="o242" w:history="1">
        <w:r w:rsidR="00B56C8E">
          <w:rPr>
            <w:rStyle w:val="Hyperlink"/>
          </w:rPr>
          <w:t>24</w:t>
        </w:r>
        <w:bookmarkStart w:id="283" w:name="_Hlt195853918"/>
        <w:r w:rsidR="00B56C8E">
          <w:rPr>
            <w:rStyle w:val="Hyperlink"/>
          </w:rPr>
          <w:t>2</w:t>
        </w:r>
        <w:bookmarkEnd w:id="283"/>
        <w:r w:rsidR="00B56C8E">
          <w:rPr>
            <w:rStyle w:val="Hyperlink"/>
          </w:rPr>
          <w:t>.</w:t>
        </w:r>
      </w:hyperlink>
    </w:p>
    <w:tbl>
      <w:tblPr>
        <w:tblW w:w="0" w:type="auto"/>
        <w:tblLayout w:type="fixed"/>
        <w:tblCellMar>
          <w:left w:w="70" w:type="dxa"/>
          <w:right w:w="70" w:type="dxa"/>
        </w:tblCellMar>
        <w:tblLook w:val="0000" w:firstRow="0" w:lastRow="0" w:firstColumn="0" w:lastColumn="0" w:noHBand="0" w:noVBand="0"/>
      </w:tblPr>
      <w:tblGrid>
        <w:gridCol w:w="10061"/>
      </w:tblGrid>
      <w:tr w:rsidR="00B56C8E" w14:paraId="791F3CFE" w14:textId="77777777" w:rsidTr="00B56C8E">
        <w:tc>
          <w:tcPr>
            <w:tcW w:w="10061" w:type="dxa"/>
          </w:tcPr>
          <w:p w14:paraId="6EC1FB4B" w14:textId="77777777" w:rsidR="00B56C8E" w:rsidRDefault="00B56C8E" w:rsidP="00B56C8E">
            <w:pPr>
              <w:pStyle w:val="Standard-1"/>
              <w:outlineLvl w:val="0"/>
              <w:rPr>
                <w:rFonts w:ascii="Arial" w:hAnsi="Arial"/>
                <w:sz w:val="22"/>
              </w:rPr>
            </w:pPr>
            <w:r>
              <w:rPr>
                <w:rFonts w:ascii="Arial" w:hAnsi="Arial"/>
                <w:sz w:val="22"/>
              </w:rPr>
              <w:t>Licht trifft unter verschiedenen Winkeln auf unterschiedliche Spiegel.</w:t>
            </w:r>
          </w:p>
          <w:p w14:paraId="22D24EA1" w14:textId="77777777" w:rsidR="00B56C8E" w:rsidRDefault="00B56C8E" w:rsidP="00B56C8E">
            <w:r>
              <w:t>Ergänze jeweils den Strahlenverlauf!</w:t>
            </w:r>
          </w:p>
        </w:tc>
      </w:tr>
      <w:tr w:rsidR="00B56C8E" w14:paraId="7D6DEB08" w14:textId="77777777" w:rsidTr="00B56C8E">
        <w:tc>
          <w:tcPr>
            <w:tcW w:w="10061" w:type="dxa"/>
          </w:tcPr>
          <w:p w14:paraId="3E73D98E" w14:textId="77777777" w:rsidR="00B56C8E" w:rsidRDefault="00F955A9" w:rsidP="00B56C8E">
            <w:r>
              <w:pict w14:anchorId="015BF20D">
                <v:shape id="_x0000_i1066" type="#_x0000_t75" style="width:447pt;height:129.75pt" fillcolor="window">
                  <v:imagedata r:id="rId100" o:title="o242"/>
                </v:shape>
              </w:pict>
            </w:r>
          </w:p>
        </w:tc>
      </w:tr>
    </w:tbl>
    <w:p w14:paraId="7CDE98EC" w14:textId="77777777" w:rsidR="00B56C8E" w:rsidRDefault="00B56C8E" w:rsidP="00B56C8E"/>
    <w:p w14:paraId="029DA23B" w14:textId="77777777" w:rsidR="00B56C8E" w:rsidRDefault="00F955A9" w:rsidP="00B56C8E">
      <w:hyperlink r:id="rId101" w:anchor="o252" w:history="1">
        <w:r w:rsidR="00B56C8E">
          <w:rPr>
            <w:rStyle w:val="Hyperlink"/>
          </w:rPr>
          <w:t>2</w:t>
        </w:r>
        <w:bookmarkStart w:id="284" w:name="_Hlt195854414"/>
        <w:r w:rsidR="00B56C8E">
          <w:rPr>
            <w:rStyle w:val="Hyperlink"/>
          </w:rPr>
          <w:t>5</w:t>
        </w:r>
        <w:bookmarkEnd w:id="284"/>
        <w:r w:rsidR="00B56C8E">
          <w:rPr>
            <w:rStyle w:val="Hyperlink"/>
          </w:rPr>
          <w:t>2.</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159FE69" w14:textId="77777777" w:rsidTr="00B56C8E">
        <w:tc>
          <w:tcPr>
            <w:tcW w:w="5030" w:type="dxa"/>
          </w:tcPr>
          <w:p w14:paraId="746554B9" w14:textId="77777777" w:rsidR="00B56C8E" w:rsidRDefault="00B56C8E" w:rsidP="00B56C8E">
            <w:r>
              <w:t xml:space="preserve">Ein </w:t>
            </w:r>
            <w:hyperlink r:id="rId102" w:history="1">
              <w:r>
                <w:rPr>
                  <w:rStyle w:val="Hyperlink"/>
                </w:rPr>
                <w:t>Wu</w:t>
              </w:r>
              <w:bookmarkStart w:id="285" w:name="_Hlt195850430"/>
              <w:r>
                <w:rPr>
                  <w:rStyle w:val="Hyperlink"/>
                </w:rPr>
                <w:t>p</w:t>
              </w:r>
              <w:bookmarkEnd w:id="285"/>
              <w:r>
                <w:rPr>
                  <w:rStyle w:val="Hyperlink"/>
                </w:rPr>
                <w:t>pi</w:t>
              </w:r>
            </w:hyperlink>
            <w:r>
              <w:t xml:space="preserve"> möchte sich fotografieren. Dazu stellt er vier Spiegel um sich herum auf.</w:t>
            </w:r>
          </w:p>
          <w:p w14:paraId="6E702C40" w14:textId="77777777" w:rsidR="00B56C8E" w:rsidRDefault="00F955A9" w:rsidP="00B56C8E">
            <w:r>
              <w:pict w14:anchorId="3F617C1E">
                <v:shape id="_x0000_i1067" type="#_x0000_t75" style="width:98.25pt;height:122.25pt" fillcolor="window">
                  <v:imagedata r:id="rId103" o:title="o251_1"/>
                </v:shape>
              </w:pict>
            </w:r>
          </w:p>
          <w:p w14:paraId="605E8B82" w14:textId="77777777" w:rsidR="00B56C8E" w:rsidRDefault="00B56C8E" w:rsidP="00B56C8E"/>
        </w:tc>
        <w:tc>
          <w:tcPr>
            <w:tcW w:w="5030" w:type="dxa"/>
          </w:tcPr>
          <w:p w14:paraId="261AE899" w14:textId="77777777" w:rsidR="00B56C8E" w:rsidRDefault="00F955A9" w:rsidP="00B56C8E">
            <w:r>
              <w:pict w14:anchorId="19E368DD">
                <v:shape id="_x0000_i1068" type="#_x0000_t75" style="width:244.5pt;height:183pt" fillcolor="window">
                  <v:imagedata r:id="rId104" o:title="o252_2"/>
                </v:shape>
              </w:pict>
            </w:r>
          </w:p>
        </w:tc>
      </w:tr>
      <w:tr w:rsidR="00B56C8E" w14:paraId="05F29366" w14:textId="77777777" w:rsidTr="00B56C8E">
        <w:tc>
          <w:tcPr>
            <w:tcW w:w="5030" w:type="dxa"/>
          </w:tcPr>
          <w:p w14:paraId="2481F144" w14:textId="77777777" w:rsidR="00B56C8E" w:rsidRDefault="00B56C8E" w:rsidP="00B56C8E">
            <w:r>
              <w:t>Welche Seite des Wuppi ist auf dem Foto drauf?</w:t>
            </w:r>
          </w:p>
          <w:p w14:paraId="28117F91" w14:textId="77777777" w:rsidR="00B56C8E" w:rsidRDefault="00B56C8E" w:rsidP="00B56C8E">
            <w:r>
              <w:t>a) Vorderseite</w:t>
            </w:r>
          </w:p>
          <w:p w14:paraId="4257AA8D" w14:textId="77777777" w:rsidR="00B56C8E" w:rsidRDefault="00B56C8E" w:rsidP="00B56C8E">
            <w:r>
              <w:t>b) Links</w:t>
            </w:r>
          </w:p>
          <w:p w14:paraId="3836CB00" w14:textId="77777777" w:rsidR="00B56C8E" w:rsidRDefault="00B56C8E" w:rsidP="00B56C8E">
            <w:r>
              <w:t>c) Hinten</w:t>
            </w:r>
          </w:p>
          <w:p w14:paraId="2916886E" w14:textId="77777777" w:rsidR="00B56C8E" w:rsidRDefault="00B56C8E" w:rsidP="00B56C8E">
            <w:r>
              <w:t>d) Rechts</w:t>
            </w:r>
          </w:p>
          <w:p w14:paraId="607CBE19" w14:textId="77777777" w:rsidR="00B56C8E" w:rsidRDefault="00B56C8E" w:rsidP="00B56C8E">
            <w:r>
              <w:t>e) es ist kein Wuppi drauf.</w:t>
            </w:r>
          </w:p>
        </w:tc>
        <w:tc>
          <w:tcPr>
            <w:tcW w:w="5030" w:type="dxa"/>
          </w:tcPr>
          <w:p w14:paraId="2C95B2A1" w14:textId="77777777" w:rsidR="00B56C8E" w:rsidRDefault="00F955A9" w:rsidP="00B56C8E">
            <w:r>
              <w:pict w14:anchorId="443A9CAF">
                <v:shape id="_x0000_i1069" type="#_x0000_t75" style="width:192pt;height:189.75pt" fillcolor="window">
                  <v:imagedata r:id="rId105" o:title="o252_3"/>
                </v:shape>
              </w:pict>
            </w:r>
          </w:p>
        </w:tc>
      </w:tr>
    </w:tbl>
    <w:p w14:paraId="460D596A" w14:textId="77777777" w:rsidR="00B56C8E" w:rsidRDefault="00B56C8E" w:rsidP="00B56C8E"/>
    <w:p w14:paraId="092C1B8A"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10061"/>
      </w:tblGrid>
      <w:tr w:rsidR="00B56C8E" w14:paraId="2A7CB5FE" w14:textId="77777777" w:rsidTr="00B56C8E">
        <w:tc>
          <w:tcPr>
            <w:tcW w:w="10061" w:type="dxa"/>
          </w:tcPr>
          <w:p w14:paraId="7C29436A" w14:textId="77777777" w:rsidR="00B56C8E" w:rsidRDefault="00F955A9" w:rsidP="00B56C8E">
            <w:pPr>
              <w:widowControl w:val="0"/>
              <w:ind w:right="567"/>
            </w:pPr>
            <w:hyperlink r:id="rId106" w:anchor="o255" w:history="1">
              <w:r w:rsidR="00B56C8E">
                <w:rPr>
                  <w:rStyle w:val="Hyperlink"/>
                </w:rPr>
                <w:t>25</w:t>
              </w:r>
              <w:bookmarkStart w:id="286" w:name="_Hlt217368296"/>
              <w:r w:rsidR="00B56C8E">
                <w:rPr>
                  <w:rStyle w:val="Hyperlink"/>
                </w:rPr>
                <w:t>5</w:t>
              </w:r>
              <w:bookmarkEnd w:id="286"/>
            </w:hyperlink>
            <w:r w:rsidR="00B56C8E">
              <w:t>. Die Luftlinie zwischen dem 1,60 m hoch gelegenen Auge des Beobachters und der Spitze des 20 m hohen Turmes am jenseitigen Ufer eines Teiches beträgt 50 m. Wie weit ist das im Wasser sichtbare Spiegelbild der Turmspitze vom Auge entfernt?</w:t>
            </w:r>
          </w:p>
          <w:p w14:paraId="560C21E2" w14:textId="77777777" w:rsidR="00B56C8E" w:rsidRDefault="00B56C8E" w:rsidP="00B56C8E"/>
        </w:tc>
      </w:tr>
      <w:tr w:rsidR="00B56C8E" w14:paraId="7FFD5590" w14:textId="77777777" w:rsidTr="00B56C8E">
        <w:tc>
          <w:tcPr>
            <w:tcW w:w="10061" w:type="dxa"/>
          </w:tcPr>
          <w:p w14:paraId="0D5E916A" w14:textId="77777777" w:rsidR="00B56C8E" w:rsidRDefault="00F955A9" w:rsidP="00B56C8E">
            <w:r>
              <w:pict w14:anchorId="1799BA79">
                <v:shape id="_x0000_i1070" type="#_x0000_t75" style="width:238.5pt;height:60pt" fillcolor="window">
                  <v:imagedata r:id="rId107" o:title="o255"/>
                </v:shape>
              </w:pict>
            </w:r>
          </w:p>
        </w:tc>
      </w:tr>
    </w:tbl>
    <w:p w14:paraId="34C86F26" w14:textId="77777777" w:rsidR="00B56C8E" w:rsidRDefault="00B56C8E" w:rsidP="00B56C8E"/>
    <w:bookmarkStart w:id="287" w:name="_Hlt217368342"/>
    <w:p w14:paraId="085CC5C5"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"o261"</w:instrText>
      </w:r>
      <w:r>
        <w:fldChar w:fldCharType="separate"/>
      </w:r>
      <w:r>
        <w:rPr>
          <w:rStyle w:val="Hyperlink"/>
        </w:rPr>
        <w:t>261.</w:t>
      </w:r>
      <w:r>
        <w:fldChar w:fldCharType="end"/>
      </w:r>
      <w:bookmarkEnd w:id="287"/>
      <w:r>
        <w:t xml:space="preserve"> Blickt man in der Nacht von innen auf eine Fensterscheibe, erkennt man gut sein Spiegelbild. Warum sieht man das nicht, wenn draußen die Sonne scheint?</w:t>
      </w:r>
    </w:p>
    <w:p w14:paraId="6A1BDC8C" w14:textId="77777777" w:rsidR="007F40C3" w:rsidRDefault="007F40C3" w:rsidP="00B56C8E"/>
    <w:tbl>
      <w:tblPr>
        <w:tblW w:w="0" w:type="auto"/>
        <w:tblLook w:val="01E0" w:firstRow="1" w:lastRow="1" w:firstColumn="1" w:lastColumn="1" w:noHBand="0" w:noVBand="0"/>
      </w:tblPr>
      <w:tblGrid>
        <w:gridCol w:w="4809"/>
        <w:gridCol w:w="5328"/>
      </w:tblGrid>
      <w:tr w:rsidR="00BF27DA" w14:paraId="196F1979" w14:textId="77777777" w:rsidTr="00584BA0">
        <w:tc>
          <w:tcPr>
            <w:tcW w:w="5030" w:type="dxa"/>
            <w:shd w:val="clear" w:color="auto" w:fill="auto"/>
          </w:tcPr>
          <w:p w14:paraId="49E8D9B9" w14:textId="77777777" w:rsidR="00BF27DA" w:rsidRDefault="00F955A9" w:rsidP="00BF27DA">
            <w:hyperlink r:id="rId108" w:anchor="o282" w:history="1">
              <w:r w:rsidR="00BF27DA" w:rsidRPr="00584BA0">
                <w:rPr>
                  <w:rStyle w:val="Hyperlink"/>
                  <w:sz w:val="22"/>
                </w:rPr>
                <w:t xml:space="preserve">282. </w:t>
              </w:r>
            </w:hyperlink>
            <w:r w:rsidR="00BF27DA">
              <w:t xml:space="preserve"> Auf zwei Spiegel, die im Winkel von 30° zueinander stehen, fällt ein Lichtstahl unter dem jeweils  angegebenen Winkeln. Konstruiere den weiteren Strahlenverlauf, bis der Strahl das Spiegelsystem wieder verlässt.</w:t>
            </w:r>
          </w:p>
          <w:p w14:paraId="04F57982" w14:textId="77777777" w:rsidR="00BF27DA" w:rsidRDefault="00F955A9" w:rsidP="00BF27DA">
            <w:hyperlink r:id="rId109" w:history="1">
              <w:r w:rsidR="00BF27DA" w:rsidRPr="00584BA0">
                <w:rPr>
                  <w:rStyle w:val="Hyperlink"/>
                  <w:sz w:val="22"/>
                </w:rPr>
                <w:t>Bild 1 als PDF</w:t>
              </w:r>
            </w:hyperlink>
          </w:p>
          <w:p w14:paraId="584327E6" w14:textId="77777777" w:rsidR="00BF27DA" w:rsidRDefault="00F955A9" w:rsidP="00BF27DA">
            <w:hyperlink r:id="rId110" w:history="1">
              <w:r w:rsidR="00BF27DA" w:rsidRPr="00584BA0">
                <w:rPr>
                  <w:rStyle w:val="Hyperlink"/>
                  <w:sz w:val="22"/>
                </w:rPr>
                <w:t>Bild 2 als PDF</w:t>
              </w:r>
            </w:hyperlink>
          </w:p>
          <w:p w14:paraId="235E7AD3" w14:textId="77777777" w:rsidR="00BF27DA" w:rsidRDefault="00BF27DA" w:rsidP="00B56C8E"/>
        </w:tc>
        <w:tc>
          <w:tcPr>
            <w:tcW w:w="5031" w:type="dxa"/>
            <w:shd w:val="clear" w:color="auto" w:fill="auto"/>
          </w:tcPr>
          <w:p w14:paraId="7A9AA313" w14:textId="77777777" w:rsidR="00BF27DA" w:rsidRDefault="00F955A9" w:rsidP="00B56C8E">
            <w:r>
              <w:pict w14:anchorId="7F935FB6">
                <v:shape id="_x0000_i1071" type="#_x0000_t75" style="width:255.75pt;height:294.75pt">
                  <v:imagedata r:id="rId111" o:title="o282_1"/>
                </v:shape>
              </w:pict>
            </w:r>
          </w:p>
        </w:tc>
      </w:tr>
    </w:tbl>
    <w:p w14:paraId="5630FD50" w14:textId="77777777" w:rsidR="00F97CE6" w:rsidRDefault="00F97CE6" w:rsidP="00B56C8E"/>
    <w:tbl>
      <w:tblPr>
        <w:tblW w:w="0" w:type="auto"/>
        <w:tblLook w:val="01E0" w:firstRow="1" w:lastRow="1" w:firstColumn="1" w:lastColumn="1" w:noHBand="0" w:noVBand="0"/>
      </w:tblPr>
      <w:tblGrid>
        <w:gridCol w:w="5030"/>
        <w:gridCol w:w="5031"/>
      </w:tblGrid>
      <w:tr w:rsidR="00A568EE" w14:paraId="55A51149" w14:textId="77777777" w:rsidTr="00584BA0">
        <w:tc>
          <w:tcPr>
            <w:tcW w:w="5030" w:type="dxa"/>
            <w:shd w:val="clear" w:color="auto" w:fill="auto"/>
          </w:tcPr>
          <w:p w14:paraId="3072D568" w14:textId="77777777" w:rsidR="00A568EE" w:rsidRDefault="00F955A9" w:rsidP="00A568EE">
            <w:hyperlink r:id="rId112" w:anchor="o284" w:history="1">
              <w:r w:rsidR="00A568EE" w:rsidRPr="00584BA0">
                <w:rPr>
                  <w:rStyle w:val="Hyperlink"/>
                  <w:sz w:val="22"/>
                </w:rPr>
                <w:t>284.</w:t>
              </w:r>
            </w:hyperlink>
            <w:r w:rsidR="00A568EE">
              <w:t xml:space="preserve"> </w:t>
            </w:r>
          </w:p>
          <w:p w14:paraId="4071CD79" w14:textId="77777777" w:rsidR="00A568EE" w:rsidRDefault="00A568EE" w:rsidP="00A568EE">
            <w:r>
              <w:t>Auf einen Spiegel, der aus drei spiegelnden Seiten besteht, fällt ein Lichtstrahl.</w:t>
            </w:r>
          </w:p>
          <w:p w14:paraId="68E47ADD" w14:textId="77777777" w:rsidR="00A568EE" w:rsidRDefault="00A568EE" w:rsidP="00A568EE">
            <w:r>
              <w:t xml:space="preserve">a) Bestimme für den einfallenden Lichtstrahl den </w:t>
            </w:r>
            <w:r w:rsidR="008225BB">
              <w:t>Einfallswinkel</w:t>
            </w:r>
            <w:r>
              <w:t>.</w:t>
            </w:r>
          </w:p>
          <w:p w14:paraId="204A5D4F" w14:textId="77777777" w:rsidR="00A568EE" w:rsidRDefault="00A568EE" w:rsidP="00A568EE">
            <w:r>
              <w:t>b) Zeichne den weiteren Strahlenverlauf.</w:t>
            </w:r>
          </w:p>
          <w:p w14:paraId="5FEA5E30" w14:textId="77777777" w:rsidR="00A568EE" w:rsidRDefault="00F955A9" w:rsidP="00A568EE">
            <w:hyperlink r:id="rId113" w:history="1">
              <w:r w:rsidR="00A568EE" w:rsidRPr="00584BA0">
                <w:rPr>
                  <w:rStyle w:val="Hyperlink"/>
                  <w:sz w:val="22"/>
                </w:rPr>
                <w:t>Bild als PDF</w:t>
              </w:r>
            </w:hyperlink>
          </w:p>
          <w:p w14:paraId="3D2C4402" w14:textId="77777777" w:rsidR="00A568EE" w:rsidRDefault="00A568EE" w:rsidP="00B56C8E"/>
        </w:tc>
        <w:tc>
          <w:tcPr>
            <w:tcW w:w="5031" w:type="dxa"/>
            <w:shd w:val="clear" w:color="auto" w:fill="auto"/>
          </w:tcPr>
          <w:p w14:paraId="6639E222" w14:textId="77777777" w:rsidR="00A568EE" w:rsidRDefault="00F955A9" w:rsidP="00B56C8E">
            <w:r>
              <w:pict w14:anchorId="53CBCC51">
                <v:shape id="_x0000_i1072" type="#_x0000_t75" style="width:219.75pt;height:372.75pt">
                  <v:imagedata r:id="rId114" o:title="o284"/>
                </v:shape>
              </w:pict>
            </w:r>
          </w:p>
        </w:tc>
      </w:tr>
    </w:tbl>
    <w:p w14:paraId="3894FCAE" w14:textId="77777777" w:rsidR="00857875" w:rsidRDefault="00857875" w:rsidP="00B56C8E"/>
    <w:p w14:paraId="46AE6CE9" w14:textId="77777777" w:rsidR="00857875" w:rsidRDefault="00F955A9" w:rsidP="00B56C8E">
      <w:hyperlink r:id="rId115" w:anchor="o303" w:history="1">
        <w:r w:rsidR="001468A4" w:rsidRPr="00AB3E85">
          <w:rPr>
            <w:rStyle w:val="Hyperlink"/>
            <w:sz w:val="22"/>
          </w:rPr>
          <w:t>303.</w:t>
        </w:r>
      </w:hyperlink>
      <w:r w:rsidR="001468A4">
        <w:t xml:space="preserve"> Eine Kamera und ein Zollstock befinden sich in gleicher Entfernung vor einem Spiegel. Mit Hilfe des Monitorbildes der Kamera werden auf dem Spiegel zwei Markierungen angebracht: am Anfang des Zollstockes und bei 40 cm.</w:t>
      </w:r>
      <w:r w:rsidR="001468A4">
        <w:br/>
        <w:t>Nun wird die Entfernung der beiden Markierungen auf dem Spiegel gemessen. Wie groß ist dieser Abstand?</w:t>
      </w:r>
      <w:r w:rsidR="001468A4">
        <w:br/>
        <w:t>a) deutlich kleiner als 40 cm</w:t>
      </w:r>
      <w:r w:rsidR="001468A4">
        <w:br/>
        <w:t>b) etwa 40 cm</w:t>
      </w:r>
      <w:r w:rsidR="001468A4">
        <w:br/>
        <w:t>c) deutlich größer als 40 cm.</w:t>
      </w:r>
      <w:r w:rsidR="001468A4">
        <w:br/>
      </w:r>
      <w:r w:rsidR="001468A4">
        <w:br/>
        <w:t>Der Versuch lässt sich auch so durchführen: Man schaut sich im Spiegel an und zeichnet mit einem Lippenstift sein eigenes Gesicht nach. Wie breit ist das Lippenstiftbild im Vergleich zur wahren Breite des Gesichtes?</w:t>
      </w:r>
    </w:p>
    <w:p w14:paraId="2C950E59" w14:textId="77777777" w:rsidR="00B56C8E" w:rsidRDefault="00B56C8E" w:rsidP="00B56C8E"/>
    <w:p w14:paraId="6D542ECA"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30ECFAF0" w14:textId="77777777" w:rsidTr="00B56C8E">
        <w:trPr>
          <w:trHeight w:val="397"/>
        </w:trPr>
        <w:tc>
          <w:tcPr>
            <w:tcW w:w="5030" w:type="dxa"/>
            <w:vAlign w:val="center"/>
          </w:tcPr>
          <w:p w14:paraId="51940001" w14:textId="77777777" w:rsidR="00B56C8E" w:rsidRDefault="00B56C8E" w:rsidP="00AF679B">
            <w:pPr>
              <w:pStyle w:val="berschrift4"/>
            </w:pPr>
            <w:bookmarkStart w:id="288" w:name="t2"/>
            <w:bookmarkEnd w:id="288"/>
            <w:r>
              <w:t>Sphärischer Spiegel</w:t>
            </w:r>
          </w:p>
        </w:tc>
        <w:tc>
          <w:tcPr>
            <w:tcW w:w="5030" w:type="dxa"/>
            <w:vAlign w:val="center"/>
          </w:tcPr>
          <w:p w14:paraId="35D113AF" w14:textId="77777777" w:rsidR="00B56C8E" w:rsidRDefault="00F955A9" w:rsidP="00B56C8E">
            <w:pPr>
              <w:jc w:val="center"/>
              <w:rPr>
                <w:rStyle w:val="Hyperlink"/>
              </w:rPr>
            </w:pPr>
            <w:hyperlink w:anchor="t0" w:history="1">
              <w:r w:rsidR="00B56C8E">
                <w:rPr>
                  <w:rStyle w:val="Hyperlink"/>
                </w:rPr>
                <w:t>(</w:t>
              </w:r>
              <w:bookmarkStart w:id="289" w:name="_Hlt513430938"/>
              <w:r w:rsidR="00B56C8E">
                <w:rPr>
                  <w:rStyle w:val="Hyperlink"/>
                </w:rPr>
                <w:t>z</w:t>
              </w:r>
              <w:bookmarkStart w:id="290" w:name="_Hlt513430934"/>
              <w:bookmarkEnd w:id="289"/>
              <w:r w:rsidR="00B56C8E">
                <w:rPr>
                  <w:rStyle w:val="Hyperlink"/>
                </w:rPr>
                <w:t>u</w:t>
              </w:r>
              <w:bookmarkStart w:id="291" w:name="_Hlt58298796"/>
              <w:bookmarkStart w:id="292" w:name="_Hlt496964274"/>
              <w:bookmarkEnd w:id="290"/>
              <w:bookmarkEnd w:id="291"/>
              <w:r w:rsidR="00B56C8E">
                <w:rPr>
                  <w:rStyle w:val="Hyperlink"/>
                </w:rPr>
                <w:t>m</w:t>
              </w:r>
              <w:bookmarkStart w:id="293" w:name="_Hlt496873789"/>
              <w:bookmarkEnd w:id="292"/>
              <w:r w:rsidR="00B56C8E">
                <w:rPr>
                  <w:rStyle w:val="Hyperlink"/>
                </w:rPr>
                <w:t xml:space="preserve"> </w:t>
              </w:r>
              <w:bookmarkStart w:id="294" w:name="_Hlt497300368"/>
              <w:bookmarkEnd w:id="293"/>
              <w:r w:rsidR="00B56C8E">
                <w:rPr>
                  <w:rStyle w:val="Hyperlink"/>
                </w:rPr>
                <w:t>I</w:t>
              </w:r>
              <w:bookmarkStart w:id="295" w:name="_Hlt24254141"/>
              <w:bookmarkEnd w:id="294"/>
              <w:r w:rsidR="00B56C8E">
                <w:rPr>
                  <w:rStyle w:val="Hyperlink"/>
                </w:rPr>
                <w:t>n</w:t>
              </w:r>
              <w:bookmarkStart w:id="296" w:name="_Hlt58298794"/>
              <w:bookmarkStart w:id="297" w:name="_Hlt497300553"/>
              <w:bookmarkEnd w:id="295"/>
              <w:bookmarkEnd w:id="296"/>
              <w:r w:rsidR="00B56C8E">
                <w:rPr>
                  <w:rStyle w:val="Hyperlink"/>
                </w:rPr>
                <w:t>h</w:t>
              </w:r>
              <w:bookmarkStart w:id="298" w:name="_Hlt496873786"/>
              <w:bookmarkEnd w:id="297"/>
              <w:r w:rsidR="00B56C8E">
                <w:rPr>
                  <w:rStyle w:val="Hyperlink"/>
                </w:rPr>
                <w:t>a</w:t>
              </w:r>
              <w:bookmarkStart w:id="299" w:name="_Hlt512862861"/>
              <w:bookmarkEnd w:id="298"/>
              <w:r w:rsidR="00B56C8E">
                <w:rPr>
                  <w:rStyle w:val="Hyperlink"/>
                </w:rPr>
                <w:t>l</w:t>
              </w:r>
              <w:bookmarkEnd w:id="299"/>
              <w:r w:rsidR="00B56C8E">
                <w:rPr>
                  <w:rStyle w:val="Hyperlink"/>
                </w:rPr>
                <w:t>t</w:t>
              </w:r>
              <w:bookmarkStart w:id="300" w:name="_Hlt497273506"/>
              <w:r w:rsidR="00B56C8E">
                <w:rPr>
                  <w:rStyle w:val="Hyperlink"/>
                </w:rPr>
                <w:t>s</w:t>
              </w:r>
              <w:bookmarkEnd w:id="300"/>
              <w:r w:rsidR="00B56C8E">
                <w:rPr>
                  <w:rStyle w:val="Hyperlink"/>
                </w:rPr>
                <w:t>v</w:t>
              </w:r>
              <w:bookmarkStart w:id="301" w:name="_Hlt512862757"/>
              <w:r w:rsidR="00B56C8E">
                <w:rPr>
                  <w:rStyle w:val="Hyperlink"/>
                </w:rPr>
                <w:t>e</w:t>
              </w:r>
              <w:bookmarkEnd w:id="301"/>
              <w:r w:rsidR="00B56C8E">
                <w:rPr>
                  <w:rStyle w:val="Hyperlink"/>
                </w:rPr>
                <w:t>r</w:t>
              </w:r>
              <w:bookmarkStart w:id="302" w:name="_Hlt496873814"/>
              <w:r w:rsidR="00B56C8E">
                <w:rPr>
                  <w:rStyle w:val="Hyperlink"/>
                </w:rPr>
                <w:t>z</w:t>
              </w:r>
              <w:bookmarkEnd w:id="302"/>
              <w:r w:rsidR="00B56C8E">
                <w:rPr>
                  <w:rStyle w:val="Hyperlink"/>
                </w:rPr>
                <w:t>eichnis )</w:t>
              </w:r>
            </w:hyperlink>
          </w:p>
        </w:tc>
      </w:tr>
      <w:tr w:rsidR="00B56C8E" w14:paraId="1FC85156" w14:textId="77777777" w:rsidTr="00B56C8E">
        <w:trPr>
          <w:trHeight w:val="397"/>
        </w:trPr>
        <w:tc>
          <w:tcPr>
            <w:tcW w:w="10060" w:type="dxa"/>
            <w:gridSpan w:val="2"/>
            <w:vAlign w:val="center"/>
          </w:tcPr>
          <w:p w14:paraId="0E63A547" w14:textId="77777777" w:rsidR="00B56C8E" w:rsidRDefault="00F955A9" w:rsidP="00B56C8E">
            <w:pPr>
              <w:jc w:val="center"/>
              <w:rPr>
                <w:rStyle w:val="Hyperlink"/>
              </w:rPr>
            </w:pPr>
            <w:hyperlink r:id="rId116" w:anchor="Reflexion" w:history="1">
              <w:r w:rsidR="00B56C8E" w:rsidRPr="003A7F49">
                <w:rPr>
                  <w:rStyle w:val="Hyperlink"/>
                </w:rPr>
                <w:t>Formeln zum Thema</w:t>
              </w:r>
            </w:hyperlink>
          </w:p>
        </w:tc>
      </w:tr>
    </w:tbl>
    <w:bookmarkStart w:id="303" w:name="_Hlt497137765"/>
    <w:p w14:paraId="62E5211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"o43"</w:instrText>
      </w:r>
      <w:r>
        <w:fldChar w:fldCharType="separate"/>
      </w:r>
      <w:r>
        <w:rPr>
          <w:rStyle w:val="Hyperlink"/>
        </w:rPr>
        <w:t>4</w:t>
      </w:r>
      <w:bookmarkStart w:id="304" w:name="_Hlt147653786"/>
      <w:r>
        <w:rPr>
          <w:rStyle w:val="Hyperlink"/>
        </w:rPr>
        <w:t>3</w:t>
      </w:r>
      <w:bookmarkEnd w:id="304"/>
      <w:r>
        <w:rPr>
          <w:rStyle w:val="Hyperlink"/>
        </w:rPr>
        <w:t>.</w:t>
      </w:r>
      <w:r>
        <w:fldChar w:fldCharType="end"/>
      </w:r>
      <w:bookmarkEnd w:id="303"/>
      <w:r>
        <w:t xml:space="preserve"> Nenne zwei Beispiele aus dem Alltag für die Anwendung des Hohlspiegels. Erkläre an einem Beispiel, welche Eigenschaft des Hohlspiegels dabei ausgenutzt wird.</w:t>
      </w:r>
      <w:r>
        <w:br/>
      </w:r>
      <w:r>
        <w:rPr>
          <w:sz w:val="24"/>
        </w:rPr>
        <w:sym w:font="Symbol" w:char="F02A"/>
      </w:r>
      <w:r>
        <w:rPr>
          <w:sz w:val="24"/>
        </w:rPr>
        <w:sym w:font="Symbol" w:char="F02A"/>
      </w:r>
    </w:p>
    <w:p w14:paraId="0B3348D3" w14:textId="77777777" w:rsidR="00B56C8E" w:rsidRDefault="00B56C8E" w:rsidP="00B56C8E">
      <w:bookmarkStart w:id="305" w:name="_Hlt497138330"/>
      <w:r>
        <w:rPr>
          <w:color w:val="FF0000"/>
          <w:sz w:val="36"/>
        </w:rPr>
        <w:sym w:font="Symbol" w:char="F02A"/>
      </w:r>
      <w:bookmarkStart w:id="306" w:name="_Hlt53324361"/>
      <w:bookmarkStart w:id="307" w:name="_Hlt53310991"/>
      <w:bookmarkEnd w:id="306"/>
      <w:r>
        <w:fldChar w:fldCharType="begin"/>
      </w:r>
      <w:r w:rsidR="00493C02">
        <w:instrText>HYPERLINK "</w:instrText>
      </w:r>
      <w:r w:rsidR="00743CFB">
        <w:instrText>l</w:instrText>
      </w:r>
      <w:r w:rsidR="00493C02">
        <w:instrText>sgoptik</w:instrText>
      </w:r>
      <w:r w:rsidR="00292261">
        <w:instrText>.docx</w:instrText>
      </w:r>
      <w:r w:rsidR="00493C02">
        <w:instrText>" \l "o58"</w:instrText>
      </w:r>
      <w:r>
        <w:fldChar w:fldCharType="separate"/>
      </w:r>
      <w:r>
        <w:rPr>
          <w:rStyle w:val="Hyperlink"/>
        </w:rPr>
        <w:t>5</w:t>
      </w:r>
      <w:bookmarkStart w:id="308" w:name="_Hlt58296466"/>
      <w:r>
        <w:rPr>
          <w:rStyle w:val="Hyperlink"/>
        </w:rPr>
        <w:t>8</w:t>
      </w:r>
      <w:bookmarkEnd w:id="308"/>
      <w:r>
        <w:rPr>
          <w:rStyle w:val="Hyperlink"/>
        </w:rPr>
        <w:t>.</w:t>
      </w:r>
      <w:r>
        <w:fldChar w:fldCharType="end"/>
      </w:r>
      <w:bookmarkEnd w:id="305"/>
      <w:bookmarkEnd w:id="307"/>
      <w:r>
        <w:t xml:space="preserve"> Wie weit muss ein Gegenstand vom Scheitel des Hohlspiegels (r=20 cm) entfernt sein, damit ein 5mal so großes a) reelles, b) virtuelles Bild entsteht?</w:t>
      </w:r>
      <w:r>
        <w:br/>
        <w:t>In welcher Entfernung vom Scheitel befinden sich diese Bilder?</w:t>
      </w:r>
      <w:r>
        <w:br/>
      </w:r>
      <w:r>
        <w:rPr>
          <w:sz w:val="24"/>
        </w:rPr>
        <w:sym w:font="Symbol" w:char="F02A"/>
      </w:r>
      <w:r>
        <w:rPr>
          <w:sz w:val="24"/>
        </w:rPr>
        <w:sym w:font="Symbol" w:char="F02A"/>
      </w:r>
      <w:r>
        <w:rPr>
          <w:sz w:val="24"/>
        </w:rPr>
        <w:sym w:font="Symbol" w:char="F02A"/>
      </w:r>
    </w:p>
    <w:bookmarkStart w:id="309" w:name="_Hlt497273271"/>
    <w:p w14:paraId="497D757B"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"o63"</w:instrText>
      </w:r>
      <w:r>
        <w:fldChar w:fldCharType="separate"/>
      </w:r>
      <w:r>
        <w:rPr>
          <w:rStyle w:val="Hyperlink"/>
        </w:rPr>
        <w:t>63.</w:t>
      </w:r>
      <w:r>
        <w:fldChar w:fldCharType="end"/>
      </w:r>
      <w:bookmarkEnd w:id="309"/>
      <w:r>
        <w:t xml:space="preserve"> Ein kugelförmiger Hohlspiegel reflektiert nicht alle parallelen Strahlen durch einen Punkt. Um welche handelt es sich?</w:t>
      </w:r>
      <w:r>
        <w:br/>
        <w:t>Welche Spiegel haben diesen Nachteil nicht?</w:t>
      </w:r>
      <w:r>
        <w:br/>
      </w:r>
      <w:r>
        <w:rPr>
          <w:sz w:val="24"/>
        </w:rPr>
        <w:sym w:font="Symbol" w:char="F02A"/>
      </w:r>
      <w:r>
        <w:rPr>
          <w:sz w:val="24"/>
        </w:rPr>
        <w:sym w:font="Symbol" w:char="F02A"/>
      </w:r>
    </w:p>
    <w:bookmarkStart w:id="310" w:name="_Hlt497273454"/>
    <w:p w14:paraId="6D10DDAD"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"o70"</w:instrText>
      </w:r>
      <w:r>
        <w:fldChar w:fldCharType="separate"/>
      </w:r>
      <w:r>
        <w:rPr>
          <w:rStyle w:val="Hyperlink"/>
        </w:rPr>
        <w:t>70.</w:t>
      </w:r>
      <w:r>
        <w:fldChar w:fldCharType="end"/>
      </w:r>
      <w:bookmarkEnd w:id="310"/>
      <w:r>
        <w:t xml:space="preserve"> In Stabtaschenlampen befindet sich ein Hohlspiegel, der sich gegenüber der feststehenden Glühlampe verschieben </w:t>
      </w:r>
      <w:r w:rsidR="00812154">
        <w:t>lässt</w:t>
      </w:r>
      <w:r>
        <w:t>. Wann laufen die Randstrahlen des Lichtbündels auseinander, wann sind sie parallel und wann laufen sie zusammen?</w:t>
      </w:r>
      <w:r>
        <w:br/>
      </w:r>
      <w:r>
        <w:rPr>
          <w:sz w:val="24"/>
        </w:rPr>
        <w:sym w:font="Symbol" w:char="F02A"/>
      </w:r>
      <w:r>
        <w:rPr>
          <w:sz w:val="24"/>
        </w:rPr>
        <w:sym w:font="Symbol" w:char="F02A"/>
      </w:r>
    </w:p>
    <w:p w14:paraId="3B152890" w14:textId="77777777" w:rsidR="00B56C8E" w:rsidRDefault="00F955A9" w:rsidP="00B56C8E">
      <w:hyperlink r:id="rId117" w:anchor="o93" w:history="1">
        <w:r w:rsidR="00B56C8E">
          <w:rPr>
            <w:rStyle w:val="Hyperlink"/>
          </w:rPr>
          <w:t>9</w:t>
        </w:r>
        <w:bookmarkStart w:id="311" w:name="_Hlt497292593"/>
        <w:r w:rsidR="00B56C8E">
          <w:rPr>
            <w:rStyle w:val="Hyperlink"/>
          </w:rPr>
          <w:t>3</w:t>
        </w:r>
        <w:bookmarkStart w:id="312" w:name="_Hlt497292632"/>
        <w:bookmarkEnd w:id="311"/>
        <w:r w:rsidR="00B56C8E">
          <w:rPr>
            <w:rStyle w:val="Hyperlink"/>
          </w:rPr>
          <w:t>.</w:t>
        </w:r>
        <w:bookmarkEnd w:id="312"/>
      </w:hyperlink>
      <w:r w:rsidR="00B56C8E">
        <w:t xml:space="preserve"> Im Brennpunkt eines Hohlspiegels wird senkrecht zur Achse ein kleiner ebener Spiegel angebracht, dessen verspiegelte Seite dem Hohlspiegel zugewandt ist. Was geschieht mit Strahlen, die parallel zur Achse auf den Hohlspiegel fallen?</w:t>
      </w:r>
      <w:r w:rsidR="00B56C8E">
        <w:br/>
      </w:r>
      <w:r w:rsidR="00B56C8E">
        <w:rPr>
          <w:sz w:val="24"/>
        </w:rPr>
        <w:sym w:font="Symbol" w:char="F02A"/>
      </w:r>
      <w:r w:rsidR="00B56C8E">
        <w:rPr>
          <w:sz w:val="24"/>
        </w:rPr>
        <w:sym w:font="Symbol" w:char="F02A"/>
      </w:r>
      <w:r w:rsidR="00B56C8E">
        <w:rPr>
          <w:sz w:val="24"/>
        </w:rPr>
        <w:br/>
      </w:r>
      <w:bookmarkStart w:id="313" w:name="_Hlt49174588"/>
      <w:r w:rsidR="00B56C8E">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"o196"</w:instrText>
      </w:r>
      <w:r w:rsidR="00B56C8E">
        <w:rPr>
          <w:sz w:val="24"/>
        </w:rPr>
        <w:fldChar w:fldCharType="separate"/>
      </w:r>
      <w:r w:rsidR="00B56C8E">
        <w:rPr>
          <w:rStyle w:val="Hyperlink"/>
        </w:rPr>
        <w:t>1</w:t>
      </w:r>
      <w:bookmarkStart w:id="314" w:name="_Hlt49175108"/>
      <w:r w:rsidR="00B56C8E">
        <w:rPr>
          <w:rStyle w:val="Hyperlink"/>
        </w:rPr>
        <w:t>9</w:t>
      </w:r>
      <w:bookmarkEnd w:id="314"/>
      <w:r w:rsidR="00B56C8E">
        <w:rPr>
          <w:rStyle w:val="Hyperlink"/>
        </w:rPr>
        <w:t>6.</w:t>
      </w:r>
      <w:r w:rsidR="00B56C8E">
        <w:rPr>
          <w:sz w:val="24"/>
        </w:rPr>
        <w:fldChar w:fldCharType="end"/>
      </w:r>
      <w:bookmarkEnd w:id="313"/>
      <w:r w:rsidR="00B56C8E">
        <w:t xml:space="preserve"> Am Mikroskop verwendet man als Beleuchtungsspiegel unter dem Präparat einen Hohlspiegel. Warum wäre hier ein ebener Spiegel ungeeignet?</w:t>
      </w:r>
      <w:r w:rsidR="00B56C8E">
        <w:br/>
      </w:r>
      <w:r w:rsidR="00B56C8E">
        <w:rPr>
          <w:sz w:val="24"/>
        </w:rPr>
        <w:sym w:font="Symbol" w:char="F02A"/>
      </w:r>
      <w:r w:rsidR="00B56C8E">
        <w:rPr>
          <w:sz w:val="24"/>
        </w:rPr>
        <w:br/>
      </w:r>
      <w:hyperlink r:id="rId118" w:anchor="o197" w:history="1">
        <w:r w:rsidR="00B56C8E">
          <w:rPr>
            <w:rStyle w:val="Hyperlink"/>
          </w:rPr>
          <w:t>19</w:t>
        </w:r>
        <w:bookmarkStart w:id="315" w:name="_Hlt49175325"/>
        <w:r w:rsidR="00B56C8E">
          <w:rPr>
            <w:rStyle w:val="Hyperlink"/>
          </w:rPr>
          <w:t>7</w:t>
        </w:r>
        <w:bookmarkEnd w:id="315"/>
        <w:r w:rsidR="00B56C8E">
          <w:rPr>
            <w:rStyle w:val="Hyperlink"/>
          </w:rPr>
          <w:t>.</w:t>
        </w:r>
      </w:hyperlink>
      <w:r w:rsidR="00B56C8E">
        <w:t xml:space="preserve"> Ärzte benutzen zur Betrachtung des Augenhintergrundes, des Gehörganges, der Mundhöhle und ähnlichem einen Hohlspiegel. Zu welchem Zweck haben diese Spiegel in der Mitte eine kleine Öffnung?</w:t>
      </w:r>
      <w:r w:rsidR="00B56C8E">
        <w:br/>
      </w:r>
      <w:r w:rsidR="00B56C8E">
        <w:rPr>
          <w:sz w:val="24"/>
        </w:rPr>
        <w:sym w:font="Symbol" w:char="F02A"/>
      </w:r>
      <w:r w:rsidR="00B56C8E">
        <w:rPr>
          <w:sz w:val="24"/>
        </w:rPr>
        <w:br/>
      </w:r>
      <w:hyperlink r:id="rId119" w:anchor="o198" w:history="1">
        <w:r w:rsidR="00B56C8E">
          <w:rPr>
            <w:rStyle w:val="Hyperlink"/>
          </w:rPr>
          <w:t>1</w:t>
        </w:r>
        <w:bookmarkStart w:id="316" w:name="_Hlt49175431"/>
        <w:r w:rsidR="00B56C8E">
          <w:rPr>
            <w:rStyle w:val="Hyperlink"/>
          </w:rPr>
          <w:t>9</w:t>
        </w:r>
        <w:bookmarkEnd w:id="316"/>
        <w:r w:rsidR="00B56C8E">
          <w:rPr>
            <w:rStyle w:val="Hyperlink"/>
          </w:rPr>
          <w:t>8.</w:t>
        </w:r>
      </w:hyperlink>
      <w:r w:rsidR="00B56C8E">
        <w:t xml:space="preserve"> Schmuckgegenstände wie z.B. Glasperlen, Knöpfe, Kugeln für den Weihnachtsbaum u.a. sind häufig konvexe Spiegel, also Hohlspiegel, die nach außen gewölbt sind. Warum werden gerade diese Spiegel dafür verwendet?</w:t>
      </w:r>
      <w:r w:rsidR="00B56C8E">
        <w:br/>
      </w:r>
      <w:r w:rsidR="00B56C8E">
        <w:rPr>
          <w:sz w:val="24"/>
        </w:rPr>
        <w:sym w:font="Symbol" w:char="F02A"/>
      </w:r>
      <w:r w:rsidR="00B56C8E">
        <w:br/>
      </w:r>
      <w:r w:rsidR="00B56C8E">
        <w:rPr>
          <w:color w:val="FF0000"/>
          <w:sz w:val="36"/>
        </w:rPr>
        <w:sym w:font="Symbol" w:char="F02A"/>
      </w:r>
      <w:hyperlink r:id="rId120" w:anchor="o200" w:history="1">
        <w:r w:rsidR="00B56C8E">
          <w:rPr>
            <w:rStyle w:val="Hyperlink"/>
          </w:rPr>
          <w:t>200.</w:t>
        </w:r>
      </w:hyperlink>
      <w:r w:rsidR="00B56C8E">
        <w:t xml:space="preserve"> Die Entfernung eines Gegenstandes vom Hohlspiegel beträgt 2/3 des Krümmungsradius, wobei er sich auf der optischen Achse des Spiegels befindet. Welchen Abstand zum Hohlspiegel hat das Bild des Gegenstandes?</w:t>
      </w:r>
      <w:r w:rsidR="00B56C8E">
        <w:br/>
      </w:r>
      <w:r w:rsidR="00B56C8E">
        <w:rPr>
          <w:sz w:val="24"/>
        </w:rPr>
        <w:sym w:font="Symbol" w:char="F02A"/>
      </w:r>
      <w:r w:rsidR="00B56C8E">
        <w:rPr>
          <w:sz w:val="24"/>
        </w:rPr>
        <w:sym w:font="Symbol" w:char="F02A"/>
      </w:r>
      <w:r w:rsidR="00B56C8E">
        <w:rPr>
          <w:sz w:val="24"/>
        </w:rPr>
        <w:sym w:font="Symbol" w:char="F02A"/>
      </w:r>
      <w:r w:rsidR="00B56C8E">
        <w:br/>
      </w:r>
      <w:hyperlink r:id="rId121" w:anchor="o201" w:history="1">
        <w:r w:rsidR="00B56C8E">
          <w:rPr>
            <w:rStyle w:val="Hyperlink"/>
          </w:rPr>
          <w:t>2</w:t>
        </w:r>
        <w:bookmarkStart w:id="317" w:name="_Hlt58295022"/>
        <w:r w:rsidR="00B56C8E">
          <w:rPr>
            <w:rStyle w:val="Hyperlink"/>
          </w:rPr>
          <w:t>0</w:t>
        </w:r>
        <w:bookmarkEnd w:id="317"/>
        <w:r w:rsidR="00B56C8E">
          <w:rPr>
            <w:rStyle w:val="Hyperlink"/>
          </w:rPr>
          <w:t>1.</w:t>
        </w:r>
      </w:hyperlink>
      <w:r w:rsidR="00B56C8E">
        <w:t xml:space="preserve"> </w:t>
      </w:r>
      <w:r w:rsidR="00B56C8E">
        <w:br/>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6D9701A1" w14:textId="77777777" w:rsidTr="00B56C8E">
        <w:tc>
          <w:tcPr>
            <w:tcW w:w="10061" w:type="dxa"/>
          </w:tcPr>
          <w:p w14:paraId="35C1F9C0" w14:textId="77777777" w:rsidR="00B56C8E" w:rsidRDefault="00B56C8E" w:rsidP="00B56C8E">
            <w:r>
              <w:t>Paralleles Licht fällt auf einen Kugelspiegel, einen Parabolspiegel und einen nach außen gewölbten Spiegel. Ergänze für jedes Bild den Strahlenverlauf.</w:t>
            </w:r>
          </w:p>
        </w:tc>
      </w:tr>
      <w:tr w:rsidR="00B56C8E" w14:paraId="3FB98C2B" w14:textId="77777777" w:rsidTr="00B56C8E">
        <w:tc>
          <w:tcPr>
            <w:tcW w:w="10061" w:type="dxa"/>
          </w:tcPr>
          <w:p w14:paraId="5526773F" w14:textId="77777777" w:rsidR="00B56C8E" w:rsidRDefault="00F955A9" w:rsidP="00B56C8E">
            <w:r>
              <w:pict w14:anchorId="4C6A1B5D">
                <v:shape id="_x0000_i1073" type="#_x0000_t75" style="width:468.75pt;height:118.5pt" fillcolor="window">
                  <v:imagedata r:id="rId122" o:title="o201"/>
                </v:shape>
              </w:pict>
            </w:r>
          </w:p>
        </w:tc>
      </w:tr>
    </w:tbl>
    <w:p w14:paraId="4C43371F" w14:textId="77777777" w:rsidR="00B56C8E" w:rsidRDefault="00B56C8E" w:rsidP="00B56C8E">
      <w:r>
        <w:rPr>
          <w:sz w:val="24"/>
        </w:rPr>
        <w:sym w:font="Symbol" w:char="F02A"/>
      </w:r>
      <w:r>
        <w:rPr>
          <w:sz w:val="24"/>
        </w:rPr>
        <w:sym w:font="Symbol" w:char="F02A"/>
      </w:r>
      <w:r>
        <w:rPr>
          <w:sz w:val="24"/>
        </w:rPr>
        <w:br/>
      </w:r>
      <w:hyperlink r:id="rId123" w:anchor="o204" w:history="1">
        <w:r>
          <w:rPr>
            <w:rStyle w:val="Hyperlink"/>
          </w:rPr>
          <w:t>2</w:t>
        </w:r>
        <w:bookmarkStart w:id="318" w:name="_Hlt58298792"/>
        <w:bookmarkStart w:id="319" w:name="_Hlt58295131"/>
        <w:bookmarkEnd w:id="318"/>
        <w:r>
          <w:rPr>
            <w:rStyle w:val="Hyperlink"/>
          </w:rPr>
          <w:t>0</w:t>
        </w:r>
        <w:bookmarkStart w:id="320" w:name="_Hlt58295274"/>
        <w:bookmarkEnd w:id="319"/>
        <w:r>
          <w:rPr>
            <w:rStyle w:val="Hyperlink"/>
          </w:rPr>
          <w:t>4</w:t>
        </w:r>
        <w:bookmarkEnd w:id="320"/>
        <w:r>
          <w:rPr>
            <w:rStyle w:val="Hyperlink"/>
          </w:rPr>
          <w:t>.</w:t>
        </w:r>
      </w:hyperlink>
      <w:r>
        <w:rPr>
          <w:sz w:val="24"/>
        </w:rPr>
        <w:t xml:space="preserve"> </w:t>
      </w:r>
      <w:r>
        <w:t>Ein Hohlspiegel erzeugt von einem Gegenstand ein 5fach vergrößertes Bild. Gegenstand und Bild sind 72 cm voneinander entfernt. Berechnen Sie die Brennweite und die Gegenstandsweite.</w:t>
      </w:r>
      <w:r>
        <w:br/>
      </w:r>
      <w:r>
        <w:rPr>
          <w:sz w:val="24"/>
        </w:rPr>
        <w:sym w:font="Symbol" w:char="F02A"/>
      </w:r>
      <w:r>
        <w:rPr>
          <w:sz w:val="24"/>
        </w:rPr>
        <w:sym w:font="Symbol" w:char="F02A"/>
      </w:r>
      <w:r>
        <w:rPr>
          <w:sz w:val="24"/>
        </w:rPr>
        <w:sym w:font="Symbol" w:char="F02A"/>
      </w:r>
      <w:r>
        <w:rPr>
          <w:sz w:val="24"/>
        </w:rPr>
        <w:br/>
      </w:r>
      <w:bookmarkStart w:id="321" w:name="_Hlt81216104"/>
      <w:r>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"o208"</w:instrText>
      </w:r>
      <w:r>
        <w:rPr>
          <w:sz w:val="24"/>
        </w:rPr>
        <w:fldChar w:fldCharType="separate"/>
      </w:r>
      <w:r>
        <w:rPr>
          <w:rStyle w:val="Hyperlink"/>
        </w:rPr>
        <w:t>2</w:t>
      </w:r>
      <w:bookmarkStart w:id="322" w:name="_Hlt115011327"/>
      <w:r>
        <w:rPr>
          <w:rStyle w:val="Hyperlink"/>
        </w:rPr>
        <w:t>0</w:t>
      </w:r>
      <w:bookmarkEnd w:id="322"/>
      <w:r>
        <w:rPr>
          <w:rStyle w:val="Hyperlink"/>
        </w:rPr>
        <w:t>8.</w:t>
      </w:r>
      <w:r>
        <w:rPr>
          <w:sz w:val="24"/>
        </w:rPr>
        <w:fldChar w:fldCharType="end"/>
      </w:r>
      <w:bookmarkEnd w:id="321"/>
      <w:r>
        <w:t xml:space="preserve"> Begründe, warum bei einem Kugelspiegel nur die achsennahen Parallelstrahlen in einem Brennpunkt zusammenlaufen, die achsenfernen aber nicht. </w:t>
      </w:r>
    </w:p>
    <w:p w14:paraId="49A67082" w14:textId="77777777" w:rsidR="00B56C8E" w:rsidRDefault="00B56C8E" w:rsidP="00B56C8E">
      <w:pPr>
        <w:rPr>
          <w:sz w:val="24"/>
        </w:rPr>
      </w:pPr>
      <w:r>
        <w:rPr>
          <w:sz w:val="24"/>
        </w:rPr>
        <w:sym w:font="Symbol" w:char="F02A"/>
      </w:r>
      <w:r>
        <w:rPr>
          <w:sz w:val="24"/>
        </w:rPr>
        <w:sym w:font="Symbol" w:char="F02A"/>
      </w:r>
      <w:r>
        <w:rPr>
          <w:sz w:val="24"/>
        </w:rPr>
        <w:sym w:font="Symbol" w:char="F02A"/>
      </w:r>
    </w:p>
    <w:p w14:paraId="113719AD" w14:textId="77777777" w:rsidR="00B56C8E" w:rsidRDefault="00B56C8E" w:rsidP="00B56C8E">
      <w:pPr>
        <w:rPr>
          <w:sz w:val="24"/>
        </w:rPr>
      </w:pPr>
    </w:p>
    <w:p w14:paraId="09E0AB49" w14:textId="77777777" w:rsidR="00B56C8E" w:rsidRDefault="00F955A9" w:rsidP="00B56C8E">
      <w:hyperlink r:id="rId124" w:anchor="o218" w:history="1">
        <w:r w:rsidR="00B56C8E">
          <w:rPr>
            <w:rStyle w:val="Hyperlink"/>
          </w:rPr>
          <w:t>218.</w:t>
        </w:r>
      </w:hyperlink>
      <w:r w:rsidR="00B56C8E">
        <w:t xml:space="preserve"> </w:t>
      </w:r>
    </w:p>
    <w:p w14:paraId="0B17D428" w14:textId="77777777" w:rsidR="00B56C8E" w:rsidRDefault="00B56C8E" w:rsidP="00B56C8E">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215A98A8" w14:textId="77777777" w:rsidTr="00B56C8E">
        <w:tc>
          <w:tcPr>
            <w:tcW w:w="10061" w:type="dxa"/>
          </w:tcPr>
          <w:p w14:paraId="2C32C4B2" w14:textId="77777777" w:rsidR="00B56C8E" w:rsidRDefault="00B56C8E" w:rsidP="00B56C8E">
            <w:r>
              <w:t>Auf einen Kugelspiegel fällt ein breites, paralleles Lichtbündel. Wie wird es reflektiert?</w:t>
            </w:r>
            <w:r>
              <w:br/>
              <w:t>Der Mittelpunkt des Kugelspiegels liegt in A, B genau in der Mitte zwischen A und C.</w:t>
            </w:r>
          </w:p>
          <w:p w14:paraId="32B0A30D" w14:textId="77777777" w:rsidR="00B56C8E" w:rsidRDefault="00B56C8E" w:rsidP="00B56C8E">
            <w:r>
              <w:t>a) Die Strahlen treffen alle im Punkt B zusammen.</w:t>
            </w:r>
          </w:p>
          <w:p w14:paraId="3D6C0104" w14:textId="77777777" w:rsidR="00B56C8E" w:rsidRDefault="00B56C8E" w:rsidP="00B56C8E">
            <w:r>
              <w:t>b) Die Strahlen treffen sich auf einer Linie zwischen B und C.</w:t>
            </w:r>
          </w:p>
          <w:p w14:paraId="736FC161" w14:textId="77777777" w:rsidR="00B56C8E" w:rsidRDefault="00B56C8E" w:rsidP="00B56C8E">
            <w:r>
              <w:t>c) Die Strahlen treffen sich auf einer Linie zwischen A und B.</w:t>
            </w:r>
          </w:p>
        </w:tc>
      </w:tr>
      <w:tr w:rsidR="00B56C8E" w14:paraId="13986C97" w14:textId="77777777" w:rsidTr="00B56C8E">
        <w:tc>
          <w:tcPr>
            <w:tcW w:w="10061" w:type="dxa"/>
          </w:tcPr>
          <w:p w14:paraId="2B9F2698" w14:textId="77777777" w:rsidR="00B56C8E" w:rsidRDefault="00F955A9" w:rsidP="00B56C8E">
            <w:r>
              <w:pict w14:anchorId="1DA893C2">
                <v:shape id="_x0000_i1074" type="#_x0000_t75" style="width:495.75pt;height:171pt" fillcolor="window">
                  <v:imagedata r:id="rId125" o:title="o218_1"/>
                </v:shape>
              </w:pict>
            </w:r>
          </w:p>
        </w:tc>
      </w:tr>
    </w:tbl>
    <w:p w14:paraId="598A8863" w14:textId="77777777" w:rsidR="00B56C8E" w:rsidRDefault="00B56C8E" w:rsidP="00B56C8E"/>
    <w:p w14:paraId="329F2C43" w14:textId="77777777" w:rsidR="00B56C8E" w:rsidRDefault="00F955A9" w:rsidP="00B56C8E">
      <w:pPr>
        <w:pStyle w:val="Fuzeile"/>
        <w:tabs>
          <w:tab w:val="clear" w:pos="4536"/>
          <w:tab w:val="clear" w:pos="9072"/>
        </w:tabs>
      </w:pPr>
      <w:hyperlink r:id="rId126" w:anchor="o228" w:history="1">
        <w:r w:rsidR="00B56C8E">
          <w:rPr>
            <w:rStyle w:val="Hyperlink"/>
          </w:rPr>
          <w:t>228.</w:t>
        </w:r>
      </w:hyperlink>
      <w:r w:rsidR="00B56C8E">
        <w:t xml:space="preserve"> Zeige mit Hilfe einer Skizze, dass an einem Hohlspiegel für achsennahe Strahlen ein virtuelles, aufrecht stehendes, vergrößertes Bild erzeugt werden kann.</w:t>
      </w:r>
    </w:p>
    <w:p w14:paraId="1F71C834" w14:textId="77777777" w:rsidR="00B56C8E" w:rsidRDefault="00B56C8E" w:rsidP="00B56C8E">
      <w:pPr>
        <w:pStyle w:val="Fuzeile"/>
        <w:tabs>
          <w:tab w:val="clear" w:pos="4536"/>
          <w:tab w:val="clear" w:pos="9072"/>
        </w:tabs>
        <w:rPr>
          <w:sz w:val="24"/>
        </w:rPr>
      </w:pPr>
      <w:r>
        <w:rPr>
          <w:sz w:val="24"/>
        </w:rPr>
        <w:sym w:font="Symbol" w:char="F02A"/>
      </w:r>
      <w:r>
        <w:rPr>
          <w:sz w:val="24"/>
        </w:rPr>
        <w:sym w:font="Symbol" w:char="F02A"/>
      </w:r>
    </w:p>
    <w:bookmarkStart w:id="323" w:name="_Hlt200008162"/>
    <w:p w14:paraId="6B1A3FC4" w14:textId="77777777" w:rsidR="00B56C8E" w:rsidRDefault="00B56C8E" w:rsidP="00B56C8E">
      <w:pPr>
        <w:pStyle w:val="Fuzeile"/>
        <w:tabs>
          <w:tab w:val="clear" w:pos="4536"/>
          <w:tab w:val="clear" w:pos="9072"/>
        </w:tabs>
      </w:pPr>
      <w:r>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"o253"</w:instrText>
      </w:r>
      <w:r>
        <w:rPr>
          <w:sz w:val="24"/>
        </w:rPr>
        <w:fldChar w:fldCharType="separate"/>
      </w:r>
      <w:r>
        <w:rPr>
          <w:rStyle w:val="Hyperlink"/>
        </w:rPr>
        <w:t>253.</w:t>
      </w:r>
      <w:r>
        <w:rPr>
          <w:sz w:val="24"/>
        </w:rPr>
        <w:fldChar w:fldCharType="end"/>
      </w:r>
      <w:bookmarkEnd w:id="323"/>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4134800B" w14:textId="77777777" w:rsidTr="00B56C8E">
        <w:tc>
          <w:tcPr>
            <w:tcW w:w="5030" w:type="dxa"/>
          </w:tcPr>
          <w:p w14:paraId="690D29FA" w14:textId="77777777" w:rsidR="00B56C8E" w:rsidRDefault="00B56C8E" w:rsidP="00B56C8E">
            <w:pPr>
              <w:pStyle w:val="Fuzeile"/>
              <w:tabs>
                <w:tab w:val="clear" w:pos="4536"/>
                <w:tab w:val="clear" w:pos="9072"/>
              </w:tabs>
            </w:pPr>
            <w:r>
              <w:t>Ein Wuppi steht vor einem senkrechten, ebenen Spiegel aus beweglichem Material (Spiegelfolie) und fotografiert sein Spiegelbild.</w:t>
            </w:r>
          </w:p>
        </w:tc>
        <w:tc>
          <w:tcPr>
            <w:tcW w:w="5030" w:type="dxa"/>
          </w:tcPr>
          <w:p w14:paraId="39104BB0" w14:textId="77777777" w:rsidR="00B56C8E" w:rsidRDefault="00F955A9" w:rsidP="00B56C8E">
            <w:pPr>
              <w:pStyle w:val="Fuzeile"/>
              <w:tabs>
                <w:tab w:val="clear" w:pos="4536"/>
                <w:tab w:val="clear" w:pos="9072"/>
              </w:tabs>
            </w:pPr>
            <w:r>
              <w:pict w14:anchorId="67392C33">
                <v:shape id="_x0000_i1075" type="#_x0000_t75" style="width:244.5pt;height:163.5pt" fillcolor="window">
                  <v:imagedata r:id="rId127" o:title="o253_1"/>
                </v:shape>
              </w:pict>
            </w:r>
          </w:p>
        </w:tc>
      </w:tr>
      <w:tr w:rsidR="00B56C8E" w14:paraId="17F40446" w14:textId="77777777" w:rsidTr="00B56C8E">
        <w:tc>
          <w:tcPr>
            <w:tcW w:w="5030" w:type="dxa"/>
          </w:tcPr>
          <w:p w14:paraId="16210F6C" w14:textId="77777777" w:rsidR="00B56C8E" w:rsidRDefault="00B56C8E" w:rsidP="00B56C8E">
            <w:pPr>
              <w:pStyle w:val="Fuzeile"/>
              <w:tabs>
                <w:tab w:val="clear" w:pos="4536"/>
                <w:tab w:val="clear" w:pos="9072"/>
              </w:tabs>
            </w:pPr>
            <w:r>
              <w:t>Nun wir der Spiegel in der Mitte nach vorn gewölbt und Wuppi fotografiert sich erneut. Wie sieht sein Spiegelbild jetzt aus?</w:t>
            </w:r>
          </w:p>
          <w:p w14:paraId="0D596B85" w14:textId="77777777" w:rsidR="00B56C8E" w:rsidRDefault="00B56C8E" w:rsidP="00B56C8E">
            <w:pPr>
              <w:pStyle w:val="Fuzeile"/>
              <w:tabs>
                <w:tab w:val="clear" w:pos="4536"/>
                <w:tab w:val="clear" w:pos="9072"/>
              </w:tabs>
            </w:pPr>
            <w:r>
              <w:t>a) Das Spiegelbild wird breiter.</w:t>
            </w:r>
          </w:p>
          <w:p w14:paraId="3A7E7328" w14:textId="77777777" w:rsidR="00B56C8E" w:rsidRDefault="00B56C8E" w:rsidP="00B56C8E">
            <w:pPr>
              <w:pStyle w:val="Fuzeile"/>
              <w:tabs>
                <w:tab w:val="clear" w:pos="4536"/>
                <w:tab w:val="clear" w:pos="9072"/>
              </w:tabs>
            </w:pPr>
            <w:r>
              <w:t>b) Das Spiegelbild wird schmaler.</w:t>
            </w:r>
          </w:p>
          <w:p w14:paraId="201494F5" w14:textId="77777777" w:rsidR="00B56C8E" w:rsidRDefault="00B56C8E" w:rsidP="00B56C8E">
            <w:pPr>
              <w:pStyle w:val="Fuzeile"/>
              <w:tabs>
                <w:tab w:val="clear" w:pos="4536"/>
                <w:tab w:val="clear" w:pos="9072"/>
              </w:tabs>
            </w:pPr>
            <w:r>
              <w:t>c) Das Spiegelbild wird breiter und höher.</w:t>
            </w:r>
          </w:p>
          <w:p w14:paraId="50A34329" w14:textId="77777777" w:rsidR="00B56C8E" w:rsidRDefault="00B56C8E" w:rsidP="00B56C8E">
            <w:pPr>
              <w:pStyle w:val="Fuzeile"/>
              <w:tabs>
                <w:tab w:val="clear" w:pos="4536"/>
                <w:tab w:val="clear" w:pos="9072"/>
              </w:tabs>
            </w:pPr>
            <w:r>
              <w:t>d) Das Spiegelbild wird schmaler und weniger hoch.</w:t>
            </w:r>
          </w:p>
        </w:tc>
        <w:tc>
          <w:tcPr>
            <w:tcW w:w="5030" w:type="dxa"/>
          </w:tcPr>
          <w:p w14:paraId="225452AA" w14:textId="77777777" w:rsidR="00B56C8E" w:rsidRDefault="00F955A9" w:rsidP="00B56C8E">
            <w:pPr>
              <w:pStyle w:val="Fuzeile"/>
              <w:tabs>
                <w:tab w:val="clear" w:pos="4536"/>
                <w:tab w:val="clear" w:pos="9072"/>
              </w:tabs>
            </w:pPr>
            <w:r>
              <w:pict w14:anchorId="17619F9C">
                <v:shape id="_x0000_i1076" type="#_x0000_t75" style="width:244.5pt;height:183pt" fillcolor="window">
                  <v:imagedata r:id="rId128" o:title="o253_2"/>
                </v:shape>
              </w:pict>
            </w:r>
          </w:p>
        </w:tc>
      </w:tr>
    </w:tbl>
    <w:p w14:paraId="0754B3F8" w14:textId="77777777" w:rsidR="00B56C8E" w:rsidRDefault="00B56C8E" w:rsidP="00B56C8E">
      <w:pPr>
        <w:pStyle w:val="Fuzeile"/>
        <w:tabs>
          <w:tab w:val="clear" w:pos="4536"/>
          <w:tab w:val="clear" w:pos="9072"/>
        </w:tabs>
      </w:pPr>
    </w:p>
    <w:p w14:paraId="5788EFF5" w14:textId="77777777" w:rsidR="00B56C8E" w:rsidRDefault="00B56C8E" w:rsidP="00B56C8E">
      <w:pPr>
        <w:pStyle w:val="Fuzeile"/>
        <w:tabs>
          <w:tab w:val="clear" w:pos="4536"/>
          <w:tab w:val="clear" w:pos="9072"/>
        </w:tabs>
      </w:pPr>
    </w:p>
    <w:p w14:paraId="3B6A730E" w14:textId="77777777" w:rsidR="00B56C8E" w:rsidRDefault="00B56C8E" w:rsidP="00B56C8E">
      <w:pPr>
        <w:pStyle w:val="Fuzeile"/>
        <w:tabs>
          <w:tab w:val="clear" w:pos="4536"/>
          <w:tab w:val="clear" w:pos="9072"/>
        </w:tabs>
      </w:pPr>
    </w:p>
    <w:p w14:paraId="7DCCACE2" w14:textId="77777777" w:rsidR="00B56C8E" w:rsidRDefault="00B56C8E" w:rsidP="00B56C8E">
      <w:pPr>
        <w:pStyle w:val="Fuzeile"/>
        <w:tabs>
          <w:tab w:val="clear" w:pos="4536"/>
          <w:tab w:val="clear" w:pos="9072"/>
        </w:tabs>
      </w:pPr>
    </w:p>
    <w:p w14:paraId="30116146" w14:textId="77777777" w:rsidR="00B56C8E" w:rsidRDefault="00B56C8E" w:rsidP="00AF679B">
      <w:pPr>
        <w:pStyle w:val="berschrift3"/>
      </w:pPr>
      <w:r>
        <w:t>Lichtbrechung</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1E1411FC" w14:textId="77777777" w:rsidTr="00B56C8E">
        <w:trPr>
          <w:trHeight w:val="397"/>
        </w:trPr>
        <w:tc>
          <w:tcPr>
            <w:tcW w:w="5030" w:type="dxa"/>
            <w:vAlign w:val="center"/>
          </w:tcPr>
          <w:p w14:paraId="25CD87FB" w14:textId="77777777" w:rsidR="00B56C8E" w:rsidRDefault="00B56C8E" w:rsidP="00AF679B">
            <w:pPr>
              <w:pStyle w:val="berschrift4"/>
            </w:pPr>
            <w:bookmarkStart w:id="324" w:name="t1"/>
            <w:bookmarkEnd w:id="324"/>
            <w:r>
              <w:t>Brechungsgesetz</w:t>
            </w:r>
          </w:p>
        </w:tc>
        <w:tc>
          <w:tcPr>
            <w:tcW w:w="5030" w:type="dxa"/>
            <w:vAlign w:val="center"/>
          </w:tcPr>
          <w:p w14:paraId="58E681F2" w14:textId="77777777" w:rsidR="00B56C8E" w:rsidRDefault="00F955A9" w:rsidP="00B56C8E">
            <w:pPr>
              <w:jc w:val="center"/>
              <w:rPr>
                <w:rStyle w:val="Hyperlink"/>
              </w:rPr>
            </w:pPr>
            <w:hyperlink w:anchor="t0" w:history="1">
              <w:r w:rsidR="00B56C8E">
                <w:rPr>
                  <w:rStyle w:val="Hyperlink"/>
                </w:rPr>
                <w:t>(z</w:t>
              </w:r>
              <w:bookmarkStart w:id="325" w:name="_Hlt513430957"/>
              <w:r w:rsidR="00B56C8E">
                <w:rPr>
                  <w:rStyle w:val="Hyperlink"/>
                </w:rPr>
                <w:t>u</w:t>
              </w:r>
              <w:bookmarkStart w:id="326" w:name="_Hlt513430953"/>
              <w:bookmarkEnd w:id="325"/>
              <w:r w:rsidR="00B56C8E">
                <w:rPr>
                  <w:rStyle w:val="Hyperlink"/>
                </w:rPr>
                <w:t>m</w:t>
              </w:r>
              <w:bookmarkEnd w:id="326"/>
              <w:r w:rsidR="00B56C8E">
                <w:rPr>
                  <w:rStyle w:val="Hyperlink"/>
                </w:rPr>
                <w:t xml:space="preserve"> </w:t>
              </w:r>
              <w:bookmarkStart w:id="327" w:name="_Hlt497273470"/>
              <w:r w:rsidR="00B56C8E">
                <w:rPr>
                  <w:rStyle w:val="Hyperlink"/>
                </w:rPr>
                <w:t>I</w:t>
              </w:r>
              <w:bookmarkStart w:id="328" w:name="_Hlt514543554"/>
              <w:bookmarkEnd w:id="327"/>
              <w:r w:rsidR="00B56C8E">
                <w:rPr>
                  <w:rStyle w:val="Hyperlink"/>
                </w:rPr>
                <w:t>n</w:t>
              </w:r>
              <w:bookmarkEnd w:id="328"/>
              <w:r w:rsidR="00B56C8E">
                <w:rPr>
                  <w:rStyle w:val="Hyperlink"/>
                </w:rPr>
                <w:t>halts</w:t>
              </w:r>
              <w:bookmarkStart w:id="329" w:name="_Hlt512862865"/>
              <w:r w:rsidR="00B56C8E">
                <w:rPr>
                  <w:rStyle w:val="Hyperlink"/>
                </w:rPr>
                <w:t>v</w:t>
              </w:r>
              <w:bookmarkEnd w:id="329"/>
              <w:r w:rsidR="00B56C8E">
                <w:rPr>
                  <w:rStyle w:val="Hyperlink"/>
                </w:rPr>
                <w:t>erzeichnis )</w:t>
              </w:r>
            </w:hyperlink>
          </w:p>
        </w:tc>
      </w:tr>
      <w:tr w:rsidR="00B56C8E" w14:paraId="17E82584" w14:textId="77777777" w:rsidTr="00B56C8E">
        <w:trPr>
          <w:trHeight w:val="397"/>
        </w:trPr>
        <w:tc>
          <w:tcPr>
            <w:tcW w:w="10060" w:type="dxa"/>
            <w:gridSpan w:val="2"/>
            <w:vAlign w:val="center"/>
          </w:tcPr>
          <w:p w14:paraId="0302A7B3" w14:textId="77777777" w:rsidR="00B56C8E" w:rsidRDefault="00F955A9" w:rsidP="00B56C8E">
            <w:pPr>
              <w:jc w:val="center"/>
              <w:rPr>
                <w:rStyle w:val="Hyperlink"/>
              </w:rPr>
            </w:pPr>
            <w:hyperlink r:id="rId129" w:anchor="brechung" w:history="1">
              <w:r w:rsidR="00B56C8E" w:rsidRPr="003A7F49">
                <w:rPr>
                  <w:rStyle w:val="Hyperlink"/>
                </w:rPr>
                <w:t>Formeln zum Thema</w:t>
              </w:r>
            </w:hyperlink>
          </w:p>
        </w:tc>
      </w:tr>
    </w:tbl>
    <w:p w14:paraId="3FF4083B"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1EF4E2A7" w14:textId="77777777" w:rsidTr="00B56C8E">
        <w:tc>
          <w:tcPr>
            <w:tcW w:w="5030" w:type="dxa"/>
          </w:tcPr>
          <w:p w14:paraId="0FEC90A9" w14:textId="77777777" w:rsidR="00B56C8E" w:rsidRDefault="00B56C8E" w:rsidP="00B56C8E">
            <w:bookmarkStart w:id="330" w:name="_Hlt515421396"/>
            <w:bookmarkStart w:id="331" w:name="_Hlt497137086"/>
            <w:r>
              <w:rPr>
                <w:color w:val="FF0000"/>
                <w:sz w:val="36"/>
              </w:rPr>
              <w:sym w:font="Symbol" w:char="F02A"/>
            </w:r>
            <w:bookmarkEnd w:id="330"/>
            <w:r>
              <w:fldChar w:fldCharType="begin"/>
            </w:r>
            <w:r w:rsidR="00493C02">
              <w:instrText>HYPERLINK "</w:instrText>
            </w:r>
            <w:r w:rsidR="00743CFB">
              <w:instrText>l</w:instrText>
            </w:r>
            <w:r w:rsidR="00493C02">
              <w:instrText>sgoptik</w:instrText>
            </w:r>
            <w:r w:rsidR="00292261">
              <w:instrText>.docx</w:instrText>
            </w:r>
            <w:r w:rsidR="00493C02">
              <w:instrText>" \l "o28"</w:instrText>
            </w:r>
            <w:r>
              <w:fldChar w:fldCharType="separate"/>
            </w:r>
            <w:r>
              <w:rPr>
                <w:rStyle w:val="Hyperlink"/>
              </w:rPr>
              <w:t>2</w:t>
            </w:r>
            <w:bookmarkStart w:id="332" w:name="_Hlt145942513"/>
            <w:r>
              <w:rPr>
                <w:rStyle w:val="Hyperlink"/>
              </w:rPr>
              <w:t>8</w:t>
            </w:r>
            <w:bookmarkEnd w:id="332"/>
            <w:r>
              <w:rPr>
                <w:rStyle w:val="Hyperlink"/>
              </w:rPr>
              <w:t>.</w:t>
            </w:r>
            <w:r>
              <w:fldChar w:fldCharType="end"/>
            </w:r>
            <w:bookmarkEnd w:id="331"/>
            <w:r>
              <w:t xml:space="preserve"> Ein quaderförmiges Glasgefäß aus leichtem Kronglas ist mit Wasser gefüllt. Das Wasser wird durch eine in der Mitte des Gefäßbodens montierte Lichtquelle von unten beleuchtet.</w:t>
            </w:r>
            <w:r>
              <w:br/>
              <w:t>Welcher Öffnungswinkel des Lichtkegels darf höchstens eingestellt werden, damit kein Licht durch die Seitenwände nach außen dringt?</w:t>
            </w:r>
            <w:r>
              <w:rPr>
                <w:sz w:val="24"/>
              </w:rPr>
              <w:t xml:space="preserve"> </w:t>
            </w:r>
            <w:r>
              <w:rPr>
                <w:sz w:val="24"/>
              </w:rPr>
              <w:br/>
            </w:r>
            <w:r>
              <w:rPr>
                <w:sz w:val="24"/>
              </w:rPr>
              <w:sym w:font="Symbol" w:char="F02A"/>
            </w:r>
            <w:r>
              <w:rPr>
                <w:sz w:val="24"/>
              </w:rPr>
              <w:sym w:font="Symbol" w:char="F02A"/>
            </w:r>
            <w:r>
              <w:rPr>
                <w:sz w:val="24"/>
              </w:rPr>
              <w:sym w:font="Symbol" w:char="F02A"/>
            </w:r>
          </w:p>
        </w:tc>
        <w:tc>
          <w:tcPr>
            <w:tcW w:w="5030" w:type="dxa"/>
          </w:tcPr>
          <w:p w14:paraId="017652FA" w14:textId="77777777" w:rsidR="00B56C8E" w:rsidRDefault="00F955A9" w:rsidP="00B56C8E">
            <w:r>
              <w:rPr>
                <w:sz w:val="24"/>
              </w:rPr>
              <w:pict w14:anchorId="1734D98C">
                <v:shape id="_x0000_i1077" type="#_x0000_t75" style="width:243.75pt;height:159.75pt" fillcolor="window">
                  <v:imagedata r:id="rId130" o:title="o28"/>
                </v:shape>
              </w:pict>
            </w:r>
          </w:p>
          <w:p w14:paraId="335A0169" w14:textId="77777777" w:rsidR="00B56C8E" w:rsidRDefault="00B56C8E" w:rsidP="00B56C8E"/>
        </w:tc>
      </w:tr>
    </w:tbl>
    <w:p w14:paraId="33A7E6EA"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4889"/>
        <w:gridCol w:w="4889"/>
      </w:tblGrid>
      <w:tr w:rsidR="00B56C8E" w14:paraId="06DCC315" w14:textId="77777777" w:rsidTr="00B56C8E">
        <w:tc>
          <w:tcPr>
            <w:tcW w:w="4889" w:type="dxa"/>
          </w:tcPr>
          <w:bookmarkStart w:id="333" w:name="_Hlt22388257"/>
          <w:p w14:paraId="4B5270B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"o36"</w:instrText>
            </w:r>
            <w:r>
              <w:fldChar w:fldCharType="separate"/>
            </w:r>
            <w:r>
              <w:rPr>
                <w:rStyle w:val="Hyperlink"/>
              </w:rPr>
              <w:t>3</w:t>
            </w:r>
            <w:bookmarkStart w:id="334" w:name="_Hlt497137477"/>
            <w:r>
              <w:rPr>
                <w:rStyle w:val="Hyperlink"/>
              </w:rPr>
              <w:t>6</w:t>
            </w:r>
            <w:bookmarkEnd w:id="334"/>
            <w:r>
              <w:rPr>
                <w:rStyle w:val="Hyperlink"/>
              </w:rPr>
              <w:t>.</w:t>
            </w:r>
            <w:r>
              <w:fldChar w:fldCharType="end"/>
            </w:r>
            <w:bookmarkEnd w:id="333"/>
            <w:r>
              <w:t xml:space="preserve"> Wie groß ist die Querverschiebung q eines schräg durch eine Parallelplatte von der Dicke d laufenden Lichtstrahls?</w:t>
            </w:r>
            <w:r>
              <w:br/>
              <w:t xml:space="preserve">a) Geben Sie eine allgemeine Formel an. </w:t>
            </w:r>
            <w:r>
              <w:br/>
              <w:t xml:space="preserve">(q = f( d, </w:t>
            </w:r>
            <w:r>
              <w:rPr>
                <w:rFonts w:ascii="Symbol" w:hAnsi="Symbol"/>
              </w:rPr>
              <w:t></w:t>
            </w:r>
            <w:r>
              <w:t xml:space="preserve">, </w:t>
            </w:r>
            <w:r>
              <w:rPr>
                <w:rFonts w:ascii="Symbol" w:hAnsi="Symbol"/>
              </w:rPr>
              <w:t></w:t>
            </w:r>
            <w:r>
              <w:t xml:space="preserve"> ))</w:t>
            </w:r>
            <w:r>
              <w:br/>
              <w:t xml:space="preserve">b) Berechnen Sie q für d = 6mm, </w:t>
            </w:r>
            <w:r>
              <w:rPr>
                <w:rFonts w:ascii="Symbol" w:hAnsi="Symbol"/>
              </w:rPr>
              <w:t></w:t>
            </w:r>
            <w:r>
              <w:t xml:space="preserve"> = 40° und n = 1,5.</w:t>
            </w:r>
            <w:r>
              <w:br/>
            </w:r>
            <w:r>
              <w:rPr>
                <w:sz w:val="24"/>
              </w:rPr>
              <w:sym w:font="Symbol" w:char="F02A"/>
            </w:r>
            <w:r>
              <w:rPr>
                <w:sz w:val="24"/>
              </w:rPr>
              <w:sym w:font="Symbol" w:char="F02A"/>
            </w:r>
            <w:r>
              <w:rPr>
                <w:sz w:val="24"/>
              </w:rPr>
              <w:sym w:font="Symbol" w:char="F02A"/>
            </w:r>
            <w:r>
              <w:rPr>
                <w:sz w:val="24"/>
              </w:rPr>
              <w:sym w:font="Symbol" w:char="F02A"/>
            </w:r>
          </w:p>
        </w:tc>
        <w:tc>
          <w:tcPr>
            <w:tcW w:w="4889" w:type="dxa"/>
          </w:tcPr>
          <w:p w14:paraId="34BB0C89" w14:textId="77777777" w:rsidR="00B56C8E" w:rsidRDefault="00F955A9" w:rsidP="00B56C8E">
            <w:r>
              <w:rPr>
                <w:sz w:val="24"/>
              </w:rPr>
              <w:pict w14:anchorId="618A9A56">
                <v:shape id="_x0000_i1078" type="#_x0000_t75" style="width:237pt;height:195pt" fillcolor="window">
                  <v:imagedata r:id="rId131" o:title="o36"/>
                </v:shape>
              </w:pict>
            </w:r>
          </w:p>
        </w:tc>
      </w:tr>
    </w:tbl>
    <w:p w14:paraId="5E34B1E7" w14:textId="77777777" w:rsidR="00B56C8E" w:rsidRDefault="00B56C8E" w:rsidP="00B56C8E">
      <w:bookmarkStart w:id="335" w:name="_Hlt497137932"/>
      <w:r>
        <w:rPr>
          <w:color w:val="FF0000"/>
          <w:sz w:val="36"/>
        </w:rPr>
        <w:sym w:font="Symbol" w:char="F02A"/>
      </w:r>
      <w:bookmarkStart w:id="336" w:name="_Hlt22388274"/>
      <w:r>
        <w:fldChar w:fldCharType="begin"/>
      </w:r>
      <w:r w:rsidR="00493C02">
        <w:instrText>HYPERLINK "</w:instrText>
      </w:r>
      <w:r w:rsidR="00743CFB">
        <w:instrText>l</w:instrText>
      </w:r>
      <w:r w:rsidR="00493C02">
        <w:instrText>sgoptik</w:instrText>
      </w:r>
      <w:r w:rsidR="00292261">
        <w:instrText>.docx</w:instrText>
      </w:r>
      <w:r w:rsidR="00493C02">
        <w:instrText>" \l "o48"</w:instrText>
      </w:r>
      <w:r>
        <w:fldChar w:fldCharType="separate"/>
      </w:r>
      <w:r>
        <w:rPr>
          <w:rStyle w:val="Hyperlink"/>
        </w:rPr>
        <w:t>48.</w:t>
      </w:r>
      <w:r>
        <w:fldChar w:fldCharType="end"/>
      </w:r>
      <w:bookmarkEnd w:id="335"/>
      <w:bookmarkEnd w:id="336"/>
      <w:r>
        <w:t xml:space="preserve"> Eine quaderförmige Glaswanne ist mit Wasser gefüllt. Ein schmales Lichtbündel fällt unter dem Winkel  </w:t>
      </w:r>
      <w:r>
        <w:sym w:font="Symbol" w:char="F061"/>
      </w:r>
      <w:r>
        <w:t> = 60° (zum Lot) auf eine der Seitenflächen.</w:t>
      </w:r>
      <w:r>
        <w:br/>
        <w:t>a) Unter welchem Winkel läuft das Lichtbündel im Wasser weiter? (n</w:t>
      </w:r>
      <w:r>
        <w:rPr>
          <w:vertAlign w:val="subscript"/>
        </w:rPr>
        <w:t>Glas</w:t>
      </w:r>
      <w:r>
        <w:t> = 1,50; n</w:t>
      </w:r>
      <w:r>
        <w:rPr>
          <w:vertAlign w:val="subscript"/>
        </w:rPr>
        <w:t>Wasser</w:t>
      </w:r>
      <w:r>
        <w:t> = 1.33; die Glaswand ist eine planparallele Platte.)</w:t>
      </w:r>
      <w:r>
        <w:br/>
        <w:t>b) Beweisen Sie allgemein, dass das Bündel im Wasser in dieselbe Richtung läuft, die es hätte,  wenn die Glaswand nicht vorhanden wäre und es direkt von Luft in Wasser überginge.</w:t>
      </w:r>
      <w:r>
        <w:br/>
      </w:r>
      <w:r>
        <w:rPr>
          <w:sz w:val="24"/>
        </w:rPr>
        <w:sym w:font="Symbol" w:char="F02A"/>
      </w:r>
      <w:r>
        <w:rPr>
          <w:sz w:val="24"/>
        </w:rPr>
        <w:sym w:font="Symbol" w:char="F02A"/>
      </w:r>
      <w:r>
        <w:rPr>
          <w:sz w:val="24"/>
        </w:rPr>
        <w:sym w:font="Symbol" w:char="F02A"/>
      </w:r>
      <w:r>
        <w:rPr>
          <w:sz w:val="24"/>
        </w:rPr>
        <w:sym w:font="Symbol" w:char="F02A"/>
      </w:r>
    </w:p>
    <w:p w14:paraId="2699CA61" w14:textId="77777777" w:rsidR="00B56C8E" w:rsidRDefault="00B56C8E" w:rsidP="00B56C8E">
      <w:bookmarkStart w:id="337" w:name="_Hlt497138242"/>
      <w:r>
        <w:rPr>
          <w:color w:val="FF0000"/>
          <w:sz w:val="36"/>
        </w:rPr>
        <w:sym w:font="Symbol" w:char="F02A"/>
      </w:r>
      <w:hyperlink r:id="rId132" w:anchor="o55" w:history="1">
        <w:r>
          <w:rPr>
            <w:rStyle w:val="Hyperlink"/>
          </w:rPr>
          <w:t>5</w:t>
        </w:r>
        <w:bookmarkStart w:id="338" w:name="_Hlt520724317"/>
        <w:r>
          <w:rPr>
            <w:rStyle w:val="Hyperlink"/>
          </w:rPr>
          <w:t>5</w:t>
        </w:r>
        <w:bookmarkEnd w:id="338"/>
        <w:r>
          <w:rPr>
            <w:rStyle w:val="Hyperlink"/>
          </w:rPr>
          <w:t>.</w:t>
        </w:r>
      </w:hyperlink>
      <w:bookmarkEnd w:id="337"/>
      <w:r>
        <w:t xml:space="preserve"> Der Einfallswinkel eines Lichtstrahls auf eine ebene Grenzfläche beträgt 55°. Wie groß ist der Winkel zwischen dem reflektierten und dem gebrochenen Strahl, wenn die Brechzahl n = 1,5 ist?</w:t>
      </w:r>
      <w:r>
        <w:br/>
      </w:r>
      <w:r>
        <w:rPr>
          <w:sz w:val="24"/>
        </w:rPr>
        <w:sym w:font="Symbol" w:char="F02A"/>
      </w:r>
      <w:r>
        <w:rPr>
          <w:sz w:val="24"/>
        </w:rPr>
        <w:sym w:font="Symbol" w:char="F02A"/>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9"/>
        <w:gridCol w:w="4889"/>
      </w:tblGrid>
      <w:tr w:rsidR="00B56C8E" w14:paraId="74272298" w14:textId="77777777" w:rsidTr="00B56C8E">
        <w:tc>
          <w:tcPr>
            <w:tcW w:w="4889" w:type="dxa"/>
          </w:tcPr>
          <w:bookmarkStart w:id="339" w:name="_Hlt497138261"/>
          <w:p w14:paraId="74F5AE72"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"o56"</w:instrText>
            </w:r>
            <w:r>
              <w:fldChar w:fldCharType="separate"/>
            </w:r>
            <w:r>
              <w:rPr>
                <w:rStyle w:val="Hyperlink"/>
              </w:rPr>
              <w:t>56.</w:t>
            </w:r>
            <w:r>
              <w:fldChar w:fldCharType="end"/>
            </w:r>
            <w:bookmarkEnd w:id="339"/>
            <w:r>
              <w:t xml:space="preserve"> a) Fällt Licht auf eine Grenzfläche zwischen zwei optischen Medien, so wird ein Teil des Lichtes reflektiert und ein Teil des Lichtes gebrochen. Fällt das reflektierte oder gebrochene Licht abermals auf eine Grenzfläche, so wird auch dieses Licht wieder zum Teil reflektiert und zum Teil gebrochen. Welchen </w:t>
            </w:r>
            <w:r w:rsidR="008225BB">
              <w:t>Einfluss</w:t>
            </w:r>
            <w:r>
              <w:t xml:space="preserve"> hat die Dicke der Platte auf den Strahlengang?</w:t>
            </w:r>
            <w:r>
              <w:br/>
              <w:t xml:space="preserve">b) Geben Sie den Strahlenverlauf für einen rückseitig „versilberten“ Glasspiegel an. </w:t>
            </w:r>
            <w:r>
              <w:br/>
              <w:t xml:space="preserve">Sagen Sie etwas über die relative Intensität der Lichtstrahlen aus, indem Sie annehmen, dass bei dem betreffenden Einfallswinkel des Lichtes immer 10% des einfallenden Lichtes an der unverspiegelten Grenzfläche reflektiert und 100% des einfallenden Lichtes an der verspiegelten Grenzfläche zurückgeworfen werden! </w:t>
            </w:r>
            <w:r>
              <w:br/>
            </w:r>
            <w:r>
              <w:rPr>
                <w:sz w:val="24"/>
              </w:rPr>
              <w:sym w:font="Symbol" w:char="F02A"/>
            </w:r>
            <w:r>
              <w:rPr>
                <w:sz w:val="24"/>
              </w:rPr>
              <w:sym w:font="Symbol" w:char="F02A"/>
            </w:r>
            <w:r>
              <w:rPr>
                <w:sz w:val="24"/>
              </w:rPr>
              <w:sym w:font="Symbol" w:char="F02A"/>
            </w:r>
          </w:p>
        </w:tc>
        <w:tc>
          <w:tcPr>
            <w:tcW w:w="4889" w:type="dxa"/>
          </w:tcPr>
          <w:p w14:paraId="103248FF" w14:textId="77777777" w:rsidR="00B56C8E" w:rsidRDefault="00F955A9" w:rsidP="00B56C8E">
            <w:r>
              <w:pict w14:anchorId="1D4FC437">
                <v:shape id="_x0000_i1079" type="#_x0000_t75" style="width:237pt;height:150.75pt" fillcolor="window">
                  <v:imagedata r:id="rId133" o:title="o56"/>
                </v:shape>
              </w:pict>
            </w:r>
          </w:p>
        </w:tc>
      </w:tr>
    </w:tbl>
    <w:p w14:paraId="1C6717C2" w14:textId="77777777" w:rsidR="00B56C8E" w:rsidRDefault="00B56C8E" w:rsidP="00B56C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9"/>
        <w:gridCol w:w="4889"/>
      </w:tblGrid>
      <w:tr w:rsidR="00B56C8E" w14:paraId="4569AC55" w14:textId="77777777" w:rsidTr="00B56C8E">
        <w:tc>
          <w:tcPr>
            <w:tcW w:w="4889" w:type="dxa"/>
          </w:tcPr>
          <w:bookmarkStart w:id="340" w:name="_Hlt56127854"/>
          <w:p w14:paraId="3A072EBD"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"o59"</w:instrText>
            </w:r>
            <w:r>
              <w:fldChar w:fldCharType="separate"/>
            </w:r>
            <w:r>
              <w:rPr>
                <w:rStyle w:val="Hyperlink"/>
              </w:rPr>
              <w:t>5</w:t>
            </w:r>
            <w:bookmarkStart w:id="341" w:name="_Hlt497138371"/>
            <w:r>
              <w:rPr>
                <w:rStyle w:val="Hyperlink"/>
              </w:rPr>
              <w:t>9</w:t>
            </w:r>
            <w:bookmarkEnd w:id="341"/>
            <w:r>
              <w:rPr>
                <w:rStyle w:val="Hyperlink"/>
              </w:rPr>
              <w:t>.</w:t>
            </w:r>
            <w:r>
              <w:fldChar w:fldCharType="end"/>
            </w:r>
            <w:bookmarkEnd w:id="340"/>
            <w:r>
              <w:t xml:space="preserve"> Licht fällt senkrecht von oben auf einen unter Wasser liegenden Spiegel. Um welchen Winkel </w:t>
            </w:r>
            <w:r>
              <w:sym w:font="Symbol" w:char="F065"/>
            </w:r>
            <w:r>
              <w:t xml:space="preserve"> muss dieser mindestens gegen die Horizontale geneigt sein, wenn das von ihm reflektierte Licht nicht wieder in die Luft zurückkehren soll? (n</w:t>
            </w:r>
            <w:r>
              <w:rPr>
                <w:vertAlign w:val="subscript"/>
              </w:rPr>
              <w:t>W</w:t>
            </w:r>
            <w:r>
              <w:t> = 1,33)</w:t>
            </w:r>
            <w:r>
              <w:br/>
            </w:r>
            <w:r>
              <w:rPr>
                <w:sz w:val="24"/>
              </w:rPr>
              <w:sym w:font="Symbol" w:char="F02A"/>
            </w:r>
            <w:r>
              <w:rPr>
                <w:sz w:val="24"/>
              </w:rPr>
              <w:sym w:font="Symbol" w:char="F02A"/>
            </w:r>
            <w:r>
              <w:rPr>
                <w:sz w:val="24"/>
              </w:rPr>
              <w:sym w:font="Symbol" w:char="F02A"/>
            </w:r>
          </w:p>
        </w:tc>
        <w:tc>
          <w:tcPr>
            <w:tcW w:w="4889" w:type="dxa"/>
          </w:tcPr>
          <w:p w14:paraId="4098EA84" w14:textId="77777777" w:rsidR="00B56C8E" w:rsidRDefault="00F955A9" w:rsidP="00B56C8E">
            <w:r>
              <w:pict w14:anchorId="182725D5">
                <v:shape id="_x0000_i1080" type="#_x0000_t75" style="width:237.75pt;height:131.25pt" fillcolor="window">
                  <v:imagedata r:id="rId134" o:title="o59"/>
                </v:shape>
              </w:pict>
            </w:r>
          </w:p>
        </w:tc>
      </w:tr>
    </w:tbl>
    <w:p w14:paraId="020525AE" w14:textId="77777777" w:rsidR="00B56C8E" w:rsidRDefault="00F955A9" w:rsidP="00B56C8E">
      <w:hyperlink r:id="rId135" w:anchor="o64" w:history="1">
        <w:r w:rsidR="00B56C8E">
          <w:rPr>
            <w:rStyle w:val="Hyperlink"/>
          </w:rPr>
          <w:t>6</w:t>
        </w:r>
        <w:bookmarkStart w:id="342" w:name="_Hlt497273312"/>
        <w:r w:rsidR="00B56C8E">
          <w:rPr>
            <w:rStyle w:val="Hyperlink"/>
          </w:rPr>
          <w:t>4</w:t>
        </w:r>
        <w:bookmarkEnd w:id="342"/>
        <w:r w:rsidR="00B56C8E">
          <w:rPr>
            <w:rStyle w:val="Hyperlink"/>
          </w:rPr>
          <w:t>.</w:t>
        </w:r>
      </w:hyperlink>
      <w:r w:rsidR="00B56C8E">
        <w:t xml:space="preserve"> Mit Hilfe eines Versuches soll festgestellt werden, welcher von zwei verschiedenen durchsichtigen Stoffen der optisch dichtere ist.</w:t>
      </w:r>
      <w:r w:rsidR="00B56C8E">
        <w:br/>
        <w:t>Skizzieren Sie einen möglichen Versuchsaufbau und beschreiben Sie die Versuchsdurchführung.</w:t>
      </w:r>
      <w:r w:rsidR="00B56C8E">
        <w:br/>
      </w:r>
      <w:r w:rsidR="00B56C8E">
        <w:rPr>
          <w:sz w:val="24"/>
        </w:rPr>
        <w:sym w:font="Symbol" w:char="F02A"/>
      </w:r>
      <w:r w:rsidR="00B56C8E">
        <w:rPr>
          <w:sz w:val="24"/>
        </w:rPr>
        <w:sym w:font="Symbol" w:char="F02A"/>
      </w:r>
    </w:p>
    <w:bookmarkStart w:id="343" w:name="_Hlt497273332"/>
    <w:p w14:paraId="1A832DCC"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"o65"</w:instrText>
      </w:r>
      <w:r>
        <w:fldChar w:fldCharType="separate"/>
      </w:r>
      <w:r>
        <w:rPr>
          <w:rStyle w:val="Hyperlink"/>
        </w:rPr>
        <w:t>65.</w:t>
      </w:r>
      <w:r>
        <w:fldChar w:fldCharType="end"/>
      </w:r>
      <w:bookmarkEnd w:id="343"/>
      <w:r>
        <w:t xml:space="preserve"> Wodurch entsteht der Eindruck, dass die Sonne morgens und abends nicht rund, sondern abgeplattet ist?</w:t>
      </w:r>
      <w:r>
        <w:br/>
      </w:r>
      <w:r>
        <w:rPr>
          <w:sz w:val="24"/>
        </w:rPr>
        <w:sym w:font="Symbol" w:char="F02A"/>
      </w:r>
      <w:r>
        <w:rPr>
          <w:sz w:val="24"/>
        </w:rPr>
        <w:sym w:font="Symbol" w:char="F02A"/>
      </w:r>
      <w:r>
        <w:rPr>
          <w:sz w:val="24"/>
        </w:rPr>
        <w:sym w:font="Symbol" w:char="F02A"/>
      </w:r>
    </w:p>
    <w:bookmarkStart w:id="344" w:name="_Hlt497273523"/>
    <w:p w14:paraId="3580BDAF"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"o72"</w:instrText>
      </w:r>
      <w:r>
        <w:fldChar w:fldCharType="separate"/>
      </w:r>
      <w:r>
        <w:rPr>
          <w:rStyle w:val="Hyperlink"/>
        </w:rPr>
        <w:t>72.</w:t>
      </w:r>
      <w:r>
        <w:fldChar w:fldCharType="end"/>
      </w:r>
      <w:bookmarkEnd w:id="344"/>
      <w:r>
        <w:t xml:space="preserve"> Hans, Fritz und Franz sitzen an einem völlig flachen Ufer ohne jeden Bewuchs, das nur wenige cm über dem Wasserspiegel liegt. Hans: „Wenn wir uns auf den Bauch legen, sieht der Fisch uns nicht.“ Fritz: „Doch, er sieht uns schon, wenn er in die richtige Richtung schaut.“ Hans: „Nein, wir müssen nur einen Schritt vom Ufer weg, damit wir ganz unterhalb des Totalreflexionswinkels bleiben.“ Franz: „Stimmt, aber das gilt nur für Fische, die nicht flach schwimmen.“ Fritz: „Nein, jeder Fisch kann uns sehen, wenn er nicht zu nahe am Ufer ist.“ Wer hat recht? Wie sieht der Fisch die Welt oberhalb des Wasserspiegels?</w:t>
      </w:r>
      <w:r>
        <w:br/>
      </w:r>
      <w:r>
        <w:rPr>
          <w:sz w:val="24"/>
        </w:rPr>
        <w:sym w:font="Symbol" w:char="F02A"/>
      </w:r>
      <w:r>
        <w:rPr>
          <w:sz w:val="24"/>
        </w:rPr>
        <w:sym w:font="Symbol" w:char="F02A"/>
      </w:r>
      <w:r>
        <w:rPr>
          <w:sz w:val="24"/>
        </w:rPr>
        <w:sym w:font="Symbol" w:char="F02A"/>
      </w:r>
    </w:p>
    <w:p w14:paraId="26F9B380" w14:textId="77777777" w:rsidR="00B56C8E" w:rsidRDefault="00F955A9" w:rsidP="00B56C8E">
      <w:hyperlink r:id="rId136" w:anchor="o78" w:history="1">
        <w:r w:rsidR="00B56C8E">
          <w:rPr>
            <w:rStyle w:val="Hyperlink"/>
          </w:rPr>
          <w:t>78</w:t>
        </w:r>
        <w:bookmarkStart w:id="345" w:name="_Hlt497273691"/>
        <w:r w:rsidR="00B56C8E">
          <w:rPr>
            <w:rStyle w:val="Hyperlink"/>
          </w:rPr>
          <w:t>.</w:t>
        </w:r>
        <w:bookmarkEnd w:id="345"/>
      </w:hyperlink>
      <w:r w:rsidR="00B56C8E">
        <w:t xml:space="preserve"> Erklären Sie, warum klare Gewässer viel flacher erscheinen, als sie sind!</w:t>
      </w:r>
      <w:r w:rsidR="00B56C8E">
        <w:br/>
      </w:r>
      <w:r w:rsidR="00B56C8E">
        <w:rPr>
          <w:sz w:val="24"/>
        </w:rPr>
        <w:sym w:font="Symbol" w:char="F02A"/>
      </w:r>
      <w:r w:rsidR="00B56C8E">
        <w:rPr>
          <w:sz w:val="24"/>
        </w:rPr>
        <w:sym w:font="Symbol" w:char="F02A"/>
      </w:r>
    </w:p>
    <w:p w14:paraId="5467EF92" w14:textId="77777777" w:rsidR="00B56C8E" w:rsidRDefault="00B56C8E" w:rsidP="00B56C8E">
      <w:r>
        <w:rPr>
          <w:color w:val="FF0000"/>
          <w:sz w:val="36"/>
        </w:rPr>
        <w:sym w:font="Symbol" w:char="F02A"/>
      </w:r>
      <w:hyperlink r:id="rId137" w:anchor="o80" w:history="1">
        <w:r>
          <w:rPr>
            <w:rStyle w:val="Hyperlink"/>
          </w:rPr>
          <w:t>8</w:t>
        </w:r>
        <w:bookmarkStart w:id="346" w:name="_Hlt497273770"/>
        <w:r>
          <w:rPr>
            <w:rStyle w:val="Hyperlink"/>
          </w:rPr>
          <w:t>0</w:t>
        </w:r>
        <w:bookmarkEnd w:id="346"/>
        <w:r>
          <w:rPr>
            <w:rStyle w:val="Hyperlink"/>
          </w:rPr>
          <w:t>.</w:t>
        </w:r>
      </w:hyperlink>
      <w:r>
        <w:t xml:space="preserve"> Wie groß ist der Brechungswinkel beim Übergang von Luft in Ethanal, wenn reflektiertes und gebrochenes Licht einen Winkel von 120° einschließen? (n = 1,36)</w:t>
      </w:r>
      <w:r>
        <w:br/>
      </w:r>
      <w:r>
        <w:rPr>
          <w:sz w:val="24"/>
        </w:rPr>
        <w:sym w:font="Symbol" w:char="F02A"/>
      </w:r>
      <w:r>
        <w:rPr>
          <w:sz w:val="24"/>
        </w:rPr>
        <w:sym w:font="Symbol" w:char="F02A"/>
      </w:r>
    </w:p>
    <w:p w14:paraId="325E851D" w14:textId="77777777" w:rsidR="00B56C8E" w:rsidRDefault="00F955A9" w:rsidP="00B56C8E">
      <w:hyperlink r:id="rId138" w:anchor="o95" w:history="1">
        <w:r w:rsidR="00B56C8E">
          <w:rPr>
            <w:rStyle w:val="Hyperlink"/>
          </w:rPr>
          <w:t>9</w:t>
        </w:r>
        <w:bookmarkStart w:id="347" w:name="_Hlt497292709"/>
        <w:r w:rsidR="00B56C8E">
          <w:rPr>
            <w:rStyle w:val="Hyperlink"/>
          </w:rPr>
          <w:t>5</w:t>
        </w:r>
        <w:bookmarkEnd w:id="347"/>
        <w:r w:rsidR="00B56C8E">
          <w:rPr>
            <w:rStyle w:val="Hyperlink"/>
          </w:rPr>
          <w:t>.</w:t>
        </w:r>
      </w:hyperlink>
      <w:r w:rsidR="00B56C8E">
        <w:t xml:space="preserve"> Beobachte, wie sich über einem heißen Tauchsieder im Wasser Schlieren bilden. Was ist daraus für die optische Dichte von kaltem und </w:t>
      </w:r>
      <w:r w:rsidR="002D6099">
        <w:t>warmem</w:t>
      </w:r>
      <w:r w:rsidR="00B56C8E">
        <w:t xml:space="preserve"> Wasser zu folgern?</w:t>
      </w:r>
    </w:p>
    <w:p w14:paraId="6F25718A" w14:textId="77777777" w:rsidR="00B56C8E" w:rsidRDefault="00B56C8E" w:rsidP="00B56C8E">
      <w:r>
        <w:rPr>
          <w:sz w:val="24"/>
        </w:rPr>
        <w:sym w:font="Symbol" w:char="F02A"/>
      </w:r>
    </w:p>
    <w:p w14:paraId="0A81AA54" w14:textId="77777777" w:rsidR="00B56C8E" w:rsidRDefault="00F955A9" w:rsidP="00B56C8E">
      <w:pPr>
        <w:rPr>
          <w:sz w:val="24"/>
        </w:rPr>
      </w:pPr>
      <w:hyperlink r:id="rId139" w:anchor="o107" w:history="1">
        <w:r w:rsidR="00B56C8E">
          <w:rPr>
            <w:rStyle w:val="Hyperlink"/>
          </w:rPr>
          <w:t>1</w:t>
        </w:r>
        <w:bookmarkStart w:id="348" w:name="_Hlt497293108"/>
        <w:r w:rsidR="00B56C8E">
          <w:rPr>
            <w:rStyle w:val="Hyperlink"/>
          </w:rPr>
          <w:t>0</w:t>
        </w:r>
        <w:bookmarkEnd w:id="348"/>
        <w:r w:rsidR="00B56C8E">
          <w:rPr>
            <w:rStyle w:val="Hyperlink"/>
          </w:rPr>
          <w:t>7.</w:t>
        </w:r>
      </w:hyperlink>
      <w:r w:rsidR="00B56C8E">
        <w:t xml:space="preserve"> Beschreibe Aufbau, Funktionsweise und Anwendung eines Lichtleitkabels!</w:t>
      </w:r>
      <w:r w:rsidR="00B56C8E">
        <w:br/>
      </w:r>
      <w:r w:rsidR="00B56C8E">
        <w:rPr>
          <w:sz w:val="24"/>
        </w:rPr>
        <w:sym w:font="Symbol" w:char="F02A"/>
      </w:r>
      <w:r w:rsidR="00B56C8E">
        <w:rPr>
          <w:sz w:val="24"/>
        </w:rPr>
        <w:sym w:font="Symbol" w:char="F02A"/>
      </w:r>
    </w:p>
    <w:p w14:paraId="2B702146" w14:textId="77777777" w:rsidR="00B56C8E" w:rsidRDefault="00F955A9" w:rsidP="00B56C8E">
      <w:hyperlink r:id="rId140" w:anchor="o117" w:history="1">
        <w:r w:rsidR="00B56C8E">
          <w:rPr>
            <w:rStyle w:val="Hyperlink"/>
          </w:rPr>
          <w:t>1</w:t>
        </w:r>
        <w:bookmarkStart w:id="349" w:name="_Hlt497293903"/>
        <w:r w:rsidR="00B56C8E">
          <w:rPr>
            <w:rStyle w:val="Hyperlink"/>
          </w:rPr>
          <w:t>1</w:t>
        </w:r>
        <w:bookmarkEnd w:id="349"/>
        <w:r w:rsidR="00B56C8E">
          <w:rPr>
            <w:rStyle w:val="Hyperlink"/>
          </w:rPr>
          <w:t>7.</w:t>
        </w:r>
      </w:hyperlink>
      <w:r w:rsidR="00B56C8E">
        <w:t xml:space="preserve"> Taucht man ein leeres Reagenzglas in Wasser, so kann man bei bestimmter Stellung nicht hindurch</w:t>
      </w:r>
      <w:r w:rsidR="007A0667">
        <w:t xml:space="preserve"> </w:t>
      </w:r>
      <w:r w:rsidR="00B56C8E">
        <w:t>sehen. Das Glas erscheint silberglänzend. Erst wenn man Wasser ins Glas füllt, kann man wieder hindurch</w:t>
      </w:r>
      <w:r w:rsidR="007A0667">
        <w:t xml:space="preserve"> </w:t>
      </w:r>
      <w:r w:rsidR="00B56C8E">
        <w:t>sehen. Wie ist das zu erklären?</w:t>
      </w:r>
      <w:r w:rsidR="00B56C8E">
        <w:br/>
      </w:r>
      <w:r w:rsidR="00B56C8E">
        <w:rPr>
          <w:sz w:val="24"/>
        </w:rPr>
        <w:sym w:font="Symbol" w:char="F02A"/>
      </w:r>
      <w:r w:rsidR="00B56C8E">
        <w:rPr>
          <w:sz w:val="24"/>
        </w:rPr>
        <w:sym w:font="Symbol" w:char="F02A"/>
      </w:r>
      <w:bookmarkStart w:id="350" w:name="_Hlt497294039"/>
    </w:p>
    <w:p w14:paraId="07B93C38" w14:textId="77777777" w:rsidR="00B56C8E" w:rsidRDefault="00F955A9" w:rsidP="00B56C8E">
      <w:hyperlink r:id="rId141" w:anchor="o119" w:history="1">
        <w:r w:rsidR="00B56C8E">
          <w:rPr>
            <w:rStyle w:val="Hyperlink"/>
          </w:rPr>
          <w:t>1</w:t>
        </w:r>
        <w:bookmarkStart w:id="351" w:name="_Hlt497294026"/>
        <w:r w:rsidR="00B56C8E">
          <w:rPr>
            <w:rStyle w:val="Hyperlink"/>
          </w:rPr>
          <w:t>1</w:t>
        </w:r>
        <w:bookmarkEnd w:id="351"/>
        <w:r w:rsidR="00B56C8E">
          <w:rPr>
            <w:rStyle w:val="Hyperlink"/>
          </w:rPr>
          <w:t>9.</w:t>
        </w:r>
      </w:hyperlink>
      <w:r w:rsidR="00B56C8E">
        <w:t xml:space="preserve"> Lege eine Münze in eine Tasse. Gehe mit dem Kopf so tief, dass du die Münze gerade nicht mehr siehst. Gieße </w:t>
      </w:r>
      <w:bookmarkEnd w:id="350"/>
      <w:r w:rsidR="00B56C8E">
        <w:t>Wasser in die Tasse ohne den Kopf dabei zu heben. Erkläre deine Beobachtung.</w:t>
      </w:r>
      <w:r w:rsidR="00B56C8E">
        <w:br/>
      </w:r>
      <w:r w:rsidR="00B56C8E">
        <w:rPr>
          <w:sz w:val="24"/>
        </w:rPr>
        <w:sym w:font="Symbol" w:char="F02A"/>
      </w:r>
    </w:p>
    <w:p w14:paraId="6847F640" w14:textId="77777777" w:rsidR="00B56C8E" w:rsidRDefault="00B56C8E" w:rsidP="00B56C8E">
      <w:pPr>
        <w:rPr>
          <w:rStyle w:val="Hyperlink"/>
        </w:rPr>
      </w:pPr>
      <w:bookmarkStart w:id="352" w:name="_Hlt520724406"/>
      <w:r>
        <w:rPr>
          <w:color w:val="FF0000"/>
          <w:sz w:val="36"/>
        </w:rPr>
        <w:sym w:font="Symbol" w:char="F02A"/>
      </w:r>
      <w:hyperlink r:id="rId142" w:anchor="o141" w:history="1">
        <w:r>
          <w:rPr>
            <w:rStyle w:val="Hyperlink"/>
          </w:rPr>
          <w:t>1</w:t>
        </w:r>
        <w:bookmarkStart w:id="353" w:name="_Hlt22457166"/>
        <w:bookmarkStart w:id="354" w:name="_Hlt497298120"/>
        <w:bookmarkEnd w:id="353"/>
        <w:r>
          <w:rPr>
            <w:rStyle w:val="Hyperlink"/>
          </w:rPr>
          <w:t>4</w:t>
        </w:r>
        <w:bookmarkEnd w:id="354"/>
        <w:r>
          <w:rPr>
            <w:rStyle w:val="Hyperlink"/>
          </w:rPr>
          <w:t>1</w:t>
        </w:r>
        <w:bookmarkStart w:id="355" w:name="_Hlt512863109"/>
        <w:r>
          <w:rPr>
            <w:rStyle w:val="Hyperlink"/>
          </w:rPr>
          <w:t>.</w:t>
        </w:r>
        <w:bookmarkEnd w:id="355"/>
      </w:hyperlink>
      <w:bookmarkEnd w:id="352"/>
      <w:r>
        <w:rPr>
          <w:rStyle w:val="Hyperlink"/>
        </w:rP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217DBFEB" w14:textId="77777777" w:rsidTr="00B56C8E">
        <w:tc>
          <w:tcPr>
            <w:tcW w:w="5030" w:type="dxa"/>
          </w:tcPr>
          <w:p w14:paraId="2BBEE126" w14:textId="77777777" w:rsidR="00B56C8E" w:rsidRDefault="00B56C8E" w:rsidP="00B56C8E">
            <w:r>
              <w:t>In ein Wasserbecken von 2 m Tiefe wird ein Pfahl gerammt, der 50 cm aus dem Wasser herausragt.</w:t>
            </w:r>
            <w:r>
              <w:br/>
              <w:t>Wie lang ist der Schatten des Pfahls auf dem Grund des Wasserbeckens, wenn die Sonnenstrahlen unter einem Winkel von 60 ° zur Wasseroberfläche einfallen?</w:t>
            </w:r>
            <w:r>
              <w:br/>
            </w:r>
            <w:r>
              <w:rPr>
                <w:sz w:val="24"/>
              </w:rPr>
              <w:sym w:font="Symbol" w:char="F02A"/>
            </w:r>
            <w:r>
              <w:rPr>
                <w:sz w:val="24"/>
              </w:rPr>
              <w:sym w:font="Symbol" w:char="F02A"/>
            </w:r>
            <w:r>
              <w:rPr>
                <w:sz w:val="24"/>
              </w:rPr>
              <w:sym w:font="Symbol" w:char="F02A"/>
            </w:r>
          </w:p>
          <w:p w14:paraId="54D037DC" w14:textId="77777777" w:rsidR="00B56C8E" w:rsidRDefault="00B56C8E" w:rsidP="00B56C8E">
            <w:pPr>
              <w:rPr>
                <w:rStyle w:val="Hyperlink"/>
              </w:rPr>
            </w:pPr>
          </w:p>
        </w:tc>
        <w:tc>
          <w:tcPr>
            <w:tcW w:w="5030" w:type="dxa"/>
          </w:tcPr>
          <w:p w14:paraId="52FBD095" w14:textId="77777777" w:rsidR="00B56C8E" w:rsidRDefault="00F955A9" w:rsidP="00B56C8E">
            <w:pPr>
              <w:rPr>
                <w:rStyle w:val="Hyperlink"/>
              </w:rPr>
            </w:pPr>
            <w:r>
              <w:rPr>
                <w:rStyle w:val="Hyperlink"/>
              </w:rPr>
              <w:pict w14:anchorId="30E32A88">
                <v:shape id="_x0000_i1081" type="#_x0000_t75" style="width:244.5pt;height:186.75pt" fillcolor="window">
                  <v:imagedata r:id="rId143" o:title="o141"/>
                </v:shape>
              </w:pict>
            </w:r>
          </w:p>
        </w:tc>
      </w:tr>
    </w:tbl>
    <w:p w14:paraId="70386167" w14:textId="77777777" w:rsidR="00B56C8E" w:rsidRDefault="00B56C8E" w:rsidP="00B56C8E">
      <w:r>
        <w:rPr>
          <w:rStyle w:val="Hyperlink"/>
        </w:rPr>
        <w:br/>
        <w:t xml:space="preserve"> </w:t>
      </w:r>
      <w:hyperlink r:id="rId144" w:anchor="o142" w:history="1">
        <w:r>
          <w:rPr>
            <w:rStyle w:val="Hyperlink"/>
          </w:rPr>
          <w:t>1</w:t>
        </w:r>
        <w:bookmarkStart w:id="356" w:name="_Hlt703886"/>
        <w:r>
          <w:rPr>
            <w:rStyle w:val="Hyperlink"/>
          </w:rPr>
          <w:t>4</w:t>
        </w:r>
        <w:bookmarkStart w:id="357" w:name="_Hlt497298145"/>
        <w:bookmarkEnd w:id="356"/>
        <w:r>
          <w:rPr>
            <w:rStyle w:val="Hyperlink"/>
          </w:rPr>
          <w:t>2</w:t>
        </w:r>
        <w:bookmarkEnd w:id="357"/>
        <w:r>
          <w:rPr>
            <w:rStyle w:val="Hyperlink"/>
          </w:rPr>
          <w:t>.</w:t>
        </w:r>
      </w:hyperlink>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4333D6CA" w14:textId="77777777" w:rsidTr="00B56C8E">
        <w:tc>
          <w:tcPr>
            <w:tcW w:w="10061" w:type="dxa"/>
          </w:tcPr>
          <w:p w14:paraId="3DFD8DC0" w14:textId="77777777" w:rsidR="00B56C8E" w:rsidRDefault="00F955A9" w:rsidP="00B56C8E">
            <w:r>
              <w:pict w14:anchorId="15E36831">
                <v:shape id="_x0000_i1082" type="#_x0000_t75" style="width:324.75pt;height:275.25pt" fillcolor="window">
                  <v:imagedata r:id="rId145" o:title="o142"/>
                </v:shape>
              </w:pict>
            </w:r>
          </w:p>
        </w:tc>
      </w:tr>
      <w:tr w:rsidR="00B56C8E" w14:paraId="1580290F" w14:textId="77777777" w:rsidTr="00B56C8E">
        <w:tc>
          <w:tcPr>
            <w:tcW w:w="10061" w:type="dxa"/>
          </w:tcPr>
          <w:p w14:paraId="36C3EDA2" w14:textId="77777777" w:rsidR="00B56C8E" w:rsidRDefault="00B56C8E" w:rsidP="00B56C8E">
            <w:r>
              <w:t>Auf ein Prisma mit einer dreieckigen, rechtwinkligen Grundfläche fallen zwei Lichtstrahlen. Skizziere den weiteren Strahlenverlauf.</w:t>
            </w:r>
          </w:p>
        </w:tc>
      </w:tr>
    </w:tbl>
    <w:p w14:paraId="70B3E9AE" w14:textId="77777777" w:rsidR="00B56C8E" w:rsidRDefault="00B56C8E" w:rsidP="00B56C8E"/>
    <w:p w14:paraId="4118B21F" w14:textId="77777777" w:rsidR="00B56C8E" w:rsidRDefault="00B56C8E" w:rsidP="00B56C8E"/>
    <w:p w14:paraId="6B76171E" w14:textId="77777777" w:rsidR="00B56C8E" w:rsidRDefault="00B56C8E" w:rsidP="00B56C8E">
      <w:r>
        <w:rPr>
          <w:sz w:val="24"/>
        </w:rPr>
        <w:sym w:font="Symbol" w:char="F02A"/>
      </w:r>
      <w:r>
        <w:rPr>
          <w:sz w:val="24"/>
        </w:rPr>
        <w:sym w:font="Symbol" w:char="F02A"/>
      </w:r>
      <w:r>
        <w:rPr>
          <w:sz w:val="24"/>
        </w:rPr>
        <w:sym w:font="Symbol" w:char="F02A"/>
      </w:r>
      <w:r>
        <w:rPr>
          <w:sz w:val="24"/>
        </w:rPr>
        <w:sym w:font="Symbol" w:char="F02A"/>
      </w:r>
      <w:r>
        <w:rPr>
          <w:sz w:val="24"/>
        </w:rPr>
        <w:br/>
      </w:r>
      <w:hyperlink r:id="rId146" w:anchor="o178" w:history="1">
        <w:r>
          <w:rPr>
            <w:rStyle w:val="Hyperlink"/>
          </w:rPr>
          <w:t>1</w:t>
        </w:r>
        <w:bookmarkStart w:id="358" w:name="_Hlt1483635"/>
        <w:r>
          <w:rPr>
            <w:rStyle w:val="Hyperlink"/>
          </w:rPr>
          <w:t>7</w:t>
        </w:r>
        <w:bookmarkEnd w:id="358"/>
        <w:r>
          <w:rPr>
            <w:rStyle w:val="Hyperlink"/>
          </w:rPr>
          <w:t>8.</w:t>
        </w:r>
      </w:hyperlink>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2C583E26" w14:textId="77777777" w:rsidTr="00B56C8E">
        <w:tc>
          <w:tcPr>
            <w:tcW w:w="5030" w:type="dxa"/>
          </w:tcPr>
          <w:p w14:paraId="2C61BB28" w14:textId="77777777" w:rsidR="00B56C8E" w:rsidRDefault="00B56C8E" w:rsidP="00B56C8E">
            <w:pPr>
              <w:rPr>
                <w:sz w:val="24"/>
              </w:rPr>
            </w:pPr>
            <w:r>
              <w:t>Ein Fischer steht am Ufer und möchte mit einem Speer! den großen Fisch fangen. Wohin muss er zielen, damit er den Fisch trifft?</w:t>
            </w:r>
            <w:r>
              <w:br/>
              <w:t>a) über den Fisch</w:t>
            </w:r>
            <w:r>
              <w:br/>
              <w:t>b) genau auf den Fisch</w:t>
            </w:r>
            <w:r>
              <w:br/>
              <w:t>c) vor den Fisch</w:t>
            </w:r>
            <w:r>
              <w:br/>
              <w:t xml:space="preserve"> </w:t>
            </w:r>
            <w:r>
              <w:rPr>
                <w:sz w:val="24"/>
              </w:rPr>
              <w:sym w:font="Symbol" w:char="F02A"/>
            </w:r>
            <w:r>
              <w:rPr>
                <w:sz w:val="24"/>
              </w:rPr>
              <w:sym w:font="Symbol" w:char="F02A"/>
            </w:r>
          </w:p>
          <w:p w14:paraId="3C55BEAE" w14:textId="77777777" w:rsidR="00B56C8E" w:rsidRDefault="00B56C8E" w:rsidP="00B56C8E"/>
        </w:tc>
        <w:tc>
          <w:tcPr>
            <w:tcW w:w="5030" w:type="dxa"/>
          </w:tcPr>
          <w:p w14:paraId="4080E830" w14:textId="77777777" w:rsidR="00B56C8E" w:rsidRDefault="00F955A9" w:rsidP="00B56C8E">
            <w:r>
              <w:pict w14:anchorId="5020EFE6">
                <v:shape id="_x0000_i1083" type="#_x0000_t75" style="width:176.25pt;height:126pt" fillcolor="window">
                  <v:imagedata r:id="rId147" o:title="o178"/>
                </v:shape>
              </w:pict>
            </w:r>
          </w:p>
        </w:tc>
      </w:tr>
    </w:tbl>
    <w:p w14:paraId="505500EF" w14:textId="77777777" w:rsidR="00B56C8E" w:rsidRDefault="00B56C8E" w:rsidP="00B56C8E"/>
    <w:p w14:paraId="6811B573" w14:textId="77777777" w:rsidR="00B56C8E" w:rsidRDefault="00F955A9" w:rsidP="00B56C8E">
      <w:hyperlink r:id="rId148" w:anchor="o216" w:history="1">
        <w:r w:rsidR="00B56C8E">
          <w:rPr>
            <w:rStyle w:val="Hyperlink"/>
          </w:rPr>
          <w:t>2</w:t>
        </w:r>
        <w:bookmarkStart w:id="359" w:name="_Hlt110558025"/>
        <w:r w:rsidR="00B56C8E">
          <w:rPr>
            <w:rStyle w:val="Hyperlink"/>
          </w:rPr>
          <w:t>1</w:t>
        </w:r>
        <w:bookmarkStart w:id="360" w:name="_Hlt110558028"/>
        <w:bookmarkEnd w:id="359"/>
        <w:r w:rsidR="00B56C8E">
          <w:rPr>
            <w:rStyle w:val="Hyperlink"/>
          </w:rPr>
          <w:t>6</w:t>
        </w:r>
        <w:bookmarkEnd w:id="360"/>
        <w:r w:rsidR="00B56C8E">
          <w:rPr>
            <w:rStyle w:val="Hyperlink"/>
          </w:rPr>
          <w:t>.</w:t>
        </w:r>
      </w:hyperlink>
      <w:r w:rsidR="00B56C8E">
        <w:t xml:space="preserve"> Es war der 28. Juli früh um 7.00 Uhr, das Wetter wechselt zwischen kurzen Schauern und sonnigen Abschnitten. Ich fuhr mit dem Auto und sah plötzlich einen Regenbogen direkt vor mir.</w:t>
      </w:r>
    </w:p>
    <w:p w14:paraId="0A6AFACF" w14:textId="77777777" w:rsidR="00B56C8E" w:rsidRDefault="00B56C8E" w:rsidP="00B56C8E">
      <w:r>
        <w:t>I</w:t>
      </w:r>
      <w:r w:rsidR="00A56FB8">
        <w:t>n</w:t>
      </w:r>
      <w:r>
        <w:t xml:space="preserve"> welche Richtung fuhr ich?</w:t>
      </w:r>
    </w:p>
    <w:p w14:paraId="45249E9B" w14:textId="77777777" w:rsidR="00B56C8E" w:rsidRDefault="00B56C8E" w:rsidP="00B56C8E">
      <w:r>
        <w:t>a) in östliche Richtung</w:t>
      </w:r>
    </w:p>
    <w:p w14:paraId="28E57E1F" w14:textId="77777777" w:rsidR="00B56C8E" w:rsidRDefault="00B56C8E" w:rsidP="00B56C8E">
      <w:r>
        <w:t>b) in nördliche Richtung</w:t>
      </w:r>
    </w:p>
    <w:p w14:paraId="07242EA0" w14:textId="77777777" w:rsidR="00B56C8E" w:rsidRDefault="00B56C8E" w:rsidP="00B56C8E">
      <w:r>
        <w:t>c) in westliche Richtung</w:t>
      </w:r>
    </w:p>
    <w:p w14:paraId="121D6EEB" w14:textId="77777777" w:rsidR="00B56C8E" w:rsidRDefault="00B56C8E" w:rsidP="00B56C8E">
      <w:r>
        <w:t>d) Das lässt sich aus diesen Angaben nicht bestimmen.</w:t>
      </w:r>
    </w:p>
    <w:p w14:paraId="0E34E918" w14:textId="77777777" w:rsidR="00B56C8E" w:rsidRDefault="00B56C8E" w:rsidP="00B56C8E">
      <w:r>
        <w:t>e) Früh um 7 kann man keinen Regenbogen sehen.</w:t>
      </w:r>
    </w:p>
    <w:p w14:paraId="1EDEE848" w14:textId="77777777" w:rsidR="00B56C8E" w:rsidRDefault="00B56C8E" w:rsidP="00B56C8E"/>
    <w:p w14:paraId="6881CC39" w14:textId="77777777" w:rsidR="00B56C8E" w:rsidRDefault="00F955A9" w:rsidP="00B56C8E">
      <w:hyperlink r:id="rId149" w:anchor="e234" w:history="1">
        <w:r w:rsidR="00B56C8E">
          <w:rPr>
            <w:rStyle w:val="Hyperlink"/>
          </w:rPr>
          <w:t>2</w:t>
        </w:r>
        <w:bookmarkStart w:id="361" w:name="_Hlt214003588"/>
        <w:r w:rsidR="00B56C8E">
          <w:rPr>
            <w:rStyle w:val="Hyperlink"/>
          </w:rPr>
          <w:t>3</w:t>
        </w:r>
        <w:bookmarkEnd w:id="361"/>
        <w:r w:rsidR="00B56C8E">
          <w:rPr>
            <w:rStyle w:val="Hyperlink"/>
          </w:rPr>
          <w:t>4.</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1DE399B" w14:textId="77777777" w:rsidTr="00B56C8E">
        <w:tc>
          <w:tcPr>
            <w:tcW w:w="5030" w:type="dxa"/>
          </w:tcPr>
          <w:p w14:paraId="56849E24" w14:textId="77777777" w:rsidR="00B56C8E" w:rsidRDefault="00B56C8E" w:rsidP="00B56C8E">
            <w:r>
              <w:t>In einem Wassergefäß befindet sich ein schräg gestellter Spiegel, dessen Neigungswinkel verändert werden kann. Ein Laserpointer sendet einen Lichtstrahl aus, der senkrecht in das Wasser einfällt. Bei welchem Neigungswinkel tritt beim Austritt des Laserstrahls aus dem Wasser gerade Totalreflexion auf, wenn die Brechzahl von Wasser 1,33 beträgt.</w:t>
            </w:r>
          </w:p>
        </w:tc>
        <w:tc>
          <w:tcPr>
            <w:tcW w:w="5030" w:type="dxa"/>
          </w:tcPr>
          <w:p w14:paraId="38B3B973" w14:textId="77777777" w:rsidR="00B56C8E" w:rsidRDefault="00F955A9" w:rsidP="00B56C8E">
            <w:r>
              <w:pict w14:anchorId="1AA02B11">
                <v:shape id="_x0000_i1084" type="#_x0000_t75" style="width:244.5pt;height:241.5pt" fillcolor="window">
                  <v:imagedata r:id="rId150" o:title="o234"/>
                </v:shape>
              </w:pict>
            </w:r>
          </w:p>
        </w:tc>
      </w:tr>
    </w:tbl>
    <w:p w14:paraId="2554DE6E" w14:textId="77777777" w:rsidR="00B56C8E" w:rsidRDefault="00B56C8E" w:rsidP="00B56C8E"/>
    <w:p w14:paraId="43E5E3C0" w14:textId="77777777" w:rsidR="00B56C8E" w:rsidRDefault="00F955A9" w:rsidP="00B56C8E">
      <w:hyperlink r:id="rId151" w:anchor="o258" w:history="1">
        <w:r w:rsidR="00B56C8E">
          <w:rPr>
            <w:rStyle w:val="Hyperlink"/>
          </w:rPr>
          <w:t>2</w:t>
        </w:r>
        <w:bookmarkStart w:id="362" w:name="_Hlt219887070"/>
        <w:r w:rsidR="00B56C8E">
          <w:rPr>
            <w:rStyle w:val="Hyperlink"/>
          </w:rPr>
          <w:t>5</w:t>
        </w:r>
        <w:bookmarkStart w:id="363" w:name="_Hlt214004308"/>
        <w:bookmarkStart w:id="364" w:name="_Hlt214003680"/>
        <w:bookmarkEnd w:id="362"/>
        <w:bookmarkEnd w:id="363"/>
        <w:r w:rsidR="00B56C8E">
          <w:rPr>
            <w:rStyle w:val="Hyperlink"/>
          </w:rPr>
          <w:t>8</w:t>
        </w:r>
        <w:bookmarkEnd w:id="364"/>
        <w:r w:rsidR="00B56C8E">
          <w:rPr>
            <w:rStyle w:val="Hyperlink"/>
          </w:rPr>
          <w:t>.</w:t>
        </w:r>
      </w:hyperlink>
    </w:p>
    <w:p w14:paraId="655F02A8" w14:textId="77777777" w:rsidR="00B56C8E" w:rsidRDefault="00B56C8E" w:rsidP="00B56C8E">
      <w:r>
        <w:t xml:space="preserve">Ein weißes Lichtbündel fällt unter einem Winkel von 45,0° auf eine Wasseroberfläche. Für rotes Licht ist die Brechzahl 1,33115 und für blaues Licht 1,33712. Unter welchem Öffnungswinkel tritt der Lichtstrahl in das Wasser ein? </w:t>
      </w:r>
    </w:p>
    <w:p w14:paraId="08F5D2EF" w14:textId="77777777" w:rsidR="00592711" w:rsidRDefault="00592711" w:rsidP="00B56C8E"/>
    <w:tbl>
      <w:tblPr>
        <w:tblW w:w="0" w:type="auto"/>
        <w:tblLook w:val="01E0" w:firstRow="1" w:lastRow="1" w:firstColumn="1" w:lastColumn="1" w:noHBand="0" w:noVBand="0"/>
      </w:tblPr>
      <w:tblGrid>
        <w:gridCol w:w="10061"/>
      </w:tblGrid>
      <w:tr w:rsidR="00023408" w14:paraId="025B3DB0" w14:textId="77777777" w:rsidTr="00584BA0">
        <w:tc>
          <w:tcPr>
            <w:tcW w:w="10061" w:type="dxa"/>
            <w:shd w:val="clear" w:color="auto" w:fill="auto"/>
          </w:tcPr>
          <w:p w14:paraId="59A9BD84" w14:textId="77777777" w:rsidR="00023408" w:rsidRDefault="00F955A9" w:rsidP="00023408">
            <w:hyperlink r:id="rId152" w:anchor="o279" w:history="1">
              <w:r w:rsidR="00023408" w:rsidRPr="00584BA0">
                <w:rPr>
                  <w:rStyle w:val="Hyperlink"/>
                  <w:sz w:val="22"/>
                </w:rPr>
                <w:t>279.</w:t>
              </w:r>
            </w:hyperlink>
            <w:r w:rsidR="00023408">
              <w:t xml:space="preserve"> </w:t>
            </w:r>
          </w:p>
          <w:p w14:paraId="5FD84E9D" w14:textId="77777777" w:rsidR="00023408" w:rsidRDefault="00F955A9" w:rsidP="00023408">
            <w:r>
              <w:pict w14:anchorId="0DA0DCDB">
                <v:shape id="_x0000_i1085" type="#_x0000_t75" style="width:477pt;height:80.25pt">
                  <v:imagedata r:id="rId153" o:title="o279"/>
                </v:shape>
              </w:pict>
            </w:r>
          </w:p>
          <w:p w14:paraId="084CB8D3" w14:textId="77777777" w:rsidR="00023408" w:rsidRDefault="00023408" w:rsidP="00B56C8E"/>
        </w:tc>
      </w:tr>
      <w:tr w:rsidR="00023408" w14:paraId="7EEBF33F" w14:textId="77777777" w:rsidTr="00584BA0">
        <w:tc>
          <w:tcPr>
            <w:tcW w:w="10061" w:type="dxa"/>
            <w:shd w:val="clear" w:color="auto" w:fill="auto"/>
          </w:tcPr>
          <w:p w14:paraId="015A43E9" w14:textId="77777777" w:rsidR="00023408" w:rsidRDefault="00023408" w:rsidP="00B56C8E">
            <w:r>
              <w:t>Die Abbildung zeigt 5 mögliche Strahlenverläufe eines einfarbigen Lichtstrahls durch einen Glaskörper. Entscheide, welcher Verlauf richtig ist.</w:t>
            </w:r>
          </w:p>
        </w:tc>
      </w:tr>
    </w:tbl>
    <w:p w14:paraId="3CDFB22A" w14:textId="77777777" w:rsidR="00592711" w:rsidRDefault="00592711" w:rsidP="00B56C8E"/>
    <w:p w14:paraId="6CC2CCD9" w14:textId="77777777" w:rsidR="00B56C8E" w:rsidRDefault="00B56C8E" w:rsidP="00B56C8E"/>
    <w:tbl>
      <w:tblPr>
        <w:tblW w:w="0" w:type="auto"/>
        <w:tblLook w:val="01E0" w:firstRow="1" w:lastRow="1" w:firstColumn="1" w:lastColumn="1" w:noHBand="0" w:noVBand="0"/>
      </w:tblPr>
      <w:tblGrid>
        <w:gridCol w:w="6656"/>
        <w:gridCol w:w="4175"/>
      </w:tblGrid>
      <w:tr w:rsidR="00CA54C2" w14:paraId="0216B1BE" w14:textId="77777777" w:rsidTr="00584BA0">
        <w:tc>
          <w:tcPr>
            <w:tcW w:w="5030" w:type="dxa"/>
            <w:shd w:val="clear" w:color="auto" w:fill="auto"/>
          </w:tcPr>
          <w:p w14:paraId="083987A3" w14:textId="77777777" w:rsidR="00CA54C2" w:rsidRDefault="00F955A9" w:rsidP="00B56C8E">
            <w:hyperlink r:id="rId154" w:anchor="o280" w:history="1">
              <w:r w:rsidR="00CA54C2" w:rsidRPr="00584BA0">
                <w:rPr>
                  <w:rStyle w:val="Hyperlink"/>
                  <w:sz w:val="22"/>
                </w:rPr>
                <w:t>280.</w:t>
              </w:r>
            </w:hyperlink>
            <w:r w:rsidR="00CA54C2">
              <w:t xml:space="preserve"> </w:t>
            </w:r>
            <w:bookmarkStart w:id="365" w:name="_Hlk286843439"/>
            <w:r w:rsidR="00CA54C2">
              <w:t xml:space="preserve">Die Abbildung zeigt den Strahlenverlauf </w:t>
            </w:r>
            <w:r w:rsidR="00883E5C">
              <w:t>eines einfarbigen Lichtstrahls</w:t>
            </w:r>
            <w:r w:rsidR="00CA54C2">
              <w:t xml:space="preserve"> durch eine Glasplatte, bei dem Reflexion als auch Brechung auftritt. </w:t>
            </w:r>
          </w:p>
          <w:p w14:paraId="221533C9" w14:textId="77777777" w:rsidR="00CA54C2" w:rsidRDefault="00883E5C" w:rsidP="00B56C8E">
            <w:r>
              <w:t>Orden in der Tabelle die Zahlen den richtigen Begriffen zu.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537"/>
              <w:gridCol w:w="1855"/>
              <w:gridCol w:w="1880"/>
            </w:tblGrid>
            <w:tr w:rsidR="00883E5C" w14:paraId="257D9DC4" w14:textId="77777777" w:rsidTr="00584BA0">
              <w:tc>
                <w:tcPr>
                  <w:tcW w:w="1160" w:type="dxa"/>
                  <w:shd w:val="clear" w:color="auto" w:fill="E6E6E6"/>
                  <w:vAlign w:val="center"/>
                </w:tcPr>
                <w:bookmarkEnd w:id="365"/>
                <w:p w14:paraId="22706902" w14:textId="77777777" w:rsidR="00883E5C" w:rsidRDefault="00883E5C" w:rsidP="00584BA0">
                  <w:pPr>
                    <w:jc w:val="center"/>
                  </w:pPr>
                  <w:r>
                    <w:t>Einfallslot</w:t>
                  </w:r>
                </w:p>
              </w:tc>
              <w:tc>
                <w:tcPr>
                  <w:tcW w:w="1537" w:type="dxa"/>
                  <w:shd w:val="clear" w:color="auto" w:fill="E6E6E6"/>
                  <w:vAlign w:val="center"/>
                </w:tcPr>
                <w:p w14:paraId="4D79340A" w14:textId="77777777" w:rsidR="00883E5C" w:rsidRDefault="00883E5C" w:rsidP="00584BA0">
                  <w:pPr>
                    <w:jc w:val="center"/>
                  </w:pPr>
                  <w:r>
                    <w:t>Einfallswinkel</w:t>
                  </w:r>
                </w:p>
              </w:tc>
              <w:tc>
                <w:tcPr>
                  <w:tcW w:w="1855" w:type="dxa"/>
                  <w:shd w:val="clear" w:color="auto" w:fill="E6E6E6"/>
                  <w:vAlign w:val="center"/>
                </w:tcPr>
                <w:p w14:paraId="3DCE33F5" w14:textId="77777777" w:rsidR="00883E5C" w:rsidRDefault="00883E5C" w:rsidP="00584BA0">
                  <w:pPr>
                    <w:jc w:val="center"/>
                  </w:pPr>
                  <w:r>
                    <w:t>Reflexionswinkel</w:t>
                  </w:r>
                </w:p>
              </w:tc>
              <w:tc>
                <w:tcPr>
                  <w:tcW w:w="252" w:type="dxa"/>
                  <w:shd w:val="clear" w:color="auto" w:fill="E6E6E6"/>
                  <w:vAlign w:val="center"/>
                </w:tcPr>
                <w:p w14:paraId="2AAC0D0E" w14:textId="77777777" w:rsidR="00883E5C" w:rsidRDefault="00883E5C" w:rsidP="00584BA0">
                  <w:pPr>
                    <w:jc w:val="center"/>
                  </w:pPr>
                  <w:r>
                    <w:t>Brechungswinkel</w:t>
                  </w:r>
                </w:p>
              </w:tc>
            </w:tr>
            <w:tr w:rsidR="00883E5C" w14:paraId="3B39098C" w14:textId="77777777" w:rsidTr="00584BA0">
              <w:tc>
                <w:tcPr>
                  <w:tcW w:w="1160" w:type="dxa"/>
                  <w:shd w:val="clear" w:color="auto" w:fill="auto"/>
                </w:tcPr>
                <w:p w14:paraId="5F1A2D36" w14:textId="77777777" w:rsidR="00883E5C" w:rsidRDefault="00883E5C" w:rsidP="00B56C8E"/>
                <w:p w14:paraId="0A4555A0" w14:textId="77777777" w:rsidR="00883E5C" w:rsidRDefault="00883E5C" w:rsidP="00B56C8E"/>
                <w:p w14:paraId="20F288E9" w14:textId="77777777" w:rsidR="00883E5C" w:rsidRDefault="00883E5C" w:rsidP="00B56C8E"/>
                <w:p w14:paraId="137B0573" w14:textId="77777777" w:rsidR="00883E5C" w:rsidRDefault="00883E5C" w:rsidP="00B56C8E"/>
                <w:p w14:paraId="718CC618" w14:textId="77777777" w:rsidR="00883E5C" w:rsidRDefault="00883E5C" w:rsidP="00B56C8E"/>
              </w:tc>
              <w:tc>
                <w:tcPr>
                  <w:tcW w:w="1537" w:type="dxa"/>
                  <w:shd w:val="clear" w:color="auto" w:fill="auto"/>
                </w:tcPr>
                <w:p w14:paraId="40988533" w14:textId="77777777" w:rsidR="00883E5C" w:rsidRDefault="00883E5C" w:rsidP="00B56C8E"/>
              </w:tc>
              <w:tc>
                <w:tcPr>
                  <w:tcW w:w="1855" w:type="dxa"/>
                  <w:shd w:val="clear" w:color="auto" w:fill="auto"/>
                </w:tcPr>
                <w:p w14:paraId="363AC062" w14:textId="77777777" w:rsidR="00883E5C" w:rsidRDefault="00883E5C" w:rsidP="00B56C8E"/>
              </w:tc>
              <w:tc>
                <w:tcPr>
                  <w:tcW w:w="252" w:type="dxa"/>
                  <w:shd w:val="clear" w:color="auto" w:fill="auto"/>
                </w:tcPr>
                <w:p w14:paraId="06F334B0" w14:textId="77777777" w:rsidR="00883E5C" w:rsidRDefault="00883E5C" w:rsidP="00B56C8E"/>
              </w:tc>
            </w:tr>
          </w:tbl>
          <w:p w14:paraId="16300FE3" w14:textId="77777777" w:rsidR="00883E5C" w:rsidRDefault="00883E5C" w:rsidP="00B56C8E"/>
        </w:tc>
        <w:tc>
          <w:tcPr>
            <w:tcW w:w="5031" w:type="dxa"/>
            <w:shd w:val="clear" w:color="auto" w:fill="auto"/>
          </w:tcPr>
          <w:p w14:paraId="4CDE2AA4" w14:textId="77777777" w:rsidR="00CA54C2" w:rsidRDefault="00F955A9" w:rsidP="00B56C8E">
            <w:r>
              <w:pict w14:anchorId="6F458171">
                <v:shape id="_x0000_i1086" type="#_x0000_t75" style="width:198pt;height:261.75pt">
                  <v:imagedata r:id="rId155" o:title="o280"/>
                </v:shape>
              </w:pict>
            </w:r>
          </w:p>
        </w:tc>
      </w:tr>
    </w:tbl>
    <w:p w14:paraId="3BAD8989" w14:textId="77777777" w:rsidR="00CA54C2" w:rsidRDefault="00CA54C2" w:rsidP="00B56C8E"/>
    <w:p w14:paraId="0B821981" w14:textId="77777777" w:rsidR="00CA54C2" w:rsidRDefault="00F955A9" w:rsidP="00B56C8E">
      <w:hyperlink r:id="rId156" w:anchor="o285" w:history="1">
        <w:r w:rsidR="006D1A48" w:rsidRPr="007978B7">
          <w:rPr>
            <w:rStyle w:val="Hyperlink"/>
            <w:sz w:val="22"/>
          </w:rPr>
          <w:t>285</w:t>
        </w:r>
      </w:hyperlink>
      <w:r w:rsidR="006D1A48">
        <w:t xml:space="preserve">. </w:t>
      </w:r>
    </w:p>
    <w:tbl>
      <w:tblPr>
        <w:tblW w:w="0" w:type="auto"/>
        <w:tblLook w:val="01E0" w:firstRow="1" w:lastRow="1" w:firstColumn="1" w:lastColumn="1" w:noHBand="0" w:noVBand="0"/>
      </w:tblPr>
      <w:tblGrid>
        <w:gridCol w:w="5030"/>
        <w:gridCol w:w="5031"/>
      </w:tblGrid>
      <w:tr w:rsidR="00C95B15" w14:paraId="112F8CBC" w14:textId="77777777" w:rsidTr="00584BA0">
        <w:tc>
          <w:tcPr>
            <w:tcW w:w="5030" w:type="dxa"/>
            <w:shd w:val="clear" w:color="auto" w:fill="auto"/>
          </w:tcPr>
          <w:p w14:paraId="19190DFB" w14:textId="77777777" w:rsidR="00C95B15" w:rsidRDefault="00E81D04" w:rsidP="00B56C8E">
            <w:r>
              <w:t>Ein Lichtstrahl geht von Luft in Glas über. Ordne den Zahlen die richtigen Begriffe zu.</w:t>
            </w:r>
          </w:p>
          <w:p w14:paraId="713A1EC9" w14:textId="77777777" w:rsidR="00E81D04" w:rsidRDefault="00E81D04" w:rsidP="00B56C8E"/>
        </w:tc>
        <w:tc>
          <w:tcPr>
            <w:tcW w:w="5031" w:type="dxa"/>
            <w:shd w:val="clear" w:color="auto" w:fill="auto"/>
          </w:tcPr>
          <w:p w14:paraId="5DBC0598" w14:textId="77777777" w:rsidR="00C95B15" w:rsidRDefault="00F955A9" w:rsidP="00B56C8E">
            <w:r>
              <w:pict w14:anchorId="5883BB9E">
                <v:shape id="_x0000_i1087" type="#_x0000_t75" style="width:163.5pt;height:228pt">
                  <v:imagedata r:id="rId157" o:title="o285"/>
                </v:shape>
              </w:pict>
            </w:r>
          </w:p>
        </w:tc>
      </w:tr>
    </w:tbl>
    <w:p w14:paraId="6836CD14" w14:textId="77777777" w:rsidR="006D1A48" w:rsidRDefault="00F955A9" w:rsidP="00B56C8E">
      <w:hyperlink r:id="rId158" w:anchor="o304" w:history="1">
        <w:r w:rsidR="009166A7" w:rsidRPr="00E17C60">
          <w:rPr>
            <w:rStyle w:val="Hyperlink"/>
            <w:sz w:val="22"/>
          </w:rPr>
          <w:t>304.</w:t>
        </w:r>
      </w:hyperlink>
      <w:r w:rsidR="009166A7">
        <w:t xml:space="preserve"> (Aus Magdas Sammlung)</w:t>
      </w:r>
    </w:p>
    <w:p w14:paraId="19666EBB" w14:textId="77777777" w:rsidR="009166A7" w:rsidRDefault="009166A7" w:rsidP="00403DF7">
      <w:r w:rsidRPr="00403DF7">
        <w:t>Es ist wieder soweit. Herr Blümchen und die Klasse starten zu</w:t>
      </w:r>
      <w:r w:rsidR="00403DF7">
        <w:t xml:space="preserve">m Wandertag in den Wald. </w:t>
      </w:r>
      <w:r w:rsidRPr="00403DF7">
        <w:t>Die Sonne scheint, es ist so richtig warm, alle sind gut gelaunt.</w:t>
      </w:r>
    </w:p>
    <w:p w14:paraId="09B2B615" w14:textId="77777777" w:rsidR="00D77E41" w:rsidRPr="00403DF7" w:rsidRDefault="00D77E41" w:rsidP="00403DF7"/>
    <w:p w14:paraId="27FFF54F" w14:textId="77777777" w:rsidR="009166A7" w:rsidRDefault="00403DF7" w:rsidP="00403DF7">
      <w:pPr>
        <w:widowControl w:val="0"/>
        <w:suppressAutoHyphens/>
      </w:pPr>
      <w:r w:rsidRPr="00F402E8">
        <w:rPr>
          <w:b/>
        </w:rPr>
        <w:t>1.</w:t>
      </w:r>
      <w:r>
        <w:t xml:space="preserve"> Toni</w:t>
      </w:r>
      <w:r w:rsidR="009166A7">
        <w:t xml:space="preserve"> ( Klassenbester und Hobbyfotograf ) </w:t>
      </w:r>
      <w:r>
        <w:t xml:space="preserve">fotografiert nicht mit seinem Smartphone, sondern </w:t>
      </w:r>
      <w:r w:rsidR="009166A7">
        <w:t>schleppt seine Kamera mit.</w:t>
      </w:r>
    </w:p>
    <w:p w14:paraId="21729B96" w14:textId="77777777" w:rsidR="009166A7" w:rsidRDefault="009166A7" w:rsidP="00403DF7">
      <w:r w:rsidRPr="00F402E8">
        <w:rPr>
          <w:b/>
        </w:rPr>
        <w:t>a)</w:t>
      </w:r>
      <w:r>
        <w:t xml:space="preserve"> Skizziere den Aufbau einer einfachen Kamera und beschrifte die Teile.</w:t>
      </w:r>
    </w:p>
    <w:p w14:paraId="44C792B2" w14:textId="77777777" w:rsidR="009166A7" w:rsidRDefault="009166A7" w:rsidP="00403DF7">
      <w:r w:rsidRPr="00F402E8">
        <w:rPr>
          <w:b/>
        </w:rPr>
        <w:t>b)</w:t>
      </w:r>
      <w:r>
        <w:t xml:space="preserve"> Wozu dienen die einzelnen Teile?</w:t>
      </w:r>
    </w:p>
    <w:p w14:paraId="3753A243" w14:textId="77777777" w:rsidR="00403DF7" w:rsidRDefault="00403DF7" w:rsidP="00403DF7"/>
    <w:p w14:paraId="1E84B7E3" w14:textId="77777777" w:rsidR="002E73E5" w:rsidRDefault="00403DF7" w:rsidP="00403DF7">
      <w:pPr>
        <w:widowControl w:val="0"/>
        <w:suppressAutoHyphens/>
      </w:pPr>
      <w:r w:rsidRPr="00F402E8">
        <w:rPr>
          <w:b/>
        </w:rPr>
        <w:t xml:space="preserve">2. </w:t>
      </w:r>
      <w:r w:rsidR="009166A7">
        <w:t xml:space="preserve">Lisa </w:t>
      </w:r>
      <w:r w:rsidR="00F402E8">
        <w:t>hat eine Sammellinse mit und kann damit einen weit entfernten Baum auf einem weißen Blatt Papier darstellen.</w:t>
      </w:r>
    </w:p>
    <w:p w14:paraId="648F473F" w14:textId="77777777" w:rsidR="009166A7" w:rsidRDefault="009166A7" w:rsidP="00403DF7">
      <w:r w:rsidRPr="00F402E8">
        <w:rPr>
          <w:b/>
        </w:rPr>
        <w:t>a)</w:t>
      </w:r>
      <w:r>
        <w:t xml:space="preserve"> Fertige zu diesem Sachverhalt eine Zeichnung an. Dabei ist f = 4cm.</w:t>
      </w:r>
    </w:p>
    <w:p w14:paraId="67AD162C" w14:textId="77777777" w:rsidR="009166A7" w:rsidRDefault="009166A7" w:rsidP="00403DF7">
      <w:r w:rsidRPr="00F402E8">
        <w:rPr>
          <w:b/>
        </w:rPr>
        <w:t>b)</w:t>
      </w:r>
      <w:r>
        <w:t xml:space="preserve"> Welche Eigenschaften hat das Bild?</w:t>
      </w:r>
    </w:p>
    <w:p w14:paraId="76389177" w14:textId="77777777" w:rsidR="00F402E8" w:rsidRDefault="00F402E8" w:rsidP="00403DF7">
      <w:pPr>
        <w:widowControl w:val="0"/>
        <w:suppressAutoHyphens/>
      </w:pPr>
    </w:p>
    <w:p w14:paraId="73316941" w14:textId="77777777" w:rsidR="009166A7" w:rsidRDefault="00403DF7" w:rsidP="00403DF7">
      <w:pPr>
        <w:widowControl w:val="0"/>
        <w:suppressAutoHyphens/>
      </w:pPr>
      <w:r w:rsidRPr="00945E8F">
        <w:rPr>
          <w:b/>
        </w:rPr>
        <w:t>3.</w:t>
      </w:r>
      <w:r>
        <w:t xml:space="preserve"> </w:t>
      </w:r>
      <w:r w:rsidR="009166A7">
        <w:t xml:space="preserve">Bevor die Klasse den Wald betrat, musste sie noch eine lange Straße überqueren. Alex, dem ja nichts entgeht, „entdeckte“ weiter hinten eine total nasse Straße und wunderte sich. Seit Tagen hat es nicht geregnet. </w:t>
      </w:r>
    </w:p>
    <w:p w14:paraId="499FD986" w14:textId="77777777" w:rsidR="009166A7" w:rsidRDefault="009166A7" w:rsidP="00403DF7">
      <w:r w:rsidRPr="00945E8F">
        <w:rPr>
          <w:b/>
        </w:rPr>
        <w:t>a)</w:t>
      </w:r>
      <w:r>
        <w:t xml:space="preserve"> Was für ein optisches Phänomen hat Alex beobachtet?</w:t>
      </w:r>
      <w:r>
        <w:tab/>
      </w:r>
    </w:p>
    <w:p w14:paraId="1468CDB6" w14:textId="77777777" w:rsidR="009166A7" w:rsidRDefault="009166A7" w:rsidP="00403DF7">
      <w:r w:rsidRPr="00945E8F">
        <w:rPr>
          <w:b/>
        </w:rPr>
        <w:t>b)</w:t>
      </w:r>
      <w:r>
        <w:t xml:space="preserve"> Erkläre dieses optische Phänomen mit Hilfe einer beschrifteten Skizze.</w:t>
      </w:r>
    </w:p>
    <w:p w14:paraId="13A88567" w14:textId="77777777" w:rsidR="00945E8F" w:rsidRDefault="00945E8F" w:rsidP="00403DF7">
      <w:pPr>
        <w:widowControl w:val="0"/>
        <w:suppressAutoHyphens/>
      </w:pPr>
    </w:p>
    <w:p w14:paraId="4312826E" w14:textId="77777777" w:rsidR="009166A7" w:rsidRDefault="00403DF7" w:rsidP="00403DF7">
      <w:pPr>
        <w:widowControl w:val="0"/>
        <w:suppressAutoHyphens/>
      </w:pPr>
      <w:r w:rsidRPr="007E1EA3">
        <w:rPr>
          <w:b/>
        </w:rPr>
        <w:t>4.</w:t>
      </w:r>
      <w:r>
        <w:t xml:space="preserve"> </w:t>
      </w:r>
      <w:r w:rsidR="009166A7">
        <w:t xml:space="preserve">Mittagszeit. Alle haben Hunger, am Forsthaus warten die Grillwürstchen. Aber die extrem weitsichtige Paula hat die Streichhölzer vergessen. Ihr kommt jedoch die Idee, das Holz mit ihrer Brille zu entfachen. </w:t>
      </w:r>
    </w:p>
    <w:p w14:paraId="382290C6" w14:textId="77777777" w:rsidR="009166A7" w:rsidRDefault="009166A7" w:rsidP="00403DF7">
      <w:r>
        <w:t xml:space="preserve">Ist ihr Vorhaben realisierbar? Begründe! </w:t>
      </w:r>
    </w:p>
    <w:p w14:paraId="2118DB77" w14:textId="77777777" w:rsidR="007E1EA3" w:rsidRDefault="007E1EA3" w:rsidP="00403DF7">
      <w:pPr>
        <w:widowControl w:val="0"/>
        <w:suppressAutoHyphens/>
      </w:pPr>
    </w:p>
    <w:p w14:paraId="51A82E69" w14:textId="77777777" w:rsidR="009166A7" w:rsidRDefault="00403DF7" w:rsidP="00403DF7">
      <w:pPr>
        <w:widowControl w:val="0"/>
        <w:suppressAutoHyphens/>
      </w:pPr>
      <w:r w:rsidRPr="007E1EA3">
        <w:rPr>
          <w:b/>
        </w:rPr>
        <w:t>5.</w:t>
      </w:r>
      <w:r>
        <w:t xml:space="preserve"> </w:t>
      </w:r>
      <w:r w:rsidR="009166A7">
        <w:t>Puh ist das eine Hitze heute. Doch zum Glück haben alle Badesachen mit. Herr Blümchen will gerade noch einmal die Kinder belehren, aber da ist auch schon der Rudi im Wasser und, gluck, gluck weg ist er. Hätte er mal lieber in der Physikstunde aufgepasst! Dann könnte er sich daran erinnern, was Herr Kraft über die Tiefe von Gewässern gesagt hat.</w:t>
      </w:r>
    </w:p>
    <w:p w14:paraId="3C09453E" w14:textId="77777777" w:rsidR="009166A7" w:rsidRDefault="009166A7" w:rsidP="00403DF7">
      <w:r w:rsidRPr="007B1883">
        <w:rPr>
          <w:b/>
        </w:rPr>
        <w:t>a)</w:t>
      </w:r>
      <w:r>
        <w:t xml:space="preserve"> Was hat Rudi nicht beachtet?</w:t>
      </w:r>
    </w:p>
    <w:p w14:paraId="4AB21FDC" w14:textId="77777777" w:rsidR="009166A7" w:rsidRDefault="009166A7" w:rsidP="00403DF7">
      <w:r w:rsidRPr="007B1883">
        <w:rPr>
          <w:b/>
        </w:rPr>
        <w:t>b)</w:t>
      </w:r>
      <w:r>
        <w:t xml:space="preserve"> Skizziere den Sachverhalt.</w:t>
      </w:r>
    </w:p>
    <w:p w14:paraId="2E7D0793" w14:textId="77777777" w:rsidR="0020158F" w:rsidRDefault="0020158F" w:rsidP="00403DF7"/>
    <w:tbl>
      <w:tblPr>
        <w:tblW w:w="0" w:type="auto"/>
        <w:tblLook w:val="04A0" w:firstRow="1" w:lastRow="0" w:firstColumn="1" w:lastColumn="0" w:noHBand="0" w:noVBand="1"/>
      </w:tblPr>
      <w:tblGrid>
        <w:gridCol w:w="7621"/>
        <w:gridCol w:w="2440"/>
      </w:tblGrid>
      <w:tr w:rsidR="00EB345B" w14:paraId="00567957" w14:textId="77777777" w:rsidTr="003E6A64">
        <w:tc>
          <w:tcPr>
            <w:tcW w:w="7621" w:type="dxa"/>
            <w:shd w:val="clear" w:color="auto" w:fill="auto"/>
          </w:tcPr>
          <w:p w14:paraId="0D986547" w14:textId="77777777" w:rsidR="00EB345B" w:rsidRDefault="00F955A9" w:rsidP="00403DF7">
            <w:hyperlink r:id="rId159" w:anchor="o306" w:history="1">
              <w:r w:rsidR="00EB345B" w:rsidRPr="004863BB">
                <w:rPr>
                  <w:rStyle w:val="Hyperlink"/>
                  <w:sz w:val="22"/>
                </w:rPr>
                <w:t>306</w:t>
              </w:r>
            </w:hyperlink>
            <w:r w:rsidR="00EB345B" w:rsidRPr="004863BB">
              <w:rPr>
                <w:rStyle w:val="Hyperlink"/>
                <w:sz w:val="22"/>
              </w:rPr>
              <w:t>.</w:t>
            </w:r>
            <w:r w:rsidR="00EB345B">
              <w:t xml:space="preserve"> Zur Untersuchung der Brechzahl einer Glassorte wird verschiedenfarbiges Licht unter einem Einfallswinkel von 45° durch eine planparallele Glasplatte geschickt und der jeweilige Brechungswinkel beim Übergang Luft-Glas gemessen. Man erhält folgende Messergebnisse:</w:t>
            </w:r>
          </w:p>
          <w:p w14:paraId="2A720439" w14:textId="77777777" w:rsidR="00EB345B" w:rsidRDefault="00EB345B" w:rsidP="00403D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855"/>
              <w:gridCol w:w="988"/>
              <w:gridCol w:w="855"/>
              <w:gridCol w:w="855"/>
            </w:tblGrid>
            <w:tr w:rsidR="00EB345B" w14:paraId="66AA8396" w14:textId="77777777" w:rsidTr="00EB345B">
              <w:tc>
                <w:tcPr>
                  <w:tcW w:w="1101" w:type="dxa"/>
                  <w:tcBorders>
                    <w:top w:val="single" w:sz="4" w:space="0" w:color="auto"/>
                    <w:left w:val="single" w:sz="4" w:space="0" w:color="auto"/>
                    <w:bottom w:val="single" w:sz="4" w:space="0" w:color="auto"/>
                    <w:right w:val="single" w:sz="4" w:space="0" w:color="auto"/>
                  </w:tcBorders>
                  <w:hideMark/>
                </w:tcPr>
                <w:p w14:paraId="7318D7B8" w14:textId="77777777" w:rsidR="00EB345B" w:rsidRDefault="00F955A9" w:rsidP="00EB345B">
                  <w:r>
                    <w:rPr>
                      <w:position w:val="-10"/>
                    </w:rPr>
                    <w:pict w14:anchorId="50C18812">
                      <v:shape id="_x0000_i1088" type="#_x0000_t75" style="width:38.25pt;height:15.75pt">
                        <v:imagedata r:id="rId160" o:title=""/>
                      </v:shape>
                    </w:pict>
                  </w:r>
                  <w:r w:rsidR="00EB345B">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1B18A5F5" w14:textId="77777777" w:rsidR="00EB345B" w:rsidRDefault="00EB345B" w:rsidP="00EB345B">
                  <w:r>
                    <w:t>759</w:t>
                  </w:r>
                </w:p>
              </w:tc>
              <w:tc>
                <w:tcPr>
                  <w:tcW w:w="855" w:type="dxa"/>
                  <w:tcBorders>
                    <w:top w:val="single" w:sz="4" w:space="0" w:color="auto"/>
                    <w:left w:val="single" w:sz="4" w:space="0" w:color="auto"/>
                    <w:bottom w:val="single" w:sz="4" w:space="0" w:color="auto"/>
                    <w:right w:val="single" w:sz="4" w:space="0" w:color="auto"/>
                  </w:tcBorders>
                  <w:hideMark/>
                </w:tcPr>
                <w:p w14:paraId="1BA36213" w14:textId="77777777" w:rsidR="00EB345B" w:rsidRDefault="00EB345B" w:rsidP="00EB345B">
                  <w:r>
                    <w:t>687</w:t>
                  </w:r>
                </w:p>
              </w:tc>
              <w:tc>
                <w:tcPr>
                  <w:tcW w:w="988" w:type="dxa"/>
                  <w:tcBorders>
                    <w:top w:val="single" w:sz="4" w:space="0" w:color="auto"/>
                    <w:left w:val="single" w:sz="4" w:space="0" w:color="auto"/>
                    <w:bottom w:val="single" w:sz="4" w:space="0" w:color="auto"/>
                    <w:right w:val="single" w:sz="4" w:space="0" w:color="auto"/>
                  </w:tcBorders>
                  <w:hideMark/>
                </w:tcPr>
                <w:p w14:paraId="65F643F9" w14:textId="77777777" w:rsidR="00EB345B" w:rsidRDefault="00EB345B" w:rsidP="00EB345B">
                  <w:r>
                    <w:t>589</w:t>
                  </w:r>
                </w:p>
              </w:tc>
              <w:tc>
                <w:tcPr>
                  <w:tcW w:w="855" w:type="dxa"/>
                  <w:tcBorders>
                    <w:top w:val="single" w:sz="4" w:space="0" w:color="auto"/>
                    <w:left w:val="single" w:sz="4" w:space="0" w:color="auto"/>
                    <w:bottom w:val="single" w:sz="4" w:space="0" w:color="auto"/>
                    <w:right w:val="single" w:sz="4" w:space="0" w:color="auto"/>
                  </w:tcBorders>
                  <w:hideMark/>
                </w:tcPr>
                <w:p w14:paraId="339A95D4" w14:textId="77777777" w:rsidR="00EB345B" w:rsidRDefault="00EB345B" w:rsidP="00EB345B">
                  <w:r>
                    <w:t>486</w:t>
                  </w:r>
                </w:p>
              </w:tc>
              <w:tc>
                <w:tcPr>
                  <w:tcW w:w="855" w:type="dxa"/>
                  <w:tcBorders>
                    <w:top w:val="single" w:sz="4" w:space="0" w:color="auto"/>
                    <w:left w:val="single" w:sz="4" w:space="0" w:color="auto"/>
                    <w:bottom w:val="single" w:sz="4" w:space="0" w:color="auto"/>
                    <w:right w:val="single" w:sz="4" w:space="0" w:color="auto"/>
                  </w:tcBorders>
                  <w:hideMark/>
                </w:tcPr>
                <w:p w14:paraId="4C72AED8" w14:textId="77777777" w:rsidR="00EB345B" w:rsidRDefault="00EB345B" w:rsidP="00EB345B">
                  <w:r>
                    <w:t>397</w:t>
                  </w:r>
                </w:p>
              </w:tc>
            </w:tr>
            <w:tr w:rsidR="00EB345B" w14:paraId="71D9711F" w14:textId="77777777" w:rsidTr="00EB345B">
              <w:tc>
                <w:tcPr>
                  <w:tcW w:w="1101" w:type="dxa"/>
                  <w:tcBorders>
                    <w:top w:val="single" w:sz="4" w:space="0" w:color="auto"/>
                    <w:left w:val="single" w:sz="4" w:space="0" w:color="auto"/>
                    <w:bottom w:val="single" w:sz="4" w:space="0" w:color="auto"/>
                    <w:right w:val="single" w:sz="4" w:space="0" w:color="auto"/>
                  </w:tcBorders>
                  <w:hideMark/>
                </w:tcPr>
                <w:p w14:paraId="3686F9A5" w14:textId="77777777" w:rsidR="00EB345B" w:rsidRDefault="00F955A9" w:rsidP="00EB345B">
                  <w:r>
                    <w:rPr>
                      <w:position w:val="-10"/>
                    </w:rPr>
                    <w:pict w14:anchorId="2B8DF50E">
                      <v:shape id="_x0000_i1089" type="#_x0000_t75" style="width:9.75pt;height:15.75pt">
                        <v:imagedata r:id="rId161" o:title=""/>
                      </v:shape>
                    </w:pict>
                  </w:r>
                  <w:r w:rsidR="00EB345B">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7323F4D9" w14:textId="77777777" w:rsidR="00EB345B" w:rsidRDefault="00EB345B" w:rsidP="00EB345B">
                  <w:r>
                    <w:t>24,03°</w:t>
                  </w:r>
                </w:p>
              </w:tc>
              <w:tc>
                <w:tcPr>
                  <w:tcW w:w="855" w:type="dxa"/>
                  <w:tcBorders>
                    <w:top w:val="single" w:sz="4" w:space="0" w:color="auto"/>
                    <w:left w:val="single" w:sz="4" w:space="0" w:color="auto"/>
                    <w:bottom w:val="single" w:sz="4" w:space="0" w:color="auto"/>
                    <w:right w:val="single" w:sz="4" w:space="0" w:color="auto"/>
                  </w:tcBorders>
                  <w:hideMark/>
                </w:tcPr>
                <w:p w14:paraId="457514BB" w14:textId="77777777" w:rsidR="00EB345B" w:rsidRDefault="00EB345B" w:rsidP="00EB345B">
                  <w:r>
                    <w:t>23,95°</w:t>
                  </w:r>
                </w:p>
              </w:tc>
              <w:tc>
                <w:tcPr>
                  <w:tcW w:w="988" w:type="dxa"/>
                  <w:tcBorders>
                    <w:top w:val="single" w:sz="4" w:space="0" w:color="auto"/>
                    <w:left w:val="single" w:sz="4" w:space="0" w:color="auto"/>
                    <w:bottom w:val="single" w:sz="4" w:space="0" w:color="auto"/>
                    <w:right w:val="single" w:sz="4" w:space="0" w:color="auto"/>
                  </w:tcBorders>
                  <w:hideMark/>
                </w:tcPr>
                <w:p w14:paraId="37A912FD" w14:textId="77777777" w:rsidR="00EB345B" w:rsidRDefault="00EB345B" w:rsidP="00EB345B">
                  <w:r>
                    <w:t>23,78°</w:t>
                  </w:r>
                </w:p>
              </w:tc>
              <w:tc>
                <w:tcPr>
                  <w:tcW w:w="855" w:type="dxa"/>
                  <w:tcBorders>
                    <w:top w:val="single" w:sz="4" w:space="0" w:color="auto"/>
                    <w:left w:val="single" w:sz="4" w:space="0" w:color="auto"/>
                    <w:bottom w:val="single" w:sz="4" w:space="0" w:color="auto"/>
                    <w:right w:val="single" w:sz="4" w:space="0" w:color="auto"/>
                  </w:tcBorders>
                  <w:hideMark/>
                </w:tcPr>
                <w:p w14:paraId="6C4A5191" w14:textId="77777777" w:rsidR="00EB345B" w:rsidRDefault="00EB345B" w:rsidP="00EB345B">
                  <w:r>
                    <w:t>23,45°</w:t>
                  </w:r>
                </w:p>
              </w:tc>
              <w:tc>
                <w:tcPr>
                  <w:tcW w:w="855" w:type="dxa"/>
                  <w:tcBorders>
                    <w:top w:val="single" w:sz="4" w:space="0" w:color="auto"/>
                    <w:left w:val="single" w:sz="4" w:space="0" w:color="auto"/>
                    <w:bottom w:val="single" w:sz="4" w:space="0" w:color="auto"/>
                    <w:right w:val="single" w:sz="4" w:space="0" w:color="auto"/>
                  </w:tcBorders>
                  <w:hideMark/>
                </w:tcPr>
                <w:p w14:paraId="7A2829D3" w14:textId="77777777" w:rsidR="00EB345B" w:rsidRDefault="00EB345B" w:rsidP="00EB345B">
                  <w:r>
                    <w:t>22,95°</w:t>
                  </w:r>
                </w:p>
              </w:tc>
            </w:tr>
          </w:tbl>
          <w:p w14:paraId="3DD59AA3" w14:textId="77777777" w:rsidR="00EB345B" w:rsidRDefault="00EB345B" w:rsidP="00403DF7"/>
          <w:p w14:paraId="469A3A1A" w14:textId="77777777" w:rsidR="00EB345B" w:rsidRDefault="00EB345B" w:rsidP="00403DF7"/>
        </w:tc>
        <w:tc>
          <w:tcPr>
            <w:tcW w:w="2440" w:type="dxa"/>
            <w:shd w:val="clear" w:color="auto" w:fill="auto"/>
          </w:tcPr>
          <w:p w14:paraId="25B3DDF3" w14:textId="77777777" w:rsidR="00EB345B" w:rsidRDefault="00F955A9" w:rsidP="00403DF7">
            <w:r>
              <w:pict w14:anchorId="7FFEDDBE">
                <v:shape id="_x0000_i1090" type="#_x0000_t75" style="width:86.25pt;height:115.5pt">
                  <v:imagedata r:id="rId162" o:title="o306"/>
                </v:shape>
              </w:pict>
            </w:r>
          </w:p>
        </w:tc>
      </w:tr>
    </w:tbl>
    <w:p w14:paraId="1079ABB7" w14:textId="77777777" w:rsidR="00EB345B" w:rsidRDefault="00EB345B" w:rsidP="00EB345B">
      <w:r w:rsidRPr="00AD0EFF">
        <w:rPr>
          <w:b/>
        </w:rPr>
        <w:t>a)</w:t>
      </w:r>
      <w:r>
        <w:t xml:space="preserve"> Stellen sie </w:t>
      </w:r>
      <w:r w:rsidR="00F43D07">
        <w:t>das Verhalten der</w:t>
      </w:r>
      <w:r>
        <w:t xml:space="preserve"> Brechzahl in Abhängigkeit der Wellenlänge in einem Diagramm dar. Wählen Sie eine geeignete Einteilung der Achsen.</w:t>
      </w:r>
    </w:p>
    <w:p w14:paraId="26BD4C4C" w14:textId="77777777" w:rsidR="00C57B46" w:rsidRDefault="00C57B46" w:rsidP="00403DF7">
      <w:r w:rsidRPr="00AD0EFF">
        <w:rPr>
          <w:b/>
        </w:rPr>
        <w:t>b)</w:t>
      </w:r>
      <w:r>
        <w:t xml:space="preserve"> An Stelle der verschiedenen monochromatischen Lichtquellen wird jetzt eine weiße Lichtquelle verwendet. Beschreiben Sie das Aussehen des Lichtes hinter der Glasplatte, das dort auf einen Schirm fällt.</w:t>
      </w:r>
    </w:p>
    <w:p w14:paraId="4724C606" w14:textId="77777777" w:rsidR="00BC2D4F" w:rsidRPr="00BC2D4F" w:rsidRDefault="007D6A4D" w:rsidP="00403DF7">
      <w:r w:rsidRPr="00AD0EFF">
        <w:rPr>
          <w:b/>
        </w:rPr>
        <w:t>c)</w:t>
      </w:r>
      <w:r>
        <w:t xml:space="preserve"> </w:t>
      </w:r>
      <w:r w:rsidR="007814E8">
        <w:t xml:space="preserve">Begründen Sie, dass bei dieser Versuchsanordnung keine Totalreflexion auftreten kann. </w:t>
      </w:r>
    </w:p>
    <w:p w14:paraId="68CDABFE" w14:textId="77777777" w:rsidR="00CA54C2" w:rsidRDefault="00CA54C2" w:rsidP="00403DF7"/>
    <w:p w14:paraId="354C2AFB" w14:textId="2AB88E35" w:rsidR="00CA54C2" w:rsidRDefault="00F955A9" w:rsidP="00B56C8E">
      <w:hyperlink r:id="rId163" w:anchor="o316" w:history="1">
        <w:r w:rsidR="00964A6E" w:rsidRPr="004948B8">
          <w:rPr>
            <w:rStyle w:val="Hyperlink"/>
            <w:sz w:val="22"/>
          </w:rPr>
          <w:t>316.</w:t>
        </w:r>
      </w:hyperlink>
    </w:p>
    <w:p w14:paraId="63C0ED7E" w14:textId="053458DB" w:rsidR="00964A6E" w:rsidRDefault="004948B8" w:rsidP="00B56C8E">
      <w:r>
        <w:t>(</w:t>
      </w:r>
      <w:r w:rsidR="00964A6E">
        <w:t xml:space="preserve">LK Sachsen 2021, </w:t>
      </w:r>
      <w:r w:rsidR="00C06BE2">
        <w:t>ohne Hilfsmittel</w:t>
      </w:r>
      <w:r w:rsidR="00964A6E">
        <w:t>)</w:t>
      </w:r>
    </w:p>
    <w:p w14:paraId="74931A60" w14:textId="57AA8DDD" w:rsidR="00964A6E" w:rsidRDefault="00C06BE2" w:rsidP="00B56C8E">
      <w:r>
        <w:t>Eine Flüssigkeit befindet sich in einem Gefäß, dessen Wände aus planparallelen Glasplatten bestehen. Ein monochromatisches, paralleles Lichtbündel trifft aus Luft kommend auf eine der Gefäßwände, durchläuft diese und tritt in die Flüssigkeit ein. Der Lichtstrahlverlauf soll zur Untersuchung der Brechung genutzt werden.</w:t>
      </w:r>
    </w:p>
    <w:p w14:paraId="41D035F6" w14:textId="50030EB6" w:rsidR="00C06BE2" w:rsidRDefault="00C06BE2" w:rsidP="00B56C8E">
      <w:r>
        <w:t>Die Abbildung (nicht maßstäblich) zeigt die Anordnung.</w:t>
      </w:r>
    </w:p>
    <w:p w14:paraId="6B0593C6" w14:textId="06C01C9A" w:rsidR="00C06BE2" w:rsidRDefault="00C06BE2" w:rsidP="00B56C8E">
      <w:r>
        <w:t>Skizieren Sie in die Abbildung, ohne zusätzliche Rechnung, den weiteren Strahlenverlauf unter Beachtung von</w:t>
      </w:r>
    </w:p>
    <w:p w14:paraId="7EBBD3FA" w14:textId="2163A80B" w:rsidR="00C06BE2" w:rsidRDefault="00C06BE2" w:rsidP="00B56C8E">
      <w:r w:rsidRPr="00C06BE2">
        <w:rPr>
          <w:position w:val="-14"/>
        </w:rPr>
        <w:object w:dxaOrig="2060" w:dyaOrig="380" w14:anchorId="45113F96">
          <v:shape id="_x0000_i1091" type="#_x0000_t75" style="width:102.75pt;height:18.75pt" o:ole="">
            <v:imagedata r:id="rId164" o:title=""/>
          </v:shape>
          <o:OLEObject Type="Embed" ProgID="Equation.DSMT4" ShapeID="_x0000_i1091" DrawAspect="Content" ObjectID="_1700915187" r:id="rId165"/>
        </w:object>
      </w:r>
      <w:r>
        <w:t xml:space="preserve"> .</w:t>
      </w:r>
    </w:p>
    <w:p w14:paraId="39C3790E" w14:textId="1B07EB26" w:rsidR="00533176" w:rsidRDefault="00F955A9" w:rsidP="00B56C8E">
      <w:r>
        <w:pict w14:anchorId="19D4DB36">
          <v:shape id="_x0000_i1092" type="#_x0000_t75" style="width:322.5pt;height:195pt">
            <v:imagedata r:id="rId166" o:title="o316"/>
          </v:shape>
        </w:pict>
      </w:r>
    </w:p>
    <w:p w14:paraId="15EA6842" w14:textId="77777777" w:rsidR="00533176" w:rsidRDefault="00533176" w:rsidP="00B56C8E"/>
    <w:p w14:paraId="5CAE63F2" w14:textId="77777777" w:rsidR="00533176" w:rsidRDefault="00533176" w:rsidP="00B56C8E"/>
    <w:p w14:paraId="4A67D71A" w14:textId="77777777" w:rsidR="00964A6E" w:rsidRDefault="00964A6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96CACD0" w14:textId="77777777" w:rsidTr="00B56C8E">
        <w:trPr>
          <w:trHeight w:val="397"/>
        </w:trPr>
        <w:tc>
          <w:tcPr>
            <w:tcW w:w="5030" w:type="dxa"/>
            <w:vAlign w:val="center"/>
          </w:tcPr>
          <w:p w14:paraId="4619B4C0" w14:textId="77777777" w:rsidR="00B56C8E" w:rsidRDefault="00B56C8E" w:rsidP="00AF679B">
            <w:pPr>
              <w:pStyle w:val="berschrift4"/>
            </w:pPr>
            <w:bookmarkStart w:id="366" w:name="t3"/>
            <w:bookmarkEnd w:id="366"/>
            <w:r>
              <w:t>Prisma</w:t>
            </w:r>
          </w:p>
        </w:tc>
        <w:tc>
          <w:tcPr>
            <w:tcW w:w="5030" w:type="dxa"/>
            <w:vAlign w:val="center"/>
          </w:tcPr>
          <w:p w14:paraId="63381439" w14:textId="77777777" w:rsidR="00B56C8E" w:rsidRDefault="00F955A9" w:rsidP="00B56C8E">
            <w:pPr>
              <w:jc w:val="center"/>
              <w:rPr>
                <w:rStyle w:val="Hyperlink"/>
              </w:rPr>
            </w:pPr>
            <w:hyperlink w:anchor="t0" w:history="1">
              <w:r w:rsidR="00B56C8E">
                <w:rPr>
                  <w:rStyle w:val="Hyperlink"/>
                </w:rPr>
                <w:t>(z</w:t>
              </w:r>
              <w:bookmarkStart w:id="367" w:name="_Hlt497137106"/>
              <w:r w:rsidR="00B56C8E">
                <w:rPr>
                  <w:rStyle w:val="Hyperlink"/>
                </w:rPr>
                <w:t>u</w:t>
              </w:r>
              <w:bookmarkStart w:id="368" w:name="_Hlt497137964"/>
              <w:bookmarkEnd w:id="367"/>
              <w:r w:rsidR="00B56C8E">
                <w:rPr>
                  <w:rStyle w:val="Hyperlink"/>
                </w:rPr>
                <w:t>m</w:t>
              </w:r>
              <w:bookmarkEnd w:id="368"/>
              <w:r w:rsidR="00B56C8E">
                <w:rPr>
                  <w:rStyle w:val="Hyperlink"/>
                </w:rPr>
                <w:t xml:space="preserve"> I</w:t>
              </w:r>
              <w:bookmarkStart w:id="369" w:name="_Hlt513430978"/>
              <w:r w:rsidR="00B56C8E">
                <w:rPr>
                  <w:rStyle w:val="Hyperlink"/>
                </w:rPr>
                <w:t>n</w:t>
              </w:r>
              <w:bookmarkStart w:id="370" w:name="_Hlt497273559"/>
              <w:bookmarkEnd w:id="369"/>
              <w:r w:rsidR="00B56C8E">
                <w:rPr>
                  <w:rStyle w:val="Hyperlink"/>
                </w:rPr>
                <w:t>h</w:t>
              </w:r>
              <w:bookmarkStart w:id="371" w:name="_Hlt497273354"/>
              <w:bookmarkEnd w:id="370"/>
              <w:r w:rsidR="00B56C8E">
                <w:rPr>
                  <w:rStyle w:val="Hyperlink"/>
                </w:rPr>
                <w:t>a</w:t>
              </w:r>
              <w:bookmarkStart w:id="372" w:name="_Hlt497137493"/>
              <w:bookmarkEnd w:id="371"/>
              <w:r w:rsidR="00B56C8E">
                <w:rPr>
                  <w:rStyle w:val="Hyperlink"/>
                </w:rPr>
                <w:t>l</w:t>
              </w:r>
              <w:bookmarkStart w:id="373" w:name="_Hlt512863496"/>
              <w:bookmarkEnd w:id="372"/>
              <w:r w:rsidR="00B56C8E">
                <w:rPr>
                  <w:rStyle w:val="Hyperlink"/>
                </w:rPr>
                <w:t>t</w:t>
              </w:r>
              <w:bookmarkEnd w:id="373"/>
              <w:r w:rsidR="00B56C8E">
                <w:rPr>
                  <w:rStyle w:val="Hyperlink"/>
                </w:rPr>
                <w:t>sve</w:t>
              </w:r>
              <w:bookmarkStart w:id="374" w:name="_Hlt214004482"/>
              <w:r w:rsidR="00B56C8E">
                <w:rPr>
                  <w:rStyle w:val="Hyperlink"/>
                </w:rPr>
                <w:t>r</w:t>
              </w:r>
              <w:bookmarkEnd w:id="374"/>
              <w:r w:rsidR="00B56C8E">
                <w:rPr>
                  <w:rStyle w:val="Hyperlink"/>
                </w:rPr>
                <w:t>zeichnis )</w:t>
              </w:r>
            </w:hyperlink>
          </w:p>
        </w:tc>
      </w:tr>
      <w:tr w:rsidR="00B56C8E" w14:paraId="6EB5D2A3" w14:textId="77777777" w:rsidTr="00B56C8E">
        <w:trPr>
          <w:trHeight w:val="397"/>
        </w:trPr>
        <w:tc>
          <w:tcPr>
            <w:tcW w:w="10060" w:type="dxa"/>
            <w:gridSpan w:val="2"/>
            <w:vAlign w:val="center"/>
          </w:tcPr>
          <w:p w14:paraId="592EAD29" w14:textId="77777777" w:rsidR="00B56C8E" w:rsidRDefault="00F955A9" w:rsidP="00B56C8E">
            <w:pPr>
              <w:jc w:val="center"/>
              <w:rPr>
                <w:rStyle w:val="Hyperlink"/>
              </w:rPr>
            </w:pPr>
            <w:hyperlink r:id="rId167" w:anchor="brechung" w:history="1">
              <w:r w:rsidR="00B56C8E" w:rsidRPr="009032B4">
                <w:rPr>
                  <w:rStyle w:val="Hyperlink"/>
                </w:rPr>
                <w:t>Formeln zum Thema</w:t>
              </w:r>
            </w:hyperlink>
          </w:p>
        </w:tc>
      </w:tr>
    </w:tbl>
    <w:p w14:paraId="505EA1C3"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882"/>
        <w:gridCol w:w="2977"/>
      </w:tblGrid>
      <w:tr w:rsidR="00B56C8E" w14:paraId="0F5998D3" w14:textId="77777777" w:rsidTr="00AC4BAE">
        <w:tc>
          <w:tcPr>
            <w:tcW w:w="5882" w:type="dxa"/>
          </w:tcPr>
          <w:p w14:paraId="59709B11" w14:textId="77777777" w:rsidR="00AC4BAE" w:rsidRDefault="00B56C8E" w:rsidP="00AC4BAE">
            <w:bookmarkStart w:id="375" w:name="_Hlt497003456"/>
            <w:r>
              <w:rPr>
                <w:color w:val="FF0000"/>
                <w:sz w:val="36"/>
              </w:rPr>
              <w:sym w:font="Symbol" w:char="F02A"/>
            </w:r>
            <w:hyperlink r:id="rId168" w:anchor="o3" w:history="1">
              <w:r>
                <w:rPr>
                  <w:rStyle w:val="Hyperlink"/>
                </w:rPr>
                <w:t>3.</w:t>
              </w:r>
            </w:hyperlink>
            <w:bookmarkEnd w:id="375"/>
            <w:r>
              <w:t xml:space="preserve"> </w:t>
            </w:r>
            <w:r w:rsidR="00AC4BAE" w:rsidRPr="000770CA">
              <w:rPr>
                <w:b/>
              </w:rPr>
              <w:t xml:space="preserve">1. </w:t>
            </w:r>
            <w:r w:rsidR="00AC4BAE" w:rsidRPr="000770CA">
              <w:t xml:space="preserve">Auf ein gleichseitiges Prisma aus leichtem Kronglas fällt </w:t>
            </w:r>
            <w:r w:rsidR="00AC4BAE">
              <w:t xml:space="preserve">rotes </w:t>
            </w:r>
            <w:r w:rsidR="00AC4BAE" w:rsidRPr="000770CA">
              <w:t>Licht. (n = 1,51)</w:t>
            </w:r>
            <w:r w:rsidR="00AC4BAE" w:rsidRPr="000770CA">
              <w:br/>
            </w:r>
            <w:r w:rsidR="00AC4BAE" w:rsidRPr="000770CA">
              <w:rPr>
                <w:b/>
              </w:rPr>
              <w:t xml:space="preserve">a) </w:t>
            </w:r>
            <w:r w:rsidR="00AC4BAE">
              <w:t xml:space="preserve">Zeigen Sie mit Hilfe einer Skizze und einer ausführlichen Berechnung, dass der Lichtstrahl mit einem Brechungswinkel von etwa 80° das Prisma verlässt. </w:t>
            </w:r>
            <w:r w:rsidR="00AC4BAE" w:rsidRPr="000770CA">
              <w:t>(</w:t>
            </w:r>
            <w:r w:rsidR="00AC4BAE">
              <w:t>6</w:t>
            </w:r>
            <w:r w:rsidR="00AC4BAE" w:rsidRPr="000770CA">
              <w:t>)</w:t>
            </w:r>
            <w:r w:rsidR="00AC4BAE" w:rsidRPr="000770CA">
              <w:br/>
            </w:r>
            <w:r w:rsidR="00AC4BAE" w:rsidRPr="000770CA">
              <w:rPr>
                <w:b/>
              </w:rPr>
              <w:t>b)</w:t>
            </w:r>
            <w:r w:rsidR="00AC4BAE" w:rsidRPr="000770CA">
              <w:t xml:space="preserve"> Entscheiden Sie, ob beim Variieren des Einfallswinkels eine Totalreflexion an der Grenzfläche Glas-Luft erfolgen kann! Begründen Sie Ihre Entscheidung.</w:t>
            </w:r>
            <w:r w:rsidR="00AC4BAE">
              <w:t xml:space="preserve"> (3</w:t>
            </w:r>
            <w:r w:rsidR="00AC4BAE" w:rsidRPr="000770CA">
              <w:t>)</w:t>
            </w:r>
          </w:p>
          <w:p w14:paraId="4FF9C439" w14:textId="77777777" w:rsidR="00B56C8E" w:rsidRDefault="00AC4BAE" w:rsidP="00AC4BAE">
            <w:r w:rsidRPr="000F45AF">
              <w:rPr>
                <w:b/>
              </w:rPr>
              <w:t>c)</w:t>
            </w:r>
            <w:r>
              <w:t xml:space="preserve"> Wie ändert sich der Brechungswinkel des ausfallenden Lichtstrahles, wenn an Stelle des roten Lichtes blaues Licht verwendet wird? (1)</w:t>
            </w:r>
          </w:p>
        </w:tc>
        <w:tc>
          <w:tcPr>
            <w:tcW w:w="2977" w:type="dxa"/>
          </w:tcPr>
          <w:p w14:paraId="3BE9B1DF" w14:textId="77777777" w:rsidR="00B56C8E" w:rsidRDefault="00F955A9" w:rsidP="00B56C8E">
            <w:r>
              <w:rPr>
                <w:rFonts w:ascii="Tms Rmn" w:hAnsi="Tms Rmn"/>
                <w:sz w:val="24"/>
              </w:rPr>
              <w:pict w14:anchorId="6F8DC30C">
                <v:shape id="_x0000_i1093" type="#_x0000_t75" style="width:136.5pt;height:99pt">
                  <v:imagedata r:id="rId169" o:title="o3"/>
                </v:shape>
              </w:pict>
            </w:r>
          </w:p>
        </w:tc>
      </w:tr>
    </w:tbl>
    <w:p w14:paraId="7B487DD6"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4465"/>
        <w:gridCol w:w="5103"/>
      </w:tblGrid>
      <w:tr w:rsidR="00B56C8E" w14:paraId="32D714BC" w14:textId="77777777" w:rsidTr="00B56C8E">
        <w:trPr>
          <w:trHeight w:val="3200"/>
        </w:trPr>
        <w:tc>
          <w:tcPr>
            <w:tcW w:w="4465" w:type="dxa"/>
          </w:tcPr>
          <w:p w14:paraId="27107ADF" w14:textId="77777777" w:rsidR="00B56C8E" w:rsidRDefault="00B56C8E" w:rsidP="00B56C8E">
            <w:bookmarkStart w:id="376" w:name="_Hlt497003643"/>
            <w:r>
              <w:rPr>
                <w:color w:val="FF0000"/>
                <w:sz w:val="36"/>
              </w:rPr>
              <w:sym w:font="Symbol" w:char="F02A"/>
            </w:r>
            <w:bookmarkStart w:id="377" w:name="_Hlt59867167"/>
            <w:bookmarkStart w:id="378" w:name="_Hlt59863527"/>
            <w:bookmarkEnd w:id="377"/>
            <w:r>
              <w:fldChar w:fldCharType="begin"/>
            </w:r>
            <w:r w:rsidR="00493C02">
              <w:instrText>HYPERLINK "</w:instrText>
            </w:r>
            <w:r w:rsidR="00743CFB">
              <w:instrText>l</w:instrText>
            </w:r>
            <w:r w:rsidR="00493C02">
              <w:instrText>sgoptik</w:instrText>
            </w:r>
            <w:r w:rsidR="00292261">
              <w:instrText>.docx</w:instrText>
            </w:r>
            <w:r w:rsidR="00493C02">
              <w:instrText>" \l "o5"</w:instrText>
            </w:r>
            <w:r>
              <w:fldChar w:fldCharType="separate"/>
            </w:r>
            <w:r>
              <w:rPr>
                <w:rStyle w:val="Hyperlink"/>
              </w:rPr>
              <w:t>5.</w:t>
            </w:r>
            <w:r>
              <w:fldChar w:fldCharType="end"/>
            </w:r>
            <w:bookmarkEnd w:id="376"/>
            <w:bookmarkEnd w:id="378"/>
            <w:r>
              <w:t xml:space="preserve"> Unter welchen Bedingungen tritt Totalreflexion des Lichtes auf?</w:t>
            </w:r>
            <w:r>
              <w:br/>
              <w:t>Berechnen Sie den Grenzwinkel der Totalreflexion an der Grenzfläche schweres Flintglas - Luft!</w:t>
            </w:r>
            <w:r>
              <w:br/>
              <w:t>Auf zwei Prismen aus schwerem Flintglas fällt Licht.</w:t>
            </w:r>
            <w:r>
              <w:br/>
              <w:t>Entscheiden Sie für jedes der beiden Prismen, ob das Licht an der Grenzfläche Glas - Luft gebrochen oder total reflektiert wird!</w:t>
            </w:r>
            <w:r>
              <w:br/>
              <w:t>Begründen Sie Ihre Entscheidung!</w:t>
            </w:r>
            <w:r>
              <w:br/>
              <w:t>Zeichnen Sie den Strahlenverlauf durch jedes der beiden Prismen!</w:t>
            </w:r>
            <w:r>
              <w:br/>
            </w:r>
            <w:r>
              <w:rPr>
                <w:sz w:val="24"/>
              </w:rPr>
              <w:sym w:font="Symbol" w:char="F02A"/>
            </w:r>
            <w:r>
              <w:rPr>
                <w:sz w:val="24"/>
              </w:rPr>
              <w:sym w:font="Symbol" w:char="F02A"/>
            </w:r>
          </w:p>
        </w:tc>
        <w:tc>
          <w:tcPr>
            <w:tcW w:w="5103" w:type="dxa"/>
          </w:tcPr>
          <w:p w14:paraId="3E4687DE" w14:textId="77777777" w:rsidR="00B56C8E" w:rsidRDefault="00F955A9" w:rsidP="00B56C8E">
            <w:r>
              <w:rPr>
                <w:rFonts w:ascii="Tms Rmn" w:hAnsi="Tms Rmn"/>
                <w:sz w:val="24"/>
              </w:rPr>
              <w:pict w14:anchorId="2C809B79">
                <v:shape id="_x0000_i1094" type="#_x0000_t75" style="width:249pt;height:87.75pt" fillcolor="window">
                  <v:imagedata r:id="rId170" o:title="o5"/>
                </v:shape>
              </w:pict>
            </w:r>
          </w:p>
        </w:tc>
      </w:tr>
    </w:tbl>
    <w:p w14:paraId="004335E9"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2DC57DED" w14:textId="77777777" w:rsidTr="00B56C8E">
        <w:tc>
          <w:tcPr>
            <w:tcW w:w="5030" w:type="dxa"/>
          </w:tcPr>
          <w:p w14:paraId="2D77D54E" w14:textId="77777777" w:rsidR="00B56C8E" w:rsidRDefault="00F955A9" w:rsidP="00B56C8E">
            <w:hyperlink r:id="rId171" w:anchor="o30" w:history="1">
              <w:r w:rsidR="00B56C8E">
                <w:rPr>
                  <w:rStyle w:val="Hyperlink"/>
                </w:rPr>
                <w:t>3</w:t>
              </w:r>
              <w:bookmarkStart w:id="379" w:name="_Hlt497137207"/>
              <w:r w:rsidR="00B56C8E">
                <w:rPr>
                  <w:rStyle w:val="Hyperlink"/>
                </w:rPr>
                <w:t>0</w:t>
              </w:r>
              <w:bookmarkEnd w:id="379"/>
              <w:r w:rsidR="00B56C8E">
                <w:rPr>
                  <w:rStyle w:val="Hyperlink"/>
                </w:rPr>
                <w:t>.</w:t>
              </w:r>
            </w:hyperlink>
            <w:r w:rsidR="00B56C8E">
              <w:t xml:space="preserve"> Auf ein Prisma aus leichtem Flintglas fällt weißes Licht. Wie breit ist das Spektrum auf der Wand hinter dem Prisma? </w:t>
            </w:r>
            <w:r w:rsidR="00B56C8E">
              <w:br/>
              <w:t>(Brechzahlen: dunkelrot 1,603; orange 1,608; grün 1,619; violett 1,645)</w:t>
            </w:r>
            <w:r w:rsidR="00B56C8E">
              <w:br/>
            </w:r>
            <w:r w:rsidR="00B56C8E">
              <w:rPr>
                <w:sz w:val="24"/>
              </w:rPr>
              <w:sym w:font="Symbol" w:char="F02A"/>
            </w:r>
            <w:r w:rsidR="00B56C8E">
              <w:rPr>
                <w:sz w:val="24"/>
              </w:rPr>
              <w:sym w:font="Symbol" w:char="F02A"/>
            </w:r>
            <w:r w:rsidR="00B56C8E">
              <w:rPr>
                <w:sz w:val="24"/>
              </w:rPr>
              <w:sym w:font="Symbol" w:char="F02A"/>
            </w:r>
            <w:r w:rsidR="00B56C8E">
              <w:rPr>
                <w:sz w:val="24"/>
              </w:rPr>
              <w:sym w:font="Symbol" w:char="F02A"/>
            </w:r>
          </w:p>
        </w:tc>
        <w:tc>
          <w:tcPr>
            <w:tcW w:w="5030" w:type="dxa"/>
          </w:tcPr>
          <w:p w14:paraId="693EEAE0" w14:textId="77777777" w:rsidR="00B56C8E" w:rsidRDefault="00F955A9" w:rsidP="00B56C8E">
            <w:r>
              <w:pict w14:anchorId="5CD92B06">
                <v:shape id="_x0000_i1095" type="#_x0000_t75" style="width:243.75pt;height:147pt" fillcolor="window">
                  <v:imagedata r:id="rId172" o:title="o30"/>
                </v:shape>
              </w:pict>
            </w:r>
          </w:p>
        </w:tc>
      </w:tr>
    </w:tbl>
    <w:p w14:paraId="0C7CABD1"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4889"/>
        <w:gridCol w:w="4889"/>
      </w:tblGrid>
      <w:tr w:rsidR="00B56C8E" w14:paraId="7CCCBD35" w14:textId="77777777" w:rsidTr="00B56C8E">
        <w:tc>
          <w:tcPr>
            <w:tcW w:w="4889" w:type="dxa"/>
          </w:tcPr>
          <w:p w14:paraId="25D825AD" w14:textId="77777777" w:rsidR="00B56C8E" w:rsidRDefault="00B56C8E" w:rsidP="00B56C8E">
            <w:r>
              <w:rPr>
                <w:color w:val="FF0000"/>
                <w:sz w:val="36"/>
              </w:rPr>
              <w:sym w:font="Symbol" w:char="F02A"/>
            </w:r>
            <w:hyperlink r:id="rId173" w:anchor="o32" w:history="1">
              <w:r>
                <w:rPr>
                  <w:rStyle w:val="Hyperlink"/>
                </w:rPr>
                <w:t>3</w:t>
              </w:r>
              <w:bookmarkStart w:id="380" w:name="_Hlt497137299"/>
              <w:r>
                <w:rPr>
                  <w:rStyle w:val="Hyperlink"/>
                </w:rPr>
                <w:t>2</w:t>
              </w:r>
              <w:bookmarkEnd w:id="380"/>
              <w:r>
                <w:rPr>
                  <w:rStyle w:val="Hyperlink"/>
                </w:rPr>
                <w:t>.</w:t>
              </w:r>
            </w:hyperlink>
            <w:r>
              <w:t xml:space="preserve"> Zwei gleichschenklige, rechtwinklige Prismen aus Flintglas (n</w:t>
            </w:r>
            <w:r>
              <w:rPr>
                <w:position w:val="-6"/>
                <w:vertAlign w:val="subscript"/>
              </w:rPr>
              <w:t>F</w:t>
            </w:r>
            <w:r>
              <w:t>=1,75) und Kronglas (n</w:t>
            </w:r>
            <w:r>
              <w:rPr>
                <w:position w:val="-6"/>
                <w:vertAlign w:val="subscript"/>
              </w:rPr>
              <w:t>K</w:t>
            </w:r>
            <w:r>
              <w:t xml:space="preserve"> = 1,51) sind zusammengesetzt. Unter welchem Winkel </w:t>
            </w:r>
            <w:r w:rsidR="005F3F61">
              <w:t>verlässt</w:t>
            </w:r>
            <w:r>
              <w:t xml:space="preserve"> das einfarbige Lichtbündel den Glaskörper.</w:t>
            </w:r>
            <w:r>
              <w:br/>
            </w:r>
            <w:r>
              <w:rPr>
                <w:sz w:val="24"/>
              </w:rPr>
              <w:sym w:font="Symbol" w:char="F02A"/>
            </w:r>
            <w:r>
              <w:rPr>
                <w:sz w:val="24"/>
              </w:rPr>
              <w:sym w:font="Symbol" w:char="F02A"/>
            </w:r>
            <w:r>
              <w:rPr>
                <w:sz w:val="24"/>
              </w:rPr>
              <w:sym w:font="Symbol" w:char="F02A"/>
            </w:r>
          </w:p>
        </w:tc>
        <w:tc>
          <w:tcPr>
            <w:tcW w:w="4889" w:type="dxa"/>
          </w:tcPr>
          <w:p w14:paraId="702A32E3" w14:textId="77777777" w:rsidR="00B56C8E" w:rsidRDefault="00F955A9" w:rsidP="00B56C8E">
            <w:pPr>
              <w:rPr>
                <w:sz w:val="24"/>
              </w:rPr>
            </w:pPr>
            <w:r>
              <w:rPr>
                <w:sz w:val="24"/>
              </w:rPr>
              <w:pict w14:anchorId="12547C9E">
                <v:shape id="_x0000_i1096" type="#_x0000_t75" style="width:152.25pt;height:147pt" fillcolor="window">
                  <v:imagedata r:id="rId174" o:title="o32"/>
                </v:shape>
              </w:pict>
            </w:r>
          </w:p>
          <w:p w14:paraId="1DEF34E3" w14:textId="77777777" w:rsidR="00B56C8E" w:rsidRDefault="00B56C8E" w:rsidP="00B56C8E"/>
        </w:tc>
      </w:tr>
    </w:tbl>
    <w:p w14:paraId="558384CD"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4889"/>
        <w:gridCol w:w="4889"/>
      </w:tblGrid>
      <w:tr w:rsidR="00B56C8E" w14:paraId="700FF9FB" w14:textId="77777777" w:rsidTr="00B56C8E">
        <w:tc>
          <w:tcPr>
            <w:tcW w:w="4889" w:type="dxa"/>
          </w:tcPr>
          <w:bookmarkStart w:id="381" w:name="_Hlt497137317"/>
          <w:p w14:paraId="318A91B4"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"o33"</w:instrText>
            </w:r>
            <w:r>
              <w:fldChar w:fldCharType="separate"/>
            </w:r>
            <w:r>
              <w:rPr>
                <w:rStyle w:val="Hyperlink"/>
              </w:rPr>
              <w:t>33.</w:t>
            </w:r>
            <w:r>
              <w:fldChar w:fldCharType="end"/>
            </w:r>
            <w:bookmarkEnd w:id="381"/>
            <w:r>
              <w:t>a) Welche Brechzahl muss das abgebildete Prisma mindestens haben, damit es in Luft als Umkehrprisma genutzt werden kann?</w:t>
            </w:r>
            <w:r>
              <w:br/>
              <w:t>b) Das Prisma sei aus schwerem Flintglas (n = 1,75) und befinde sich in Wasser (n = 1,33) . Entscheiden Sie durch Rechnung, ob es noch als Umkehrprisma genutzt werden kann! Wie groß darf die Brechzahl des umgebenden Mediums höchstens sein, damit noch Totalreflexion auftritt?</w:t>
            </w:r>
            <w:r>
              <w:rPr>
                <w:sz w:val="24"/>
              </w:rPr>
              <w:t xml:space="preserve"> </w:t>
            </w:r>
            <w:r>
              <w:rPr>
                <w:sz w:val="24"/>
              </w:rPr>
              <w:br/>
            </w:r>
            <w:r>
              <w:rPr>
                <w:sz w:val="24"/>
              </w:rPr>
              <w:sym w:font="Symbol" w:char="F02A"/>
            </w:r>
            <w:r>
              <w:rPr>
                <w:sz w:val="24"/>
              </w:rPr>
              <w:sym w:font="Symbol" w:char="F02A"/>
            </w:r>
            <w:r>
              <w:rPr>
                <w:sz w:val="24"/>
              </w:rPr>
              <w:sym w:font="Symbol" w:char="F02A"/>
            </w:r>
          </w:p>
        </w:tc>
        <w:tc>
          <w:tcPr>
            <w:tcW w:w="4889" w:type="dxa"/>
          </w:tcPr>
          <w:p w14:paraId="2C046914" w14:textId="77777777" w:rsidR="00B56C8E" w:rsidRDefault="00F955A9" w:rsidP="00B56C8E">
            <w:r>
              <w:rPr>
                <w:sz w:val="24"/>
              </w:rPr>
              <w:pict w14:anchorId="4E3D8167">
                <v:shape id="_x0000_i1097" type="#_x0000_t75" style="width:195pt;height:147.75pt" fillcolor="window">
                  <v:imagedata r:id="rId175" o:title="o33"/>
                </v:shape>
              </w:pict>
            </w:r>
          </w:p>
          <w:p w14:paraId="403FF111" w14:textId="77777777" w:rsidR="00B56C8E" w:rsidRDefault="00B56C8E" w:rsidP="00B56C8E"/>
        </w:tc>
      </w:tr>
    </w:tbl>
    <w:p w14:paraId="2FF60619" w14:textId="77777777" w:rsidR="00B56C8E" w:rsidRDefault="00F955A9" w:rsidP="00B56C8E">
      <w:hyperlink r:id="rId176" w:anchor="o101" w:history="1">
        <w:r w:rsidR="00B56C8E">
          <w:rPr>
            <w:rStyle w:val="Hyperlink"/>
          </w:rPr>
          <w:t>1</w:t>
        </w:r>
        <w:bookmarkStart w:id="382" w:name="_Hlt497292891"/>
        <w:r w:rsidR="00B56C8E">
          <w:rPr>
            <w:rStyle w:val="Hyperlink"/>
          </w:rPr>
          <w:t>0</w:t>
        </w:r>
        <w:bookmarkEnd w:id="382"/>
        <w:r w:rsidR="00B56C8E">
          <w:rPr>
            <w:rStyle w:val="Hyperlink"/>
          </w:rPr>
          <w:t>1.</w:t>
        </w:r>
      </w:hyperlink>
      <w:r w:rsidR="00B56C8E">
        <w:t xml:space="preserve"> Auf die größte Mantelfläche eines rechtwinkligen Prismas fällt ein Lichtstrahl. Wie wird er reflektiert, wenn an den beiden anderen Flächen Totalreflexion auftritt?</w:t>
      </w:r>
      <w:r w:rsidR="00B56C8E">
        <w:br/>
      </w:r>
      <w:r w:rsidR="00B56C8E">
        <w:rPr>
          <w:sz w:val="24"/>
        </w:rPr>
        <w:sym w:font="Symbol" w:char="F02A"/>
      </w:r>
      <w:r w:rsidR="00B56C8E">
        <w:rPr>
          <w:sz w:val="24"/>
        </w:rPr>
        <w:sym w:font="Symbol" w:char="F02A"/>
      </w:r>
      <w:r w:rsidR="00B56C8E">
        <w:rPr>
          <w:sz w:val="24"/>
        </w:rPr>
        <w:sym w:font="Symbol" w:char="F02A"/>
      </w:r>
    </w:p>
    <w:p w14:paraId="0C54C6ED" w14:textId="77777777" w:rsidR="00B56C8E" w:rsidRDefault="00F955A9" w:rsidP="00B56C8E">
      <w:hyperlink r:id="rId177" w:anchor="o121" w:history="1">
        <w:r w:rsidR="00B56C8E">
          <w:rPr>
            <w:rStyle w:val="Hyperlink"/>
          </w:rPr>
          <w:t>1</w:t>
        </w:r>
        <w:bookmarkStart w:id="383" w:name="_Hlt497296509"/>
        <w:r w:rsidR="00B56C8E">
          <w:rPr>
            <w:rStyle w:val="Hyperlink"/>
          </w:rPr>
          <w:t>2</w:t>
        </w:r>
        <w:bookmarkEnd w:id="383"/>
        <w:r w:rsidR="00B56C8E">
          <w:rPr>
            <w:rStyle w:val="Hyperlink"/>
          </w:rPr>
          <w:t>1.</w:t>
        </w:r>
      </w:hyperlink>
      <w:r w:rsidR="00B56C8E">
        <w:t xml:space="preserve"> Bereits Aristoteles erkannte, dass Licht nach dem Durchgang durch ein Glasprisma auf einem Schirm bunte Streifen erzeugte und meinte, dass das Glas das Licht färbte. Diese Auffassung herrschte mehr als 1500 Jahre vor. Erst Newton führte Versuche durch, die die Frage klären sollten, ob das Licht durch das Glas bunt wird oder ob die Farbe eine Eigenschaft des Lichtes ist.</w:t>
      </w:r>
      <w:r w:rsidR="00B56C8E">
        <w:br/>
        <w:t>Wie können wir diese Frage unter Verwendung geeigneter Experimente beantworten?</w:t>
      </w:r>
      <w:r w:rsidR="00B56C8E">
        <w:br/>
        <w:t>Wie hätte Newton -ein Vertreter und Begründer der Korpuskeltheorie des Lichtes- diese Frage beantworten können?</w:t>
      </w:r>
      <w:r w:rsidR="00B56C8E">
        <w:br/>
      </w:r>
      <w:r w:rsidR="00B56C8E">
        <w:rPr>
          <w:sz w:val="24"/>
        </w:rPr>
        <w:sym w:font="Symbol" w:char="F02A"/>
      </w:r>
      <w:r w:rsidR="00B56C8E">
        <w:rPr>
          <w:sz w:val="24"/>
        </w:rPr>
        <w:sym w:font="Symbol" w:char="F02A"/>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B56C8E" w14:paraId="53C17E35" w14:textId="77777777" w:rsidTr="00B56C8E">
        <w:tc>
          <w:tcPr>
            <w:tcW w:w="5030" w:type="dxa"/>
          </w:tcPr>
          <w:bookmarkStart w:id="384" w:name="_Hlt497296977"/>
          <w:p w14:paraId="2B601D68"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"o128"</w:instrText>
            </w:r>
            <w:r>
              <w:rPr>
                <w:rStyle w:val="Hyperlink"/>
              </w:rPr>
              <w:fldChar w:fldCharType="separate"/>
            </w:r>
            <w:r>
              <w:rPr>
                <w:rStyle w:val="Hyperlink"/>
              </w:rPr>
              <w:t>12</w:t>
            </w:r>
            <w:bookmarkStart w:id="385" w:name="_Hlt497297029"/>
            <w:r>
              <w:rPr>
                <w:rStyle w:val="Hyperlink"/>
              </w:rPr>
              <w:t>8</w:t>
            </w:r>
            <w:bookmarkEnd w:id="385"/>
            <w:r>
              <w:rPr>
                <w:rStyle w:val="Hyperlink"/>
              </w:rPr>
              <w:t>.</w:t>
            </w:r>
            <w:r>
              <w:rPr>
                <w:rStyle w:val="Hyperlink"/>
              </w:rPr>
              <w:fldChar w:fldCharType="end"/>
            </w:r>
            <w:bookmarkEnd w:id="384"/>
            <w:r>
              <w:t xml:space="preserve"> Berechnen Sie den weiteren Strahlenverlauf und zeichnen Sie ihn ein.</w:t>
            </w:r>
            <w:r>
              <w:br/>
              <w:t>(Das Prisma ist gleichseitig, n = 1,51.)</w:t>
            </w:r>
            <w:r>
              <w:br/>
            </w:r>
            <w:r>
              <w:rPr>
                <w:sz w:val="24"/>
              </w:rPr>
              <w:sym w:font="Symbol" w:char="F02A"/>
            </w:r>
            <w:r>
              <w:rPr>
                <w:sz w:val="24"/>
              </w:rPr>
              <w:sym w:font="Symbol" w:char="F02A"/>
            </w:r>
            <w:r>
              <w:rPr>
                <w:sz w:val="24"/>
              </w:rPr>
              <w:sym w:font="Symbol" w:char="F02A"/>
            </w:r>
          </w:p>
        </w:tc>
        <w:tc>
          <w:tcPr>
            <w:tcW w:w="5030" w:type="dxa"/>
          </w:tcPr>
          <w:p w14:paraId="2154F82C" w14:textId="77777777" w:rsidR="00B56C8E" w:rsidRDefault="00F955A9" w:rsidP="00B56C8E">
            <w:r>
              <w:pict w14:anchorId="289A3B9D">
                <v:shape id="_x0000_i1098" type="#_x0000_t75" style="width:243.75pt;height:108.75pt" fillcolor="window">
                  <v:imagedata r:id="rId178" o:title="o128"/>
                </v:shape>
              </w:pict>
            </w:r>
          </w:p>
        </w:tc>
      </w:tr>
    </w:tbl>
    <w:p w14:paraId="4113A95F" w14:textId="77777777" w:rsidR="00B56C8E" w:rsidRDefault="00F955A9" w:rsidP="00B56C8E">
      <w:hyperlink r:id="rId179" w:anchor="o130" w:history="1">
        <w:r w:rsidR="00B56C8E">
          <w:rPr>
            <w:rStyle w:val="Hyperlink"/>
          </w:rPr>
          <w:t>1</w:t>
        </w:r>
        <w:bookmarkStart w:id="386" w:name="_Hlt497297133"/>
        <w:r w:rsidR="00B56C8E">
          <w:rPr>
            <w:rStyle w:val="Hyperlink"/>
          </w:rPr>
          <w:t>3</w:t>
        </w:r>
        <w:bookmarkEnd w:id="386"/>
        <w:r w:rsidR="00B56C8E">
          <w:rPr>
            <w:rStyle w:val="Hyperlink"/>
          </w:rPr>
          <w:t>0.</w:t>
        </w:r>
      </w:hyperlink>
      <w:r w:rsidR="00B56C8E">
        <w:t xml:space="preserve"> Licht, das senkrecht auf die Grundfläche eines gleichschenklig rechtwinkligen Prismas (n =1,5) fällt, wird an dessen Seitenflächen total reflektiert und so um 180° umgelenkt. Wie groß darf die Brechzahl des umgebenden Mediums höchstens sein, damit diese Eigenschaft garantiert ist.</w:t>
      </w:r>
      <w:r w:rsidR="00B56C8E">
        <w:br/>
      </w:r>
      <w:r w:rsidR="00B56C8E">
        <w:rPr>
          <w:sz w:val="24"/>
        </w:rPr>
        <w:sym w:font="Symbol" w:char="F02A"/>
      </w:r>
      <w:r w:rsidR="00B56C8E">
        <w:rPr>
          <w:sz w:val="24"/>
        </w:rPr>
        <w:sym w:font="Symbol" w:char="F02A"/>
      </w:r>
      <w:r w:rsidR="00B56C8E">
        <w:rPr>
          <w:sz w:val="24"/>
        </w:rPr>
        <w:sym w:font="Symbol" w:char="F02A"/>
      </w:r>
    </w:p>
    <w:bookmarkStart w:id="387" w:name="_Hlt497300584"/>
    <w:p w14:paraId="2A556D7E"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"o166"</w:instrText>
      </w:r>
      <w:r>
        <w:fldChar w:fldCharType="separate"/>
      </w:r>
      <w:r>
        <w:rPr>
          <w:rStyle w:val="Hyperlink"/>
        </w:rPr>
        <w:t>166.</w:t>
      </w:r>
      <w:r>
        <w:fldChar w:fldCharType="end"/>
      </w:r>
      <w:bookmarkEnd w:id="387"/>
      <w:r>
        <w:t xml:space="preserve"> Erklären Sie den Begriff Dispersion.</w:t>
      </w:r>
      <w:r>
        <w:br/>
      </w:r>
      <w:r>
        <w:rPr>
          <w:sz w:val="24"/>
        </w:rPr>
        <w:sym w:font="Symbol" w:char="F02A"/>
      </w:r>
    </w:p>
    <w:tbl>
      <w:tblPr>
        <w:tblW w:w="0" w:type="auto"/>
        <w:tblLayout w:type="fixed"/>
        <w:tblCellMar>
          <w:left w:w="70" w:type="dxa"/>
          <w:right w:w="70" w:type="dxa"/>
        </w:tblCellMar>
        <w:tblLook w:val="0000" w:firstRow="0" w:lastRow="0" w:firstColumn="0" w:lastColumn="0" w:noHBand="0" w:noVBand="0"/>
      </w:tblPr>
      <w:tblGrid>
        <w:gridCol w:w="5173"/>
        <w:gridCol w:w="4605"/>
      </w:tblGrid>
      <w:tr w:rsidR="00B56C8E" w14:paraId="52C395E9" w14:textId="77777777" w:rsidTr="00B56C8E">
        <w:tc>
          <w:tcPr>
            <w:tcW w:w="5173" w:type="dxa"/>
          </w:tcPr>
          <w:p w14:paraId="2A56354B" w14:textId="77777777" w:rsidR="00B56C8E" w:rsidRDefault="00B56C8E" w:rsidP="00B56C8E">
            <w:bookmarkStart w:id="388" w:name="_Hlt59073371"/>
            <w:r>
              <w:rPr>
                <w:color w:val="FF0000"/>
                <w:sz w:val="36"/>
              </w:rPr>
              <w:sym w:font="Symbol" w:char="F02A"/>
            </w:r>
            <w:hyperlink r:id="rId180" w:anchor="o167" w:history="1">
              <w:r>
                <w:rPr>
                  <w:rStyle w:val="Hyperlink"/>
                </w:rPr>
                <w:t>1</w:t>
              </w:r>
              <w:bookmarkStart w:id="389" w:name="_Hlt59073445"/>
              <w:bookmarkStart w:id="390" w:name="_Hlt497300599"/>
              <w:bookmarkEnd w:id="389"/>
              <w:r>
                <w:rPr>
                  <w:rStyle w:val="Hyperlink"/>
                </w:rPr>
                <w:t>6</w:t>
              </w:r>
              <w:bookmarkEnd w:id="390"/>
              <w:r>
                <w:rPr>
                  <w:rStyle w:val="Hyperlink"/>
                </w:rPr>
                <w:t>7</w:t>
              </w:r>
            </w:hyperlink>
            <w:bookmarkEnd w:id="388"/>
            <w:r>
              <w:t>. Zwei Lichtstrahlen gleicher Farbe treffen parallel zur Grundfläche auf ein Prisma aus leichtem Kronglas. Sie werden beim Übergang Luft - Glas so gebrochen, dass sie beide die Grundfläche treffen. Begründen Sie, warum dieses Prisma als Umkehrprisma bezeichnet wird.</w:t>
            </w:r>
            <w:r>
              <w:br/>
            </w:r>
            <w:r>
              <w:rPr>
                <w:sz w:val="24"/>
              </w:rPr>
              <w:sym w:font="Symbol" w:char="F02A"/>
            </w:r>
            <w:r>
              <w:rPr>
                <w:sz w:val="24"/>
              </w:rPr>
              <w:sym w:font="Symbol" w:char="F02A"/>
            </w:r>
            <w:r>
              <w:rPr>
                <w:sz w:val="24"/>
              </w:rPr>
              <w:sym w:font="Symbol" w:char="F02A"/>
            </w:r>
          </w:p>
        </w:tc>
        <w:bookmarkStart w:id="391" w:name="_MON_1377002574"/>
        <w:bookmarkEnd w:id="391"/>
        <w:bookmarkStart w:id="392" w:name="_MON_1132815190"/>
        <w:bookmarkEnd w:id="392"/>
        <w:tc>
          <w:tcPr>
            <w:tcW w:w="4605" w:type="dxa"/>
          </w:tcPr>
          <w:p w14:paraId="484752C4" w14:textId="77777777" w:rsidR="00B56C8E" w:rsidRDefault="00B56C8E" w:rsidP="00B56C8E">
            <w:r>
              <w:rPr>
                <w:sz w:val="24"/>
              </w:rPr>
              <w:object w:dxaOrig="4441" w:dyaOrig="2506" w14:anchorId="3FEDBECA">
                <v:shape id="_x0000_i1099" type="#_x0000_t75" style="width:222pt;height:125.25pt" o:ole="" fillcolor="window">
                  <v:imagedata r:id="rId181" o:title=""/>
                </v:shape>
                <o:OLEObject Type="Embed" ProgID="Word.Picture.8" ShapeID="_x0000_i1099" DrawAspect="Content" ObjectID="_1700915188" r:id="rId182"/>
              </w:object>
            </w:r>
          </w:p>
          <w:p w14:paraId="733EFED8" w14:textId="77777777" w:rsidR="00B56C8E" w:rsidRDefault="00B56C8E" w:rsidP="00B56C8E"/>
        </w:tc>
      </w:tr>
    </w:tbl>
    <w:p w14:paraId="345AE5C9" w14:textId="77777777" w:rsidR="00B56C8E" w:rsidRDefault="00B56C8E" w:rsidP="00B56C8E">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1A1D7D5" w14:textId="77777777" w:rsidTr="00B56C8E">
        <w:tc>
          <w:tcPr>
            <w:tcW w:w="5030" w:type="dxa"/>
          </w:tcPr>
          <w:p w14:paraId="1E2E1734" w14:textId="77777777" w:rsidR="00B56C8E" w:rsidRDefault="00B56C8E" w:rsidP="00B56C8E">
            <w:r>
              <w:rPr>
                <w:color w:val="FF0000"/>
                <w:sz w:val="36"/>
              </w:rPr>
              <w:sym w:font="Symbol" w:char="F02A"/>
            </w:r>
            <w:hyperlink r:id="rId183" w:anchor="o205" w:history="1">
              <w:r>
                <w:rPr>
                  <w:rStyle w:val="Hyperlink"/>
                </w:rPr>
                <w:t>2</w:t>
              </w:r>
              <w:bookmarkStart w:id="393" w:name="_Hlt60014178"/>
              <w:r>
                <w:rPr>
                  <w:rStyle w:val="Hyperlink"/>
                </w:rPr>
                <w:t>0</w:t>
              </w:r>
              <w:bookmarkEnd w:id="393"/>
              <w:r>
                <w:rPr>
                  <w:rStyle w:val="Hyperlink"/>
                </w:rPr>
                <w:t>5</w:t>
              </w:r>
            </w:hyperlink>
            <w:r>
              <w:t xml:space="preserve">. Auf eine </w:t>
            </w:r>
            <w:r w:rsidR="007A0667">
              <w:t>rechtwinklige</w:t>
            </w:r>
            <w:r>
              <w:t xml:space="preserve"> Glasplatte aus schwerem Flintglas (n = 1,75) fällt ein Lichtstrahl unter einem Einfallswinkel von 30° ein. Konstruieren Sie den weiteren Strahlenverlauf.</w:t>
            </w:r>
            <w:r>
              <w:br/>
            </w:r>
            <w:r>
              <w:rPr>
                <w:sz w:val="24"/>
              </w:rPr>
              <w:sym w:font="Symbol" w:char="F02A"/>
            </w:r>
            <w:r>
              <w:rPr>
                <w:sz w:val="24"/>
              </w:rPr>
              <w:sym w:font="Symbol" w:char="F02A"/>
            </w:r>
          </w:p>
        </w:tc>
        <w:tc>
          <w:tcPr>
            <w:tcW w:w="5030" w:type="dxa"/>
          </w:tcPr>
          <w:p w14:paraId="693CEECB" w14:textId="77777777" w:rsidR="00B56C8E" w:rsidRDefault="00F955A9" w:rsidP="00B56C8E">
            <w:r>
              <w:pict w14:anchorId="1EBD3389">
                <v:shape id="_x0000_i1100" type="#_x0000_t75" style="width:243.75pt;height:51.75pt" fillcolor="window">
                  <v:imagedata r:id="rId184" o:title="o205"/>
                </v:shape>
              </w:pict>
            </w:r>
          </w:p>
        </w:tc>
      </w:tr>
    </w:tbl>
    <w:p w14:paraId="18E1EA69" w14:textId="77777777" w:rsidR="00B56C8E" w:rsidRDefault="00B56C8E" w:rsidP="00B56C8E"/>
    <w:p w14:paraId="2DEA846E" w14:textId="77777777" w:rsidR="00B56C8E" w:rsidRDefault="00B56C8E" w:rsidP="00B56C8E">
      <w:r>
        <w:rPr>
          <w:color w:val="FF0000"/>
          <w:sz w:val="36"/>
        </w:rPr>
        <w:sym w:font="Symbol" w:char="F02A"/>
      </w:r>
      <w:hyperlink r:id="rId185" w:anchor="o214" w:history="1">
        <w:r>
          <w:rPr>
            <w:rStyle w:val="Hyperlink"/>
          </w:rPr>
          <w:t>2</w:t>
        </w:r>
        <w:bookmarkStart w:id="394" w:name="_Hlt94775881"/>
        <w:r>
          <w:rPr>
            <w:rStyle w:val="Hyperlink"/>
          </w:rPr>
          <w:t>1</w:t>
        </w:r>
        <w:bookmarkStart w:id="395" w:name="_Hlt94778606"/>
        <w:bookmarkEnd w:id="394"/>
        <w:r>
          <w:rPr>
            <w:rStyle w:val="Hyperlink"/>
          </w:rPr>
          <w:t>4</w:t>
        </w:r>
        <w:bookmarkEnd w:id="395"/>
        <w:r>
          <w:rPr>
            <w:rStyle w:val="Hyperlink"/>
          </w:rPr>
          <w:t>.</w:t>
        </w:r>
      </w:hyperlink>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1"/>
      </w:tblGrid>
      <w:tr w:rsidR="00B56C8E" w14:paraId="5B853433" w14:textId="77777777" w:rsidTr="00B56C8E">
        <w:tc>
          <w:tcPr>
            <w:tcW w:w="5030" w:type="dxa"/>
          </w:tcPr>
          <w:p w14:paraId="18E731FA" w14:textId="77777777" w:rsidR="00B56C8E" w:rsidRDefault="00B56C8E" w:rsidP="00B56C8E">
            <w:r>
              <w:t xml:space="preserve">Auf die Seitenfläche eines gleichseitigen Prismas aus schwerem Flintglas (n=1,75) fällt parallel zur vorderen Fläche des Prismas ein roter Lichtstrahl. Unter welchem Winkel </w:t>
            </w:r>
            <w:r>
              <w:rPr>
                <w:rFonts w:ascii="Symbol" w:hAnsi="Symbol"/>
              </w:rPr>
              <w:t></w:t>
            </w:r>
            <w:r>
              <w:t xml:space="preserve"> muss er mindestens einfallen, damit er an der rechten Seitenfläche total reflektiert wird und das Prisma unten verlässt? Das umgebende Medium ist Luft.</w:t>
            </w:r>
          </w:p>
          <w:p w14:paraId="7874F844" w14:textId="77777777" w:rsidR="00B56C8E" w:rsidRDefault="00B56C8E" w:rsidP="00B56C8E">
            <w:r>
              <w:rPr>
                <w:sz w:val="24"/>
              </w:rPr>
              <w:sym w:font="Symbol" w:char="F02A"/>
            </w:r>
            <w:r>
              <w:rPr>
                <w:sz w:val="24"/>
              </w:rPr>
              <w:sym w:font="Symbol" w:char="F02A"/>
            </w:r>
            <w:r>
              <w:rPr>
                <w:sz w:val="24"/>
              </w:rPr>
              <w:sym w:font="Symbol" w:char="F02A"/>
            </w:r>
          </w:p>
        </w:tc>
        <w:tc>
          <w:tcPr>
            <w:tcW w:w="5031" w:type="dxa"/>
          </w:tcPr>
          <w:p w14:paraId="3A654E9A" w14:textId="77777777" w:rsidR="00B56C8E" w:rsidRDefault="00F955A9" w:rsidP="00B56C8E">
            <w:r>
              <w:pict w14:anchorId="5B6ED4AD">
                <v:shape id="_x0000_i1101" type="#_x0000_t75" style="width:244.5pt;height:208.5pt" fillcolor="window">
                  <v:imagedata r:id="rId186" o:title="o213_1"/>
                </v:shape>
              </w:pict>
            </w:r>
          </w:p>
        </w:tc>
      </w:tr>
      <w:tr w:rsidR="00B56C8E" w14:paraId="7B43216E" w14:textId="77777777" w:rsidTr="00B56C8E">
        <w:tc>
          <w:tcPr>
            <w:tcW w:w="10061" w:type="dxa"/>
            <w:gridSpan w:val="2"/>
          </w:tcPr>
          <w:p w14:paraId="20306298" w14:textId="77777777" w:rsidR="00B56C8E" w:rsidRDefault="00B56C8E" w:rsidP="00B56C8E"/>
        </w:tc>
      </w:tr>
    </w:tbl>
    <w:p w14:paraId="59666C59" w14:textId="77777777" w:rsidR="00B56C8E" w:rsidRDefault="00B56C8E" w:rsidP="00B56C8E"/>
    <w:p w14:paraId="4957880B" w14:textId="77777777" w:rsidR="00B56C8E" w:rsidRDefault="00B56C8E" w:rsidP="00B56C8E"/>
    <w:p w14:paraId="3E0AF58C" w14:textId="77777777" w:rsidR="00B56C8E" w:rsidRDefault="00F955A9" w:rsidP="00B56C8E">
      <w:hyperlink r:id="rId187" w:anchor="o239" w:history="1">
        <w:r w:rsidR="00B56C8E">
          <w:rPr>
            <w:rStyle w:val="Hyperlink"/>
          </w:rPr>
          <w:t>239.</w:t>
        </w:r>
      </w:hyperlink>
      <w:r w:rsidR="00B56C8E">
        <w:t xml:space="preserve"> (Prüfung 2007)</w:t>
      </w:r>
    </w:p>
    <w:p w14:paraId="457AD6BF" w14:textId="77777777" w:rsidR="00B56C8E" w:rsidRDefault="00B56C8E" w:rsidP="00B56C8E">
      <w:r>
        <w:t>Geschliffene Diamanten werden als Schmucksteine genutzt. Auf Grund der großen Brechzahl und der Anordnung der Flächen wird ein hoher Anteil des einfallenden Lichtes total reflektiert.</w:t>
      </w:r>
    </w:p>
    <w:p w14:paraId="148D43E4" w14:textId="77777777" w:rsidR="00B56C8E" w:rsidRDefault="00B56C8E" w:rsidP="00B56C8E">
      <w:r>
        <w:t>a) Nennen Sie allgemein die Bedingung für das Entstehen von Totalreflexion und leiten Sie die Gleichung zur Bestimmung des Grenzwinkels der Totalreflexion aus dem Brechungsgesetz her.</w:t>
      </w:r>
    </w:p>
    <w:p w14:paraId="0A7247E4" w14:textId="77777777" w:rsidR="00B56C8E" w:rsidRDefault="00B56C8E" w:rsidP="00B56C8E"/>
    <w:p w14:paraId="5D3CA2EF" w14:textId="77777777" w:rsidR="00B56C8E" w:rsidRDefault="00B56C8E" w:rsidP="00B56C8E">
      <w:r>
        <w:t xml:space="preserve">b)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750C1A9" w14:textId="77777777" w:rsidTr="00B56C8E">
        <w:tc>
          <w:tcPr>
            <w:tcW w:w="5030" w:type="dxa"/>
          </w:tcPr>
          <w:p w14:paraId="7A4391FF" w14:textId="77777777" w:rsidR="00B56C8E" w:rsidRDefault="00B56C8E" w:rsidP="00B56C8E">
            <w:r>
              <w:t xml:space="preserve">Ein Bündel weißen Glühlichts trifft, wie in der Abbildung dargestellt, unter dem Winkel </w:t>
            </w:r>
            <w:r>
              <w:rPr>
                <w:position w:val="-10"/>
              </w:rPr>
              <w:object w:dxaOrig="1100" w:dyaOrig="320" w14:anchorId="45E1DCBF">
                <v:shape id="_x0000_i1102" type="#_x0000_t75" style="width:54.75pt;height:15.75pt" o:ole="" fillcolor="window">
                  <v:imagedata r:id="rId188" o:title=""/>
                </v:shape>
                <o:OLEObject Type="Embed" ProgID="Equation.DSMT4" ShapeID="_x0000_i1102" DrawAspect="Content" ObjectID="_1700915189" r:id="rId189"/>
              </w:object>
            </w:r>
            <w:r>
              <w:t>auf den Diamanten. Der Grenzwinkel der Totalreflexion beträgt für violettes Licht 24,08° und für rotes Licht 24,55°.</w:t>
            </w:r>
          </w:p>
          <w:p w14:paraId="0D44E86A" w14:textId="77777777" w:rsidR="00B56C8E" w:rsidRDefault="00B56C8E" w:rsidP="00B56C8E"/>
          <w:p w14:paraId="2794D8E4" w14:textId="77777777" w:rsidR="00B56C8E" w:rsidRDefault="00B56C8E" w:rsidP="00B56C8E">
            <w:r>
              <w:t xml:space="preserve">Weisen Sie nach, dass es für jeden Winkel </w:t>
            </w:r>
            <w:r>
              <w:rPr>
                <w:position w:val="-6"/>
              </w:rPr>
              <w:object w:dxaOrig="220" w:dyaOrig="220" w14:anchorId="04DE5472">
                <v:shape id="_x0000_i1103" type="#_x0000_t75" style="width:11.25pt;height:11.25pt" o:ole="" fillcolor="window">
                  <v:imagedata r:id="rId190" o:title=""/>
                </v:shape>
                <o:OLEObject Type="Embed" ProgID="Equation.DSMT4" ShapeID="_x0000_i1103" DrawAspect="Content" ObjectID="_1700915190" r:id="rId191"/>
              </w:object>
            </w:r>
            <w:r>
              <w:t xml:space="preserve"> an der Fläche A zur Totalreflexion kommt.</w:t>
            </w:r>
          </w:p>
          <w:p w14:paraId="14516704" w14:textId="77777777" w:rsidR="00B56C8E" w:rsidRDefault="00B56C8E" w:rsidP="00B56C8E"/>
          <w:p w14:paraId="11E9C32C" w14:textId="77777777" w:rsidR="00B56C8E" w:rsidRDefault="00B56C8E" w:rsidP="00B56C8E">
            <w:r>
              <w:t>c) Der violette Lichtanteil durchläuft den Diamanten gemäß Abbildung. Übernehmen Sie die Abbildung und skizzieren Sie den Strahlenverlauf des roten Lichtanteils bis zum Wiederaustritt aus dem Diamanten. Die spektrale Zerlegung muss erkennbar sein.</w:t>
            </w:r>
          </w:p>
          <w:p w14:paraId="4FF123BC" w14:textId="77777777" w:rsidR="00B56C8E" w:rsidRDefault="00B56C8E" w:rsidP="00B56C8E"/>
        </w:tc>
        <w:tc>
          <w:tcPr>
            <w:tcW w:w="5030" w:type="dxa"/>
          </w:tcPr>
          <w:p w14:paraId="70F4B856" w14:textId="77777777" w:rsidR="00B56C8E" w:rsidRDefault="00F955A9" w:rsidP="00B56C8E">
            <w:r>
              <w:pict w14:anchorId="605A50B6">
                <v:shape id="_x0000_i1104" type="#_x0000_t75" style="width:244.5pt;height:162.75pt" fillcolor="window">
                  <v:imagedata r:id="rId192" o:title="o239"/>
                </v:shape>
              </w:pict>
            </w:r>
          </w:p>
        </w:tc>
      </w:tr>
    </w:tbl>
    <w:p w14:paraId="70226B80" w14:textId="77777777" w:rsidR="00B56C8E" w:rsidRDefault="00B56C8E" w:rsidP="00B56C8E"/>
    <w:p w14:paraId="7382F81F" w14:textId="77777777" w:rsidR="00B56C8E" w:rsidRDefault="00F955A9" w:rsidP="00B56C8E">
      <w:hyperlink r:id="rId193" w:anchor="o249" w:history="1">
        <w:r w:rsidR="00B56C8E">
          <w:rPr>
            <w:rStyle w:val="Hyperlink"/>
          </w:rPr>
          <w:t>2</w:t>
        </w:r>
        <w:bookmarkStart w:id="396" w:name="_Hlt190046784"/>
        <w:r w:rsidR="00B56C8E">
          <w:rPr>
            <w:rStyle w:val="Hyperlink"/>
          </w:rPr>
          <w:t>4</w:t>
        </w:r>
        <w:bookmarkEnd w:id="396"/>
        <w:r w:rsidR="00B56C8E">
          <w:rPr>
            <w:rStyle w:val="Hyperlink"/>
          </w:rPr>
          <w:t>9.</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2A6F0F68" w14:textId="77777777" w:rsidTr="00B56C8E">
        <w:tc>
          <w:tcPr>
            <w:tcW w:w="5030" w:type="dxa"/>
          </w:tcPr>
          <w:p w14:paraId="0275A963" w14:textId="77777777" w:rsidR="00B56C8E" w:rsidRDefault="00B56C8E" w:rsidP="00B56C8E">
            <w:pPr>
              <w:rPr>
                <w:snapToGrid w:val="0"/>
              </w:rPr>
            </w:pPr>
            <w:r>
              <w:rPr>
                <w:snapToGrid w:val="0"/>
              </w:rPr>
              <w:t>Ein Glasprisma hat als Grundfläche ein rechtwinklig-gleichschenkliges Dreieck, deren Schenkellängen je 10 cm lang sind.</w:t>
            </w:r>
            <w:r>
              <w:rPr>
                <w:snapToGrid w:val="0"/>
              </w:rPr>
              <w:br/>
            </w:r>
            <w:r w:rsidR="00DE6A03" w:rsidRPr="004630AD">
              <w:rPr>
                <w:b/>
                <w:snapToGrid w:val="0"/>
              </w:rPr>
              <w:t>a)</w:t>
            </w:r>
            <w:r w:rsidR="00DE6A03">
              <w:rPr>
                <w:snapToGrid w:val="0"/>
              </w:rPr>
              <w:t xml:space="preserve"> </w:t>
            </w:r>
            <w:r>
              <w:rPr>
                <w:snapToGrid w:val="0"/>
              </w:rPr>
              <w:t>Ein schmales, einfarbiges Lichtbündel trifft in der Mitte der Seitenfläche unter dem Einfallswinkel 30,0° auf das Prisma. Unter welchem Winkel verlässt der Lichtstrahl das Prisma?</w:t>
            </w:r>
            <w:r>
              <w:rPr>
                <w:snapToGrid w:val="0"/>
              </w:rPr>
              <w:br/>
              <w:t>(Die Brechzahl für dieses Licht beträgt 1,5)</w:t>
            </w:r>
          </w:p>
          <w:p w14:paraId="76EFF2A2" w14:textId="667008CE" w:rsidR="00DE6A03" w:rsidRPr="00AC2313" w:rsidRDefault="00DE6A03" w:rsidP="00DE6A03">
            <w:r w:rsidRPr="004630AD">
              <w:rPr>
                <w:b/>
                <w:snapToGrid w:val="0"/>
              </w:rPr>
              <w:t>b)</w:t>
            </w:r>
            <w:r>
              <w:rPr>
                <w:snapToGrid w:val="0"/>
              </w:rPr>
              <w:t xml:space="preserve"> Zu dem </w:t>
            </w:r>
            <w:r w:rsidR="00412CBC">
              <w:rPr>
                <w:snapToGrid w:val="0"/>
              </w:rPr>
              <w:t>roten</w:t>
            </w:r>
            <w:r>
              <w:rPr>
                <w:snapToGrid w:val="0"/>
              </w:rPr>
              <w:t xml:space="preserve"> Lichtstrahl kommt ein </w:t>
            </w:r>
            <w:r w:rsidR="00661EC8">
              <w:rPr>
                <w:snapToGrid w:val="0"/>
              </w:rPr>
              <w:t>blauer</w:t>
            </w:r>
            <w:r>
              <w:rPr>
                <w:snapToGrid w:val="0"/>
              </w:rPr>
              <w:t xml:space="preserve"> Lichtstrahl hinzu, der </w:t>
            </w:r>
            <w:r w:rsidR="006262BC">
              <w:rPr>
                <w:snapToGrid w:val="0"/>
              </w:rPr>
              <w:t>genauso</w:t>
            </w:r>
            <w:r>
              <w:rPr>
                <w:snapToGrid w:val="0"/>
              </w:rPr>
              <w:t xml:space="preserve"> einfällt.</w:t>
            </w:r>
            <w:r>
              <w:rPr>
                <w:snapToGrid w:val="0"/>
              </w:rPr>
              <w:br/>
            </w:r>
            <w:r w:rsidRPr="00AC2313">
              <w:t>Skizzieren Sie in der rechten Zeichnung den Weg des roten und den Weg eines blauen Lichtstrahls in den richtigen Farben. (2)</w:t>
            </w:r>
          </w:p>
          <w:p w14:paraId="6E3C2F7B" w14:textId="77777777" w:rsidR="00B56C8E" w:rsidRDefault="00B56C8E" w:rsidP="00B56C8E">
            <w:pPr>
              <w:rPr>
                <w:snapToGrid w:val="0"/>
              </w:rPr>
            </w:pPr>
          </w:p>
        </w:tc>
        <w:tc>
          <w:tcPr>
            <w:tcW w:w="5030" w:type="dxa"/>
          </w:tcPr>
          <w:p w14:paraId="15F6718E" w14:textId="77777777" w:rsidR="00B56C8E" w:rsidRDefault="00F955A9" w:rsidP="00B56C8E">
            <w:pPr>
              <w:rPr>
                <w:snapToGrid w:val="0"/>
              </w:rPr>
            </w:pPr>
            <w:r>
              <w:rPr>
                <w:snapToGrid w:val="0"/>
              </w:rPr>
              <w:pict w14:anchorId="03D731E9">
                <v:shape id="_x0000_i1105" type="#_x0000_t75" style="width:244.5pt;height:207.75pt" fillcolor="window">
                  <v:imagedata r:id="rId194" o:title="o249"/>
                </v:shape>
              </w:pict>
            </w:r>
          </w:p>
        </w:tc>
      </w:tr>
    </w:tbl>
    <w:p w14:paraId="01AED2D1" w14:textId="77777777" w:rsidR="00B56C8E" w:rsidRDefault="00B56C8E" w:rsidP="00B56C8E">
      <w:pPr>
        <w:rPr>
          <w:snapToGrid w:val="0"/>
        </w:rPr>
      </w:pPr>
    </w:p>
    <w:p w14:paraId="2ADA3AB9" w14:textId="77777777" w:rsidR="00B56C8E" w:rsidRDefault="00F955A9" w:rsidP="00B56C8E">
      <w:pPr>
        <w:rPr>
          <w:snapToGrid w:val="0"/>
        </w:rPr>
      </w:pPr>
      <w:hyperlink r:id="rId195" w:anchor="o250" w:history="1">
        <w:r w:rsidR="00B56C8E">
          <w:rPr>
            <w:rStyle w:val="Hyperlink"/>
          </w:rPr>
          <w:t>2</w:t>
        </w:r>
        <w:bookmarkStart w:id="397" w:name="_Hlt203465679"/>
        <w:r w:rsidR="00B56C8E">
          <w:rPr>
            <w:rStyle w:val="Hyperlink"/>
          </w:rPr>
          <w:t>5</w:t>
        </w:r>
        <w:bookmarkEnd w:id="397"/>
        <w:r w:rsidR="00B56C8E">
          <w:rPr>
            <w:rStyle w:val="Hyperlink"/>
          </w:rPr>
          <w:t>0</w:t>
        </w:r>
      </w:hyperlink>
      <w:r w:rsidR="00B56C8E">
        <w:rPr>
          <w:snapToGrid w:val="0"/>
        </w:rPr>
        <w:t>.</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50B454B2" w14:textId="77777777" w:rsidTr="00B56C8E">
        <w:tc>
          <w:tcPr>
            <w:tcW w:w="5030" w:type="dxa"/>
          </w:tcPr>
          <w:p w14:paraId="110B97CA" w14:textId="77777777" w:rsidR="00B56C8E" w:rsidRDefault="00B56C8E" w:rsidP="00B56C8E">
            <w:pPr>
              <w:rPr>
                <w:snapToGrid w:val="0"/>
              </w:rPr>
            </w:pPr>
            <w:r>
              <w:rPr>
                <w:snapToGrid w:val="0"/>
              </w:rPr>
              <w:t>Ein einfarbiger Lichtstrahl fällt unter dem Einfallswinkel 50° auf ein Glasprisma, dessen Grundfläche ein gleichschenkliges Dreieck ist. Das Glasprisma hat für diese Lichtfarbe die Brechzahl 1,5.</w:t>
            </w:r>
          </w:p>
          <w:p w14:paraId="04CADCEE" w14:textId="77777777" w:rsidR="00B56C8E" w:rsidRDefault="00B56C8E" w:rsidP="00B56C8E">
            <w:pPr>
              <w:rPr>
                <w:snapToGrid w:val="0"/>
              </w:rPr>
            </w:pPr>
            <w:r>
              <w:rPr>
                <w:snapToGrid w:val="0"/>
              </w:rPr>
              <w:t>Um welchen Winkel wird der Lichtstrahl durch das Prisma aus seiner ursprünglichen Richtung abgelenkt?</w:t>
            </w:r>
          </w:p>
          <w:p w14:paraId="758A40F1" w14:textId="77777777" w:rsidR="00B56C8E" w:rsidRDefault="00B56C8E" w:rsidP="00B56C8E">
            <w:pPr>
              <w:rPr>
                <w:snapToGrid w:val="0"/>
              </w:rPr>
            </w:pPr>
          </w:p>
          <w:p w14:paraId="53EA5D61" w14:textId="77777777" w:rsidR="00B56C8E" w:rsidRDefault="00B56C8E" w:rsidP="00B56C8E">
            <w:pPr>
              <w:rPr>
                <w:snapToGrid w:val="0"/>
              </w:rPr>
            </w:pPr>
          </w:p>
        </w:tc>
        <w:tc>
          <w:tcPr>
            <w:tcW w:w="5030" w:type="dxa"/>
          </w:tcPr>
          <w:p w14:paraId="610D2794" w14:textId="77777777" w:rsidR="00B56C8E" w:rsidRDefault="00F955A9" w:rsidP="00B56C8E">
            <w:pPr>
              <w:rPr>
                <w:snapToGrid w:val="0"/>
              </w:rPr>
            </w:pPr>
            <w:r>
              <w:rPr>
                <w:snapToGrid w:val="0"/>
              </w:rPr>
              <w:pict w14:anchorId="71A25850">
                <v:shape id="_x0000_i1106" type="#_x0000_t75" style="width:156pt;height:2in" fillcolor="window">
                  <v:imagedata r:id="rId196" o:title="o250_1"/>
                </v:shape>
              </w:pict>
            </w:r>
          </w:p>
        </w:tc>
      </w:tr>
    </w:tbl>
    <w:p w14:paraId="31221B23" w14:textId="77777777" w:rsidR="00B56C8E" w:rsidRDefault="00B56C8E" w:rsidP="00B56C8E">
      <w:pPr>
        <w:rPr>
          <w:snapToGrid w:val="0"/>
        </w:rPr>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6F26FBD" w14:textId="77777777" w:rsidTr="00B56C8E">
        <w:tc>
          <w:tcPr>
            <w:tcW w:w="5030" w:type="dxa"/>
          </w:tcPr>
          <w:p w14:paraId="0477EBD4" w14:textId="77777777" w:rsidR="00B56C8E" w:rsidRDefault="00F955A9" w:rsidP="00B56C8E">
            <w:pPr>
              <w:rPr>
                <w:snapToGrid w:val="0"/>
              </w:rPr>
            </w:pPr>
            <w:hyperlink r:id="rId197" w:anchor="o254" w:history="1">
              <w:r w:rsidR="00FA5E34">
                <w:rPr>
                  <w:rStyle w:val="Hyperlink"/>
                </w:rPr>
                <w:t>2</w:t>
              </w:r>
              <w:bookmarkStart w:id="398" w:name="_Hlt203466609"/>
              <w:r w:rsidR="00FA5E34">
                <w:rPr>
                  <w:rStyle w:val="Hyperlink"/>
                </w:rPr>
                <w:t>5</w:t>
              </w:r>
              <w:bookmarkEnd w:id="398"/>
              <w:r w:rsidR="00FA5E34">
                <w:rPr>
                  <w:rStyle w:val="Hyperlink"/>
                </w:rPr>
                <w:t>4</w:t>
              </w:r>
            </w:hyperlink>
            <w:r w:rsidR="00FA5E34">
              <w:rPr>
                <w:snapToGrid w:val="0"/>
              </w:rPr>
              <w:t xml:space="preserve">. </w:t>
            </w:r>
            <w:r w:rsidR="00B56C8E">
              <w:rPr>
                <w:snapToGrid w:val="0"/>
              </w:rPr>
              <w:t xml:space="preserve">Zwei gleichschenklige Kronglasprismen (n=1,5) sind wie in der Abbildung </w:t>
            </w:r>
            <w:r w:rsidR="00883E5C">
              <w:rPr>
                <w:snapToGrid w:val="0"/>
              </w:rPr>
              <w:t>aneinandergestellt</w:t>
            </w:r>
            <w:r w:rsidR="00B56C8E">
              <w:rPr>
                <w:snapToGrid w:val="0"/>
              </w:rPr>
              <w:t>. Ein schmale</w:t>
            </w:r>
            <w:r w:rsidR="0063124C">
              <w:rPr>
                <w:snapToGrid w:val="0"/>
              </w:rPr>
              <w:t>r</w:t>
            </w:r>
            <w:r w:rsidR="00B56C8E">
              <w:rPr>
                <w:snapToGrid w:val="0"/>
              </w:rPr>
              <w:t xml:space="preserve">, </w:t>
            </w:r>
            <w:r w:rsidR="0063124C">
              <w:rPr>
                <w:snapToGrid w:val="0"/>
              </w:rPr>
              <w:t>roter</w:t>
            </w:r>
            <w:r w:rsidR="00B56C8E">
              <w:rPr>
                <w:snapToGrid w:val="0"/>
              </w:rPr>
              <w:t xml:space="preserve"> Licht</w:t>
            </w:r>
            <w:r w:rsidR="0063124C">
              <w:rPr>
                <w:snapToGrid w:val="0"/>
              </w:rPr>
              <w:t>strahl</w:t>
            </w:r>
            <w:r w:rsidR="00B56C8E">
              <w:rPr>
                <w:snapToGrid w:val="0"/>
              </w:rPr>
              <w:t xml:space="preserve"> trifft unter einem Einfallswinkel von 45° auf die Grenzfläche. </w:t>
            </w:r>
          </w:p>
          <w:p w14:paraId="079EDCE4" w14:textId="77777777" w:rsidR="00B56C8E" w:rsidRDefault="00B56C8E" w:rsidP="00B56C8E">
            <w:pPr>
              <w:rPr>
                <w:snapToGrid w:val="0"/>
              </w:rPr>
            </w:pPr>
            <w:r>
              <w:rPr>
                <w:snapToGrid w:val="0"/>
              </w:rPr>
              <w:t xml:space="preserve">a) Berechne und skizziere den weiteren Strahlenverlauf durch die beiden </w:t>
            </w:r>
            <w:r w:rsidR="00BF1125">
              <w:rPr>
                <w:snapToGrid w:val="0"/>
              </w:rPr>
              <w:t>P</w:t>
            </w:r>
            <w:r>
              <w:rPr>
                <w:snapToGrid w:val="0"/>
              </w:rPr>
              <w:t>rism</w:t>
            </w:r>
            <w:r w:rsidR="00BF1125">
              <w:rPr>
                <w:snapToGrid w:val="0"/>
              </w:rPr>
              <w:t>e</w:t>
            </w:r>
            <w:r>
              <w:rPr>
                <w:snapToGrid w:val="0"/>
              </w:rPr>
              <w:t>n.</w:t>
            </w:r>
          </w:p>
          <w:p w14:paraId="748CC522" w14:textId="77777777" w:rsidR="0063124C" w:rsidRDefault="00B56C8E" w:rsidP="00B56C8E">
            <w:pPr>
              <w:rPr>
                <w:snapToGrid w:val="0"/>
              </w:rPr>
            </w:pPr>
            <w:r>
              <w:rPr>
                <w:snapToGrid w:val="0"/>
              </w:rPr>
              <w:t>b) Wie verändert sich der Strahlengang, wenn das rechte Prisma 2 cm nach rechts verschoben wird. Skizziere diesen Verlauf.</w:t>
            </w:r>
          </w:p>
        </w:tc>
        <w:tc>
          <w:tcPr>
            <w:tcW w:w="5030" w:type="dxa"/>
          </w:tcPr>
          <w:p w14:paraId="57738CEE" w14:textId="77777777" w:rsidR="00B56C8E" w:rsidRDefault="00F955A9" w:rsidP="00B56C8E">
            <w:pPr>
              <w:rPr>
                <w:snapToGrid w:val="0"/>
              </w:rPr>
            </w:pPr>
            <w:r>
              <w:rPr>
                <w:snapToGrid w:val="0"/>
              </w:rPr>
              <w:pict w14:anchorId="7C22D664">
                <v:shape id="_x0000_i1107" type="#_x0000_t75" style="width:231.75pt;height:111.75pt" fillcolor="window">
                  <v:imagedata r:id="rId198" o:title="o254"/>
                </v:shape>
              </w:pict>
            </w:r>
          </w:p>
        </w:tc>
      </w:tr>
    </w:tbl>
    <w:p w14:paraId="1DB56101" w14:textId="77777777" w:rsidR="00B56C8E" w:rsidRDefault="0063124C" w:rsidP="00B56C8E">
      <w:pPr>
        <w:rPr>
          <w:snapToGrid w:val="0"/>
        </w:rPr>
      </w:pPr>
      <w:r>
        <w:rPr>
          <w:snapToGrid w:val="0"/>
        </w:rPr>
        <w:t>c) Skizzieren Sie den Weg eines blauen Lichtstrahls durch das gezeigte Prisma.</w:t>
      </w:r>
    </w:p>
    <w:tbl>
      <w:tblPr>
        <w:tblW w:w="0" w:type="auto"/>
        <w:tblLook w:val="01E0" w:firstRow="1" w:lastRow="1" w:firstColumn="1" w:lastColumn="1" w:noHBand="0" w:noVBand="0"/>
      </w:tblPr>
      <w:tblGrid>
        <w:gridCol w:w="5030"/>
        <w:gridCol w:w="5031"/>
      </w:tblGrid>
      <w:tr w:rsidR="00D82931" w14:paraId="398C8768" w14:textId="77777777" w:rsidTr="00584BA0">
        <w:tc>
          <w:tcPr>
            <w:tcW w:w="5030" w:type="dxa"/>
            <w:shd w:val="clear" w:color="auto" w:fill="auto"/>
          </w:tcPr>
          <w:p w14:paraId="525737CF" w14:textId="77777777" w:rsidR="00D82931" w:rsidRDefault="00F955A9" w:rsidP="00D82931">
            <w:hyperlink r:id="rId199" w:anchor="o291" w:history="1">
              <w:r w:rsidR="00D82931" w:rsidRPr="00584BA0">
                <w:rPr>
                  <w:rStyle w:val="Hyperlink"/>
                  <w:sz w:val="22"/>
                </w:rPr>
                <w:t>291.</w:t>
              </w:r>
            </w:hyperlink>
            <w:r w:rsidR="00D82931">
              <w:t xml:space="preserve"> Ein einfarbiger Lichtstrahl </w:t>
            </w:r>
            <w:r w:rsidR="00646878">
              <w:t xml:space="preserve">fällt parallel zur unteren Fläche auf ein </w:t>
            </w:r>
            <w:r w:rsidR="00EC63EE">
              <w:t xml:space="preserve">gleichschenkliges </w:t>
            </w:r>
            <w:r w:rsidR="00646878">
              <w:t xml:space="preserve">Glasprisma, dass für diese Farbe eine Brechzahl von 1,5 hat. </w:t>
            </w:r>
          </w:p>
          <w:p w14:paraId="7704CEDF" w14:textId="77777777" w:rsidR="00646878" w:rsidRDefault="00646878" w:rsidP="00D82931">
            <w:r>
              <w:t>Um welchen Winkel wird der Strahl aus seiner ursprünglichen Richtung abgelenkt?</w:t>
            </w:r>
          </w:p>
          <w:p w14:paraId="0E813694" w14:textId="77777777" w:rsidR="00646878" w:rsidRDefault="00646878" w:rsidP="00D82931"/>
          <w:p w14:paraId="0E177F18" w14:textId="77777777" w:rsidR="00D82931" w:rsidRDefault="00D82931" w:rsidP="00B56C8E"/>
        </w:tc>
        <w:tc>
          <w:tcPr>
            <w:tcW w:w="5031" w:type="dxa"/>
            <w:shd w:val="clear" w:color="auto" w:fill="auto"/>
          </w:tcPr>
          <w:p w14:paraId="36737F74" w14:textId="77777777" w:rsidR="00D82931" w:rsidRDefault="00F955A9" w:rsidP="00B56C8E">
            <w:r>
              <w:pict w14:anchorId="5F87B8BB">
                <v:shape id="_x0000_i1108" type="#_x0000_t75" style="width:122.25pt;height:183pt">
                  <v:imagedata r:id="rId200" o:title="o291_1"/>
                </v:shape>
              </w:pict>
            </w:r>
          </w:p>
          <w:p w14:paraId="07ED66C7" w14:textId="77777777" w:rsidR="00D82931" w:rsidRDefault="00D82931" w:rsidP="00B56C8E"/>
        </w:tc>
      </w:tr>
    </w:tbl>
    <w:p w14:paraId="5F337393" w14:textId="77777777" w:rsidR="00E46645" w:rsidRPr="004A790E" w:rsidRDefault="00E46645" w:rsidP="00B56C8E">
      <w:pPr>
        <w:rPr>
          <w:szCs w:val="22"/>
        </w:rPr>
      </w:pPr>
    </w:p>
    <w:tbl>
      <w:tblPr>
        <w:tblW w:w="0" w:type="auto"/>
        <w:tblLook w:val="01E0" w:firstRow="1" w:lastRow="1" w:firstColumn="1" w:lastColumn="1" w:noHBand="0" w:noVBand="0"/>
      </w:tblPr>
      <w:tblGrid>
        <w:gridCol w:w="4077"/>
        <w:gridCol w:w="5984"/>
      </w:tblGrid>
      <w:tr w:rsidR="00300627" w:rsidRPr="00584BA0" w14:paraId="5F719CF9" w14:textId="77777777" w:rsidTr="00584BA0">
        <w:trPr>
          <w:trHeight w:val="2927"/>
        </w:trPr>
        <w:tc>
          <w:tcPr>
            <w:tcW w:w="4077" w:type="dxa"/>
            <w:shd w:val="clear" w:color="auto" w:fill="auto"/>
          </w:tcPr>
          <w:p w14:paraId="53E5C397" w14:textId="77777777" w:rsidR="004A790E" w:rsidRPr="00584BA0" w:rsidRDefault="00F955A9" w:rsidP="00584BA0">
            <w:pPr>
              <w:shd w:val="clear" w:color="auto" w:fill="FFFFFF"/>
              <w:autoSpaceDE w:val="0"/>
              <w:autoSpaceDN w:val="0"/>
              <w:adjustRightInd w:val="0"/>
              <w:rPr>
                <w:color w:val="000000"/>
                <w:szCs w:val="22"/>
              </w:rPr>
            </w:pPr>
            <w:hyperlink r:id="rId201" w:anchor="o294" w:history="1">
              <w:r w:rsidR="00300627" w:rsidRPr="00584BA0">
                <w:rPr>
                  <w:rStyle w:val="Hyperlink"/>
                  <w:sz w:val="22"/>
                  <w:szCs w:val="22"/>
                </w:rPr>
                <w:t>294.</w:t>
              </w:r>
            </w:hyperlink>
            <w:r w:rsidR="004A790E" w:rsidRPr="00584BA0">
              <w:rPr>
                <w:szCs w:val="22"/>
              </w:rPr>
              <w:t xml:space="preserve"> </w:t>
            </w:r>
            <w:r w:rsidR="004A790E" w:rsidRPr="00584BA0">
              <w:rPr>
                <w:color w:val="000000"/>
                <w:szCs w:val="22"/>
              </w:rPr>
              <w:t>Ein Lichtbündel durchläuft ein Geradsichtprisma, bei dem drei Prismen mit jeweils einem gleichseitigen Dreieck als Grundfläche „hintereinander geschaltet" sind.</w:t>
            </w:r>
          </w:p>
          <w:p w14:paraId="308D54FE" w14:textId="77777777" w:rsidR="00B95A6B" w:rsidRPr="00584BA0" w:rsidRDefault="00B95A6B" w:rsidP="00584BA0">
            <w:pPr>
              <w:shd w:val="clear" w:color="auto" w:fill="FFFFFF"/>
              <w:autoSpaceDE w:val="0"/>
              <w:autoSpaceDN w:val="0"/>
              <w:adjustRightInd w:val="0"/>
              <w:rPr>
                <w:szCs w:val="22"/>
              </w:rPr>
            </w:pPr>
          </w:p>
          <w:p w14:paraId="390265A5" w14:textId="77777777" w:rsidR="00B95A6B" w:rsidRPr="00584BA0" w:rsidRDefault="00B95A6B" w:rsidP="00584BA0">
            <w:pPr>
              <w:shd w:val="clear" w:color="auto" w:fill="FFFFFF"/>
              <w:autoSpaceDE w:val="0"/>
              <w:autoSpaceDN w:val="0"/>
              <w:adjustRightInd w:val="0"/>
              <w:rPr>
                <w:color w:val="000000"/>
                <w:szCs w:val="22"/>
              </w:rPr>
            </w:pPr>
            <w:r w:rsidRPr="00584BA0">
              <w:rPr>
                <w:color w:val="000000"/>
                <w:szCs w:val="22"/>
              </w:rPr>
              <w:t>Untersuchen Sie rechnerisch, für welche Brechzahl des mittleren Prismas das Lichtbündel das Geradsichtprisma ohne Gesamtablenkung (wie in der Abbildung dargestellt) durchläuft. Stellen Sie Zwischenschritte Ihrer Berechnung dar.</w:t>
            </w:r>
          </w:p>
          <w:p w14:paraId="2C024ED3" w14:textId="77777777" w:rsidR="008D3067" w:rsidRPr="00584BA0" w:rsidRDefault="008D3067" w:rsidP="00584BA0">
            <w:pPr>
              <w:shd w:val="clear" w:color="auto" w:fill="FFFFFF"/>
              <w:autoSpaceDE w:val="0"/>
              <w:autoSpaceDN w:val="0"/>
              <w:adjustRightInd w:val="0"/>
              <w:rPr>
                <w:color w:val="000000"/>
                <w:szCs w:val="22"/>
              </w:rPr>
            </w:pPr>
          </w:p>
          <w:p w14:paraId="6F96ACFF" w14:textId="77777777" w:rsidR="008D3067" w:rsidRPr="00584BA0" w:rsidRDefault="008D3067" w:rsidP="00584BA0">
            <w:pPr>
              <w:shd w:val="clear" w:color="auto" w:fill="FFFFFF"/>
              <w:autoSpaceDE w:val="0"/>
              <w:autoSpaceDN w:val="0"/>
              <w:adjustRightInd w:val="0"/>
              <w:rPr>
                <w:szCs w:val="22"/>
              </w:rPr>
            </w:pPr>
          </w:p>
          <w:p w14:paraId="0277A342" w14:textId="77777777" w:rsidR="00300627" w:rsidRPr="00584BA0" w:rsidRDefault="00300627" w:rsidP="00584BA0">
            <w:pPr>
              <w:shd w:val="clear" w:color="auto" w:fill="FFFFFF"/>
              <w:autoSpaceDE w:val="0"/>
              <w:autoSpaceDN w:val="0"/>
              <w:adjustRightInd w:val="0"/>
              <w:rPr>
                <w:szCs w:val="22"/>
              </w:rPr>
            </w:pPr>
          </w:p>
        </w:tc>
        <w:tc>
          <w:tcPr>
            <w:tcW w:w="5984" w:type="dxa"/>
            <w:shd w:val="clear" w:color="auto" w:fill="auto"/>
          </w:tcPr>
          <w:p w14:paraId="42BECEC1" w14:textId="77777777" w:rsidR="001323A0" w:rsidRPr="00584BA0" w:rsidRDefault="001323A0" w:rsidP="00300627">
            <w:pPr>
              <w:rPr>
                <w:szCs w:val="22"/>
              </w:rPr>
            </w:pPr>
          </w:p>
          <w:p w14:paraId="2D0E894D" w14:textId="77777777" w:rsidR="00300627" w:rsidRPr="00584BA0" w:rsidRDefault="00F955A9" w:rsidP="00300627">
            <w:pPr>
              <w:rPr>
                <w:szCs w:val="22"/>
              </w:rPr>
            </w:pPr>
            <w:r>
              <w:rPr>
                <w:szCs w:val="22"/>
              </w:rPr>
              <w:pict w14:anchorId="74C6C841">
                <v:shape id="_x0000_i1109" type="#_x0000_t75" style="width:224.25pt;height:150pt">
                  <v:imagedata r:id="rId202" o:title="o294"/>
                </v:shape>
              </w:pict>
            </w:r>
          </w:p>
          <w:p w14:paraId="21B60885" w14:textId="77777777" w:rsidR="001323A0" w:rsidRPr="00584BA0" w:rsidRDefault="001323A0" w:rsidP="00300627">
            <w:pPr>
              <w:rPr>
                <w:szCs w:val="22"/>
              </w:rPr>
            </w:pPr>
          </w:p>
        </w:tc>
      </w:tr>
    </w:tbl>
    <w:p w14:paraId="249FE150" w14:textId="77777777" w:rsidR="00B95A6B" w:rsidRDefault="00B95A6B" w:rsidP="00B56C8E"/>
    <w:tbl>
      <w:tblPr>
        <w:tblW w:w="0" w:type="auto"/>
        <w:tblLook w:val="01E0" w:firstRow="1" w:lastRow="1" w:firstColumn="1" w:lastColumn="1" w:noHBand="0" w:noVBand="0"/>
      </w:tblPr>
      <w:tblGrid>
        <w:gridCol w:w="5030"/>
        <w:gridCol w:w="5031"/>
      </w:tblGrid>
      <w:tr w:rsidR="00166BE2" w14:paraId="43959AF0" w14:textId="77777777" w:rsidTr="00584BA0">
        <w:tc>
          <w:tcPr>
            <w:tcW w:w="5030" w:type="dxa"/>
            <w:shd w:val="clear" w:color="auto" w:fill="auto"/>
          </w:tcPr>
          <w:p w14:paraId="24938046" w14:textId="77777777" w:rsidR="00687691" w:rsidRDefault="00F955A9" w:rsidP="00B56C8E">
            <w:hyperlink r:id="rId203" w:anchor="o302" w:history="1">
              <w:r w:rsidR="00166BE2" w:rsidRPr="00584BA0">
                <w:rPr>
                  <w:rStyle w:val="Hyperlink"/>
                  <w:sz w:val="22"/>
                </w:rPr>
                <w:t>30</w:t>
              </w:r>
              <w:r w:rsidR="00B75C9C" w:rsidRPr="00584BA0">
                <w:rPr>
                  <w:rStyle w:val="Hyperlink"/>
                  <w:sz w:val="22"/>
                </w:rPr>
                <w:t>2</w:t>
              </w:r>
              <w:r w:rsidR="00166BE2" w:rsidRPr="00584BA0">
                <w:rPr>
                  <w:rStyle w:val="Hyperlink"/>
                  <w:sz w:val="22"/>
                </w:rPr>
                <w:t>.</w:t>
              </w:r>
            </w:hyperlink>
            <w:r w:rsidR="00B75C9C">
              <w:t xml:space="preserve"> </w:t>
            </w:r>
            <w:r w:rsidR="00166BE2">
              <w:t xml:space="preserve">Ein roter Laserstrahl trifft unter dem Einfallswinkel von 30° auf ein gleichseitiges Prisma. Die Brechzahl für diese Farbe ist 1,51. </w:t>
            </w:r>
          </w:p>
          <w:p w14:paraId="49ACB879" w14:textId="77777777" w:rsidR="00687691" w:rsidRDefault="00B75C9C" w:rsidP="00B56C8E">
            <w:r w:rsidRPr="00584BA0">
              <w:rPr>
                <w:b/>
              </w:rPr>
              <w:t>a)</w:t>
            </w:r>
            <w:r>
              <w:t xml:space="preserve"> </w:t>
            </w:r>
            <w:r w:rsidR="00687691">
              <w:t xml:space="preserve">Stellen Sie eine Gleichung </w:t>
            </w:r>
            <w:r>
              <w:t xml:space="preserve">auf, die als Variable nur den </w:t>
            </w:r>
            <w:r w:rsidR="00633712">
              <w:t>Einfallswinkel</w:t>
            </w:r>
            <w:r w:rsidRPr="00584BA0">
              <w:rPr>
                <w:position w:val="-6"/>
              </w:rPr>
              <w:object w:dxaOrig="220" w:dyaOrig="220" w14:anchorId="08FD5C27">
                <v:shape id="_x0000_i1110" type="#_x0000_t75" style="width:11.25pt;height:11.25pt" o:ole="">
                  <v:imagedata r:id="rId204" o:title=""/>
                </v:shape>
                <o:OLEObject Type="Embed" ProgID="Equation.DSMT4" ShapeID="_x0000_i1110" DrawAspect="Content" ObjectID="_1700915191" r:id="rId205"/>
              </w:object>
            </w:r>
            <w:r>
              <w:t xml:space="preserve">, den Ausfallswinkel </w:t>
            </w:r>
            <w:r w:rsidRPr="00584BA0">
              <w:rPr>
                <w:position w:val="-10"/>
              </w:rPr>
              <w:object w:dxaOrig="260" w:dyaOrig="320" w14:anchorId="7AC5056D">
                <v:shape id="_x0000_i1111" type="#_x0000_t75" style="width:12.75pt;height:15.75pt" o:ole="">
                  <v:imagedata r:id="rId206" o:title=""/>
                </v:shape>
                <o:OLEObject Type="Embed" ProgID="Equation.DSMT4" ShapeID="_x0000_i1111" DrawAspect="Content" ObjectID="_1700915192" r:id="rId207"/>
              </w:object>
            </w:r>
            <w:r>
              <w:t>und die Brechzahl n enthält</w:t>
            </w:r>
            <w:r w:rsidR="00687691">
              <w:t>.</w:t>
            </w:r>
          </w:p>
          <w:p w14:paraId="022DD8E5" w14:textId="77777777" w:rsidR="00166BE2" w:rsidRDefault="00687691" w:rsidP="00B56C8E">
            <w:r w:rsidRPr="00584BA0">
              <w:rPr>
                <w:b/>
              </w:rPr>
              <w:t>b)</w:t>
            </w:r>
            <w:r>
              <w:t xml:space="preserve"> </w:t>
            </w:r>
            <w:r w:rsidR="00B75C9C">
              <w:t xml:space="preserve">Bestimmen Sie den Ausfallswinkel </w:t>
            </w:r>
            <w:r w:rsidR="00B75C9C" w:rsidRPr="00584BA0">
              <w:rPr>
                <w:position w:val="-10"/>
              </w:rPr>
              <w:object w:dxaOrig="260" w:dyaOrig="320" w14:anchorId="736E2ED1">
                <v:shape id="_x0000_i1112" type="#_x0000_t75" style="width:12.75pt;height:15.75pt" o:ole="">
                  <v:imagedata r:id="rId206" o:title=""/>
                </v:shape>
                <o:OLEObject Type="Embed" ProgID="Equation.DSMT4" ShapeID="_x0000_i1112" DrawAspect="Content" ObjectID="_1700915193" r:id="rId208"/>
              </w:object>
            </w:r>
          </w:p>
          <w:p w14:paraId="33E681FD" w14:textId="77777777" w:rsidR="00166BE2" w:rsidRDefault="00687691" w:rsidP="00B56C8E">
            <w:r w:rsidRPr="00584BA0">
              <w:rPr>
                <w:b/>
              </w:rPr>
              <w:t>c</w:t>
            </w:r>
            <w:r w:rsidR="00166BE2" w:rsidRPr="00584BA0">
              <w:rPr>
                <w:b/>
              </w:rPr>
              <w:t>)</w:t>
            </w:r>
            <w:r w:rsidR="00166BE2">
              <w:t xml:space="preserve"> Der rote Laserstrahl wird durch einen grünen Laserstrahl ersetzt, die Brechzahl für diese Farbe ist 1,52.  Unter welchem Winkel </w:t>
            </w:r>
            <w:r w:rsidRPr="00584BA0">
              <w:rPr>
                <w:position w:val="-10"/>
              </w:rPr>
              <w:object w:dxaOrig="260" w:dyaOrig="320" w14:anchorId="6506EA74">
                <v:shape id="_x0000_i1113" type="#_x0000_t75" style="width:12.75pt;height:15.75pt" o:ole="">
                  <v:imagedata r:id="rId209" o:title=""/>
                </v:shape>
                <o:OLEObject Type="Embed" ProgID="Equation.DSMT4" ShapeID="_x0000_i1113" DrawAspect="Content" ObjectID="_1700915194" r:id="rId210"/>
              </w:object>
            </w:r>
            <w:r w:rsidR="00166BE2">
              <w:t xml:space="preserve"> tritt dieser Strahl aus?</w:t>
            </w:r>
          </w:p>
          <w:p w14:paraId="2D15949D" w14:textId="77777777" w:rsidR="00166BE2" w:rsidRDefault="00D62E75" w:rsidP="00B56C8E">
            <w:r w:rsidRPr="00584BA0">
              <w:rPr>
                <w:b/>
              </w:rPr>
              <w:t>d</w:t>
            </w:r>
            <w:r w:rsidR="00166BE2" w:rsidRPr="00584BA0">
              <w:rPr>
                <w:b/>
              </w:rPr>
              <w:t>)</w:t>
            </w:r>
            <w:r w:rsidR="00166BE2">
              <w:t xml:space="preserve"> Wie groß ist der Unterscheid </w:t>
            </w:r>
            <w:r w:rsidR="00687691">
              <w:t>des</w:t>
            </w:r>
            <w:r w:rsidR="00166BE2">
              <w:t xml:space="preserve"> Ablenkwinkel </w:t>
            </w:r>
            <w:r w:rsidR="00166BE2" w:rsidRPr="00584BA0">
              <w:rPr>
                <w:position w:val="-10"/>
              </w:rPr>
              <w:object w:dxaOrig="180" w:dyaOrig="260" w14:anchorId="555D5EF2">
                <v:shape id="_x0000_i1114" type="#_x0000_t75" style="width:9pt;height:12.75pt" o:ole="">
                  <v:imagedata r:id="rId211" o:title=""/>
                </v:shape>
                <o:OLEObject Type="Embed" ProgID="Equation.DSMT4" ShapeID="_x0000_i1114" DrawAspect="Content" ObjectID="_1700915195" r:id="rId212"/>
              </w:object>
            </w:r>
            <w:r w:rsidR="00166BE2">
              <w:t xml:space="preserve"> </w:t>
            </w:r>
            <w:r w:rsidR="00687691">
              <w:t>für den roten und für den grünen Laserstrahl?</w:t>
            </w:r>
          </w:p>
          <w:p w14:paraId="2FF32360" w14:textId="77777777" w:rsidR="00166BE2" w:rsidRDefault="00D62E75" w:rsidP="00B56C8E">
            <w:r w:rsidRPr="00584BA0">
              <w:rPr>
                <w:b/>
              </w:rPr>
              <w:t>e</w:t>
            </w:r>
            <w:r w:rsidR="002C376B" w:rsidRPr="00584BA0">
              <w:rPr>
                <w:b/>
              </w:rPr>
              <w:t>)</w:t>
            </w:r>
            <w:r w:rsidR="002C376B">
              <w:t xml:space="preserve"> </w:t>
            </w:r>
            <w:r w:rsidR="00687691">
              <w:t xml:space="preserve">Für welchen Winkel </w:t>
            </w:r>
            <w:r w:rsidR="00687691" w:rsidRPr="00584BA0">
              <w:rPr>
                <w:position w:val="-12"/>
              </w:rPr>
              <w:object w:dxaOrig="460" w:dyaOrig="360" w14:anchorId="7A105EF3">
                <v:shape id="_x0000_i1115" type="#_x0000_t75" style="width:23.25pt;height:18pt" o:ole="">
                  <v:imagedata r:id="rId213" o:title=""/>
                </v:shape>
                <o:OLEObject Type="Embed" ProgID="Equation.DSMT4" ShapeID="_x0000_i1115" DrawAspect="Content" ObjectID="_1700915196" r:id="rId214"/>
              </w:object>
            </w:r>
            <w:r w:rsidR="00687691">
              <w:t xml:space="preserve"> wird für den roten Strahl der Winkel </w:t>
            </w:r>
            <w:r w:rsidR="00687691" w:rsidRPr="00584BA0">
              <w:rPr>
                <w:position w:val="-10"/>
              </w:rPr>
              <w:object w:dxaOrig="260" w:dyaOrig="320" w14:anchorId="611785D7">
                <v:shape id="_x0000_i1116" type="#_x0000_t75" style="width:12.75pt;height:15.75pt" o:ole="">
                  <v:imagedata r:id="rId209" o:title=""/>
                </v:shape>
                <o:OLEObject Type="Embed" ProgID="Equation.DSMT4" ShapeID="_x0000_i1116" DrawAspect="Content" ObjectID="_1700915197" r:id="rId215"/>
              </w:object>
            </w:r>
            <w:r w:rsidR="00687691">
              <w:t xml:space="preserve"> genau 90°?</w:t>
            </w:r>
          </w:p>
        </w:tc>
        <w:tc>
          <w:tcPr>
            <w:tcW w:w="5031" w:type="dxa"/>
            <w:shd w:val="clear" w:color="auto" w:fill="auto"/>
          </w:tcPr>
          <w:p w14:paraId="1DA0F9A3" w14:textId="77777777" w:rsidR="00166BE2" w:rsidRDefault="00F955A9" w:rsidP="00B56C8E">
            <w:r>
              <w:pict w14:anchorId="5E7662CB">
                <v:shape id="_x0000_i1117" type="#_x0000_t75" style="width:237pt;height:183pt">
                  <v:imagedata r:id="rId216" o:title="o301_1"/>
                </v:shape>
              </w:pict>
            </w:r>
          </w:p>
        </w:tc>
      </w:tr>
    </w:tbl>
    <w:p w14:paraId="5D65AFEB" w14:textId="77777777" w:rsidR="00761AE3" w:rsidRDefault="00761AE3" w:rsidP="00761AE3">
      <w:r w:rsidRPr="00FA6CAA">
        <w:rPr>
          <w:b/>
        </w:rPr>
        <w:t>f)</w:t>
      </w:r>
      <w:r>
        <w:t xml:space="preserve"> Stellen Sie für die rote Linie die Funktion </w:t>
      </w:r>
      <w:r w:rsidRPr="004B6226">
        <w:rPr>
          <w:position w:val="-10"/>
        </w:rPr>
        <w:object w:dxaOrig="499" w:dyaOrig="300" w14:anchorId="7EB8EFD7">
          <v:shape id="_x0000_i1118" type="#_x0000_t75" style="width:24.75pt;height:15pt" o:ole="">
            <v:imagedata r:id="rId217" o:title=""/>
          </v:shape>
          <o:OLEObject Type="Embed" ProgID="Equation.DSMT4" ShapeID="_x0000_i1118" DrawAspect="Content" ObjectID="_1700915198" r:id="rId218"/>
        </w:object>
      </w:r>
      <w:r>
        <w:t xml:space="preserve"> für </w:t>
      </w:r>
      <w:r w:rsidRPr="004B6226">
        <w:rPr>
          <w:position w:val="-10"/>
        </w:rPr>
        <w:object w:dxaOrig="1240" w:dyaOrig="300" w14:anchorId="17D6131A">
          <v:shape id="_x0000_i1119" type="#_x0000_t75" style="width:62.25pt;height:15pt" o:ole="">
            <v:imagedata r:id="rId219" o:title=""/>
          </v:shape>
          <o:OLEObject Type="Embed" ProgID="Equation.DSMT4" ShapeID="_x0000_i1119" DrawAspect="Content" ObjectID="_1700915199" r:id="rId220"/>
        </w:object>
      </w:r>
      <w:r>
        <w:t xml:space="preserve"> mit dem grafischen Taschenrechner dar. Für welchen Einfallswinkel ist der Winkel der Ablenkung am kleinsten?</w:t>
      </w:r>
    </w:p>
    <w:p w14:paraId="211AB632" w14:textId="77777777" w:rsidR="00300627" w:rsidRDefault="00300627" w:rsidP="00B56C8E"/>
    <w:p w14:paraId="18CC5E41" w14:textId="77777777" w:rsidR="00166BE2" w:rsidRDefault="00F955A9" w:rsidP="00B56C8E">
      <w:hyperlink r:id="rId221" w:anchor="o311" w:history="1">
        <w:r w:rsidR="00FC22F8" w:rsidRPr="00801EEB">
          <w:rPr>
            <w:rStyle w:val="Hyperlink"/>
            <w:sz w:val="22"/>
          </w:rPr>
          <w:t>311.</w:t>
        </w:r>
      </w:hyperlink>
      <w:r w:rsidR="00FC22F8">
        <w:t xml:space="preserve"> Um die Brechzahl des Glases zu messen, aus dem ein Prisma besteht, lässt man einen E</w:t>
      </w:r>
      <w:r w:rsidR="00B03708">
        <w:t>infarbigen</w:t>
      </w:r>
      <w:r w:rsidR="00FC22F8">
        <w:t xml:space="preserve"> Lichtstrahl genau senkrecht auf die brechende Fläche A eines Prismas eintreffen. Der Lichtstrahl verlässt die zweite Fläche B unter dem Winkel </w:t>
      </w:r>
      <w:r w:rsidR="00FC22F8" w:rsidRPr="00FC22F8">
        <w:rPr>
          <w:position w:val="-10"/>
        </w:rPr>
        <w:object w:dxaOrig="180" w:dyaOrig="300" w14:anchorId="0AA79A00">
          <v:shape id="_x0000_i1120" type="#_x0000_t75" style="width:9pt;height:15pt" o:ole="">
            <v:imagedata r:id="rId222" o:title=""/>
          </v:shape>
          <o:OLEObject Type="Embed" ProgID="Equation.DSMT4" ShapeID="_x0000_i1120" DrawAspect="Content" ObjectID="_1700915200" r:id="rId223"/>
        </w:object>
      </w:r>
      <w:r w:rsidR="00FC22F8">
        <w:t xml:space="preserve"> . Die beiden Flächen A und B schließen den Winkel </w:t>
      </w:r>
      <w:r w:rsidR="00FC22F8" w:rsidRPr="00FC22F8">
        <w:rPr>
          <w:position w:val="-10"/>
        </w:rPr>
        <w:object w:dxaOrig="200" w:dyaOrig="260" w14:anchorId="5ACBA566">
          <v:shape id="_x0000_i1121" type="#_x0000_t75" style="width:9.75pt;height:12.75pt" o:ole="">
            <v:imagedata r:id="rId224" o:title=""/>
          </v:shape>
          <o:OLEObject Type="Embed" ProgID="Equation.DSMT4" ShapeID="_x0000_i1121" DrawAspect="Content" ObjectID="_1700915201" r:id="rId225"/>
        </w:object>
      </w:r>
      <w:r w:rsidR="00FC22F8">
        <w:t xml:space="preserve"> ein. </w:t>
      </w:r>
    </w:p>
    <w:p w14:paraId="73489F07" w14:textId="77777777" w:rsidR="00FC22F8" w:rsidRDefault="00FC22F8" w:rsidP="00B56C8E">
      <w:r w:rsidRPr="00B945CA">
        <w:rPr>
          <w:b/>
        </w:rPr>
        <w:t>a)</w:t>
      </w:r>
      <w:r>
        <w:t xml:space="preserve"> Zeichnen Sie den Strahlengang durch das Pri</w:t>
      </w:r>
      <w:r w:rsidR="0089420B">
        <w:t>s</w:t>
      </w:r>
      <w:r>
        <w:t>ma und kennzeichnen Sie die Flächen A und B sowie die Winkel.</w:t>
      </w:r>
    </w:p>
    <w:p w14:paraId="4409D152" w14:textId="77777777" w:rsidR="00FC22F8" w:rsidRDefault="00FC22F8" w:rsidP="00B56C8E">
      <w:r w:rsidRPr="00B945CA">
        <w:rPr>
          <w:b/>
        </w:rPr>
        <w:t>b)</w:t>
      </w:r>
      <w:r>
        <w:t xml:space="preserve"> </w:t>
      </w:r>
      <w:r w:rsidR="00D15D63">
        <w:t>Zeigen Sie ausführlich, dass für die Brechzahl gilt:</w:t>
      </w:r>
    </w:p>
    <w:p w14:paraId="47B00158" w14:textId="77777777" w:rsidR="00D15D63" w:rsidRDefault="00347358" w:rsidP="00B56C8E">
      <w:r w:rsidRPr="00347358">
        <w:rPr>
          <w:position w:val="-28"/>
        </w:rPr>
        <w:object w:dxaOrig="840" w:dyaOrig="639" w14:anchorId="51952B1F">
          <v:shape id="_x0000_i1122" type="#_x0000_t75" style="width:42pt;height:32.25pt" o:ole="">
            <v:imagedata r:id="rId226" o:title=""/>
          </v:shape>
          <o:OLEObject Type="Embed" ProgID="Equation.DSMT4" ShapeID="_x0000_i1122" DrawAspect="Content" ObjectID="_1700915202" r:id="rId227"/>
        </w:object>
      </w:r>
      <w:r w:rsidR="00D15D63">
        <w:t xml:space="preserve"> </w:t>
      </w:r>
    </w:p>
    <w:p w14:paraId="46305C8B" w14:textId="77777777" w:rsidR="00816DB7" w:rsidRDefault="00816DB7" w:rsidP="00B56C8E"/>
    <w:p w14:paraId="485B1697" w14:textId="77777777" w:rsidR="00166BE2" w:rsidRDefault="00166BE2"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4824525" w14:textId="77777777" w:rsidTr="00B56C8E">
        <w:trPr>
          <w:trHeight w:val="397"/>
        </w:trPr>
        <w:tc>
          <w:tcPr>
            <w:tcW w:w="5030" w:type="dxa"/>
            <w:vAlign w:val="center"/>
          </w:tcPr>
          <w:p w14:paraId="697E6D61" w14:textId="77777777" w:rsidR="00B56C8E" w:rsidRDefault="00B56C8E" w:rsidP="00AF679B">
            <w:pPr>
              <w:pStyle w:val="berschrift4"/>
            </w:pPr>
            <w:bookmarkStart w:id="399" w:name="t15"/>
            <w:bookmarkEnd w:id="399"/>
            <w:r>
              <w:t>Dünne Linsen</w:t>
            </w:r>
          </w:p>
        </w:tc>
        <w:tc>
          <w:tcPr>
            <w:tcW w:w="5030" w:type="dxa"/>
            <w:vAlign w:val="center"/>
          </w:tcPr>
          <w:p w14:paraId="323709DE" w14:textId="77777777" w:rsidR="00B56C8E" w:rsidRDefault="00F955A9" w:rsidP="00B56C8E">
            <w:pPr>
              <w:jc w:val="center"/>
              <w:rPr>
                <w:rStyle w:val="Hyperlink"/>
              </w:rPr>
            </w:pPr>
            <w:hyperlink w:anchor="t0" w:history="1">
              <w:r w:rsidR="00B56C8E">
                <w:rPr>
                  <w:rStyle w:val="Hyperlink"/>
                </w:rPr>
                <w:t>(zu</w:t>
              </w:r>
              <w:bookmarkStart w:id="400" w:name="_Hlt497137500"/>
              <w:r w:rsidR="00B56C8E">
                <w:rPr>
                  <w:rStyle w:val="Hyperlink"/>
                </w:rPr>
                <w:t>m</w:t>
              </w:r>
              <w:bookmarkEnd w:id="400"/>
              <w:r w:rsidR="00B56C8E">
                <w:rPr>
                  <w:rStyle w:val="Hyperlink"/>
                </w:rPr>
                <w:t xml:space="preserve"> </w:t>
              </w:r>
              <w:bookmarkStart w:id="401" w:name="_Hlt94692792"/>
              <w:r w:rsidR="00B56C8E">
                <w:rPr>
                  <w:rStyle w:val="Hyperlink"/>
                </w:rPr>
                <w:t>I</w:t>
              </w:r>
              <w:bookmarkStart w:id="402" w:name="_Hlt497137523"/>
              <w:bookmarkEnd w:id="401"/>
              <w:r w:rsidR="00B56C8E">
                <w:rPr>
                  <w:rStyle w:val="Hyperlink"/>
                </w:rPr>
                <w:t>n</w:t>
              </w:r>
              <w:bookmarkEnd w:id="402"/>
              <w:r w:rsidR="00B56C8E">
                <w:rPr>
                  <w:rStyle w:val="Hyperlink"/>
                </w:rPr>
                <w:t>h</w:t>
              </w:r>
              <w:bookmarkStart w:id="403" w:name="_Hlt497138101"/>
              <w:r w:rsidR="00B56C8E">
                <w:rPr>
                  <w:rStyle w:val="Hyperlink"/>
                </w:rPr>
                <w:t>a</w:t>
              </w:r>
              <w:bookmarkEnd w:id="403"/>
              <w:r w:rsidR="00B56C8E">
                <w:rPr>
                  <w:rStyle w:val="Hyperlink"/>
                </w:rPr>
                <w:t>lt</w:t>
              </w:r>
              <w:bookmarkStart w:id="404" w:name="_Hlt513431001"/>
              <w:r w:rsidR="00B56C8E">
                <w:rPr>
                  <w:rStyle w:val="Hyperlink"/>
                </w:rPr>
                <w:t>s</w:t>
              </w:r>
              <w:bookmarkEnd w:id="404"/>
              <w:r w:rsidR="00B56C8E">
                <w:rPr>
                  <w:rStyle w:val="Hyperlink"/>
                </w:rPr>
                <w:t>v</w:t>
              </w:r>
              <w:bookmarkStart w:id="405" w:name="_Hlt497003648"/>
              <w:r w:rsidR="00B56C8E">
                <w:rPr>
                  <w:rStyle w:val="Hyperlink"/>
                </w:rPr>
                <w:t>e</w:t>
              </w:r>
              <w:bookmarkEnd w:id="405"/>
              <w:r w:rsidR="00B56C8E">
                <w:rPr>
                  <w:rStyle w:val="Hyperlink"/>
                </w:rPr>
                <w:t>rzei</w:t>
              </w:r>
              <w:bookmarkStart w:id="406" w:name="_Hlt115011295"/>
              <w:r w:rsidR="00B56C8E">
                <w:rPr>
                  <w:rStyle w:val="Hyperlink"/>
                </w:rPr>
                <w:t>c</w:t>
              </w:r>
              <w:bookmarkEnd w:id="406"/>
              <w:r w:rsidR="00B56C8E">
                <w:rPr>
                  <w:rStyle w:val="Hyperlink"/>
                </w:rPr>
                <w:t>hnis )</w:t>
              </w:r>
            </w:hyperlink>
          </w:p>
        </w:tc>
      </w:tr>
      <w:tr w:rsidR="00B56C8E" w14:paraId="59856D4C" w14:textId="77777777" w:rsidTr="00B56C8E">
        <w:trPr>
          <w:trHeight w:val="397"/>
        </w:trPr>
        <w:tc>
          <w:tcPr>
            <w:tcW w:w="10060" w:type="dxa"/>
            <w:gridSpan w:val="2"/>
            <w:vAlign w:val="center"/>
          </w:tcPr>
          <w:p w14:paraId="14A35876" w14:textId="77777777" w:rsidR="00B56C8E" w:rsidRDefault="00F955A9" w:rsidP="00B56C8E">
            <w:pPr>
              <w:jc w:val="center"/>
              <w:rPr>
                <w:rStyle w:val="Hyperlink"/>
              </w:rPr>
            </w:pPr>
            <w:hyperlink r:id="rId228" w:anchor="dünne_linsen" w:history="1">
              <w:r w:rsidR="00B56C8E" w:rsidRPr="009032B4">
                <w:rPr>
                  <w:rStyle w:val="Hyperlink"/>
                </w:rPr>
                <w:t>Formeln zum Thema</w:t>
              </w:r>
            </w:hyperlink>
          </w:p>
        </w:tc>
      </w:tr>
    </w:tbl>
    <w:bookmarkStart w:id="407" w:name="_Hlt496964715"/>
    <w:p w14:paraId="6EBEF2EB"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w:instrText>
      </w:r>
      <w:r>
        <w:fldChar w:fldCharType="separate"/>
      </w:r>
      <w:r>
        <w:rPr>
          <w:rStyle w:val="Hyperlink"/>
        </w:rPr>
        <w:t>1.</w:t>
      </w:r>
      <w:r>
        <w:fldChar w:fldCharType="end"/>
      </w:r>
      <w:bookmarkEnd w:id="407"/>
      <w:r>
        <w:t xml:space="preserve"> Mit einer dünnen Sammellinse soll ein Gegenstand auf einem Schirm vergrößert abgebildet werden.</w:t>
      </w:r>
      <w:r>
        <w:br/>
        <w:t>Skizzieren Sie den Strahlenverlauf!</w:t>
      </w:r>
      <w:r>
        <w:br/>
        <w:t>Wo muss sich der Gegenstand befinden?</w:t>
      </w:r>
      <w:r>
        <w:br/>
        <w:t>Geben Sie Art, Lage und Ort des entstehenden Bildes an!</w:t>
      </w:r>
      <w:r>
        <w:br/>
      </w:r>
      <w:r>
        <w:rPr>
          <w:sz w:val="24"/>
        </w:rPr>
        <w:sym w:font="Symbol" w:char="F02A"/>
      </w:r>
      <w:r>
        <w:rPr>
          <w:sz w:val="24"/>
        </w:rPr>
        <w:sym w:font="Symbol" w:char="F02A"/>
      </w:r>
    </w:p>
    <w:p w14:paraId="2E7A1A4F" w14:textId="77777777" w:rsidR="00B56C8E" w:rsidRDefault="00B56C8E" w:rsidP="00B56C8E">
      <w:bookmarkStart w:id="408" w:name="_Hlt497003173"/>
      <w:r>
        <w:rPr>
          <w:color w:val="FF0000"/>
          <w:sz w:val="36"/>
        </w:rPr>
        <w:sym w:font="Symbol" w:char="F02A"/>
      </w:r>
      <w:bookmarkStart w:id="409" w:name="_Hlt27835760"/>
      <w:r>
        <w:fldChar w:fldCharType="begin"/>
      </w:r>
      <w:r w:rsidR="00493C02">
        <w:instrText>HYPERLINK "</w:instrText>
      </w:r>
      <w:r w:rsidR="00743CFB">
        <w:instrText>l</w:instrText>
      </w:r>
      <w:r w:rsidR="00493C02">
        <w:instrText>sgoptik</w:instrText>
      </w:r>
      <w:r w:rsidR="00292261">
        <w:instrText>.docx</w:instrText>
      </w:r>
      <w:r w:rsidR="00493C02">
        <w:instrText>" \l "o2"</w:instrText>
      </w:r>
      <w:r>
        <w:fldChar w:fldCharType="separate"/>
      </w:r>
      <w:r>
        <w:rPr>
          <w:rStyle w:val="Hyperlink"/>
        </w:rPr>
        <w:t>2.</w:t>
      </w:r>
      <w:r>
        <w:fldChar w:fldCharType="end"/>
      </w:r>
      <w:bookmarkEnd w:id="408"/>
      <w:bookmarkEnd w:id="409"/>
      <w:r>
        <w:t xml:space="preserve"> Mit einer Linse der Brennweite 120 mm wird ein Dia mit den Abmessungen 6,0 cm * 6,0 cm auf einer Projektionswand, die 2,5 m von der Linse entfernt ist, scharf abgebildet.</w:t>
      </w:r>
      <w:r>
        <w:br/>
        <w:t>Berechnen Sie die Abmessungen des Bildes!</w:t>
      </w:r>
      <w:r>
        <w:br/>
      </w:r>
      <w:r>
        <w:rPr>
          <w:sz w:val="24"/>
        </w:rPr>
        <w:sym w:font="Symbol" w:char="F02A"/>
      </w:r>
      <w:r>
        <w:rPr>
          <w:sz w:val="24"/>
        </w:rPr>
        <w:sym w:font="Symbol" w:char="F02A"/>
      </w:r>
    </w:p>
    <w:p w14:paraId="1D5002C5" w14:textId="77777777" w:rsidR="00B56C8E" w:rsidRDefault="00B56C8E" w:rsidP="00B56C8E">
      <w:bookmarkStart w:id="410" w:name="_Hlt497003598"/>
      <w:r>
        <w:rPr>
          <w:color w:val="FF0000"/>
          <w:sz w:val="36"/>
        </w:rPr>
        <w:sym w:font="Symbol" w:char="F02A"/>
      </w:r>
      <w:hyperlink r:id="rId229" w:anchor="o4" w:history="1">
        <w:r>
          <w:rPr>
            <w:rStyle w:val="Hyperlink"/>
          </w:rPr>
          <w:t>4.</w:t>
        </w:r>
      </w:hyperlink>
      <w:bookmarkEnd w:id="410"/>
      <w:r>
        <w:t xml:space="preserve"> Ein 12 mm hoher Pfeil wird durch eine </w:t>
      </w:r>
      <w:r w:rsidR="00386743">
        <w:t>Linse</w:t>
      </w:r>
      <w:r>
        <w:t xml:space="preserve"> der Brennweite 35 mm betrachtet. Man sieht ein aufrechtes, dreifach vergrößertes, virtuelles Bild. Berechnen Sie die Gegenstandsweite.</w:t>
      </w:r>
      <w:r>
        <w:br/>
        <w:t>Fertigen Sie dazu eine Zeichnung an.</w:t>
      </w:r>
      <w:r>
        <w:br/>
      </w:r>
      <w:r>
        <w:rPr>
          <w:sz w:val="24"/>
        </w:rPr>
        <w:sym w:font="Symbol" w:char="F02A"/>
      </w:r>
      <w:r>
        <w:rPr>
          <w:sz w:val="24"/>
        </w:rPr>
        <w:sym w:font="Symbol" w:char="F02A"/>
      </w:r>
      <w:r>
        <w:rPr>
          <w:sz w:val="24"/>
        </w:rPr>
        <w:sym w:font="Symbol" w:char="F02A"/>
      </w:r>
    </w:p>
    <w:p w14:paraId="218710A4" w14:textId="77777777" w:rsidR="00B56C8E" w:rsidRDefault="00B56C8E" w:rsidP="00B56C8E">
      <w:bookmarkStart w:id="411" w:name="_Hlt497004088"/>
      <w:r>
        <w:rPr>
          <w:color w:val="FF0000"/>
          <w:sz w:val="36"/>
        </w:rPr>
        <w:sym w:font="Symbol" w:char="F02A"/>
      </w:r>
      <w:hyperlink r:id="rId230" w:anchor="o7" w:history="1">
        <w:r>
          <w:rPr>
            <w:rStyle w:val="Hyperlink"/>
          </w:rPr>
          <w:t>7</w:t>
        </w:r>
        <w:bookmarkStart w:id="412" w:name="_Hlt497004133"/>
        <w:r>
          <w:rPr>
            <w:rStyle w:val="Hyperlink"/>
          </w:rPr>
          <w:t>.</w:t>
        </w:r>
        <w:bookmarkEnd w:id="412"/>
      </w:hyperlink>
      <w:bookmarkEnd w:id="411"/>
      <w:r>
        <w:t xml:space="preserve"> Eine Kleinbildkamera mit Normalobjektiv (Brennweite f = 50 mm) ist, auf einem Stativ befestigt, am Straßenrand aufgestellt. Im rechten Winkel zu ihrer optischen Achse fährt in der Entfernung 12 m ein Motorrad vorbei. Bei einer Belichtungszeit von 1/250 s </w:t>
      </w:r>
      <w:r w:rsidR="008225BB">
        <w:t>hinterlässt</w:t>
      </w:r>
      <w:r>
        <w:t xml:space="preserve"> ein charakteristischer Punkt des Motorradfahrers auf dem entwickelten Film eine Spur von 0,24 mm Länge.</w:t>
      </w:r>
      <w:r>
        <w:br/>
        <w:t xml:space="preserve">Entscheiden Sie durch Rechnung, ob sich der Motorradfahrer an die Höchstgeschwindigkeit von </w:t>
      </w:r>
      <w:r>
        <w:br/>
        <w:t>50 kmh</w:t>
      </w:r>
      <w:r>
        <w:rPr>
          <w:position w:val="6"/>
          <w:vertAlign w:val="superscript"/>
        </w:rPr>
        <w:t>-1</w:t>
      </w:r>
      <w:r>
        <w:t xml:space="preserve"> in Ortschaften gehalten hat!</w:t>
      </w:r>
      <w:r>
        <w:br/>
      </w:r>
      <w:r>
        <w:rPr>
          <w:sz w:val="24"/>
        </w:rPr>
        <w:sym w:font="Symbol" w:char="F02A"/>
      </w:r>
      <w:r>
        <w:rPr>
          <w:sz w:val="24"/>
        </w:rPr>
        <w:sym w:font="Symbol" w:char="F02A"/>
      </w:r>
      <w:r>
        <w:rPr>
          <w:sz w:val="24"/>
        </w:rPr>
        <w:sym w:font="Symbol" w:char="F02A"/>
      </w:r>
    </w:p>
    <w:p w14:paraId="55962B95" w14:textId="77777777" w:rsidR="00B56C8E" w:rsidRDefault="00B56C8E" w:rsidP="00B56C8E">
      <w:r>
        <w:rPr>
          <w:color w:val="FF0000"/>
          <w:sz w:val="36"/>
        </w:rPr>
        <w:sym w:font="Symbol" w:char="F02A"/>
      </w:r>
      <w:hyperlink r:id="rId231" w:anchor="o29" w:history="1">
        <w:r>
          <w:rPr>
            <w:rStyle w:val="Hyperlink"/>
          </w:rPr>
          <w:t>2</w:t>
        </w:r>
        <w:bookmarkStart w:id="413" w:name="_Hlt27836087"/>
        <w:r>
          <w:rPr>
            <w:rStyle w:val="Hyperlink"/>
          </w:rPr>
          <w:t>9</w:t>
        </w:r>
        <w:bookmarkStart w:id="414" w:name="_Hlt497137126"/>
        <w:bookmarkEnd w:id="413"/>
        <w:r>
          <w:rPr>
            <w:rStyle w:val="Hyperlink"/>
          </w:rPr>
          <w:t>.</w:t>
        </w:r>
        <w:bookmarkEnd w:id="414"/>
      </w:hyperlink>
      <w:r>
        <w:t xml:space="preserve"> Normalobjektive von Kleinbildkameras haben eine Brennweite von 50,00 mm. Eine solche Kamera wird auf die Gegenstandsweite 400 cm eingestellt. Als Schärfentiefenbereich bezeichnet man den Entfernungsbereich, in dem (bei einer bestimmten Kameraeinstellung) die Gegenstände scharfe Bilder auf dem Film erzeugen.</w:t>
      </w:r>
      <w:r>
        <w:br/>
        <w:t xml:space="preserve">Berechnen Sie diesen Bereich, wenn Bilder in der Filmebene im Intervall </w:t>
      </w:r>
      <w:r>
        <w:rPr>
          <w:rFonts w:ascii="Symbol" w:hAnsi="Symbol"/>
        </w:rPr>
        <w:t></w:t>
      </w:r>
      <w:r>
        <w:t>0,20 mm als scharf gelten sollen.</w:t>
      </w:r>
      <w:r>
        <w:br/>
      </w:r>
      <w:r>
        <w:rPr>
          <w:sz w:val="24"/>
        </w:rPr>
        <w:sym w:font="Symbol" w:char="F02A"/>
      </w:r>
      <w:r>
        <w:rPr>
          <w:sz w:val="24"/>
        </w:rPr>
        <w:sym w:font="Symbol" w:char="F02A"/>
      </w:r>
    </w:p>
    <w:p w14:paraId="7D12E252" w14:textId="77777777" w:rsidR="00B56C8E" w:rsidRDefault="00B56C8E" w:rsidP="00B56C8E">
      <w:bookmarkStart w:id="415" w:name="_Hlt497137249"/>
      <w:r>
        <w:rPr>
          <w:color w:val="FF0000"/>
          <w:sz w:val="36"/>
        </w:rPr>
        <w:sym w:font="Symbol" w:char="F02A"/>
      </w:r>
      <w:bookmarkStart w:id="416" w:name="_Hlt27835752"/>
      <w:r>
        <w:fldChar w:fldCharType="begin"/>
      </w:r>
      <w:r w:rsidR="00493C02">
        <w:instrText>HYPERLINK "</w:instrText>
      </w:r>
      <w:r w:rsidR="00743CFB">
        <w:instrText>l</w:instrText>
      </w:r>
      <w:r w:rsidR="00493C02">
        <w:instrText>sgoptik</w:instrText>
      </w:r>
      <w:r w:rsidR="00292261">
        <w:instrText>.docx</w:instrText>
      </w:r>
      <w:r w:rsidR="00493C02">
        <w:instrText>" \l "o31"</w:instrText>
      </w:r>
      <w:r>
        <w:fldChar w:fldCharType="separate"/>
      </w:r>
      <w:r>
        <w:rPr>
          <w:rStyle w:val="Hyperlink"/>
        </w:rPr>
        <w:t>31.</w:t>
      </w:r>
      <w:r>
        <w:fldChar w:fldCharType="end"/>
      </w:r>
      <w:bookmarkEnd w:id="415"/>
      <w:bookmarkEnd w:id="416"/>
      <w:r>
        <w:t xml:space="preserve"> Zwischen Gehäuse und Objektiv einer Kleinbildkamera von f = 5 cm, deren Objektiv für Gegenstandsweiten zwischen 50 cm und </w:t>
      </w:r>
      <w:r>
        <w:rPr>
          <w:rFonts w:ascii="Symbol" w:hAnsi="Symbol"/>
        </w:rPr>
        <w:t></w:t>
      </w:r>
      <w:r>
        <w:t xml:space="preserve"> verstellbar ist, wird ein 2 cm langer Zwischenring eingesetzt. Welche Gegenstandsweiten können nunmehr erfaßt werden?</w:t>
      </w:r>
      <w:r>
        <w:br/>
      </w:r>
      <w:r>
        <w:rPr>
          <w:sz w:val="24"/>
        </w:rPr>
        <w:sym w:font="Symbol" w:char="F02A"/>
      </w:r>
      <w:r>
        <w:rPr>
          <w:sz w:val="24"/>
        </w:rPr>
        <w:sym w:font="Symbol" w:char="F02A"/>
      </w:r>
    </w:p>
    <w:p w14:paraId="588152E8" w14:textId="77777777" w:rsidR="00B56C8E" w:rsidRDefault="00B56C8E" w:rsidP="00B56C8E">
      <w:bookmarkStart w:id="417" w:name="_Hlt27836497"/>
      <w:r>
        <w:rPr>
          <w:color w:val="FF0000"/>
          <w:sz w:val="36"/>
        </w:rPr>
        <w:sym w:font="Symbol" w:char="F02A"/>
      </w:r>
      <w:bookmarkStart w:id="418" w:name="_Hlt62445361"/>
      <w:bookmarkStart w:id="419" w:name="_Hlt62445352"/>
      <w:bookmarkEnd w:id="418"/>
      <w:r>
        <w:fldChar w:fldCharType="begin"/>
      </w:r>
      <w:r w:rsidR="00493C02">
        <w:instrText>HYPERLINK "</w:instrText>
      </w:r>
      <w:r w:rsidR="00743CFB">
        <w:instrText>l</w:instrText>
      </w:r>
      <w:r w:rsidR="00493C02">
        <w:instrText>sgoptik</w:instrText>
      </w:r>
      <w:r w:rsidR="00292261">
        <w:instrText>.docx</w:instrText>
      </w:r>
      <w:r w:rsidR="00493C02">
        <w:instrText>" \l "o34"</w:instrText>
      </w:r>
      <w:r>
        <w:fldChar w:fldCharType="separate"/>
      </w:r>
      <w:r>
        <w:rPr>
          <w:rStyle w:val="Hyperlink"/>
        </w:rPr>
        <w:t>3</w:t>
      </w:r>
      <w:bookmarkStart w:id="420" w:name="_Hlt497137352"/>
      <w:r>
        <w:rPr>
          <w:rStyle w:val="Hyperlink"/>
        </w:rPr>
        <w:t>4</w:t>
      </w:r>
      <w:bookmarkEnd w:id="420"/>
      <w:r>
        <w:rPr>
          <w:rStyle w:val="Hyperlink"/>
        </w:rPr>
        <w:t>.</w:t>
      </w:r>
      <w:r>
        <w:fldChar w:fldCharType="end"/>
      </w:r>
      <w:bookmarkEnd w:id="417"/>
      <w:bookmarkEnd w:id="419"/>
      <w:r>
        <w:t xml:space="preserve"> Konstruieren Sie den Gegenstand zu einem Bild, das 10 cm vor der Linse mit einem Schirm aufgefangen wird und das 3 cm hoch ist.</w:t>
      </w:r>
      <w:r>
        <w:br/>
        <w:t>Die Brennweite der Sammellinse beträgt 4 cm.</w:t>
      </w:r>
      <w:r>
        <w:br/>
        <w:t>Charakterisieren Sie das Bild. (reell, virtuell, größer, kleiner...)</w:t>
      </w:r>
      <w:r>
        <w:br/>
        <w:t xml:space="preserve">Überprüfen Sie die Konstruktion durch eine </w:t>
      </w:r>
      <w:r w:rsidR="00C37357">
        <w:t>Berechnung.</w:t>
      </w:r>
      <w:r>
        <w:br/>
      </w:r>
      <w:r>
        <w:rPr>
          <w:sz w:val="24"/>
        </w:rPr>
        <w:sym w:font="Symbol" w:char="F02A"/>
      </w:r>
      <w:r>
        <w:rPr>
          <w:sz w:val="24"/>
        </w:rPr>
        <w:sym w:font="Symbol" w:char="F02A"/>
      </w:r>
    </w:p>
    <w:p w14:paraId="74567681" w14:textId="77777777" w:rsidR="00B56C8E" w:rsidRDefault="00B56C8E" w:rsidP="00B56C8E">
      <w:r>
        <w:rPr>
          <w:color w:val="FF0000"/>
          <w:sz w:val="36"/>
        </w:rPr>
        <w:sym w:font="Symbol" w:char="F02A"/>
      </w:r>
      <w:hyperlink r:id="rId232" w:anchor="o35" w:history="1">
        <w:r>
          <w:rPr>
            <w:rStyle w:val="Hyperlink"/>
          </w:rPr>
          <w:t>3</w:t>
        </w:r>
        <w:bookmarkStart w:id="421" w:name="_Hlt147210342"/>
        <w:bookmarkStart w:id="422" w:name="_Hlt497137367"/>
        <w:bookmarkEnd w:id="421"/>
        <w:r>
          <w:rPr>
            <w:rStyle w:val="Hyperlink"/>
          </w:rPr>
          <w:t>5</w:t>
        </w:r>
        <w:bookmarkEnd w:id="422"/>
        <w:r>
          <w:rPr>
            <w:rStyle w:val="Hyperlink"/>
          </w:rPr>
          <w:t>.</w:t>
        </w:r>
      </w:hyperlink>
      <w:r>
        <w:t xml:space="preserve"> Welche von zwei Linsen mit f</w:t>
      </w:r>
      <w:r>
        <w:rPr>
          <w:position w:val="-6"/>
          <w:vertAlign w:val="subscript"/>
        </w:rPr>
        <w:t>1</w:t>
      </w:r>
      <w:r>
        <w:t xml:space="preserve"> &gt; f</w:t>
      </w:r>
      <w:r>
        <w:rPr>
          <w:position w:val="-6"/>
          <w:vertAlign w:val="subscript"/>
        </w:rPr>
        <w:t>2</w:t>
      </w:r>
      <w:r>
        <w:t xml:space="preserve"> muss man verwenden, um von einem Gegenstand der gegebenen Größe G bei gegebener maximaler Bildweite b, zum Beispiel in einem Zimmer, ein möglichst großes Bild zu erhalten (wichtig bei </w:t>
      </w:r>
      <w:r w:rsidR="00CC01F4">
        <w:t>Beamern</w:t>
      </w:r>
      <w:r>
        <w:t>)? Begründen Sie Ihre Antwort.</w:t>
      </w:r>
      <w:r>
        <w:br/>
      </w:r>
      <w:r>
        <w:rPr>
          <w:sz w:val="24"/>
        </w:rPr>
        <w:sym w:font="Symbol" w:char="F02A"/>
      </w:r>
      <w:r>
        <w:rPr>
          <w:sz w:val="24"/>
        </w:rPr>
        <w:sym w:font="Symbol" w:char="F02A"/>
      </w:r>
      <w:r>
        <w:rPr>
          <w:sz w:val="24"/>
        </w:rPr>
        <w:sym w:font="Symbol" w:char="F02A"/>
      </w:r>
      <w:r>
        <w:rPr>
          <w:sz w:val="24"/>
        </w:rPr>
        <w:sym w:font="Symbol" w:char="F02A"/>
      </w:r>
    </w:p>
    <w:p w14:paraId="340D261B" w14:textId="77777777" w:rsidR="00B56C8E" w:rsidRDefault="00B56C8E" w:rsidP="00B56C8E">
      <w:bookmarkStart w:id="423" w:name="_Hlt497137541"/>
      <w:r>
        <w:rPr>
          <w:color w:val="FF0000"/>
          <w:sz w:val="36"/>
        </w:rPr>
        <w:sym w:font="Symbol" w:char="F02A"/>
      </w:r>
      <w:bookmarkStart w:id="424" w:name="_Hlt27836808"/>
      <w:r>
        <w:fldChar w:fldCharType="begin"/>
      </w:r>
      <w:r w:rsidR="00493C02">
        <w:instrText>HYPERLINK "</w:instrText>
      </w:r>
      <w:r w:rsidR="00743CFB">
        <w:instrText>l</w:instrText>
      </w:r>
      <w:r w:rsidR="00493C02">
        <w:instrText>sgoptik</w:instrText>
      </w:r>
      <w:r w:rsidR="00292261">
        <w:instrText>.docx</w:instrText>
      </w:r>
      <w:r w:rsidR="00493C02">
        <w:instrText>" \l "o37"</w:instrText>
      </w:r>
      <w:r>
        <w:fldChar w:fldCharType="separate"/>
      </w:r>
      <w:r>
        <w:rPr>
          <w:rStyle w:val="Hyperlink"/>
        </w:rPr>
        <w:t>37</w:t>
      </w:r>
      <w:r>
        <w:fldChar w:fldCharType="end"/>
      </w:r>
      <w:bookmarkEnd w:id="423"/>
      <w:bookmarkEnd w:id="424"/>
      <w:r>
        <w:t xml:space="preserve">. Zwischen einem leuchtenden Gegenstand G und dem Bildschirm im feststehenden Abstand l wird eine Sammellinse hin- und hergeschoben. Dabei erzeugt sie einmal ein verkleinertes und einmal ein vergrößertes Bild. Ist der Abstand zwischen diesen beiden Linsenstellungen gleich e, so gilt für die Brennweite </w:t>
      </w:r>
      <w:r>
        <w:br/>
      </w:r>
      <w:r>
        <w:object w:dxaOrig="1058" w:dyaOrig="615" w14:anchorId="62A421C5">
          <v:shape id="_x0000_i1123" type="#_x0000_t75" style="width:53.25pt;height:30.75pt" o:ole="" fillcolor="window">
            <v:imagedata r:id="rId233" o:title=""/>
          </v:shape>
          <o:OLEObject Type="Embed" ProgID="MSDraw" ShapeID="_x0000_i1123" DrawAspect="Content" ObjectID="_1700915203" r:id="rId234"/>
        </w:object>
      </w:r>
      <w:r>
        <w:rPr>
          <w:sz w:val="24"/>
        </w:rPr>
        <w:br/>
      </w:r>
      <w:r>
        <w:t>Wie kommt diese Formel zustande?</w:t>
      </w:r>
      <w:r>
        <w:br/>
        <w:t>(Hinweis: Die Bildweite im ersten Fall ist gleich der Gegenstandsweite im zweiten Fall und umgekehrt.)</w:t>
      </w:r>
      <w:r>
        <w:br/>
      </w:r>
      <w:r>
        <w:rPr>
          <w:sz w:val="24"/>
        </w:rPr>
        <w:sym w:font="Symbol" w:char="F02A"/>
      </w:r>
      <w:r>
        <w:rPr>
          <w:sz w:val="24"/>
        </w:rPr>
        <w:sym w:font="Symbol" w:char="F02A"/>
      </w:r>
      <w:r>
        <w:rPr>
          <w:sz w:val="24"/>
        </w:rPr>
        <w:sym w:font="Symbol" w:char="F02A"/>
      </w:r>
    </w:p>
    <w:bookmarkStart w:id="425" w:name="_Hlt27541456"/>
    <w:p w14:paraId="777B9B5E"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"o46"</w:instrText>
      </w:r>
      <w:r>
        <w:fldChar w:fldCharType="separate"/>
      </w:r>
      <w:r>
        <w:rPr>
          <w:rStyle w:val="Hyperlink"/>
        </w:rPr>
        <w:t>4</w:t>
      </w:r>
      <w:bookmarkStart w:id="426" w:name="_Hlt497137863"/>
      <w:r>
        <w:rPr>
          <w:rStyle w:val="Hyperlink"/>
        </w:rPr>
        <w:t>6</w:t>
      </w:r>
      <w:bookmarkEnd w:id="426"/>
      <w:r>
        <w:rPr>
          <w:rStyle w:val="Hyperlink"/>
        </w:rPr>
        <w:t>.</w:t>
      </w:r>
      <w:r>
        <w:fldChar w:fldCharType="end"/>
      </w:r>
      <w:bookmarkEnd w:id="425"/>
      <w:r>
        <w:t xml:space="preserve"> Vor einer Sammellinse mit einer Brennweite f = 30mm steht in einer Entfernung von 5 cm ein 1,5cm hoher Gegenstand. </w:t>
      </w:r>
      <w:r>
        <w:br/>
        <w:t xml:space="preserve">a) Konstruiere das Bild. </w:t>
      </w:r>
      <w:r>
        <w:br/>
        <w:t xml:space="preserve">b) Wie weit ist es von der Linse entfernt und wie groß ist es? </w:t>
      </w:r>
      <w:r>
        <w:br/>
        <w:t>c) Beschreibe das Bild.</w:t>
      </w:r>
      <w:r>
        <w:br/>
        <w:t>d) Nenne eine Anwendung für diesen Fall der Bildentstehung.</w:t>
      </w:r>
      <w:r>
        <w:br/>
      </w:r>
      <w:r>
        <w:rPr>
          <w:sz w:val="24"/>
        </w:rPr>
        <w:sym w:font="Symbol" w:char="F02A"/>
      </w:r>
      <w:r>
        <w:rPr>
          <w:sz w:val="24"/>
        </w:rPr>
        <w:sym w:font="Symbol" w:char="F02A"/>
      </w:r>
    </w:p>
    <w:bookmarkStart w:id="427" w:name="_Hlt497138296"/>
    <w:p w14:paraId="5C0462E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"o57"</w:instrText>
      </w:r>
      <w:r>
        <w:fldChar w:fldCharType="separate"/>
      </w:r>
      <w:r>
        <w:rPr>
          <w:rStyle w:val="Hyperlink"/>
        </w:rPr>
        <w:t>57.</w:t>
      </w:r>
      <w:r>
        <w:fldChar w:fldCharType="end"/>
      </w:r>
      <w:bookmarkEnd w:id="427"/>
      <w:r>
        <w:t xml:space="preserve"> Anstelle der Abbildungsgleichung  </w:t>
      </w:r>
      <w:r>
        <w:rPr>
          <w:position w:val="-28"/>
        </w:rPr>
        <w:object w:dxaOrig="1020" w:dyaOrig="660" w14:anchorId="4DB076C8">
          <v:shape id="_x0000_i1124" type="#_x0000_t75" style="width:51pt;height:33pt" o:ole="" fillcolor="window">
            <v:imagedata r:id="rId235" o:title=""/>
          </v:shape>
          <o:OLEObject Type="Embed" ProgID="Equation.3" ShapeID="_x0000_i1124" DrawAspect="Content" ObjectID="_1700915204" r:id="rId236"/>
        </w:object>
      </w:r>
      <w:r>
        <w:t xml:space="preserve"> wird vielfach die Newtonsche Abbildungsgleichung in der Form </w:t>
      </w:r>
      <w:r>
        <w:rPr>
          <w:position w:val="-4"/>
        </w:rPr>
        <w:object w:dxaOrig="920" w:dyaOrig="260" w14:anchorId="05C9A5EF">
          <v:shape id="_x0000_i1125" type="#_x0000_t75" style="width:45.75pt;height:12.75pt" o:ole="" fillcolor="window">
            <v:imagedata r:id="rId237" o:title=""/>
          </v:shape>
          <o:OLEObject Type="Embed" ProgID="Equation.3" ShapeID="_x0000_i1125" DrawAspect="Content" ObjectID="_1700915205" r:id="rId238"/>
        </w:object>
      </w:r>
      <w:r>
        <w:t xml:space="preserve"> verwendet.</w:t>
      </w:r>
      <w:r>
        <w:br/>
        <w:t xml:space="preserve">Hierbei ist z = b - f und z’ = g - f. </w:t>
      </w:r>
      <w:r>
        <w:br/>
        <w:t>Interpretieren Sie die Größen z und z’.</w:t>
      </w:r>
      <w:r>
        <w:br/>
        <w:t xml:space="preserve">Leiten Sie die Gleichung </w:t>
      </w:r>
      <w:r>
        <w:rPr>
          <w:position w:val="-4"/>
        </w:rPr>
        <w:object w:dxaOrig="920" w:dyaOrig="260" w14:anchorId="23EF7C0C">
          <v:shape id="_x0000_i1126" type="#_x0000_t75" style="width:45.75pt;height:12.75pt" o:ole="" fillcolor="window">
            <v:imagedata r:id="rId239" o:title=""/>
          </v:shape>
          <o:OLEObject Type="Embed" ProgID="Equation.3" ShapeID="_x0000_i1126" DrawAspect="Content" ObjectID="_1700915206" r:id="rId240"/>
        </w:object>
      </w:r>
      <w:r>
        <w:t xml:space="preserve"> aus der Abbildungsgleichung her.</w:t>
      </w:r>
      <w:r>
        <w:br/>
        <w:t>Tragen Sie z’ in Abhängigkeit von z grafisch auf. Diskutieren Sie die Kurve.</w:t>
      </w:r>
      <w:r>
        <w:br/>
      </w:r>
      <w:r>
        <w:rPr>
          <w:sz w:val="24"/>
        </w:rPr>
        <w:sym w:font="Symbol" w:char="F02A"/>
      </w:r>
      <w:r>
        <w:rPr>
          <w:sz w:val="24"/>
        </w:rPr>
        <w:sym w:font="Symbol" w:char="F02A"/>
      </w:r>
      <w:r>
        <w:rPr>
          <w:sz w:val="24"/>
        </w:rPr>
        <w:sym w:font="Symbol" w:char="F02A"/>
      </w:r>
    </w:p>
    <w:p w14:paraId="2F5223C9" w14:textId="77777777" w:rsidR="00B56C8E" w:rsidRDefault="00B56C8E" w:rsidP="00B56C8E">
      <w:bookmarkStart w:id="428" w:name="_Hlt27541587"/>
      <w:bookmarkStart w:id="429" w:name="_Hlt497138406"/>
      <w:bookmarkEnd w:id="428"/>
      <w:r>
        <w:rPr>
          <w:color w:val="FF0000"/>
          <w:sz w:val="36"/>
        </w:rPr>
        <w:sym w:font="Symbol" w:char="F02A"/>
      </w:r>
      <w:hyperlink r:id="rId241" w:anchor="o60" w:history="1">
        <w:r>
          <w:rPr>
            <w:rStyle w:val="Hyperlink"/>
          </w:rPr>
          <w:t>6</w:t>
        </w:r>
        <w:bookmarkStart w:id="430" w:name="_Hlt27835424"/>
        <w:r>
          <w:rPr>
            <w:rStyle w:val="Hyperlink"/>
          </w:rPr>
          <w:t>0</w:t>
        </w:r>
        <w:bookmarkEnd w:id="430"/>
        <w:r>
          <w:rPr>
            <w:rStyle w:val="Hyperlink"/>
          </w:rPr>
          <w:t>.</w:t>
        </w:r>
      </w:hyperlink>
      <w:bookmarkEnd w:id="429"/>
      <w:r>
        <w:t xml:space="preserve"> Wie weit muss eine 1,75 m große Person vom Objektiv (f = 5 cm) einer Kleinbildkamera mindestens entfernt sein, wenn sie auf dem 24 mm x 36 mm großen Film (Hochformat) vollständig abgebildet werden soll?</w:t>
      </w:r>
      <w:r>
        <w:br/>
      </w:r>
      <w:r>
        <w:rPr>
          <w:sz w:val="24"/>
        </w:rPr>
        <w:sym w:font="Symbol" w:char="F02A"/>
      </w:r>
      <w:r>
        <w:rPr>
          <w:sz w:val="24"/>
        </w:rPr>
        <w:sym w:font="Symbol" w:char="F02A"/>
      </w:r>
    </w:p>
    <w:bookmarkStart w:id="431" w:name="_Hlt497273371"/>
    <w:p w14:paraId="7D33ABE2"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"o66"</w:instrText>
      </w:r>
      <w:r>
        <w:fldChar w:fldCharType="separate"/>
      </w:r>
      <w:r>
        <w:rPr>
          <w:rStyle w:val="Hyperlink"/>
        </w:rPr>
        <w:t>66.</w:t>
      </w:r>
      <w:r>
        <w:fldChar w:fldCharType="end"/>
      </w:r>
      <w:bookmarkEnd w:id="431"/>
      <w:r>
        <w:t xml:space="preserve"> Vor einer Sammellinse mit f = 10 cm steht ein G = 15 cm hoher Gegenstand. Er ist g = 45 cm entfernt. Konstruiere sein Bild im passenden Maßstab. Gib an, um was für ein Bild es sich handelt. Wie groß ist das Bild und welche Entfernung hat es von der Linsenmitte?</w:t>
      </w:r>
      <w:r>
        <w:br/>
      </w:r>
      <w:r>
        <w:rPr>
          <w:sz w:val="24"/>
        </w:rPr>
        <w:sym w:font="Symbol" w:char="F02A"/>
      </w:r>
      <w:r>
        <w:rPr>
          <w:sz w:val="24"/>
        </w:rPr>
        <w:sym w:font="Symbol" w:char="F02A"/>
      </w:r>
    </w:p>
    <w:p w14:paraId="42560373" w14:textId="77777777" w:rsidR="00B56C8E" w:rsidRDefault="00F955A9" w:rsidP="00B56C8E">
      <w:hyperlink r:id="rId242" w:anchor="o67" w:history="1">
        <w:r w:rsidR="00B56C8E">
          <w:rPr>
            <w:rStyle w:val="Hyperlink"/>
          </w:rPr>
          <w:t>6</w:t>
        </w:r>
        <w:bookmarkStart w:id="432" w:name="_Hlt497273386"/>
        <w:r w:rsidR="00B56C8E">
          <w:rPr>
            <w:rStyle w:val="Hyperlink"/>
          </w:rPr>
          <w:t>7</w:t>
        </w:r>
        <w:bookmarkEnd w:id="432"/>
        <w:r w:rsidR="00B56C8E">
          <w:rPr>
            <w:rStyle w:val="Hyperlink"/>
          </w:rPr>
          <w:t>.</w:t>
        </w:r>
      </w:hyperlink>
      <w:r w:rsidR="00B56C8E">
        <w:t xml:space="preserve"> Wie ändert sich die Brennweite gleich</w:t>
      </w:r>
      <w:r w:rsidR="007A0667">
        <w:t xml:space="preserve"> </w:t>
      </w:r>
      <w:r w:rsidR="00B56C8E">
        <w:t>geformter Linsen, wenn eine Glassorte, die das Licht stärker bricht, verwendet wird?</w:t>
      </w:r>
      <w:r w:rsidR="00B56C8E">
        <w:br/>
      </w:r>
      <w:r w:rsidR="00B56C8E">
        <w:rPr>
          <w:sz w:val="24"/>
        </w:rPr>
        <w:sym w:font="Symbol" w:char="F02A"/>
      </w:r>
      <w:r w:rsidR="00B56C8E">
        <w:rPr>
          <w:sz w:val="24"/>
        </w:rPr>
        <w:sym w:font="Symbol" w:char="F02A"/>
      </w:r>
    </w:p>
    <w:p w14:paraId="78CF207A" w14:textId="77777777" w:rsidR="00B56C8E" w:rsidRDefault="00F955A9" w:rsidP="00B56C8E">
      <w:hyperlink r:id="rId243" w:anchor="o68" w:history="1">
        <w:r w:rsidR="00B56C8E">
          <w:rPr>
            <w:rStyle w:val="Hyperlink"/>
          </w:rPr>
          <w:t>6</w:t>
        </w:r>
        <w:bookmarkStart w:id="433" w:name="_Hlt497273401"/>
        <w:r w:rsidR="00B56C8E">
          <w:rPr>
            <w:rStyle w:val="Hyperlink"/>
          </w:rPr>
          <w:t>8</w:t>
        </w:r>
        <w:bookmarkEnd w:id="433"/>
        <w:r w:rsidR="00B56C8E">
          <w:rPr>
            <w:rStyle w:val="Hyperlink"/>
          </w:rPr>
          <w:t>.</w:t>
        </w:r>
      </w:hyperlink>
      <w:r w:rsidR="00B56C8E">
        <w:t xml:space="preserve"> Von einer Linse mit der Brennweite f = 1 m wird die Sonne (Entfernung 150 Millionen km) in der Brennebene als eine rund 1 cm große Kreisscheibe abgebildet. Wie groß ist die Sonne?</w:t>
      </w:r>
      <w:r w:rsidR="00B56C8E">
        <w:br/>
      </w:r>
      <w:r w:rsidR="00B56C8E">
        <w:rPr>
          <w:sz w:val="24"/>
        </w:rPr>
        <w:sym w:font="Symbol" w:char="F02A"/>
      </w:r>
      <w:r w:rsidR="00B56C8E">
        <w:rPr>
          <w:sz w:val="24"/>
        </w:rPr>
        <w:sym w:font="Symbol" w:char="F02A"/>
      </w:r>
    </w:p>
    <w:bookmarkStart w:id="434" w:name="_Hlt497273414"/>
    <w:p w14:paraId="3D1DD006"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"o69"</w:instrText>
      </w:r>
      <w:r>
        <w:fldChar w:fldCharType="separate"/>
      </w:r>
      <w:r>
        <w:rPr>
          <w:rStyle w:val="Hyperlink"/>
        </w:rPr>
        <w:t>69.</w:t>
      </w:r>
      <w:r>
        <w:fldChar w:fldCharType="end"/>
      </w:r>
      <w:bookmarkEnd w:id="434"/>
      <w:r>
        <w:t xml:space="preserve"> Wie verändert sich das reelle Bild eines Gegenstandes, wenn man die abbildende Linse zum Teil verdeckt? Was geschieht, wenn man nur den Rand bzw. nur die Mitte der Linse abdeckt?</w:t>
      </w:r>
      <w:r>
        <w:br/>
      </w:r>
      <w:r>
        <w:rPr>
          <w:sz w:val="24"/>
        </w:rPr>
        <w:sym w:font="Symbol" w:char="F02A"/>
      </w:r>
      <w:r>
        <w:rPr>
          <w:sz w:val="24"/>
        </w:rPr>
        <w:sym w:font="Symbol" w:char="F02A"/>
      </w:r>
    </w:p>
    <w:p w14:paraId="3BC238A4" w14:textId="77777777" w:rsidR="00B56C8E" w:rsidRDefault="00F955A9" w:rsidP="00B56C8E">
      <w:hyperlink r:id="rId244" w:anchor="o87" w:history="1">
        <w:r w:rsidR="00B56C8E">
          <w:rPr>
            <w:rStyle w:val="Hyperlink"/>
          </w:rPr>
          <w:t>8</w:t>
        </w:r>
        <w:bookmarkStart w:id="435" w:name="_Hlt497292234"/>
        <w:r w:rsidR="00B56C8E">
          <w:rPr>
            <w:rStyle w:val="Hyperlink"/>
          </w:rPr>
          <w:t>7</w:t>
        </w:r>
        <w:bookmarkEnd w:id="435"/>
        <w:r w:rsidR="00B56C8E">
          <w:rPr>
            <w:rStyle w:val="Hyperlink"/>
          </w:rPr>
          <w:t>.</w:t>
        </w:r>
      </w:hyperlink>
      <w:r w:rsidR="00B56C8E">
        <w:t xml:space="preserve"> Julia und Jan unterhalten sich bei Kerzenlicht. Plötzlich entdecken sie, dass ein auf dem Tisch stehendes halbgefülltes Wasserglas die Kerze an der Wand abbildet. Überrascht stellen sie fest, dass zwei Bilder der Kerze zu sehen sind.</w:t>
      </w:r>
      <w:r w:rsidR="00B56C8E">
        <w:br/>
        <w:t>Überprüfe diese Beobachtung mit einem nahezu kugelförmigen Glas. Beachte dabei, dass die Flammenspitze ungefähr in gleicher Höhe wie der Wasserspiegel ist.</w:t>
      </w:r>
      <w:r w:rsidR="00B56C8E">
        <w:br/>
        <w:t>Erkläre, warum zwei Bilder entstehen.</w:t>
      </w:r>
      <w:r w:rsidR="00B56C8E">
        <w:br/>
      </w:r>
      <w:r w:rsidR="00B56C8E">
        <w:rPr>
          <w:sz w:val="24"/>
        </w:rPr>
        <w:sym w:font="Symbol" w:char="F02A"/>
      </w:r>
      <w:r w:rsidR="00B56C8E">
        <w:rPr>
          <w:sz w:val="24"/>
        </w:rPr>
        <w:sym w:font="Symbol" w:char="F02A"/>
      </w:r>
    </w:p>
    <w:p w14:paraId="2503C9D7" w14:textId="77777777" w:rsidR="00B56C8E" w:rsidRDefault="00F955A9" w:rsidP="00B56C8E">
      <w:hyperlink r:id="rId245" w:anchor="o96" w:history="1">
        <w:r w:rsidR="00B56C8E">
          <w:rPr>
            <w:rStyle w:val="Hyperlink"/>
          </w:rPr>
          <w:t>9</w:t>
        </w:r>
        <w:bookmarkStart w:id="436" w:name="_Hlt497292757"/>
        <w:r w:rsidR="00B56C8E">
          <w:rPr>
            <w:rStyle w:val="Hyperlink"/>
          </w:rPr>
          <w:t>6</w:t>
        </w:r>
        <w:bookmarkEnd w:id="436"/>
        <w:r w:rsidR="00B56C8E">
          <w:rPr>
            <w:rStyle w:val="Hyperlink"/>
          </w:rPr>
          <w:t>.</w:t>
        </w:r>
      </w:hyperlink>
      <w:r w:rsidR="00B56C8E">
        <w:t xml:space="preserve"> Auf eine Sammellinse fällt ein achsenparalleles Lichtbündel mit kreisförmigem Querschnitt und dem Durchmesser d. Hinter der Linse wird ein Schirm so lange verschoben, bis auch auf ihm eine kreisrunde Scheibe mit dem Durchmesser d erscheint. Der Abstand Linse-Schirm sei e. Wie groß ist die Brennweite der Linse?</w:t>
      </w:r>
      <w:r w:rsidR="00B56C8E">
        <w:br/>
      </w:r>
      <w:r w:rsidR="00B56C8E">
        <w:rPr>
          <w:sz w:val="24"/>
        </w:rPr>
        <w:sym w:font="Symbol" w:char="F02A"/>
      </w:r>
      <w:r w:rsidR="00B56C8E">
        <w:rPr>
          <w:sz w:val="24"/>
        </w:rPr>
        <w:sym w:font="Symbol" w:char="F02A"/>
      </w:r>
      <w:r w:rsidR="00B56C8E">
        <w:rPr>
          <w:sz w:val="24"/>
        </w:rPr>
        <w:sym w:font="Symbol" w:char="F02A"/>
      </w:r>
    </w:p>
    <w:bookmarkStart w:id="437" w:name="_Hlt497292773"/>
    <w:p w14:paraId="1D6303EA"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"o97"</w:instrText>
      </w:r>
      <w:r>
        <w:fldChar w:fldCharType="separate"/>
      </w:r>
      <w:r>
        <w:rPr>
          <w:rStyle w:val="Hyperlink"/>
        </w:rPr>
        <w:t>97.</w:t>
      </w:r>
      <w:r>
        <w:fldChar w:fldCharType="end"/>
      </w:r>
      <w:bookmarkEnd w:id="437"/>
      <w:r>
        <w:t xml:space="preserve">  Ein ferner Gegenstand wird nacheinander durch Sammellinsen mit immer kleineren Brennweiten abgebildet. Was ist über Lage und Größe der Bilder zu sagen?</w:t>
      </w:r>
      <w:r>
        <w:br/>
      </w:r>
      <w:r>
        <w:rPr>
          <w:sz w:val="24"/>
        </w:rPr>
        <w:sym w:font="Symbol" w:char="F02A"/>
      </w:r>
      <w:r>
        <w:rPr>
          <w:sz w:val="24"/>
        </w:rPr>
        <w:sym w:font="Symbol" w:char="F02A"/>
      </w:r>
    </w:p>
    <w:bookmarkStart w:id="438" w:name="_Hlt27835414"/>
    <w:p w14:paraId="7A99F46E"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"o98"</w:instrText>
      </w:r>
      <w:r>
        <w:fldChar w:fldCharType="separate"/>
      </w:r>
      <w:r>
        <w:rPr>
          <w:rStyle w:val="Hyperlink"/>
        </w:rPr>
        <w:t>9</w:t>
      </w:r>
      <w:bookmarkStart w:id="439" w:name="_Hlt497292786"/>
      <w:r>
        <w:rPr>
          <w:rStyle w:val="Hyperlink"/>
        </w:rPr>
        <w:t>8</w:t>
      </w:r>
      <w:bookmarkEnd w:id="439"/>
      <w:r>
        <w:rPr>
          <w:rStyle w:val="Hyperlink"/>
        </w:rPr>
        <w:t>.</w:t>
      </w:r>
      <w:r>
        <w:fldChar w:fldCharType="end"/>
      </w:r>
      <w:bookmarkEnd w:id="438"/>
      <w:r>
        <w:t xml:space="preserve"> Ein 5 cm hoher Gegenstand soll durch eine Sammellinse mit 15 cm Brennweite auf 100 cm vergrößert abgebildet werden. Wie sind dann Gegenstandsweite und Bildweite zu wählen?</w:t>
      </w:r>
      <w:r>
        <w:br/>
      </w:r>
      <w:r>
        <w:rPr>
          <w:sz w:val="24"/>
        </w:rPr>
        <w:sym w:font="Symbol" w:char="F02A"/>
      </w:r>
      <w:r>
        <w:rPr>
          <w:sz w:val="24"/>
        </w:rPr>
        <w:sym w:font="Symbol" w:char="F02A"/>
      </w:r>
    </w:p>
    <w:p w14:paraId="7F432AA6" w14:textId="77777777" w:rsidR="00B56C8E" w:rsidRDefault="00B56C8E" w:rsidP="00B56C8E">
      <w:bookmarkStart w:id="440" w:name="_Hlt497292799"/>
      <w:r>
        <w:rPr>
          <w:color w:val="FF0000"/>
          <w:sz w:val="36"/>
        </w:rPr>
        <w:sym w:font="Symbol" w:char="F02A"/>
      </w:r>
      <w:bookmarkStart w:id="441" w:name="_Hlt27797548"/>
      <w:bookmarkStart w:id="442" w:name="_Hlt27797427"/>
      <w:bookmarkEnd w:id="441"/>
      <w:r>
        <w:fldChar w:fldCharType="begin"/>
      </w:r>
      <w:r w:rsidR="00493C02">
        <w:instrText>HYPERLINK "</w:instrText>
      </w:r>
      <w:r w:rsidR="00743CFB">
        <w:instrText>l</w:instrText>
      </w:r>
      <w:r w:rsidR="00493C02">
        <w:instrText>sgoptik</w:instrText>
      </w:r>
      <w:r w:rsidR="00292261">
        <w:instrText>.docx</w:instrText>
      </w:r>
      <w:r w:rsidR="00493C02">
        <w:instrText>" \l "o99"</w:instrText>
      </w:r>
      <w:r>
        <w:fldChar w:fldCharType="separate"/>
      </w:r>
      <w:r>
        <w:rPr>
          <w:rStyle w:val="Hyperlink"/>
        </w:rPr>
        <w:t>9</w:t>
      </w:r>
      <w:bookmarkStart w:id="443" w:name="_Hlt24982935"/>
      <w:r>
        <w:rPr>
          <w:rStyle w:val="Hyperlink"/>
        </w:rPr>
        <w:t>9</w:t>
      </w:r>
      <w:bookmarkEnd w:id="443"/>
      <w:r>
        <w:rPr>
          <w:rStyle w:val="Hyperlink"/>
        </w:rPr>
        <w:t>.</w:t>
      </w:r>
      <w:r>
        <w:fldChar w:fldCharType="end"/>
      </w:r>
      <w:bookmarkEnd w:id="440"/>
      <w:bookmarkEnd w:id="442"/>
      <w:r>
        <w:t xml:space="preserve"> Welche Beziehung besteht zwischen der Gegenstandsweite und der Brennweite, wenn das Bild doppelt so hoch wie der Gegenstand ist?</w:t>
      </w:r>
      <w:r>
        <w:br/>
      </w:r>
      <w:r>
        <w:rPr>
          <w:sz w:val="24"/>
        </w:rPr>
        <w:sym w:font="Symbol" w:char="F02A"/>
      </w:r>
      <w:r>
        <w:rPr>
          <w:sz w:val="24"/>
        </w:rPr>
        <w:sym w:font="Symbol" w:char="F02A"/>
      </w:r>
    </w:p>
    <w:p w14:paraId="4EC82AE6" w14:textId="77777777" w:rsidR="00B56C8E" w:rsidRDefault="00B56C8E" w:rsidP="00B56C8E">
      <w:r>
        <w:rPr>
          <w:color w:val="FF0000"/>
          <w:sz w:val="36"/>
        </w:rPr>
        <w:sym w:font="Symbol" w:char="F02A"/>
      </w:r>
      <w:hyperlink r:id="rId246" w:anchor="o100" w:history="1">
        <w:r>
          <w:rPr>
            <w:rStyle w:val="Hyperlink"/>
          </w:rPr>
          <w:t>1</w:t>
        </w:r>
        <w:bookmarkStart w:id="444" w:name="_Hlt497292811"/>
        <w:r>
          <w:rPr>
            <w:rStyle w:val="Hyperlink"/>
          </w:rPr>
          <w:t>0</w:t>
        </w:r>
        <w:bookmarkEnd w:id="444"/>
        <w:r>
          <w:rPr>
            <w:rStyle w:val="Hyperlink"/>
          </w:rPr>
          <w:t>0.</w:t>
        </w:r>
      </w:hyperlink>
      <w:r>
        <w:t xml:space="preserve"> Das Objektiv eines Fotoapparats besitzt die Brennweite 5 cm. In welchem Abstand des Objektivs muss man den Film anbringen, wenn man</w:t>
      </w:r>
      <w:r>
        <w:br/>
        <w:t>a) eine Landschaft,</w:t>
      </w:r>
      <w:r>
        <w:br/>
        <w:t>b) eine 55 cm entfernte Blume aufnehmen will?</w:t>
      </w:r>
      <w:r>
        <w:br/>
      </w:r>
      <w:r>
        <w:rPr>
          <w:sz w:val="24"/>
        </w:rPr>
        <w:sym w:font="Symbol" w:char="F02A"/>
      </w:r>
      <w:r>
        <w:rPr>
          <w:sz w:val="24"/>
        </w:rPr>
        <w:sym w:font="Symbol" w:char="F02A"/>
      </w:r>
    </w:p>
    <w:bookmarkStart w:id="445" w:name="_Hlt497292935"/>
    <w:p w14:paraId="7022987C" w14:textId="77777777" w:rsidR="00B56C8E" w:rsidRDefault="00B56C8E" w:rsidP="00B56C8E">
      <w:pPr>
        <w:rPr>
          <w:sz w:val="24"/>
        </w:rPr>
      </w:pPr>
      <w:r>
        <w:fldChar w:fldCharType="begin"/>
      </w:r>
      <w:r w:rsidR="00493C02">
        <w:instrText>HYPERLINK "</w:instrText>
      </w:r>
      <w:r w:rsidR="00743CFB">
        <w:instrText>l</w:instrText>
      </w:r>
      <w:r w:rsidR="00493C02">
        <w:instrText>sgoptik</w:instrText>
      </w:r>
      <w:r w:rsidR="00292261">
        <w:instrText>.docx</w:instrText>
      </w:r>
      <w:r w:rsidR="00493C02">
        <w:instrText>" \l "o102"</w:instrText>
      </w:r>
      <w:r>
        <w:fldChar w:fldCharType="separate"/>
      </w:r>
      <w:r>
        <w:rPr>
          <w:rStyle w:val="Hyperlink"/>
        </w:rPr>
        <w:t>1</w:t>
      </w:r>
      <w:bookmarkStart w:id="446" w:name="_Hlt27797927"/>
      <w:r>
        <w:rPr>
          <w:rStyle w:val="Hyperlink"/>
        </w:rPr>
        <w:t>0</w:t>
      </w:r>
      <w:bookmarkEnd w:id="446"/>
      <w:r>
        <w:rPr>
          <w:rStyle w:val="Hyperlink"/>
        </w:rPr>
        <w:t>2.</w:t>
      </w:r>
      <w:r>
        <w:fldChar w:fldCharType="end"/>
      </w:r>
      <w:bookmarkEnd w:id="445"/>
      <w:r>
        <w:t xml:space="preserve"> Zeige durch eine geeignete Konstruktion, dass der Satz wahr ist:</w:t>
      </w:r>
      <w:r>
        <w:br/>
        <w:t xml:space="preserve">" Befindet sich ein Gegenstand außerhalb der doppelten Brennweite so entsteht ein verkleinertes, umgekehrtes Bild." </w:t>
      </w:r>
      <w:r>
        <w:br/>
      </w:r>
      <w:r>
        <w:rPr>
          <w:sz w:val="24"/>
        </w:rPr>
        <w:sym w:font="Symbol" w:char="F02A"/>
      </w:r>
      <w:r>
        <w:rPr>
          <w:sz w:val="24"/>
        </w:rPr>
        <w:sym w:font="Symbol" w:char="F02A"/>
      </w:r>
    </w:p>
    <w:p w14:paraId="7A40D291" w14:textId="77777777" w:rsidR="00B56C8E" w:rsidRDefault="00F955A9" w:rsidP="00B56C8E">
      <w:hyperlink r:id="rId247" w:anchor="o103" w:history="1">
        <w:r w:rsidR="00B56C8E">
          <w:rPr>
            <w:rStyle w:val="Hyperlink"/>
          </w:rPr>
          <w:t>1</w:t>
        </w:r>
        <w:bookmarkStart w:id="447" w:name="_Hlt497292947"/>
        <w:r w:rsidR="00B56C8E">
          <w:rPr>
            <w:rStyle w:val="Hyperlink"/>
          </w:rPr>
          <w:t>0</w:t>
        </w:r>
        <w:bookmarkStart w:id="448" w:name="_Hlt63236656"/>
        <w:bookmarkEnd w:id="447"/>
        <w:r w:rsidR="00B56C8E">
          <w:rPr>
            <w:rStyle w:val="Hyperlink"/>
          </w:rPr>
          <w:t>3</w:t>
        </w:r>
        <w:bookmarkEnd w:id="448"/>
        <w:r w:rsidR="00B56C8E">
          <w:rPr>
            <w:rStyle w:val="Hyperlink"/>
          </w:rPr>
          <w:t>.</w:t>
        </w:r>
      </w:hyperlink>
      <w:r w:rsidR="00B56C8E">
        <w:t xml:space="preserve"> Gib jeweils 2 Beispiele an, die deutlich machen, dass Sammellinsen zum Erzeugen vergrößerter und verkleinerter Bilder geeignet sind. </w:t>
      </w:r>
      <w:r w:rsidR="00B56C8E">
        <w:br/>
      </w:r>
      <w:r w:rsidR="00B56C8E">
        <w:rPr>
          <w:sz w:val="24"/>
        </w:rPr>
        <w:sym w:font="Symbol" w:char="F02A"/>
      </w:r>
    </w:p>
    <w:bookmarkStart w:id="449" w:name="_Hlt497292959"/>
    <w:p w14:paraId="23DAF8E4"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"o104"</w:instrText>
      </w:r>
      <w:r>
        <w:fldChar w:fldCharType="separate"/>
      </w:r>
      <w:r>
        <w:rPr>
          <w:rStyle w:val="Hyperlink"/>
        </w:rPr>
        <w:t>1</w:t>
      </w:r>
      <w:bookmarkStart w:id="450" w:name="_Hlt27797941"/>
      <w:r>
        <w:rPr>
          <w:rStyle w:val="Hyperlink"/>
        </w:rPr>
        <w:t>0</w:t>
      </w:r>
      <w:bookmarkStart w:id="451" w:name="_Hlt27801015"/>
      <w:bookmarkStart w:id="452" w:name="_Hlt27800817"/>
      <w:bookmarkEnd w:id="450"/>
      <w:bookmarkEnd w:id="451"/>
      <w:r>
        <w:rPr>
          <w:rStyle w:val="Hyperlink"/>
        </w:rPr>
        <w:t>4</w:t>
      </w:r>
      <w:bookmarkEnd w:id="452"/>
      <w:r>
        <w:rPr>
          <w:rStyle w:val="Hyperlink"/>
        </w:rPr>
        <w:t>.</w:t>
      </w:r>
      <w:r>
        <w:fldChar w:fldCharType="end"/>
      </w:r>
      <w:bookmarkEnd w:id="449"/>
      <w:r>
        <w:t xml:space="preserve"> Konstruiere das virtuelle Bild, wenn folgendes bekannt ist: </w:t>
      </w:r>
      <w:r>
        <w:br/>
        <w:t>Brennweite 5 cm, Gegenstandsweite 2 cm, Gegenstandsgröße 1,5 cm</w:t>
      </w:r>
      <w:r>
        <w:br/>
        <w:t xml:space="preserve">Wie </w:t>
      </w:r>
      <w:r w:rsidR="007C5256">
        <w:t>müsste</w:t>
      </w:r>
      <w:r>
        <w:t xml:space="preserve"> man die Gegenstandsweite ändern, wenn das Bild noch größer werden soll?</w:t>
      </w:r>
      <w:r>
        <w:br/>
      </w:r>
      <w:r>
        <w:rPr>
          <w:sz w:val="24"/>
        </w:rPr>
        <w:sym w:font="Symbol" w:char="F02A"/>
      </w:r>
      <w:r>
        <w:rPr>
          <w:sz w:val="24"/>
        </w:rPr>
        <w:sym w:font="Symbol" w:char="F02A"/>
      </w:r>
    </w:p>
    <w:p w14:paraId="228B122E" w14:textId="77777777" w:rsidR="00B56C8E" w:rsidRDefault="00F955A9" w:rsidP="00B56C8E">
      <w:hyperlink r:id="rId248" w:anchor="o112" w:history="1">
        <w:r w:rsidR="00B56C8E">
          <w:rPr>
            <w:rStyle w:val="Hyperlink"/>
          </w:rPr>
          <w:t>1</w:t>
        </w:r>
        <w:bookmarkStart w:id="453" w:name="_Hlt497293742"/>
        <w:r w:rsidR="00B56C8E">
          <w:rPr>
            <w:rStyle w:val="Hyperlink"/>
          </w:rPr>
          <w:t>1</w:t>
        </w:r>
        <w:bookmarkEnd w:id="453"/>
        <w:r w:rsidR="00B56C8E">
          <w:rPr>
            <w:rStyle w:val="Hyperlink"/>
          </w:rPr>
          <w:t>2.</w:t>
        </w:r>
      </w:hyperlink>
      <w:r w:rsidR="00B56C8E">
        <w:t xml:space="preserve"> Konstruieren Sie das Bild eines Gegenstandes bei Abbildung mit Hilfe einer Sammellinse, für das s &lt; f gilt.</w:t>
      </w:r>
      <w:r w:rsidR="00B56C8E">
        <w:br/>
        <w:t>Charakterisieren Sie das entstandene Bild!</w:t>
      </w:r>
      <w:r w:rsidR="00B56C8E">
        <w:br/>
        <w:t>Bestätigen Sie den Abbildungsmaßstab für diese Abbildung!</w:t>
      </w:r>
      <w:r w:rsidR="00B56C8E">
        <w:br/>
      </w:r>
      <w:r w:rsidR="00B56C8E">
        <w:rPr>
          <w:sz w:val="24"/>
        </w:rPr>
        <w:sym w:font="Symbol" w:char="F02A"/>
      </w:r>
      <w:r w:rsidR="00B56C8E">
        <w:rPr>
          <w:sz w:val="24"/>
        </w:rPr>
        <w:sym w:font="Symbol" w:char="F02A"/>
      </w:r>
    </w:p>
    <w:p w14:paraId="4C452FE6" w14:textId="77777777" w:rsidR="00B56C8E" w:rsidRDefault="00F955A9" w:rsidP="00B56C8E">
      <w:hyperlink r:id="rId249" w:anchor="o113" w:history="1">
        <w:r w:rsidR="00B56C8E">
          <w:rPr>
            <w:rStyle w:val="Hyperlink"/>
          </w:rPr>
          <w:t>1</w:t>
        </w:r>
        <w:bookmarkStart w:id="454" w:name="_Hlt497293754"/>
        <w:r w:rsidR="00B56C8E">
          <w:rPr>
            <w:rStyle w:val="Hyperlink"/>
          </w:rPr>
          <w:t>1</w:t>
        </w:r>
        <w:bookmarkEnd w:id="454"/>
        <w:r w:rsidR="00B56C8E">
          <w:rPr>
            <w:rStyle w:val="Hyperlink"/>
          </w:rPr>
          <w:t>3.</w:t>
        </w:r>
      </w:hyperlink>
      <w:r w:rsidR="00B56C8E">
        <w:t xml:space="preserve"> Welche Eigenschaften des Lichts sind Grundlagen für die Bildentstehung an Sammellinsen?</w:t>
      </w:r>
      <w:r w:rsidR="00B56C8E">
        <w:br/>
      </w:r>
      <w:r w:rsidR="00B56C8E">
        <w:rPr>
          <w:sz w:val="24"/>
        </w:rPr>
        <w:sym w:font="Symbol" w:char="F02A"/>
      </w:r>
    </w:p>
    <w:bookmarkStart w:id="455" w:name="_Hlt497293767"/>
    <w:p w14:paraId="154B6572"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"o114"</w:instrText>
      </w:r>
      <w:r>
        <w:fldChar w:fldCharType="separate"/>
      </w:r>
      <w:r>
        <w:rPr>
          <w:rStyle w:val="Hyperlink"/>
        </w:rPr>
        <w:t>114.</w:t>
      </w:r>
      <w:r>
        <w:fldChar w:fldCharType="end"/>
      </w:r>
      <w:bookmarkEnd w:id="455"/>
      <w:r>
        <w:t xml:space="preserve"> Ein Gegenstand wird durch eine Sammellinse abgebildet. </w:t>
      </w:r>
      <w:r>
        <w:br/>
        <w:t>Charakterisieren Sie das Bild, wenn sich der Gegenstand</w:t>
      </w:r>
      <w:r>
        <w:br/>
        <w:t>a) außerhalb der doppelten Brennweite</w:t>
      </w:r>
      <w:r>
        <w:br/>
        <w:t>b) zwischen einfacher und  doppelter Brennweite</w:t>
      </w:r>
      <w:r>
        <w:br/>
        <w:t>c) innerhalb der einfachen  Brennweite befindet.</w:t>
      </w:r>
      <w:r>
        <w:br/>
      </w:r>
      <w:r>
        <w:rPr>
          <w:sz w:val="24"/>
        </w:rPr>
        <w:sym w:font="Symbol" w:char="F02A"/>
      </w:r>
      <w:r>
        <w:rPr>
          <w:sz w:val="24"/>
        </w:rPr>
        <w:sym w:font="Symbol" w:char="F02A"/>
      </w:r>
    </w:p>
    <w:p w14:paraId="087F868E" w14:textId="77777777" w:rsidR="00B56C8E" w:rsidRDefault="00F955A9" w:rsidP="00B56C8E">
      <w:hyperlink r:id="rId250" w:anchor="o115" w:history="1">
        <w:r w:rsidR="00B56C8E">
          <w:rPr>
            <w:rStyle w:val="Hyperlink"/>
          </w:rPr>
          <w:t>1</w:t>
        </w:r>
        <w:bookmarkStart w:id="456" w:name="_Hlt63236776"/>
        <w:r w:rsidR="00B56C8E">
          <w:rPr>
            <w:rStyle w:val="Hyperlink"/>
          </w:rPr>
          <w:t>1</w:t>
        </w:r>
        <w:bookmarkStart w:id="457" w:name="_Hlt497293780"/>
        <w:bookmarkEnd w:id="456"/>
        <w:r w:rsidR="00B56C8E">
          <w:rPr>
            <w:rStyle w:val="Hyperlink"/>
          </w:rPr>
          <w:t>5</w:t>
        </w:r>
        <w:bookmarkEnd w:id="457"/>
        <w:r w:rsidR="00B56C8E">
          <w:rPr>
            <w:rStyle w:val="Hyperlink"/>
          </w:rPr>
          <w:t>.</w:t>
        </w:r>
      </w:hyperlink>
      <w:r w:rsidR="00B56C8E">
        <w:rPr>
          <w:rStyle w:val="Hyperlink"/>
        </w:rPr>
        <w:t xml:space="preserve"> </w:t>
      </w:r>
      <w:r w:rsidR="00B56C8E">
        <w:t>Wie verändert sich die Größe eines Bildes, wenn man einen Gegenstand aus großer Entfernung zur Sammellinse hin bewegt?</w:t>
      </w:r>
      <w:r w:rsidR="00B56C8E">
        <w:br/>
      </w:r>
      <w:r w:rsidR="00B56C8E">
        <w:rPr>
          <w:sz w:val="24"/>
        </w:rPr>
        <w:sym w:font="Symbol" w:char="F02A"/>
      </w:r>
      <w:r w:rsidR="00B56C8E">
        <w:rPr>
          <w:sz w:val="24"/>
        </w:rPr>
        <w:sym w:font="Symbol" w:char="F02A"/>
      </w:r>
    </w:p>
    <w:p w14:paraId="1F59BBA5" w14:textId="77777777" w:rsidR="00B56C8E" w:rsidRDefault="00B56C8E" w:rsidP="00B56C8E">
      <w:r>
        <w:rPr>
          <w:color w:val="FF0000"/>
          <w:sz w:val="36"/>
        </w:rPr>
        <w:sym w:font="Symbol" w:char="F02A"/>
      </w:r>
      <w:hyperlink r:id="rId251" w:anchor="o118" w:history="1">
        <w:r>
          <w:rPr>
            <w:rStyle w:val="Hyperlink"/>
          </w:rPr>
          <w:t>1</w:t>
        </w:r>
        <w:bookmarkStart w:id="458" w:name="_Hlt497293950"/>
        <w:r>
          <w:rPr>
            <w:rStyle w:val="Hyperlink"/>
          </w:rPr>
          <w:t>1</w:t>
        </w:r>
        <w:bookmarkStart w:id="459" w:name="_Hlt63239067"/>
        <w:bookmarkEnd w:id="458"/>
        <w:r>
          <w:rPr>
            <w:rStyle w:val="Hyperlink"/>
          </w:rPr>
          <w:t>8</w:t>
        </w:r>
        <w:bookmarkEnd w:id="459"/>
        <w:r>
          <w:rPr>
            <w:rStyle w:val="Hyperlink"/>
          </w:rPr>
          <w:t>.</w:t>
        </w:r>
      </w:hyperlink>
      <w:r>
        <w:t xml:space="preserve"> Die Dioptrienzahl einer Brille ist das Reziproke der in Metern gemessenen Brennweite.</w:t>
      </w:r>
      <w:r>
        <w:br/>
        <w:t>Jemand sieht mit einer Lesebrille von +2,75 Dioptrien noch gut auf einen Abstand von 25 cm. Wie weit muss er ein Buch vom Auge weg</w:t>
      </w:r>
      <w:r w:rsidR="008225BB">
        <w:t xml:space="preserve"> </w:t>
      </w:r>
      <w:r>
        <w:t>halten, wenn er seine Brille vergessen hat?</w:t>
      </w:r>
      <w:r>
        <w:br/>
        <w:t>(Die Summe der Dioptrienzahl der Brille und des Auges ist die Gesamtdioptrienzahl.)</w:t>
      </w:r>
      <w:r>
        <w:br/>
      </w:r>
      <w:r>
        <w:rPr>
          <w:sz w:val="24"/>
        </w:rPr>
        <w:sym w:font="Symbol" w:char="F02A"/>
      </w:r>
      <w:r>
        <w:rPr>
          <w:sz w:val="24"/>
        </w:rPr>
        <w:sym w:font="Symbol" w:char="F02A"/>
      </w:r>
    </w:p>
    <w:bookmarkStart w:id="460" w:name="_Hlt63242196"/>
    <w:p w14:paraId="50807C69"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"o120"</w:instrText>
      </w:r>
      <w:r>
        <w:rPr>
          <w:rStyle w:val="Hyperlink"/>
        </w:rPr>
        <w:fldChar w:fldCharType="separate"/>
      </w:r>
      <w:r>
        <w:rPr>
          <w:rStyle w:val="Hyperlink"/>
        </w:rPr>
        <w:t>1</w:t>
      </w:r>
      <w:bookmarkStart w:id="461" w:name="_Hlt63241999"/>
      <w:bookmarkStart w:id="462" w:name="_Hlt497294070"/>
      <w:bookmarkEnd w:id="461"/>
      <w:r>
        <w:rPr>
          <w:rStyle w:val="Hyperlink"/>
        </w:rPr>
        <w:t>2</w:t>
      </w:r>
      <w:bookmarkEnd w:id="462"/>
      <w:r>
        <w:rPr>
          <w:rStyle w:val="Hyperlink"/>
        </w:rPr>
        <w:t>0.</w:t>
      </w:r>
      <w:r>
        <w:rPr>
          <w:rStyle w:val="Hyperlink"/>
        </w:rPr>
        <w:fldChar w:fldCharType="end"/>
      </w:r>
      <w:bookmarkEnd w:id="460"/>
      <w:r>
        <w:t xml:space="preserve"> Zwei Uhrglasschälchen werden zu einer Sammellinse zusammengeklebt. Erklären sie, warum diese Linse unter Wasser als Zerstreuungslinse wirkt!</w:t>
      </w:r>
      <w:r>
        <w:br/>
      </w:r>
      <w:r>
        <w:rPr>
          <w:sz w:val="24"/>
        </w:rPr>
        <w:sym w:font="Symbol" w:char="F02A"/>
      </w:r>
      <w:r>
        <w:rPr>
          <w:sz w:val="24"/>
        </w:rPr>
        <w:sym w:font="Symbol" w:char="F02A"/>
      </w:r>
    </w:p>
    <w:bookmarkStart w:id="463" w:name="_Hlt497296916"/>
    <w:p w14:paraId="6C31AF52"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"o127"</w:instrText>
      </w:r>
      <w:r>
        <w:rPr>
          <w:rStyle w:val="Hyperlink"/>
        </w:rPr>
        <w:fldChar w:fldCharType="separate"/>
      </w:r>
      <w:r>
        <w:rPr>
          <w:rStyle w:val="Hyperlink"/>
        </w:rPr>
        <w:t>127.</w:t>
      </w:r>
      <w:r>
        <w:rPr>
          <w:rStyle w:val="Hyperlink"/>
        </w:rPr>
        <w:fldChar w:fldCharType="end"/>
      </w:r>
      <w:bookmarkEnd w:id="463"/>
      <w:r>
        <w:t xml:space="preserve"> Eine Sammellinse hat eine Brennweite von 3 cm. Sie soll einen 3 cm großen Gegenstand auf das Doppelte vergrößert auf einem Schirm abbilden.</w:t>
      </w:r>
      <w:r>
        <w:br/>
        <w:t>Wahlaufgabe:</w:t>
      </w:r>
      <w:r>
        <w:br/>
        <w:t>a) Konstruieren Sie den Strahlenverlauf und bestimmen Sie daraus Gegenstands- und Bildweite. Bestätigen Sie die abgelesenen Werte durch Nachweis der Gültigkeit der Gleichung.</w:t>
      </w:r>
      <w:r>
        <w:br/>
        <w:t xml:space="preserve">oder </w:t>
      </w:r>
      <w:r>
        <w:br/>
        <w:t>b) Berechnen Sie zuerst Gegenstands- und Bildweite  und bestätigen Sie die Rechnung durch die Zeichnung.</w:t>
      </w:r>
      <w:r>
        <w:br/>
      </w:r>
      <w:r>
        <w:rPr>
          <w:sz w:val="24"/>
        </w:rPr>
        <w:sym w:font="Symbol" w:char="F02A"/>
      </w:r>
      <w:r>
        <w:rPr>
          <w:sz w:val="24"/>
        </w:rPr>
        <w:sym w:font="Symbol" w:char="F02A"/>
      </w:r>
    </w:p>
    <w:p w14:paraId="491FBB33" w14:textId="77777777" w:rsidR="00B56C8E" w:rsidRDefault="00F955A9" w:rsidP="00B56C8E">
      <w:hyperlink r:id="rId252" w:anchor="o129" w:history="1">
        <w:r w:rsidR="00B56C8E">
          <w:rPr>
            <w:rStyle w:val="Hyperlink"/>
          </w:rPr>
          <w:t>12</w:t>
        </w:r>
        <w:bookmarkStart w:id="464" w:name="_Hlt497297078"/>
        <w:r w:rsidR="00B56C8E">
          <w:rPr>
            <w:rStyle w:val="Hyperlink"/>
          </w:rPr>
          <w:t>9</w:t>
        </w:r>
        <w:bookmarkEnd w:id="464"/>
        <w:r w:rsidR="00B56C8E">
          <w:rPr>
            <w:rStyle w:val="Hyperlink"/>
          </w:rPr>
          <w:t>.</w:t>
        </w:r>
      </w:hyperlink>
      <w:r w:rsidR="00B56C8E">
        <w:t xml:space="preserve"> Ein Fotoamateur kauft sich einen Diaprojektor nach Maß: Seine Dias sind 3 cm hoch; die Bilder sollen eine Höhe von 1,5 m  erhalten. Die Projektionswand möchte er so aufstellen, dass sie vom Projektor 5,1 m entfernt ist. Welche Brennweite muss die Abbildungslinse des Diaprojektors besitzen?</w:t>
      </w:r>
      <w:r w:rsidR="00B56C8E">
        <w:br/>
      </w:r>
      <w:r w:rsidR="00B56C8E">
        <w:rPr>
          <w:sz w:val="24"/>
        </w:rPr>
        <w:sym w:font="Symbol" w:char="F02A"/>
      </w:r>
      <w:r w:rsidR="00B56C8E">
        <w:rPr>
          <w:sz w:val="24"/>
        </w:rPr>
        <w:sym w:font="Symbol" w:char="F02A"/>
      </w:r>
    </w:p>
    <w:p w14:paraId="615D6845" w14:textId="77777777" w:rsidR="00B56C8E" w:rsidRDefault="00F955A9" w:rsidP="00B56C8E">
      <w:hyperlink r:id="rId253" w:anchor="o135" w:history="1">
        <w:r w:rsidR="00B56C8E">
          <w:rPr>
            <w:rStyle w:val="Hyperlink"/>
          </w:rPr>
          <w:t>1</w:t>
        </w:r>
        <w:bookmarkStart w:id="465" w:name="_Hlt497297365"/>
        <w:r w:rsidR="00B56C8E">
          <w:rPr>
            <w:rStyle w:val="Hyperlink"/>
          </w:rPr>
          <w:t>3</w:t>
        </w:r>
        <w:bookmarkEnd w:id="465"/>
        <w:r w:rsidR="00B56C8E">
          <w:rPr>
            <w:rStyle w:val="Hyperlink"/>
          </w:rPr>
          <w:t>5.</w:t>
        </w:r>
      </w:hyperlink>
      <w:r w:rsidR="00B56C8E">
        <w:t xml:space="preserve"> Beim normalsichtigen Auge beträgt der Abstand zwischen Netzhaut und Augenlinse 2,25 cm. Wie groß ist die Brennweite der Linse, wenn ein Fernsehbild, aus 3 m Entfernung betrachtet, scharf gesehen wird?</w:t>
      </w:r>
      <w:r w:rsidR="00B56C8E">
        <w:br/>
      </w:r>
      <w:r w:rsidR="00B56C8E">
        <w:rPr>
          <w:sz w:val="24"/>
        </w:rPr>
        <w:sym w:font="Symbol" w:char="F02A"/>
      </w:r>
      <w:r w:rsidR="00B56C8E">
        <w:rPr>
          <w:sz w:val="24"/>
        </w:rPr>
        <w:sym w:font="Symbol" w:char="F02A"/>
      </w:r>
    </w:p>
    <w:p w14:paraId="5776099D" w14:textId="77777777" w:rsidR="00B56C8E" w:rsidRDefault="0005658E" w:rsidP="00B56C8E">
      <w:r>
        <w:rPr>
          <w:color w:val="FF0000"/>
          <w:sz w:val="36"/>
        </w:rPr>
        <w:sym w:font="Symbol" w:char="F02A"/>
      </w:r>
      <w:hyperlink r:id="rId254" w:anchor="o137" w:history="1">
        <w:r w:rsidR="00B56C8E">
          <w:rPr>
            <w:rStyle w:val="Hyperlink"/>
          </w:rPr>
          <w:t>13</w:t>
        </w:r>
        <w:bookmarkStart w:id="466" w:name="_Hlt497297462"/>
        <w:r w:rsidR="00B56C8E">
          <w:rPr>
            <w:rStyle w:val="Hyperlink"/>
          </w:rPr>
          <w:t>7</w:t>
        </w:r>
        <w:bookmarkEnd w:id="466"/>
        <w:r w:rsidR="00B56C8E">
          <w:rPr>
            <w:rStyle w:val="Hyperlink"/>
          </w:rPr>
          <w:t>.</w:t>
        </w:r>
      </w:hyperlink>
      <w:r w:rsidR="00B56C8E">
        <w:t xml:space="preserve"> Die Kamera eines Vermessungsflugzeuges hat eine Brennweite von 20 cm. Das Bild, das auf das Zehnfache des Negativs vergrößert wurde, zeigt Eisenbahnschienen in einer Länge von 70 cm. Wie groß ist die wahre Länge der aufgenommenen Eisenbahnstrecke, wenn das Negativ aus einer Höhe von 3000 m aufgenommen wurde?</w:t>
      </w:r>
      <w:r w:rsidR="00B56C8E">
        <w:br/>
      </w:r>
      <w:r w:rsidR="00B56C8E">
        <w:rPr>
          <w:sz w:val="24"/>
        </w:rPr>
        <w:sym w:font="Symbol" w:char="F02A"/>
      </w:r>
      <w:r w:rsidR="00B56C8E">
        <w:rPr>
          <w:sz w:val="24"/>
        </w:rPr>
        <w:sym w:font="Symbol" w:char="F02A"/>
      </w:r>
      <w:r w:rsidR="00B56C8E">
        <w:rPr>
          <w:sz w:val="24"/>
        </w:rPr>
        <w:sym w:font="Symbol" w:char="F02A"/>
      </w:r>
    </w:p>
    <w:p w14:paraId="665BB11D" w14:textId="77777777" w:rsidR="00B56C8E" w:rsidRDefault="00F955A9" w:rsidP="00B56C8E">
      <w:hyperlink r:id="rId255" w:anchor="o144" w:history="1">
        <w:r w:rsidR="00B56C8E">
          <w:rPr>
            <w:rStyle w:val="Hyperlink"/>
          </w:rPr>
          <w:t>1</w:t>
        </w:r>
        <w:bookmarkStart w:id="467" w:name="_Hlt497298235"/>
        <w:r w:rsidR="00B56C8E">
          <w:rPr>
            <w:rStyle w:val="Hyperlink"/>
          </w:rPr>
          <w:t>4</w:t>
        </w:r>
        <w:bookmarkEnd w:id="467"/>
        <w:r w:rsidR="00B56C8E">
          <w:rPr>
            <w:rStyle w:val="Hyperlink"/>
          </w:rPr>
          <w:t>4.</w:t>
        </w:r>
      </w:hyperlink>
      <w:r w:rsidR="00B56C8E">
        <w:rPr>
          <w:rStyle w:val="Hyperlink"/>
        </w:rPr>
        <w:t xml:space="preserve"> </w:t>
      </w:r>
      <w:r w:rsidR="00B56C8E">
        <w:t>Eine dünne Linse der Brennweite f</w:t>
      </w:r>
      <w:r w:rsidR="00B56C8E">
        <w:rPr>
          <w:vertAlign w:val="subscript"/>
        </w:rPr>
        <w:t>1</w:t>
      </w:r>
      <w:r w:rsidR="00B56C8E">
        <w:t xml:space="preserve"> = 50 mm  wird mit einer zweiten der Brennweite f</w:t>
      </w:r>
      <w:r w:rsidR="00B56C8E">
        <w:rPr>
          <w:vertAlign w:val="subscript"/>
        </w:rPr>
        <w:t>2</w:t>
      </w:r>
      <w:r w:rsidR="00B56C8E">
        <w:t xml:space="preserve"> = 100 mm kombiniert. Der Abstand der Mittelebenen sei 30 mm.</w:t>
      </w:r>
      <w:r w:rsidR="00B56C8E">
        <w:br/>
        <w:t>Berechnen Sie die Gesamtbrennweite der Linsenkombination.</w:t>
      </w:r>
      <w:r w:rsidR="00B56C8E">
        <w:br/>
      </w:r>
      <w:r w:rsidR="00B56C8E">
        <w:rPr>
          <w:sz w:val="24"/>
        </w:rPr>
        <w:sym w:font="Symbol" w:char="F02A"/>
      </w:r>
      <w:r w:rsidR="00B56C8E">
        <w:rPr>
          <w:sz w:val="24"/>
        </w:rPr>
        <w:sym w:font="Symbol" w:char="F02A"/>
      </w:r>
      <w:r w:rsidR="00B56C8E">
        <w:rPr>
          <w:sz w:val="24"/>
        </w:rPr>
        <w:sym w:font="Symbol" w:char="F02A"/>
      </w:r>
    </w:p>
    <w:p w14:paraId="66A680A5" w14:textId="77777777" w:rsidR="00B56C8E" w:rsidRDefault="00F955A9" w:rsidP="00B56C8E">
      <w:hyperlink r:id="rId256" w:anchor="o145" w:history="1">
        <w:r w:rsidR="00B56C8E">
          <w:rPr>
            <w:rStyle w:val="Hyperlink"/>
          </w:rPr>
          <w:t>1</w:t>
        </w:r>
        <w:bookmarkStart w:id="468" w:name="_Hlt497298249"/>
        <w:r w:rsidR="00B56C8E">
          <w:rPr>
            <w:rStyle w:val="Hyperlink"/>
          </w:rPr>
          <w:t>4</w:t>
        </w:r>
        <w:bookmarkEnd w:id="468"/>
        <w:r w:rsidR="00B56C8E">
          <w:rPr>
            <w:rStyle w:val="Hyperlink"/>
          </w:rPr>
          <w:t>5.</w:t>
        </w:r>
      </w:hyperlink>
      <w:r w:rsidR="00B56C8E">
        <w:t xml:space="preserve"> Innerhalb welchen Spielraums ist das 50 mm-Objektiv einer Kamera entsprechend der angegebenen Entfernungsskala von 1m ...unendlich  verschiebbar?</w:t>
      </w:r>
      <w:r w:rsidR="00B56C8E">
        <w:br/>
      </w:r>
      <w:r w:rsidR="00B56C8E">
        <w:rPr>
          <w:sz w:val="24"/>
        </w:rPr>
        <w:sym w:font="Symbol" w:char="F02A"/>
      </w:r>
      <w:r w:rsidR="00B56C8E">
        <w:rPr>
          <w:sz w:val="24"/>
        </w:rPr>
        <w:sym w:font="Symbol" w:char="F02A"/>
      </w:r>
      <w:r w:rsidR="00B56C8E">
        <w:rPr>
          <w:sz w:val="24"/>
        </w:rPr>
        <w:sym w:font="Symbol" w:char="F02A"/>
      </w:r>
    </w:p>
    <w:p w14:paraId="1CA2355A" w14:textId="77777777" w:rsidR="00B56C8E" w:rsidRDefault="00F955A9" w:rsidP="00B56C8E">
      <w:pPr>
        <w:rPr>
          <w:shadow/>
        </w:rPr>
      </w:pPr>
      <w:hyperlink r:id="rId257" w:anchor="o146" w:history="1">
        <w:r w:rsidR="00B56C8E">
          <w:rPr>
            <w:rStyle w:val="Hyperlink"/>
          </w:rPr>
          <w:t>14</w:t>
        </w:r>
        <w:bookmarkStart w:id="469" w:name="_Hlt497298262"/>
        <w:r w:rsidR="00B56C8E">
          <w:rPr>
            <w:rStyle w:val="Hyperlink"/>
          </w:rPr>
          <w:t>6</w:t>
        </w:r>
        <w:bookmarkEnd w:id="469"/>
        <w:r w:rsidR="00B56C8E">
          <w:rPr>
            <w:rStyle w:val="Hyperlink"/>
          </w:rPr>
          <w:t>.</w:t>
        </w:r>
      </w:hyperlink>
      <w:r w:rsidR="00B56C8E">
        <w:t xml:space="preserve"> Das Herz einer elektronischen Kamera ist der Fotosensor, eine lineare Anordnung von 1728 winzigen Fotoelementen (CCD). Jedes Element ist quadratisch mit 16 µm Seitenlänge.</w:t>
      </w:r>
      <w:r w:rsidR="00B56C8E">
        <w:br/>
        <w:t>Ein Fotosensor befinde sich in einem Satelliten, der in 296 km Höhe über der Erdoberfläche mit ca. 7,4 km/s Geschwindigkeit eine Kreisbahn um die Erde beschreibt. Die Erdoberfläche soll mit Hilfe einer Sammellinse so auf den Fotosensor abgebildet werden, dass ein 20mx20m großes Flächenstück (sog. Bodenpixel) jeweils ein Sensorelement ausleuchtet.</w:t>
      </w:r>
      <w:r w:rsidR="00B56C8E">
        <w:br/>
        <w:t>Berechne die Brennweite der Linse f, die Bildweite b, die Breite l des ganzen vom Fotosensor aufgenommenen Bodenstreifens und die Geschwindigkeit v, mit der das Bild der Erdoberfläche über den Sensor wandert.</w:t>
      </w:r>
      <w:r w:rsidR="00B56C8E">
        <w:br/>
      </w:r>
      <w:r w:rsidR="00B56C8E">
        <w:rPr>
          <w:sz w:val="24"/>
        </w:rPr>
        <w:sym w:font="Symbol" w:char="F02A"/>
      </w:r>
      <w:r w:rsidR="00B56C8E">
        <w:rPr>
          <w:sz w:val="24"/>
        </w:rPr>
        <w:sym w:font="Symbol" w:char="F02A"/>
      </w:r>
      <w:r w:rsidR="00B56C8E">
        <w:rPr>
          <w:sz w:val="24"/>
        </w:rPr>
        <w:sym w:font="Symbol" w:char="F02A"/>
      </w:r>
    </w:p>
    <w:p w14:paraId="15E57765" w14:textId="77777777" w:rsidR="00B56C8E" w:rsidRDefault="00B56C8E" w:rsidP="00B56C8E">
      <w:bookmarkStart w:id="470" w:name="_Hlt515001681"/>
      <w:r>
        <w:rPr>
          <w:color w:val="FF0000"/>
          <w:sz w:val="36"/>
        </w:rPr>
        <w:sym w:font="Symbol" w:char="F02A"/>
      </w:r>
      <w:hyperlink r:id="rId258" w:anchor="o165" w:history="1">
        <w:r>
          <w:rPr>
            <w:rStyle w:val="Hyperlink"/>
          </w:rPr>
          <w:t>1</w:t>
        </w:r>
        <w:bookmarkStart w:id="471" w:name="_Hlt20705239"/>
        <w:r>
          <w:rPr>
            <w:rStyle w:val="Hyperlink"/>
          </w:rPr>
          <w:t>6</w:t>
        </w:r>
        <w:bookmarkStart w:id="472" w:name="_Hlt515001812"/>
        <w:bookmarkEnd w:id="471"/>
        <w:r>
          <w:rPr>
            <w:rStyle w:val="Hyperlink"/>
          </w:rPr>
          <w:t>5</w:t>
        </w:r>
        <w:bookmarkEnd w:id="472"/>
        <w:r>
          <w:rPr>
            <w:rStyle w:val="Hyperlink"/>
          </w:rPr>
          <w:t>.</w:t>
        </w:r>
      </w:hyperlink>
      <w:bookmarkEnd w:id="470"/>
      <w:r>
        <w:t xml:space="preserve"> Von einem Gegenstand, der 25 cm von einer Konvexlinse entfernt ist, soll ein dreimal so großes Bild entstehen.</w:t>
      </w:r>
      <w:r>
        <w:br/>
        <w:t>Welche Fälle sind möglich?</w:t>
      </w:r>
      <w:r>
        <w:br/>
        <w:t>Berechnen Sie die jeweiligen Brennweiten.</w:t>
      </w:r>
      <w:r>
        <w:br/>
      </w:r>
      <w:r>
        <w:rPr>
          <w:sz w:val="24"/>
        </w:rPr>
        <w:sym w:font="Symbol" w:char="F02A"/>
      </w:r>
      <w:r>
        <w:rPr>
          <w:sz w:val="24"/>
        </w:rPr>
        <w:sym w:font="Symbol" w:char="F02A"/>
      </w:r>
      <w:r>
        <w:rPr>
          <w:sz w:val="24"/>
        </w:rPr>
        <w:sym w:font="Symbol" w:char="F02A"/>
      </w:r>
      <w:r>
        <w:rPr>
          <w:sz w:val="24"/>
        </w:rPr>
        <w:br/>
      </w:r>
      <w:hyperlink r:id="rId259" w:anchor="o185" w:history="1">
        <w:r>
          <w:rPr>
            <w:rStyle w:val="Hyperlink"/>
          </w:rPr>
          <w:t>1</w:t>
        </w:r>
        <w:bookmarkStart w:id="473" w:name="_Hlt34204261"/>
        <w:r>
          <w:rPr>
            <w:rStyle w:val="Hyperlink"/>
          </w:rPr>
          <w:t>8</w:t>
        </w:r>
        <w:bookmarkEnd w:id="473"/>
        <w:r>
          <w:rPr>
            <w:rStyle w:val="Hyperlink"/>
          </w:rPr>
          <w:t>5.</w:t>
        </w:r>
      </w:hyperlink>
      <w:r>
        <w:t xml:space="preserve"> Welches ist bei einer Sammellinse der kleinste mögliche Abstand zwischen dem Gegenstand und dessen reellem Bild?</w:t>
      </w:r>
    </w:p>
    <w:p w14:paraId="1F220BED" w14:textId="77777777" w:rsidR="00B56C8E" w:rsidRDefault="00B56C8E" w:rsidP="00B56C8E">
      <w:r>
        <w:t>a) Das doppelte der Brennweite der Linse.</w:t>
      </w:r>
    </w:p>
    <w:p w14:paraId="78303958" w14:textId="77777777" w:rsidR="00B56C8E" w:rsidRDefault="00B56C8E" w:rsidP="00B56C8E">
      <w:r>
        <w:t>b) Das dreifache der Brennweite der Linse.</w:t>
      </w:r>
    </w:p>
    <w:p w14:paraId="6D14D249" w14:textId="77777777" w:rsidR="00B56C8E" w:rsidRDefault="00B56C8E" w:rsidP="00B56C8E">
      <w:pPr>
        <w:rPr>
          <w:sz w:val="24"/>
        </w:rPr>
      </w:pPr>
      <w:r>
        <w:t>c) Das vierfache der Brennweite der Linse.</w:t>
      </w:r>
      <w:r>
        <w:br/>
      </w:r>
      <w:r>
        <w:rPr>
          <w:sz w:val="24"/>
        </w:rPr>
        <w:sym w:font="Symbol" w:char="F02A"/>
      </w:r>
      <w:r>
        <w:rPr>
          <w:sz w:val="24"/>
        </w:rPr>
        <w:sym w:font="Symbol" w:char="F02A"/>
      </w:r>
      <w:r>
        <w:rPr>
          <w:sz w:val="24"/>
        </w:rPr>
        <w:sym w:font="Symbol" w:char="F02A"/>
      </w:r>
      <w:r>
        <w:rPr>
          <w:sz w:val="24"/>
        </w:rP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72BB9F6" w14:textId="77777777" w:rsidTr="00B56C8E">
        <w:tc>
          <w:tcPr>
            <w:tcW w:w="5030" w:type="dxa"/>
          </w:tcPr>
          <w:p w14:paraId="52D43B52" w14:textId="77777777" w:rsidR="00B56C8E" w:rsidRDefault="00F955A9" w:rsidP="00B56C8E">
            <w:pPr>
              <w:rPr>
                <w:snapToGrid w:val="0"/>
              </w:rPr>
            </w:pPr>
            <w:hyperlink r:id="rId260" w:anchor="o193" w:history="1">
              <w:r w:rsidR="00B56C8E">
                <w:rPr>
                  <w:rStyle w:val="Hyperlink"/>
                </w:rPr>
                <w:t>19</w:t>
              </w:r>
              <w:bookmarkStart w:id="474" w:name="_Hlt34204345"/>
              <w:r w:rsidR="00B56C8E">
                <w:rPr>
                  <w:rStyle w:val="Hyperlink"/>
                </w:rPr>
                <w:t>3</w:t>
              </w:r>
              <w:bookmarkEnd w:id="474"/>
              <w:r w:rsidR="00B56C8E">
                <w:rPr>
                  <w:rStyle w:val="Hyperlink"/>
                </w:rPr>
                <w:t>.</w:t>
              </w:r>
            </w:hyperlink>
            <w:r w:rsidR="00B56C8E">
              <w:t xml:space="preserve"> </w:t>
            </w:r>
            <w:r w:rsidR="00B56C8E">
              <w:rPr>
                <w:snapToGrid w:val="0"/>
              </w:rPr>
              <w:t>Mit einer Sammellinse kann man z.B. das Bild einer Kerze an einer Wand darstellen. Wie verändert sich das Bild der Kerze, wenn die Linse herunter fällt, zerbricht und das Bild nur noch mit einem Stück der Linse dargestellt wird?</w:t>
            </w:r>
          </w:p>
          <w:p w14:paraId="32F49BEC" w14:textId="77777777" w:rsidR="00B56C8E" w:rsidRDefault="00B56C8E" w:rsidP="00B56C8E">
            <w:pPr>
              <w:rPr>
                <w:snapToGrid w:val="0"/>
              </w:rPr>
            </w:pPr>
          </w:p>
          <w:p w14:paraId="6D0E6C1F" w14:textId="77777777" w:rsidR="00B56C8E" w:rsidRDefault="00B56C8E" w:rsidP="00B56C8E">
            <w:pPr>
              <w:rPr>
                <w:sz w:val="24"/>
              </w:rPr>
            </w:pPr>
            <w:r>
              <w:rPr>
                <w:snapToGrid w:val="0"/>
              </w:rPr>
              <w:t>a) Es ist nur noch ein Teil der Kerze an der Wand zu sehen.</w:t>
            </w:r>
            <w:r>
              <w:rPr>
                <w:snapToGrid w:val="0"/>
              </w:rPr>
              <w:br/>
              <w:t>b) Das Bild der Kerze ist noch vollständig, aber dunkler zu sehen.</w:t>
            </w:r>
            <w:r>
              <w:rPr>
                <w:snapToGrid w:val="0"/>
              </w:rPr>
              <w:br/>
              <w:t>c) Das Bild der Kerze ändert sich nicht.</w:t>
            </w:r>
            <w:r>
              <w:rPr>
                <w:snapToGrid w:val="0"/>
              </w:rPr>
              <w:br/>
            </w:r>
            <w:r>
              <w:rPr>
                <w:sz w:val="24"/>
              </w:rPr>
              <w:sym w:font="Symbol" w:char="F02A"/>
            </w:r>
            <w:r>
              <w:rPr>
                <w:sz w:val="24"/>
              </w:rPr>
              <w:sym w:font="Symbol" w:char="F02A"/>
            </w:r>
          </w:p>
        </w:tc>
        <w:tc>
          <w:tcPr>
            <w:tcW w:w="5030" w:type="dxa"/>
          </w:tcPr>
          <w:p w14:paraId="5D56D4BA" w14:textId="77777777" w:rsidR="00B56C8E" w:rsidRDefault="00F955A9" w:rsidP="00B56C8E">
            <w:pPr>
              <w:rPr>
                <w:sz w:val="24"/>
              </w:rPr>
            </w:pPr>
            <w:r>
              <w:rPr>
                <w:sz w:val="24"/>
              </w:rPr>
              <w:pict w14:anchorId="35769102">
                <v:shape id="_x0000_i1127" type="#_x0000_t75" style="width:135.75pt;height:318pt" fillcolor="window">
                  <v:imagedata r:id="rId261" o:title="o193"/>
                </v:shape>
              </w:pict>
            </w:r>
          </w:p>
        </w:tc>
      </w:tr>
    </w:tbl>
    <w:p w14:paraId="1389FCC5" w14:textId="77777777" w:rsidR="00B56C8E" w:rsidRDefault="00B56C8E" w:rsidP="00B56C8E">
      <w:r>
        <w:rPr>
          <w:sz w:val="24"/>
        </w:rPr>
        <w:br/>
      </w:r>
      <w:r>
        <w:rPr>
          <w:color w:val="FF0000"/>
          <w:sz w:val="36"/>
        </w:rPr>
        <w:sym w:font="Symbol" w:char="F02A"/>
      </w:r>
      <w:hyperlink r:id="rId262" w:anchor="o207" w:history="1">
        <w:r>
          <w:rPr>
            <w:rStyle w:val="Hyperlink"/>
          </w:rPr>
          <w:t>2</w:t>
        </w:r>
        <w:bookmarkStart w:id="475" w:name="_Hlt81121374"/>
        <w:r>
          <w:rPr>
            <w:rStyle w:val="Hyperlink"/>
          </w:rPr>
          <w:t>0</w:t>
        </w:r>
        <w:bookmarkEnd w:id="475"/>
        <w:r>
          <w:rPr>
            <w:rStyle w:val="Hyperlink"/>
          </w:rPr>
          <w:t>7.</w:t>
        </w:r>
      </w:hyperlink>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CF87D71" w14:textId="77777777" w:rsidTr="00B56C8E">
        <w:tc>
          <w:tcPr>
            <w:tcW w:w="5030" w:type="dxa"/>
          </w:tcPr>
          <w:p w14:paraId="2FB2C259" w14:textId="77777777" w:rsidR="00B56C8E" w:rsidRDefault="00B56C8E" w:rsidP="00B56C8E">
            <w:r>
              <w:t xml:space="preserve">Durch eine kreisrunde Blende fällt ein 6 cm breiter Sonnenstrahl auf eine dünne Sammellinse. Auf einem 4 cm entferntem Schirm bildet sich ein 2 cm breiter Fleck. </w:t>
            </w:r>
            <w:r>
              <w:br/>
              <w:t xml:space="preserve">Welche Brennweite hat die Sammellinse? </w:t>
            </w:r>
          </w:p>
        </w:tc>
        <w:tc>
          <w:tcPr>
            <w:tcW w:w="5030" w:type="dxa"/>
          </w:tcPr>
          <w:p w14:paraId="77D68D52" w14:textId="77777777" w:rsidR="00B56C8E" w:rsidRDefault="00F955A9" w:rsidP="00B56C8E">
            <w:r>
              <w:pict w14:anchorId="20A5B97E">
                <v:shape id="_x0000_i1128" type="#_x0000_t75" style="width:232.5pt;height:195pt" fillcolor="window">
                  <v:imagedata r:id="rId263" o:title="o207"/>
                </v:shape>
              </w:pict>
            </w:r>
          </w:p>
        </w:tc>
      </w:tr>
    </w:tbl>
    <w:p w14:paraId="63F16597" w14:textId="77777777" w:rsidR="00B56C8E" w:rsidRDefault="00B56C8E" w:rsidP="00B56C8E">
      <w:r>
        <w:br/>
      </w:r>
      <w:hyperlink r:id="rId264" w:anchor="o209" w:history="1">
        <w:r>
          <w:rPr>
            <w:rStyle w:val="Hyperlink"/>
          </w:rPr>
          <w:t>2</w:t>
        </w:r>
        <w:bookmarkStart w:id="476" w:name="_Hlt82750735"/>
        <w:r>
          <w:rPr>
            <w:rStyle w:val="Hyperlink"/>
          </w:rPr>
          <w:t>0</w:t>
        </w:r>
        <w:bookmarkEnd w:id="476"/>
        <w:r>
          <w:rPr>
            <w:rStyle w:val="Hyperlink"/>
          </w:rPr>
          <w:t>9.</w:t>
        </w:r>
      </w:hyperlink>
      <w:r>
        <w:t xml:space="preserve"> In einem mit Wasser gefülltem Glasgefäß befindet sich eine luftgefüllte Sammellinse. Dafür wurden zwei Uhrengläser luftdicht miteinander verklebt. An einer Seite des Gefäßes erzeugt eine Lampe ein paralleles Lichtbündel, das durch die Linse hindurchgeht. Wie verläuft das Lichtbündel hinter der Linse weiter?</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B56C8E" w14:paraId="59BFEADA" w14:textId="77777777" w:rsidTr="00B56C8E">
        <w:tc>
          <w:tcPr>
            <w:tcW w:w="5030" w:type="dxa"/>
          </w:tcPr>
          <w:p w14:paraId="3ED33057" w14:textId="77777777" w:rsidR="00B56C8E" w:rsidRDefault="00F955A9" w:rsidP="00B56C8E">
            <w:r>
              <w:pict w14:anchorId="10C9E05B">
                <v:shape id="_x0000_i1129" type="#_x0000_t75" style="width:142.5pt;height:93pt" fillcolor="window">
                  <v:imagedata r:id="rId265" o:title="o208"/>
                </v:shape>
              </w:pict>
            </w:r>
          </w:p>
        </w:tc>
        <w:tc>
          <w:tcPr>
            <w:tcW w:w="5030" w:type="dxa"/>
          </w:tcPr>
          <w:p w14:paraId="46F25551" w14:textId="77777777" w:rsidR="00B56C8E" w:rsidRDefault="00B56C8E" w:rsidP="00B56C8E">
            <w:r>
              <w:t>a) Die Stahlen gehen auseinander:</w:t>
            </w:r>
            <w:r>
              <w:br/>
            </w:r>
            <w:r w:rsidR="00F955A9">
              <w:pict w14:anchorId="2BB0C4C6">
                <v:shape id="_x0000_i1130" type="#_x0000_t75" style="width:142.5pt;height:93pt" fillcolor="window">
                  <v:imagedata r:id="rId266" o:title="o208_1"/>
                </v:shape>
              </w:pict>
            </w:r>
          </w:p>
        </w:tc>
      </w:tr>
      <w:tr w:rsidR="00B56C8E" w14:paraId="08B254FF" w14:textId="77777777" w:rsidTr="00B56C8E">
        <w:tc>
          <w:tcPr>
            <w:tcW w:w="5030" w:type="dxa"/>
          </w:tcPr>
          <w:p w14:paraId="32A192A6" w14:textId="77777777" w:rsidR="00B56C8E" w:rsidRDefault="00B56C8E" w:rsidP="00B56C8E">
            <w:r>
              <w:t>b) Die Strahlen laufen parallel weiter:</w:t>
            </w:r>
            <w:r>
              <w:br/>
            </w:r>
            <w:r w:rsidR="00F955A9">
              <w:pict w14:anchorId="37799EDF">
                <v:shape id="_x0000_i1131" type="#_x0000_t75" style="width:142.5pt;height:93pt" fillcolor="window">
                  <v:imagedata r:id="rId267" o:title="o208_2"/>
                </v:shape>
              </w:pict>
            </w:r>
          </w:p>
        </w:tc>
        <w:tc>
          <w:tcPr>
            <w:tcW w:w="5030" w:type="dxa"/>
          </w:tcPr>
          <w:p w14:paraId="7B83C1E4" w14:textId="77777777" w:rsidR="00B56C8E" w:rsidRDefault="00B56C8E" w:rsidP="00B56C8E">
            <w:r>
              <w:t>c) Die Strahlen werden gesammelt.</w:t>
            </w:r>
            <w:r>
              <w:br/>
            </w:r>
            <w:r w:rsidR="00F955A9">
              <w:pict w14:anchorId="4FD09AAA">
                <v:shape id="_x0000_i1132" type="#_x0000_t75" style="width:142.5pt;height:93pt" fillcolor="window">
                  <v:imagedata r:id="rId268" o:title="o208_3"/>
                </v:shape>
              </w:pict>
            </w:r>
          </w:p>
        </w:tc>
      </w:tr>
    </w:tbl>
    <w:p w14:paraId="3C737635" w14:textId="77777777" w:rsidR="00B56C8E" w:rsidRDefault="00B56C8E" w:rsidP="00B56C8E">
      <w:r>
        <w:t xml:space="preserve"> </w:t>
      </w:r>
    </w:p>
    <w:p w14:paraId="348A923E" w14:textId="77777777" w:rsidR="00B56C8E" w:rsidRDefault="00F955A9" w:rsidP="00B56C8E">
      <w:hyperlink r:id="rId269" w:anchor="o223" w:history="1">
        <w:r w:rsidR="00B56C8E">
          <w:rPr>
            <w:rStyle w:val="Hyperlink"/>
          </w:rPr>
          <w:t>2</w:t>
        </w:r>
        <w:bookmarkStart w:id="477" w:name="_Hlt128183087"/>
        <w:r w:rsidR="00B56C8E">
          <w:rPr>
            <w:rStyle w:val="Hyperlink"/>
          </w:rPr>
          <w:t>2</w:t>
        </w:r>
        <w:bookmarkEnd w:id="477"/>
        <w:r w:rsidR="00B56C8E">
          <w:rPr>
            <w:rStyle w:val="Hyperlink"/>
          </w:rPr>
          <w:t>3.</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9D16ED3" w14:textId="77777777" w:rsidTr="00B56C8E">
        <w:tc>
          <w:tcPr>
            <w:tcW w:w="5030" w:type="dxa"/>
          </w:tcPr>
          <w:p w14:paraId="431916D6" w14:textId="77777777" w:rsidR="00B56C8E" w:rsidRDefault="00B56C8E" w:rsidP="00B56C8E">
            <w:r>
              <w:t>Eine punktförmige Lichtquelle ist in einem festen Abstand vor einem Schirm aufgestellt. Eine Sammellinse wird dazwischen hin und her bewegt, dabei gibt es zweimal scharfe Bilder der Lichtquelle. Wann ist das Bild heller?</w:t>
            </w:r>
          </w:p>
          <w:p w14:paraId="348DE011" w14:textId="77777777" w:rsidR="00B56C8E" w:rsidRDefault="00B56C8E" w:rsidP="00B56C8E">
            <w:r>
              <w:t>a) Wenn die Linse näher am Schirm ist.</w:t>
            </w:r>
          </w:p>
          <w:p w14:paraId="41D9BB3A" w14:textId="77777777" w:rsidR="00B56C8E" w:rsidRDefault="00B56C8E" w:rsidP="00B56C8E">
            <w:r>
              <w:t>b) Beide sind gleichhell.</w:t>
            </w:r>
          </w:p>
          <w:p w14:paraId="58F06BBF" w14:textId="77777777" w:rsidR="00B56C8E" w:rsidRDefault="00B56C8E" w:rsidP="00B56C8E">
            <w:r>
              <w:t>c) Wenn die Linse näher an der Lichtquelle steht.</w:t>
            </w:r>
          </w:p>
          <w:p w14:paraId="1A6269C3" w14:textId="77777777" w:rsidR="00B56C8E" w:rsidRDefault="00B56C8E" w:rsidP="00B56C8E"/>
        </w:tc>
        <w:tc>
          <w:tcPr>
            <w:tcW w:w="5030" w:type="dxa"/>
          </w:tcPr>
          <w:p w14:paraId="4C801C7B" w14:textId="77777777" w:rsidR="00B56C8E" w:rsidRDefault="00F955A9" w:rsidP="00B56C8E">
            <w:r>
              <w:pict w14:anchorId="10CA5ACE">
                <v:shape id="_x0000_i1133" type="#_x0000_t75" style="width:243.75pt;height:264.75pt" fillcolor="window">
                  <v:imagedata r:id="rId270" o:title="o223"/>
                </v:shape>
              </w:pict>
            </w:r>
          </w:p>
        </w:tc>
      </w:tr>
    </w:tbl>
    <w:p w14:paraId="2295942F" w14:textId="77777777" w:rsidR="00B56C8E" w:rsidRDefault="00B56C8E" w:rsidP="00B56C8E"/>
    <w:bookmarkStart w:id="478" w:name="_Hlt147206670"/>
    <w:p w14:paraId="5F628865" w14:textId="77777777" w:rsidR="00B56C8E" w:rsidRDefault="00B56C8E" w:rsidP="00B56C8E">
      <w:pPr>
        <w:suppressAutoHyphens/>
      </w:pPr>
      <w:r>
        <w:fldChar w:fldCharType="begin"/>
      </w:r>
      <w:r w:rsidR="00493C02">
        <w:instrText>HYPERLINK "</w:instrText>
      </w:r>
      <w:r w:rsidR="00743CFB">
        <w:instrText>l</w:instrText>
      </w:r>
      <w:r w:rsidR="00493C02">
        <w:instrText>sgoptik</w:instrText>
      </w:r>
      <w:r w:rsidR="00292261">
        <w:instrText>.docx</w:instrText>
      </w:r>
      <w:r w:rsidR="00493C02">
        <w:instrText>" \l "o224"</w:instrText>
      </w:r>
      <w:r>
        <w:fldChar w:fldCharType="separate"/>
      </w:r>
      <w:r>
        <w:rPr>
          <w:rStyle w:val="Hyperlink"/>
        </w:rPr>
        <w:t>2</w:t>
      </w:r>
      <w:bookmarkStart w:id="479" w:name="_Hlt147208319"/>
      <w:r>
        <w:rPr>
          <w:rStyle w:val="Hyperlink"/>
        </w:rPr>
        <w:t>2</w:t>
      </w:r>
      <w:bookmarkEnd w:id="479"/>
      <w:r>
        <w:rPr>
          <w:rStyle w:val="Hyperlink"/>
        </w:rPr>
        <w:t>4.</w:t>
      </w:r>
      <w:r>
        <w:fldChar w:fldCharType="end"/>
      </w:r>
      <w:bookmarkEnd w:id="478"/>
      <w:r>
        <w:t xml:space="preserve"> Zur Herstellung von achromatischen Linsen verwenden die Optiker zwei Glassorten, die sich im Verhältnis ihres Lichtbrechungsvermögens zu ihrer farbzerstreuenden  Kraft möglichst stark unterscheiden: Kronglas und Flintglas. Wo kommt der Name Flintglas her?</w:t>
      </w:r>
    </w:p>
    <w:p w14:paraId="621762CE" w14:textId="77777777" w:rsidR="00B56C8E" w:rsidRDefault="00B56C8E" w:rsidP="00B56C8E">
      <w:pPr>
        <w:suppressAutoHyphens/>
      </w:pPr>
    </w:p>
    <w:p w14:paraId="36366A0E" w14:textId="77777777" w:rsidR="00B56C8E" w:rsidRDefault="00B56C8E" w:rsidP="00B56C8E">
      <w:pPr>
        <w:suppressAutoHyphens/>
      </w:pPr>
      <w:r>
        <w:t>a) für die Herstellung von Flintglas wurde früher gemahlener Flintstein (Feuerstein) verwendet.</w:t>
      </w:r>
    </w:p>
    <w:p w14:paraId="608F602B" w14:textId="77777777" w:rsidR="00B56C8E" w:rsidRDefault="00B56C8E" w:rsidP="00B56C8E">
      <w:pPr>
        <w:suppressAutoHyphens/>
      </w:pPr>
      <w:r>
        <w:t>b) Flintglas wurde früher Dank seiner großen Brechzahl für die Visiereinrichtung von Flinten verwendet.</w:t>
      </w:r>
    </w:p>
    <w:p w14:paraId="77693D97" w14:textId="77777777" w:rsidR="00B56C8E" w:rsidRDefault="00B56C8E" w:rsidP="00B56C8E">
      <w:pPr>
        <w:suppressAutoHyphens/>
      </w:pPr>
      <w:r>
        <w:t>c) Flintglas wurde zuerst in Flint, einer Hafenstadt in Flintshire (heute Clwyd), Nordwales, hergestellt</w:t>
      </w:r>
    </w:p>
    <w:p w14:paraId="1B6CC03F" w14:textId="77777777" w:rsidR="00B56C8E" w:rsidRDefault="00B56C8E" w:rsidP="00B56C8E">
      <w:pPr>
        <w:suppressAutoHyphens/>
      </w:pPr>
      <w:r>
        <w:t>d) der Erfinder der Flintglasherstellung ist der englische Glasmacher John Flint.</w:t>
      </w:r>
    </w:p>
    <w:p w14:paraId="3617E410" w14:textId="77777777" w:rsidR="00B56C8E" w:rsidRDefault="00B56C8E" w:rsidP="00B56C8E"/>
    <w:p w14:paraId="4D9515F9" w14:textId="77777777" w:rsidR="00B56C8E" w:rsidRDefault="00F955A9" w:rsidP="00B56C8E">
      <w:hyperlink r:id="rId271" w:anchor="o229" w:history="1">
        <w:r w:rsidR="00B56C8E">
          <w:rPr>
            <w:rStyle w:val="Hyperlink"/>
          </w:rPr>
          <w:t>2</w:t>
        </w:r>
        <w:bookmarkStart w:id="480" w:name="_Hlt147210542"/>
        <w:r w:rsidR="00B56C8E">
          <w:rPr>
            <w:rStyle w:val="Hyperlink"/>
          </w:rPr>
          <w:t>2</w:t>
        </w:r>
        <w:bookmarkStart w:id="481" w:name="_Hlt147210348"/>
        <w:bookmarkEnd w:id="480"/>
        <w:r w:rsidR="00B56C8E">
          <w:rPr>
            <w:rStyle w:val="Hyperlink"/>
          </w:rPr>
          <w:t>9</w:t>
        </w:r>
        <w:bookmarkEnd w:id="481"/>
        <w:r w:rsidR="00B56C8E">
          <w:rPr>
            <w:rStyle w:val="Hyperlink"/>
          </w:rPr>
          <w:t>.</w:t>
        </w:r>
      </w:hyperlink>
      <w:r w:rsidR="00B56C8E">
        <w:t xml:space="preserve"> Bei einer Party wird über einen LCD-Projektor („Beamer“) ein Video gezeigt. Das Bild ist scharf, aber zu klein. Damit  alle genug sehen, wird der Abstand zwischen dem Projektor und der Leinwand vergrößert. Wie muss der Abstand zwischen der Linse und dem LCD-Element im Projektor verändert werden, damit das Bild nun wieder scharf ist?</w:t>
      </w:r>
      <w:r w:rsidR="00B56C8E">
        <w:br/>
        <w:t>a) Der Abstand muss verkleinert werden, das Objektiv wird reingedreht.</w:t>
      </w:r>
      <w:r w:rsidR="00B56C8E">
        <w:br/>
        <w:t>b) Der Abstand kann so bleiben.</w:t>
      </w:r>
      <w:r w:rsidR="00B56C8E">
        <w:br/>
        <w:t>c) Der Abstand muss vergrößert werden, das Objektiv wird rausgedreht.</w:t>
      </w:r>
    </w:p>
    <w:p w14:paraId="6B78DB54" w14:textId="77777777" w:rsidR="00B56C8E" w:rsidRDefault="00B56C8E" w:rsidP="00B56C8E"/>
    <w:p w14:paraId="1683189C" w14:textId="77777777" w:rsidR="00B56C8E" w:rsidRDefault="00F955A9" w:rsidP="00B56C8E">
      <w:hyperlink r:id="rId272" w:anchor="e325" w:history="1">
        <w:r w:rsidR="00B56C8E">
          <w:rPr>
            <w:rStyle w:val="Hyperlink"/>
          </w:rPr>
          <w:t>2</w:t>
        </w:r>
        <w:bookmarkStart w:id="482" w:name="_Hlt158272393"/>
        <w:r w:rsidR="00B56C8E">
          <w:rPr>
            <w:rStyle w:val="Hyperlink"/>
          </w:rPr>
          <w:t>3</w:t>
        </w:r>
        <w:bookmarkStart w:id="483" w:name="_Hlt158272988"/>
        <w:bookmarkEnd w:id="482"/>
        <w:r w:rsidR="00B56C8E">
          <w:rPr>
            <w:rStyle w:val="Hyperlink"/>
          </w:rPr>
          <w:t>5</w:t>
        </w:r>
        <w:bookmarkEnd w:id="483"/>
        <w:r w:rsidR="00B56C8E">
          <w:rPr>
            <w:rStyle w:val="Hyperlink"/>
          </w:rPr>
          <w:t>.</w:t>
        </w:r>
      </w:hyperlink>
    </w:p>
    <w:p w14:paraId="3E53CC26" w14:textId="77777777" w:rsidR="00B56C8E" w:rsidRDefault="00B56C8E" w:rsidP="00B56C8E">
      <w:r>
        <w:t>Eine Linse der Brennweite 4,0 cm erzeugt auf einem Schirm das Bild eines Gegenstandes, der 7,0 cm vor der Linse steht. Ermitteln Sie durch Konstruktion die Lage des Bildpunktes für einen Gegenstandspunkt, der nicht auf der optischen Achse liegt.</w:t>
      </w:r>
    </w:p>
    <w:p w14:paraId="2FCB9F7A" w14:textId="77777777" w:rsidR="00B56C8E" w:rsidRDefault="00B56C8E" w:rsidP="00B56C8E"/>
    <w:p w14:paraId="31B1E4B6" w14:textId="77777777" w:rsidR="00B56C8E" w:rsidRDefault="00B56C8E" w:rsidP="00B56C8E">
      <w:r>
        <w:t xml:space="preserve">Leiten Sie die Linsengleichung für dünne Linsen </w:t>
      </w:r>
      <w:r w:rsidR="0060282E" w:rsidRPr="0060282E">
        <w:rPr>
          <w:position w:val="-24"/>
        </w:rPr>
        <w:object w:dxaOrig="960" w:dyaOrig="620" w14:anchorId="3E0A4BA8">
          <v:shape id="_x0000_i1134" type="#_x0000_t75" style="width:48pt;height:30.75pt" o:ole="" fillcolor="window">
            <v:imagedata r:id="rId273" o:title=""/>
          </v:shape>
          <o:OLEObject Type="Embed" ProgID="Equation.DSMT4" ShapeID="_x0000_i1134" DrawAspect="Content" ObjectID="_1700915207" r:id="rId274"/>
        </w:object>
      </w:r>
      <w:r>
        <w:t xml:space="preserve">  her.</w:t>
      </w:r>
    </w:p>
    <w:p w14:paraId="109FE858" w14:textId="77777777" w:rsidR="00B56C8E" w:rsidRDefault="00B56C8E" w:rsidP="00B56C8E">
      <w:r>
        <w:t>Nutzen Sie die Konstruktion aus Aufgabe 1.</w:t>
      </w:r>
    </w:p>
    <w:p w14:paraId="61A143B8" w14:textId="77777777" w:rsidR="00B56C8E" w:rsidRDefault="00B56C8E" w:rsidP="00B56C8E"/>
    <w:p w14:paraId="02AFDC30" w14:textId="77777777" w:rsidR="00B56C8E" w:rsidRDefault="00B56C8E" w:rsidP="00B56C8E">
      <w:pPr>
        <w:pStyle w:val="Fuzeile"/>
        <w:tabs>
          <w:tab w:val="clear" w:pos="4536"/>
          <w:tab w:val="clear" w:pos="9072"/>
        </w:tabs>
      </w:pPr>
      <w:r>
        <w:rPr>
          <w:color w:val="FF0000"/>
          <w:sz w:val="36"/>
        </w:rPr>
        <w:sym w:font="Symbol" w:char="F02A"/>
      </w:r>
      <w:hyperlink r:id="rId275" w:anchor="o236" w:history="1">
        <w:r>
          <w:rPr>
            <w:rStyle w:val="Hyperlink"/>
          </w:rPr>
          <w:t>2</w:t>
        </w:r>
        <w:bookmarkStart w:id="484" w:name="_Hlt158418815"/>
        <w:r>
          <w:rPr>
            <w:rStyle w:val="Hyperlink"/>
          </w:rPr>
          <w:t>3</w:t>
        </w:r>
        <w:bookmarkEnd w:id="484"/>
        <w:r>
          <w:rPr>
            <w:rStyle w:val="Hyperlink"/>
          </w:rPr>
          <w:t>6.</w:t>
        </w:r>
      </w:hyperlink>
      <w:r>
        <w:t xml:space="preserve"> Die Zerstreuungsweite einer Hohllinse sei 10 cm. Wenn man einen Gegenstand in 30 cm Entfernung durch dieselbe betrachtet, wie weit erscheint er entfernt und wie vielmal verkleinert?</w:t>
      </w:r>
    </w:p>
    <w:p w14:paraId="2F9ED7F5" w14:textId="77777777" w:rsidR="00B56C8E" w:rsidRDefault="00B56C8E" w:rsidP="00B56C8E">
      <w:pPr>
        <w:pStyle w:val="Fuzeile"/>
        <w:tabs>
          <w:tab w:val="clear" w:pos="4536"/>
          <w:tab w:val="clear" w:pos="9072"/>
        </w:tabs>
      </w:pPr>
      <w:r>
        <w:t>(Quelle der Aufgabe: Dr. C. Fliedner, Aufgaben aus der Physik, Braunschweig, 1876)</w:t>
      </w:r>
    </w:p>
    <w:p w14:paraId="7BCFA686" w14:textId="77777777" w:rsidR="00B56C8E" w:rsidRDefault="00B56C8E" w:rsidP="00B56C8E">
      <w:pPr>
        <w:pStyle w:val="Fuzeile"/>
        <w:tabs>
          <w:tab w:val="clear" w:pos="4536"/>
          <w:tab w:val="clear" w:pos="9072"/>
        </w:tabs>
      </w:pPr>
      <w:r>
        <w:rPr>
          <w:sz w:val="24"/>
        </w:rPr>
        <w:sym w:font="Symbol" w:char="F02A"/>
      </w:r>
      <w:r>
        <w:rPr>
          <w:sz w:val="24"/>
        </w:rPr>
        <w:sym w:font="Symbol" w:char="F02A"/>
      </w:r>
      <w:r>
        <w:rPr>
          <w:sz w:val="24"/>
        </w:rPr>
        <w:sym w:font="Symbol" w:char="F02A"/>
      </w:r>
    </w:p>
    <w:p w14:paraId="68344F53" w14:textId="77777777" w:rsidR="00B56C8E" w:rsidRDefault="00B56C8E" w:rsidP="00B56C8E">
      <w:pPr>
        <w:pStyle w:val="Fuzeile"/>
        <w:tabs>
          <w:tab w:val="clear" w:pos="4536"/>
          <w:tab w:val="clear" w:pos="9072"/>
        </w:tabs>
      </w:pPr>
    </w:p>
    <w:p w14:paraId="39D40BAE" w14:textId="77777777" w:rsidR="00B56C8E" w:rsidRDefault="00B56C8E" w:rsidP="00B56C8E">
      <w:r>
        <w:rPr>
          <w:color w:val="FF0000"/>
          <w:sz w:val="36"/>
        </w:rPr>
        <w:sym w:font="Symbol" w:char="F02A"/>
      </w:r>
      <w:hyperlink r:id="rId276" w:anchor="o237" w:history="1">
        <w:r>
          <w:rPr>
            <w:rStyle w:val="Hyperlink"/>
          </w:rPr>
          <w:t>2</w:t>
        </w:r>
        <w:bookmarkStart w:id="485" w:name="_Hlt158471793"/>
        <w:bookmarkStart w:id="486" w:name="_Hlt158418905"/>
        <w:bookmarkEnd w:id="485"/>
        <w:r>
          <w:rPr>
            <w:rStyle w:val="Hyperlink"/>
          </w:rPr>
          <w:t>3</w:t>
        </w:r>
        <w:bookmarkEnd w:id="486"/>
        <w:r>
          <w:rPr>
            <w:rStyle w:val="Hyperlink"/>
          </w:rPr>
          <w:t>7.</w:t>
        </w:r>
      </w:hyperlink>
      <w:r>
        <w:t xml:space="preserve"> Eine Linse der Brennweite 50,0 cm wird entlang der optischen Achse zwischen Gegenstand und Schirm verschoben, wobei der Abstand vom Gegenstand zum Schirm konstant 2,40 m beträgt. Für genau zwei Linsenpositionen entstehen dabei scharfe Bilder.</w:t>
      </w:r>
    </w:p>
    <w:p w14:paraId="16D0D49A" w14:textId="77777777" w:rsidR="00B56C8E" w:rsidRDefault="00B56C8E" w:rsidP="00B56C8E">
      <w:r>
        <w:t>Ermitteln Sie die zwei zugehörigen Gegenstandsweiten.</w:t>
      </w:r>
    </w:p>
    <w:p w14:paraId="6478C8DF" w14:textId="77777777" w:rsidR="00B56C8E" w:rsidRDefault="00B56C8E" w:rsidP="00B56C8E">
      <w:r>
        <w:rPr>
          <w:sz w:val="24"/>
        </w:rPr>
        <w:sym w:font="Symbol" w:char="F02A"/>
      </w:r>
      <w:r>
        <w:rPr>
          <w:sz w:val="24"/>
        </w:rPr>
        <w:sym w:font="Symbol" w:char="F02A"/>
      </w:r>
      <w:r>
        <w:rPr>
          <w:sz w:val="24"/>
        </w:rPr>
        <w:sym w:font="Symbol" w:char="F02A"/>
      </w:r>
    </w:p>
    <w:p w14:paraId="08BF044F" w14:textId="77777777" w:rsidR="00B56C8E" w:rsidRDefault="00B56C8E" w:rsidP="00B56C8E">
      <w:pPr>
        <w:pStyle w:val="Fuzeile"/>
        <w:tabs>
          <w:tab w:val="clear" w:pos="4536"/>
          <w:tab w:val="clear" w:pos="9072"/>
        </w:tabs>
      </w:pPr>
    </w:p>
    <w:p w14:paraId="2314F064" w14:textId="77777777" w:rsidR="00B56C8E" w:rsidRDefault="00F955A9" w:rsidP="00B56C8E">
      <w:pPr>
        <w:pStyle w:val="Fuzeile"/>
        <w:tabs>
          <w:tab w:val="clear" w:pos="4536"/>
          <w:tab w:val="clear" w:pos="9072"/>
        </w:tabs>
      </w:pPr>
      <w:hyperlink r:id="rId277" w:anchor="o240" w:history="1">
        <w:r w:rsidR="00B56C8E">
          <w:rPr>
            <w:rStyle w:val="Hyperlink"/>
          </w:rPr>
          <w:t>240.</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22EE3B53" w14:textId="77777777" w:rsidTr="00B56C8E">
        <w:tc>
          <w:tcPr>
            <w:tcW w:w="10061" w:type="dxa"/>
          </w:tcPr>
          <w:p w14:paraId="7556EDD0" w14:textId="77777777" w:rsidR="00B56C8E" w:rsidRDefault="00F955A9" w:rsidP="00B56C8E">
            <w:pPr>
              <w:pStyle w:val="Fuzeile"/>
              <w:tabs>
                <w:tab w:val="clear" w:pos="4536"/>
                <w:tab w:val="clear" w:pos="9072"/>
              </w:tabs>
            </w:pPr>
            <w:r>
              <w:pict w14:anchorId="2C053610">
                <v:shape id="_x0000_i1135" type="#_x0000_t75" style="width:282.75pt;height:118.5pt" fillcolor="window">
                  <v:imagedata r:id="rId278" o:title="o240"/>
                </v:shape>
              </w:pict>
            </w:r>
          </w:p>
        </w:tc>
      </w:tr>
      <w:tr w:rsidR="00B56C8E" w14:paraId="56D0A3C5" w14:textId="77777777" w:rsidTr="00B56C8E">
        <w:tc>
          <w:tcPr>
            <w:tcW w:w="10061" w:type="dxa"/>
          </w:tcPr>
          <w:p w14:paraId="2866B53F" w14:textId="77777777" w:rsidR="00B56C8E" w:rsidRDefault="00B56C8E" w:rsidP="00B56C8E">
            <w:pPr>
              <w:pStyle w:val="Fuzeile"/>
              <w:tabs>
                <w:tab w:val="clear" w:pos="4536"/>
                <w:tab w:val="clear" w:pos="9072"/>
              </w:tabs>
            </w:pPr>
            <w:r>
              <w:t>In der Abbildung sind zwei Punkte A und B angegeben. A stellt eine punktförmige Lichtquelle, B das durch eine Sammellinse und einen ebenen Spiegel erzeugte Bild dar. Die Gerade durch O1 und O2 ist sowohl Spiegelebene als auch optische Achse der Linse. Konstruiere die Lage der Brennpunkte und zeichne die Linsenebene ein.</w:t>
            </w:r>
            <w:r>
              <w:br/>
              <w:t>(Quelle: 9. Sächsische Physikolympiade 2007/2008, Stufe 1, Klasse 8)</w:t>
            </w:r>
          </w:p>
          <w:p w14:paraId="0744006A" w14:textId="77777777" w:rsidR="00B56C8E" w:rsidRDefault="00B56C8E" w:rsidP="00B56C8E">
            <w:pPr>
              <w:pStyle w:val="Fuzeile"/>
              <w:tabs>
                <w:tab w:val="clear" w:pos="4536"/>
                <w:tab w:val="clear" w:pos="9072"/>
              </w:tabs>
            </w:pPr>
            <w:r>
              <w:t xml:space="preserve"> </w:t>
            </w:r>
            <w:r>
              <w:rPr>
                <w:sz w:val="24"/>
              </w:rPr>
              <w:sym w:font="Symbol" w:char="F02A"/>
            </w:r>
            <w:r>
              <w:rPr>
                <w:sz w:val="24"/>
              </w:rPr>
              <w:sym w:font="Symbol" w:char="F02A"/>
            </w:r>
          </w:p>
        </w:tc>
      </w:tr>
    </w:tbl>
    <w:p w14:paraId="1D279E6D" w14:textId="77777777" w:rsidR="00B56C8E" w:rsidRDefault="00B56C8E" w:rsidP="00B56C8E">
      <w:pPr>
        <w:pStyle w:val="Fuzeile"/>
        <w:tabs>
          <w:tab w:val="clear" w:pos="4536"/>
          <w:tab w:val="clear" w:pos="9072"/>
        </w:tabs>
      </w:pPr>
    </w:p>
    <w:p w14:paraId="13F5779E" w14:textId="77777777" w:rsidR="00B56C8E" w:rsidRDefault="00F955A9" w:rsidP="00B56C8E">
      <w:pPr>
        <w:pStyle w:val="Fuzeile"/>
        <w:tabs>
          <w:tab w:val="clear" w:pos="4536"/>
          <w:tab w:val="clear" w:pos="9072"/>
        </w:tabs>
      </w:pPr>
      <w:hyperlink r:id="rId279" w:anchor="o244" w:history="1">
        <w:r w:rsidR="00B56C8E">
          <w:rPr>
            <w:rStyle w:val="Hyperlink"/>
          </w:rPr>
          <w:t>2</w:t>
        </w:r>
        <w:bookmarkStart w:id="487" w:name="_Hlt186943669"/>
        <w:r w:rsidR="00B56C8E">
          <w:rPr>
            <w:rStyle w:val="Hyperlink"/>
          </w:rPr>
          <w:t>4</w:t>
        </w:r>
        <w:bookmarkEnd w:id="487"/>
        <w:r w:rsidR="00B56C8E">
          <w:rPr>
            <w:rStyle w:val="Hyperlink"/>
          </w:rPr>
          <w:t>4.</w:t>
        </w:r>
      </w:hyperlink>
    </w:p>
    <w:tbl>
      <w:tblPr>
        <w:tblW w:w="0" w:type="auto"/>
        <w:tblLayout w:type="fixed"/>
        <w:tblCellMar>
          <w:left w:w="70" w:type="dxa"/>
          <w:right w:w="70" w:type="dxa"/>
        </w:tblCellMar>
        <w:tblLook w:val="0000" w:firstRow="0" w:lastRow="0" w:firstColumn="0" w:lastColumn="0" w:noHBand="0" w:noVBand="0"/>
      </w:tblPr>
      <w:tblGrid>
        <w:gridCol w:w="10061"/>
      </w:tblGrid>
      <w:tr w:rsidR="00B56C8E" w14:paraId="0E11F155" w14:textId="77777777" w:rsidTr="00B56C8E">
        <w:tc>
          <w:tcPr>
            <w:tcW w:w="10061" w:type="dxa"/>
          </w:tcPr>
          <w:p w14:paraId="4AFAAED5" w14:textId="77777777" w:rsidR="00B56C8E" w:rsidRDefault="00B56C8E" w:rsidP="00B56C8E">
            <w:pPr>
              <w:pStyle w:val="Fuzeile"/>
              <w:tabs>
                <w:tab w:val="clear" w:pos="4536"/>
                <w:tab w:val="clear" w:pos="9072"/>
              </w:tabs>
            </w:pPr>
            <w:r>
              <w:t>Ergänze den Strahlenverlauf.</w:t>
            </w:r>
          </w:p>
        </w:tc>
      </w:tr>
      <w:tr w:rsidR="00B56C8E" w14:paraId="52E48A46" w14:textId="77777777" w:rsidTr="00B56C8E">
        <w:tc>
          <w:tcPr>
            <w:tcW w:w="10061" w:type="dxa"/>
          </w:tcPr>
          <w:p w14:paraId="6163F616" w14:textId="77777777" w:rsidR="00B56C8E" w:rsidRDefault="00F955A9" w:rsidP="00B56C8E">
            <w:pPr>
              <w:pStyle w:val="Fuzeile"/>
              <w:tabs>
                <w:tab w:val="clear" w:pos="4536"/>
                <w:tab w:val="clear" w:pos="9072"/>
              </w:tabs>
            </w:pPr>
            <w:r>
              <w:pict w14:anchorId="5EF7C8F8">
                <v:shape id="_x0000_i1136" type="#_x0000_t75" style="width:483pt;height:297pt" fillcolor="window">
                  <v:imagedata r:id="rId280" o:title="o244"/>
                </v:shape>
              </w:pict>
            </w:r>
          </w:p>
        </w:tc>
      </w:tr>
    </w:tbl>
    <w:p w14:paraId="249988EE" w14:textId="77777777" w:rsidR="00B56C8E" w:rsidRDefault="00B56C8E" w:rsidP="00B56C8E">
      <w:pPr>
        <w:pStyle w:val="Fuzeile"/>
        <w:tabs>
          <w:tab w:val="clear" w:pos="4536"/>
          <w:tab w:val="clear" w:pos="9072"/>
        </w:tabs>
      </w:pPr>
    </w:p>
    <w:p w14:paraId="3126E2B6" w14:textId="77777777" w:rsidR="00B56C8E" w:rsidRDefault="00F955A9" w:rsidP="00B56C8E">
      <w:pPr>
        <w:pStyle w:val="Fuzeile"/>
        <w:tabs>
          <w:tab w:val="clear" w:pos="4536"/>
          <w:tab w:val="clear" w:pos="9072"/>
        </w:tabs>
      </w:pPr>
      <w:hyperlink r:id="rId281" w:anchor="o245" w:history="1">
        <w:r w:rsidR="00B56C8E">
          <w:rPr>
            <w:rStyle w:val="Hyperlink"/>
          </w:rPr>
          <w:t>2</w:t>
        </w:r>
        <w:bookmarkStart w:id="488" w:name="_Hlt188234825"/>
        <w:r w:rsidR="00B56C8E">
          <w:rPr>
            <w:rStyle w:val="Hyperlink"/>
          </w:rPr>
          <w:t>4</w:t>
        </w:r>
        <w:bookmarkEnd w:id="488"/>
        <w:r w:rsidR="00B56C8E">
          <w:rPr>
            <w:rStyle w:val="Hyperlink"/>
          </w:rPr>
          <w:t>5.</w:t>
        </w:r>
      </w:hyperlink>
      <w:r w:rsidR="00B56C8E">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5516FC53" w14:textId="77777777" w:rsidTr="00B56C8E">
        <w:tc>
          <w:tcPr>
            <w:tcW w:w="10061" w:type="dxa"/>
          </w:tcPr>
          <w:p w14:paraId="3BD42833" w14:textId="77777777" w:rsidR="00B56C8E" w:rsidRDefault="00B56C8E" w:rsidP="00B56C8E">
            <w:pPr>
              <w:pStyle w:val="Fuzeile"/>
              <w:tabs>
                <w:tab w:val="clear" w:pos="4536"/>
                <w:tab w:val="clear" w:pos="9072"/>
              </w:tabs>
            </w:pPr>
            <w:r>
              <w:t>Konstruiere das Bild des Gegenstandes! Beschreibe Richtung, Größe und Art des Bildes!</w:t>
            </w:r>
          </w:p>
        </w:tc>
      </w:tr>
      <w:tr w:rsidR="00B56C8E" w14:paraId="01E28555" w14:textId="77777777" w:rsidTr="00B56C8E">
        <w:tc>
          <w:tcPr>
            <w:tcW w:w="10061" w:type="dxa"/>
          </w:tcPr>
          <w:p w14:paraId="6DDAE726" w14:textId="77777777" w:rsidR="00B56C8E" w:rsidRDefault="00F955A9" w:rsidP="00B56C8E">
            <w:pPr>
              <w:pStyle w:val="Fuzeile"/>
              <w:tabs>
                <w:tab w:val="clear" w:pos="4536"/>
                <w:tab w:val="clear" w:pos="9072"/>
              </w:tabs>
            </w:pPr>
            <w:r>
              <w:pict w14:anchorId="62E5C508">
                <v:shape id="_x0000_i1137" type="#_x0000_t75" style="width:495.75pt;height:239.25pt" fillcolor="window">
                  <v:imagedata r:id="rId282" o:title="o245"/>
                </v:shape>
              </w:pict>
            </w:r>
          </w:p>
        </w:tc>
      </w:tr>
    </w:tbl>
    <w:p w14:paraId="6A21D057" w14:textId="77777777" w:rsidR="00B56C8E" w:rsidRDefault="00B56C8E" w:rsidP="00B56C8E">
      <w:pPr>
        <w:pStyle w:val="Fuzeile"/>
        <w:tabs>
          <w:tab w:val="clear" w:pos="4536"/>
          <w:tab w:val="clear" w:pos="9072"/>
        </w:tabs>
      </w:pPr>
    </w:p>
    <w:p w14:paraId="2E4277DE" w14:textId="77777777" w:rsidR="00B56C8E" w:rsidRDefault="00B56C8E" w:rsidP="00B56C8E">
      <w:pPr>
        <w:pStyle w:val="Fuzeile"/>
        <w:tabs>
          <w:tab w:val="clear" w:pos="4536"/>
          <w:tab w:val="clear" w:pos="9072"/>
        </w:tabs>
      </w:pPr>
      <w:r>
        <w:rPr>
          <w:color w:val="FF0000"/>
        </w:rPr>
        <w:sym w:font="Symbol" w:char="F02A"/>
      </w:r>
      <w:hyperlink r:id="rId283" w:anchor="o246" w:history="1">
        <w:r>
          <w:rPr>
            <w:rStyle w:val="Hyperlink"/>
          </w:rPr>
          <w:t>246.</w:t>
        </w:r>
      </w:hyperlink>
      <w:r>
        <w:t xml:space="preserve"> (Abi Grundkurs 1994)</w:t>
      </w:r>
    </w:p>
    <w:p w14:paraId="46FD5D75" w14:textId="77777777" w:rsidR="00B56C8E" w:rsidRDefault="00B56C8E" w:rsidP="00B56C8E">
      <w:pPr>
        <w:rPr>
          <w:snapToGrid w:val="0"/>
        </w:rPr>
      </w:pPr>
      <w:r>
        <w:rPr>
          <w:snapToGrid w:val="0"/>
        </w:rPr>
        <w:t>Ein 2,50 cm großer Gegenstand befindet sich 8,50 cm vor einer Sammellinse der Brennweite 3,50 cm. Ermitteln Sie durch Rechnung und Zeichnung die Bildweite sowie die Bildgröße.</w:t>
      </w:r>
    </w:p>
    <w:p w14:paraId="00F73B3B" w14:textId="77777777" w:rsidR="00B56C8E" w:rsidRDefault="00B56C8E" w:rsidP="00B56C8E">
      <w:pPr>
        <w:rPr>
          <w:snapToGrid w:val="0"/>
        </w:rPr>
      </w:pPr>
      <w:r>
        <w:rPr>
          <w:sz w:val="24"/>
        </w:rPr>
        <w:sym w:font="Symbol" w:char="F02A"/>
      </w:r>
      <w:r>
        <w:rPr>
          <w:sz w:val="24"/>
        </w:rPr>
        <w:sym w:font="Symbol" w:char="F02A"/>
      </w:r>
      <w:r>
        <w:rPr>
          <w:sz w:val="24"/>
        </w:rPr>
        <w:sym w:font="Symbol" w:char="F02A"/>
      </w:r>
    </w:p>
    <w:p w14:paraId="27A8053A" w14:textId="77777777" w:rsidR="00B56C8E" w:rsidRDefault="00B56C8E" w:rsidP="00B56C8E">
      <w:pPr>
        <w:rPr>
          <w:snapToGrid w:val="0"/>
        </w:rPr>
      </w:pPr>
    </w:p>
    <w:p w14:paraId="73DD3DC9" w14:textId="77777777" w:rsidR="00B56C8E" w:rsidRDefault="00B56C8E" w:rsidP="00B56C8E">
      <w:pPr>
        <w:pStyle w:val="Fuzeile"/>
        <w:tabs>
          <w:tab w:val="clear" w:pos="4536"/>
          <w:tab w:val="clear" w:pos="9072"/>
        </w:tabs>
      </w:pPr>
      <w:r>
        <w:rPr>
          <w:color w:val="FF0000"/>
        </w:rPr>
        <w:sym w:font="Symbol" w:char="F02A"/>
      </w:r>
      <w:bookmarkStart w:id="489" w:name="_Hlt222101219"/>
      <w:r>
        <w:rPr>
          <w:color w:val="FF0000"/>
        </w:rPr>
        <w:fldChar w:fldCharType="begin"/>
      </w:r>
      <w:r w:rsidR="00493C02">
        <w:rPr>
          <w:color w:val="FF0000"/>
        </w:rPr>
        <w:instrText>HYPERLINK "</w:instrText>
      </w:r>
      <w:r w:rsidR="00743CFB">
        <w:rPr>
          <w:color w:val="FF0000"/>
        </w:rPr>
        <w:instrText>l</w:instrText>
      </w:r>
      <w:r w:rsidR="00493C02">
        <w:rPr>
          <w:color w:val="FF0000"/>
        </w:rPr>
        <w:instrText>sgoptik</w:instrText>
      </w:r>
      <w:r w:rsidR="00292261">
        <w:rPr>
          <w:color w:val="FF0000"/>
        </w:rPr>
        <w:instrText>.docx</w:instrText>
      </w:r>
      <w:r w:rsidR="00493C02">
        <w:rPr>
          <w:color w:val="FF0000"/>
        </w:rPr>
        <w:instrText>" \l "o247"</w:instrText>
      </w:r>
      <w:r>
        <w:rPr>
          <w:color w:val="FF0000"/>
        </w:rPr>
        <w:fldChar w:fldCharType="separate"/>
      </w:r>
      <w:r>
        <w:rPr>
          <w:rStyle w:val="Hyperlink"/>
        </w:rPr>
        <w:t>2</w:t>
      </w:r>
      <w:bookmarkStart w:id="490" w:name="_Hlt214864359"/>
      <w:r>
        <w:rPr>
          <w:rStyle w:val="Hyperlink"/>
        </w:rPr>
        <w:t>4</w:t>
      </w:r>
      <w:bookmarkEnd w:id="490"/>
      <w:r>
        <w:rPr>
          <w:rStyle w:val="Hyperlink"/>
        </w:rPr>
        <w:t>7</w:t>
      </w:r>
      <w:r>
        <w:rPr>
          <w:color w:val="FF0000"/>
        </w:rPr>
        <w:fldChar w:fldCharType="end"/>
      </w:r>
      <w:bookmarkEnd w:id="489"/>
      <w:r>
        <w:rPr>
          <w:snapToGrid w:val="0"/>
        </w:rPr>
        <w:t xml:space="preserve">. </w:t>
      </w:r>
      <w:r>
        <w:t>(Abi Grundkurs 1994)</w:t>
      </w:r>
    </w:p>
    <w:p w14:paraId="09984ACF" w14:textId="77777777" w:rsidR="00B56C8E" w:rsidRDefault="00B56C8E" w:rsidP="00B56C8E">
      <w:pPr>
        <w:rPr>
          <w:snapToGrid w:val="0"/>
        </w:rPr>
      </w:pPr>
      <w:r>
        <w:rPr>
          <w:snapToGrid w:val="0"/>
        </w:rPr>
        <w:t xml:space="preserve">Auf einer optischen Bank befinden sich ein Gegenstand und ein Auffangschirm; ihr Abstand voneinander beträgt 18 cm. Zwischen beide wird eine Sammellinse der Brennweite 4,0 cm gebracht, die längs der optischen Bank verschoben werden kann. </w:t>
      </w:r>
    </w:p>
    <w:p w14:paraId="327AAFF5" w14:textId="77777777" w:rsidR="00B56C8E" w:rsidRDefault="00B56C8E" w:rsidP="00B56C8E">
      <w:r>
        <w:rPr>
          <w:snapToGrid w:val="0"/>
        </w:rPr>
        <w:t>In welcher Position der Linse entsteht ein reelles Bild?</w:t>
      </w:r>
    </w:p>
    <w:p w14:paraId="27BD0BCB" w14:textId="77777777" w:rsidR="00B56C8E" w:rsidRDefault="00B56C8E" w:rsidP="00B56C8E">
      <w:pPr>
        <w:pStyle w:val="Fuzeile"/>
        <w:tabs>
          <w:tab w:val="clear" w:pos="4536"/>
          <w:tab w:val="clear" w:pos="9072"/>
        </w:tabs>
        <w:rPr>
          <w:sz w:val="24"/>
        </w:rPr>
      </w:pPr>
      <w:r>
        <w:rPr>
          <w:sz w:val="24"/>
        </w:rPr>
        <w:sym w:font="Symbol" w:char="F02A"/>
      </w:r>
      <w:r>
        <w:rPr>
          <w:sz w:val="24"/>
        </w:rPr>
        <w:sym w:font="Symbol" w:char="F02A"/>
      </w:r>
      <w:r>
        <w:rPr>
          <w:sz w:val="24"/>
        </w:rPr>
        <w:sym w:font="Symbol" w:char="F02A"/>
      </w:r>
    </w:p>
    <w:p w14:paraId="1A7A30A8" w14:textId="77777777" w:rsidR="00B56C8E" w:rsidRDefault="00B56C8E" w:rsidP="00B56C8E">
      <w:pPr>
        <w:pStyle w:val="Fuzeile"/>
        <w:tabs>
          <w:tab w:val="clear" w:pos="4536"/>
          <w:tab w:val="clear" w:pos="9072"/>
        </w:tabs>
        <w:rPr>
          <w:sz w:val="24"/>
        </w:rPr>
      </w:pPr>
    </w:p>
    <w:bookmarkStart w:id="491" w:name="_Hlt222100431"/>
    <w:p w14:paraId="5CA96290" w14:textId="77777777" w:rsidR="00B56C8E" w:rsidRDefault="00B56C8E" w:rsidP="00B56C8E">
      <w:pPr>
        <w:pStyle w:val="Default"/>
        <w:rPr>
          <w:sz w:val="22"/>
        </w:rPr>
      </w:pPr>
      <w:r>
        <w:rPr>
          <w:sz w:val="22"/>
        </w:rPr>
        <w:fldChar w:fldCharType="begin"/>
      </w:r>
      <w:r w:rsidR="00493C02">
        <w:rPr>
          <w:sz w:val="22"/>
        </w:rPr>
        <w:instrText>HYPERLINK "</w:instrText>
      </w:r>
      <w:r w:rsidR="00743CFB">
        <w:rPr>
          <w:sz w:val="22"/>
        </w:rPr>
        <w:instrText>l</w:instrText>
      </w:r>
      <w:r w:rsidR="00493C02">
        <w:rPr>
          <w:sz w:val="22"/>
        </w:rPr>
        <w:instrText>sgoptik</w:instrText>
      </w:r>
      <w:r w:rsidR="00292261">
        <w:rPr>
          <w:sz w:val="22"/>
        </w:rPr>
        <w:instrText>.docx</w:instrText>
      </w:r>
      <w:r w:rsidR="00493C02">
        <w:rPr>
          <w:sz w:val="22"/>
        </w:rPr>
        <w:instrText>" \l "o259"</w:instrText>
      </w:r>
      <w:r>
        <w:rPr>
          <w:sz w:val="22"/>
        </w:rPr>
        <w:fldChar w:fldCharType="separate"/>
      </w:r>
      <w:r>
        <w:rPr>
          <w:rStyle w:val="Hyperlink"/>
        </w:rPr>
        <w:t>2</w:t>
      </w:r>
      <w:bookmarkStart w:id="492" w:name="_Hlt214867154"/>
      <w:bookmarkStart w:id="493" w:name="_Hlt214864419"/>
      <w:bookmarkEnd w:id="492"/>
      <w:r>
        <w:rPr>
          <w:rStyle w:val="Hyperlink"/>
        </w:rPr>
        <w:t>5</w:t>
      </w:r>
      <w:bookmarkEnd w:id="493"/>
      <w:r>
        <w:rPr>
          <w:rStyle w:val="Hyperlink"/>
        </w:rPr>
        <w:t>9</w:t>
      </w:r>
      <w:r>
        <w:rPr>
          <w:sz w:val="22"/>
        </w:rPr>
        <w:fldChar w:fldCharType="end"/>
      </w:r>
      <w:bookmarkEnd w:id="491"/>
      <w:r>
        <w:rPr>
          <w:sz w:val="22"/>
        </w:rPr>
        <w:t xml:space="preserve">. Karl Brand hat eine große Lupe geschenkt bekommen. Er hat schon davon gehört, dass Lupen als Brennglas wirken können und ist deshalb besonders vorsichtig, als er damit seine Briefmarkensammlung im hellen Sonnenlicht betrachtet. Beim Ausprobieren der neuen Lupe stellt Karl fest, dass er abhängig vom Abstand der Lupe zum Briefmarkenalbum helle Flecke verschiedenen Durchmessers auf der Albumseite erzeugen kann. Abends liest Karl in einem Lehrbuch sogar von einem Verfahren, wie er leicht die Brennweite einer Sammellinse (Lupe) bestimmen kann, ohne seinem Namen alle Ehre zu machen … </w:t>
      </w:r>
    </w:p>
    <w:p w14:paraId="69371DBB" w14:textId="77777777" w:rsidR="00B56C8E" w:rsidRDefault="00B56C8E" w:rsidP="00B56C8E">
      <w:pPr>
        <w:pStyle w:val="Default"/>
        <w:rPr>
          <w:sz w:val="22"/>
        </w:rPr>
      </w:pPr>
      <w:r>
        <w:rPr>
          <w:sz w:val="22"/>
        </w:rPr>
        <w:t xml:space="preserve">Um die Brennweite seiner neuen Lupe zu bestimmen, lässt Karl das Sonnenlicht lotrecht auf die Linsenebene fallen und beobachtet auf einem 10 cm dahinter aufgestellten Schirm einen hellen runden Fleck (Linse und Schirm sind zueinander parallel). Die Linse seiner Lupe hat einen Durchmesser von 8 cm. Den Durchmesser des hellen Flecks bestimmt er mit 10 cm. Eine andere Linse, die er in seinem Schreibtisch findet und ebenfalls einen Durchmesser von 8 cm hat, erzeugt unter gleichen Bedingungen einen nur 5 cm großen Fleck. Ermittle die möglichen Brennweiten der beiden Linsen! </w:t>
      </w:r>
    </w:p>
    <w:p w14:paraId="027C6C99" w14:textId="77777777" w:rsidR="00B56C8E" w:rsidRDefault="00B56C8E" w:rsidP="00B56C8E">
      <w:pPr>
        <w:pStyle w:val="Default"/>
        <w:rPr>
          <w:sz w:val="22"/>
        </w:rPr>
      </w:pPr>
      <w:r>
        <w:rPr>
          <w:sz w:val="22"/>
        </w:rPr>
        <w:t>(Quelle: Sächsische Physikolympiade 2008)</w:t>
      </w:r>
    </w:p>
    <w:p w14:paraId="7A5EDF01" w14:textId="77777777" w:rsidR="00B56C8E" w:rsidRDefault="00B56C8E" w:rsidP="00B56C8E">
      <w:pPr>
        <w:pStyle w:val="Fuzeile"/>
        <w:tabs>
          <w:tab w:val="clear" w:pos="4536"/>
          <w:tab w:val="clear" w:pos="9072"/>
        </w:tabs>
      </w:pPr>
    </w:p>
    <w:bookmarkStart w:id="494" w:name="_Hlt222101153"/>
    <w:p w14:paraId="249E16C3"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"o262"</w:instrText>
      </w:r>
      <w:r>
        <w:fldChar w:fldCharType="separate"/>
      </w:r>
      <w:r>
        <w:rPr>
          <w:rStyle w:val="Hyperlink"/>
        </w:rPr>
        <w:t>2</w:t>
      </w:r>
      <w:bookmarkStart w:id="495" w:name="_Hlt222101941"/>
      <w:r>
        <w:rPr>
          <w:rStyle w:val="Hyperlink"/>
        </w:rPr>
        <w:t>6</w:t>
      </w:r>
      <w:bookmarkEnd w:id="495"/>
      <w:r>
        <w:rPr>
          <w:rStyle w:val="Hyperlink"/>
        </w:rPr>
        <w:t>2.</w:t>
      </w:r>
      <w:bookmarkEnd w:id="494"/>
      <w:r>
        <w:fldChar w:fldCharType="end"/>
      </w:r>
      <w:r>
        <w:t xml:space="preserve"> Auf eine Lupe, die einen Durchmesser von 8 cm hat, fällt parallel zur optischen Achse Sonnenlicht. Auf einer Wand 10 cm hinter der Lupe, die senkrecht zur optischen Achse der Lupe steht, erscheint ein Fleck mit 5 cm Durchmesser. </w:t>
      </w:r>
    </w:p>
    <w:p w14:paraId="5FDC08E2" w14:textId="77777777" w:rsidR="00B56C8E" w:rsidRDefault="00B56C8E" w:rsidP="00B56C8E">
      <w:r>
        <w:t xml:space="preserve">Welche Brennweite kann die Lupe haben? </w:t>
      </w:r>
    </w:p>
    <w:p w14:paraId="174DC256" w14:textId="77777777" w:rsidR="00B56C8E" w:rsidRDefault="00B56C8E" w:rsidP="00B56C8E">
      <w:pPr>
        <w:pStyle w:val="Fuzeile"/>
        <w:tabs>
          <w:tab w:val="clear" w:pos="4536"/>
          <w:tab w:val="clear" w:pos="9072"/>
        </w:tabs>
      </w:pPr>
    </w:p>
    <w:bookmarkStart w:id="496" w:name="_Hlt248638455"/>
    <w:p w14:paraId="1D2516DD"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"o271"</w:instrText>
      </w:r>
      <w:r>
        <w:fldChar w:fldCharType="separate"/>
      </w:r>
      <w:r>
        <w:rPr>
          <w:rStyle w:val="Hyperlink"/>
        </w:rPr>
        <w:t>2</w:t>
      </w:r>
      <w:bookmarkStart w:id="497" w:name="_Hlt248638293"/>
      <w:bookmarkStart w:id="498" w:name="_Hlt248638276"/>
      <w:bookmarkEnd w:id="497"/>
      <w:r>
        <w:rPr>
          <w:rStyle w:val="Hyperlink"/>
        </w:rPr>
        <w:t>7</w:t>
      </w:r>
      <w:bookmarkEnd w:id="498"/>
      <w:r>
        <w:rPr>
          <w:rStyle w:val="Hyperlink"/>
        </w:rPr>
        <w:t>1</w:t>
      </w:r>
      <w:r>
        <w:fldChar w:fldCharType="end"/>
      </w:r>
      <w:bookmarkEnd w:id="496"/>
      <w:r>
        <w:t xml:space="preserve">. a) Zeichne einen Versuchsaufbau zur Untersuchung der Bildentstehung an einer Sammellinse. </w:t>
      </w:r>
    </w:p>
    <w:p w14:paraId="32EAE9E9" w14:textId="77777777" w:rsidR="00B56C8E" w:rsidRDefault="00B56C8E" w:rsidP="00B56C8E">
      <w:r>
        <w:t xml:space="preserve">b) Benenne alle verwendeten Teile. </w:t>
      </w:r>
    </w:p>
    <w:p w14:paraId="791C7060" w14:textId="77777777" w:rsidR="00B56C8E" w:rsidRDefault="00B56C8E" w:rsidP="00B56C8E">
      <w:pPr>
        <w:pStyle w:val="Fuzeile"/>
        <w:tabs>
          <w:tab w:val="clear" w:pos="4536"/>
          <w:tab w:val="clear" w:pos="9072"/>
        </w:tabs>
      </w:pPr>
    </w:p>
    <w:p w14:paraId="530FFFD2" w14:textId="77777777" w:rsidR="00B56C8E" w:rsidRDefault="00F955A9" w:rsidP="00B56C8E">
      <w:hyperlink r:id="rId284" w:anchor="o272" w:history="1">
        <w:r w:rsidR="00B56C8E">
          <w:rPr>
            <w:rStyle w:val="Hyperlink"/>
          </w:rPr>
          <w:t>2</w:t>
        </w:r>
        <w:bookmarkStart w:id="499" w:name="_Hlt248639673"/>
        <w:bookmarkStart w:id="500" w:name="_Hlt248638486"/>
        <w:bookmarkEnd w:id="499"/>
        <w:r w:rsidR="00B56C8E">
          <w:rPr>
            <w:rStyle w:val="Hyperlink"/>
          </w:rPr>
          <w:t>7</w:t>
        </w:r>
        <w:bookmarkEnd w:id="500"/>
        <w:r w:rsidR="00B56C8E">
          <w:rPr>
            <w:rStyle w:val="Hyperlink"/>
          </w:rPr>
          <w:t>2.</w:t>
        </w:r>
      </w:hyperlink>
      <w:r w:rsidR="00B56C8E">
        <w:t xml:space="preserve"> Vor einer Sammellinse mit 12 cm Brennweite steht in 20 cm Entfernung ein senkrechter, 6 cm hoher Pfeil mit dem Fuß auf der optischen Achse. </w:t>
      </w:r>
    </w:p>
    <w:p w14:paraId="27D5F953" w14:textId="77777777" w:rsidR="00B56C8E" w:rsidRDefault="00B56C8E" w:rsidP="00B56C8E">
      <w:r>
        <w:t xml:space="preserve">a) Konstruiere das Bild des </w:t>
      </w:r>
      <w:r w:rsidR="00172AE2">
        <w:t>Pfeils</w:t>
      </w:r>
      <w:r>
        <w:t xml:space="preserve">, </w:t>
      </w:r>
      <w:r w:rsidR="00172AE2">
        <w:t>das</w:t>
      </w:r>
      <w:r>
        <w:t xml:space="preserve"> durch die Linse auf einen Schirm fällt. Wähle einen günstigen Maßstab. </w:t>
      </w:r>
    </w:p>
    <w:p w14:paraId="56CABD6B" w14:textId="77777777" w:rsidR="00B56C8E" w:rsidRDefault="00B56C8E" w:rsidP="00B56C8E">
      <w:r>
        <w:t xml:space="preserve">b) Nenne die drei Eigenschaften dieses Bildes. </w:t>
      </w:r>
    </w:p>
    <w:p w14:paraId="3AD18AA9" w14:textId="77777777" w:rsidR="00B56C8E" w:rsidRDefault="00B56C8E" w:rsidP="00B56C8E">
      <w:r>
        <w:t xml:space="preserve">c) Wo muss der Pfeil stehen, damit ein gleichgroßes Bild entsteht? </w:t>
      </w:r>
    </w:p>
    <w:p w14:paraId="13C1589A" w14:textId="77777777" w:rsidR="00B56C8E" w:rsidRDefault="00B56C8E" w:rsidP="00B56C8E">
      <w:r>
        <w:t xml:space="preserve">d) Welche Eigenschaften hat das Bild, wenn der Pfeil in 10 cm Entfernung zur Linse steht? </w:t>
      </w:r>
    </w:p>
    <w:p w14:paraId="7B70D24D"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4605"/>
        <w:gridCol w:w="4605"/>
      </w:tblGrid>
      <w:tr w:rsidR="00B56C8E" w14:paraId="4400B88F" w14:textId="77777777" w:rsidTr="00B56C8E">
        <w:tc>
          <w:tcPr>
            <w:tcW w:w="4605" w:type="dxa"/>
          </w:tcPr>
          <w:bookmarkStart w:id="501" w:name="_Hlt248640202"/>
          <w:bookmarkStart w:id="502" w:name="_Hlt248640168"/>
          <w:bookmarkEnd w:id="501"/>
          <w:p w14:paraId="3240C351"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"o273"</w:instrText>
            </w:r>
            <w:r>
              <w:fldChar w:fldCharType="separate"/>
            </w:r>
            <w:r>
              <w:rPr>
                <w:rStyle w:val="Hyperlink"/>
              </w:rPr>
              <w:t>273.</w:t>
            </w:r>
            <w:r>
              <w:fldChar w:fldCharType="end"/>
            </w:r>
            <w:bookmarkEnd w:id="502"/>
            <w:r>
              <w:t xml:space="preserve"> a) Benenne die Teile des Auges. </w:t>
            </w:r>
          </w:p>
          <w:p w14:paraId="7991D144" w14:textId="77777777" w:rsidR="00B56C8E" w:rsidRDefault="00B56C8E" w:rsidP="00B56C8E">
            <w:r>
              <w:t xml:space="preserve">b) Welche Funktion hat Teil 3? </w:t>
            </w:r>
          </w:p>
          <w:p w14:paraId="6A160B8C" w14:textId="77777777" w:rsidR="00B56C8E" w:rsidRDefault="00B56C8E" w:rsidP="00B56C8E"/>
        </w:tc>
        <w:tc>
          <w:tcPr>
            <w:tcW w:w="4605" w:type="dxa"/>
          </w:tcPr>
          <w:p w14:paraId="6AC5DEC9" w14:textId="77777777" w:rsidR="00B56C8E" w:rsidRDefault="00F955A9" w:rsidP="00B56C8E">
            <w:r>
              <w:pict w14:anchorId="23C4B62D">
                <v:shape id="_x0000_i1138" type="#_x0000_t75" style="width:222.75pt;height:186.75pt" fillcolor="window">
                  <v:imagedata r:id="rId285" o:title="auge"/>
                </v:shape>
              </w:pict>
            </w:r>
          </w:p>
        </w:tc>
      </w:tr>
    </w:tbl>
    <w:p w14:paraId="6AB52362" w14:textId="77777777" w:rsidR="00B56C8E" w:rsidRDefault="00F955A9" w:rsidP="00B56C8E">
      <w:pPr>
        <w:pStyle w:val="Textkrper2"/>
        <w:outlineLvl w:val="0"/>
      </w:pPr>
      <w:hyperlink r:id="rId286" w:anchor="o274" w:history="1">
        <w:r w:rsidR="00B56C8E" w:rsidRPr="00F27AB9">
          <w:rPr>
            <w:rStyle w:val="Hyperlink"/>
            <w:sz w:val="22"/>
          </w:rPr>
          <w:t>274.</w:t>
        </w:r>
      </w:hyperlink>
      <w:r w:rsidR="00B56C8E">
        <w:t xml:space="preserve"> Ein Briefmarkensammler betrachtet durch eine Linse mit 30 cm Brennweite eine Marke. Der Abstand zwischen Marke und Linse ist 20 cm groß. Um welchen Faktor erscheint die Marke im Vergleich zum Original vergrößert?</w:t>
      </w:r>
    </w:p>
    <w:p w14:paraId="421B53D9" w14:textId="77777777" w:rsidR="00B56C8E" w:rsidRDefault="00B56C8E" w:rsidP="00B56C8E">
      <w:pPr>
        <w:pStyle w:val="Textkrper2"/>
        <w:outlineLvl w:val="0"/>
      </w:pPr>
    </w:p>
    <w:p w14:paraId="2D6C7F3B" w14:textId="77777777" w:rsidR="00B56C8E" w:rsidRDefault="00B56C8E" w:rsidP="00B56C8E">
      <w:pPr>
        <w:pStyle w:val="Textkrper2"/>
        <w:outlineLvl w:val="0"/>
      </w:pPr>
    </w:p>
    <w:tbl>
      <w:tblPr>
        <w:tblW w:w="0" w:type="auto"/>
        <w:tblLook w:val="01E0" w:firstRow="1" w:lastRow="1" w:firstColumn="1" w:lastColumn="1" w:noHBand="0" w:noVBand="0"/>
      </w:tblPr>
      <w:tblGrid>
        <w:gridCol w:w="10061"/>
      </w:tblGrid>
      <w:tr w:rsidR="00B56C8E" w14:paraId="0B0CC885" w14:textId="77777777" w:rsidTr="00584BA0">
        <w:tc>
          <w:tcPr>
            <w:tcW w:w="10061" w:type="dxa"/>
            <w:shd w:val="clear" w:color="auto" w:fill="auto"/>
          </w:tcPr>
          <w:p w14:paraId="3659B447" w14:textId="77777777" w:rsidR="00B56C8E" w:rsidRDefault="00F955A9" w:rsidP="00584BA0">
            <w:pPr>
              <w:pStyle w:val="Textkrper2"/>
              <w:outlineLvl w:val="0"/>
            </w:pPr>
            <w:hyperlink r:id="rId287" w:anchor="o275" w:history="1">
              <w:r w:rsidR="00B56C8E" w:rsidRPr="00584BA0">
                <w:rPr>
                  <w:rStyle w:val="Hyperlink"/>
                  <w:sz w:val="22"/>
                </w:rPr>
                <w:t>275</w:t>
              </w:r>
            </w:hyperlink>
            <w:r w:rsidR="00B56C8E">
              <w:t>.  Durch eine Sammellinse wird ein paralleles Lichtbündel im Brennpunkt konzentriert. Die Entfernung zwischen Mitte der Sammellinse und Brennpunkt heißt Brennweite.</w:t>
            </w:r>
          </w:p>
          <w:p w14:paraId="2A65EA53" w14:textId="77777777" w:rsidR="00B56C8E" w:rsidRDefault="00B56C8E" w:rsidP="00584BA0">
            <w:pPr>
              <w:pStyle w:val="Textkrper2"/>
              <w:outlineLvl w:val="0"/>
            </w:pPr>
            <w:r>
              <w:t>Die Sammellinse wird nun so befestigt, dass von unten ein quaderförmiges Gefäß über die Linse geschoben werden kann. Die Wände des Glasgefäßes sind dünne, planparallele Glasscheiben und das Gefäß ist mit Wasser gefüllt.</w:t>
            </w:r>
          </w:p>
          <w:p w14:paraId="22DB4686" w14:textId="77777777" w:rsidR="00B56C8E" w:rsidRDefault="00B56C8E" w:rsidP="00584BA0">
            <w:pPr>
              <w:pStyle w:val="Textkrper2"/>
              <w:outlineLvl w:val="0"/>
            </w:pPr>
            <w:r>
              <w:t xml:space="preserve">Das Lichtbündel tritt aus der Luft in das Glasgefäß ein, geht durch die Linse und auf der anderen Seite wieder aus dem Gefäß heraus. </w:t>
            </w:r>
          </w:p>
          <w:p w14:paraId="512D4A63" w14:textId="77777777" w:rsidR="00B56C8E" w:rsidRDefault="00B56C8E" w:rsidP="00584BA0">
            <w:pPr>
              <w:pStyle w:val="Textkrper2"/>
              <w:outlineLvl w:val="0"/>
            </w:pPr>
            <w:r>
              <w:t>Wie ändert sich durch das Wassergefäß die Brennweite der Linse?</w:t>
            </w:r>
          </w:p>
          <w:p w14:paraId="518B8B49" w14:textId="77777777" w:rsidR="00B56C8E" w:rsidRDefault="00B56C8E" w:rsidP="00584BA0">
            <w:pPr>
              <w:pStyle w:val="Textkrper2"/>
              <w:outlineLvl w:val="0"/>
            </w:pPr>
            <w:r>
              <w:t>a) Sie wird kleiner.</w:t>
            </w:r>
          </w:p>
          <w:p w14:paraId="716B48C2" w14:textId="77777777" w:rsidR="00B56C8E" w:rsidRDefault="00B56C8E" w:rsidP="00584BA0">
            <w:pPr>
              <w:pStyle w:val="Textkrper2"/>
              <w:outlineLvl w:val="0"/>
            </w:pPr>
            <w:r>
              <w:t>b) Sie bleibt ungefähr gleich.</w:t>
            </w:r>
          </w:p>
          <w:p w14:paraId="3BD32121" w14:textId="77777777" w:rsidR="00B56C8E" w:rsidRDefault="00B56C8E" w:rsidP="00584BA0">
            <w:pPr>
              <w:pStyle w:val="Textkrper2"/>
              <w:outlineLvl w:val="0"/>
            </w:pPr>
            <w:r>
              <w:t>c) Sie wird größer.</w:t>
            </w:r>
          </w:p>
          <w:p w14:paraId="2DAAC322" w14:textId="77777777" w:rsidR="00B56C8E" w:rsidRDefault="00B56C8E" w:rsidP="00584BA0">
            <w:pPr>
              <w:pStyle w:val="Textkrper2"/>
              <w:outlineLvl w:val="0"/>
            </w:pPr>
          </w:p>
        </w:tc>
      </w:tr>
      <w:tr w:rsidR="00B56C8E" w14:paraId="237CF855" w14:textId="77777777" w:rsidTr="00584BA0">
        <w:tc>
          <w:tcPr>
            <w:tcW w:w="10061" w:type="dxa"/>
            <w:shd w:val="clear" w:color="auto" w:fill="auto"/>
          </w:tcPr>
          <w:p w14:paraId="04754FA4" w14:textId="77777777" w:rsidR="00B56C8E" w:rsidRDefault="00F955A9" w:rsidP="00584BA0">
            <w:pPr>
              <w:pStyle w:val="Textkrper2"/>
              <w:outlineLvl w:val="0"/>
            </w:pPr>
            <w:r>
              <w:pict w14:anchorId="4C8D8FE6">
                <v:shape id="_x0000_i1139" type="#_x0000_t75" style="width:411pt;height:329.25pt">
                  <v:imagedata r:id="rId288" o:title="o275"/>
                </v:shape>
              </w:pict>
            </w:r>
          </w:p>
        </w:tc>
      </w:tr>
    </w:tbl>
    <w:p w14:paraId="0C4F9FBC" w14:textId="77777777" w:rsidR="00B56C8E" w:rsidRDefault="00B56C8E" w:rsidP="00B56C8E">
      <w:pPr>
        <w:pStyle w:val="Textkrper2"/>
        <w:outlineLvl w:val="0"/>
      </w:pPr>
    </w:p>
    <w:p w14:paraId="65AFB461" w14:textId="77777777" w:rsidR="00B56C8E" w:rsidRDefault="00F955A9" w:rsidP="00B56C8E">
      <w:hyperlink r:id="rId289" w:anchor="o283" w:history="1">
        <w:r w:rsidR="000929B2" w:rsidRPr="00984453">
          <w:rPr>
            <w:rStyle w:val="Hyperlink"/>
            <w:sz w:val="22"/>
          </w:rPr>
          <w:t>283.</w:t>
        </w:r>
      </w:hyperlink>
      <w:r w:rsidR="000929B2">
        <w:t xml:space="preserve"> Bei der Bildentstehung an der Sammellinse sind die Eigenschaften des Bildes von der Entfernung des Gegenstandes zum Brennpunkt abhängig. Vervollständige für alle </w:t>
      </w:r>
      <w:r w:rsidR="00414353">
        <w:t>m</w:t>
      </w:r>
      <w:r w:rsidR="000929B2">
        <w:t>öglichen Positionen des Gegenstandes die folgende Tabelle.</w:t>
      </w:r>
    </w:p>
    <w:p w14:paraId="20A7D936" w14:textId="77777777" w:rsidR="00414353" w:rsidRDefault="00414353" w:rsidP="00B56C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3"/>
        <w:gridCol w:w="3354"/>
        <w:gridCol w:w="3354"/>
      </w:tblGrid>
      <w:tr w:rsidR="00984453" w14:paraId="5AF27953" w14:textId="77777777" w:rsidTr="00584BA0">
        <w:trPr>
          <w:trHeight w:val="454"/>
        </w:trPr>
        <w:tc>
          <w:tcPr>
            <w:tcW w:w="3353" w:type="dxa"/>
            <w:shd w:val="clear" w:color="auto" w:fill="E0E0E0"/>
            <w:vAlign w:val="center"/>
          </w:tcPr>
          <w:p w14:paraId="6244BCA4" w14:textId="77777777" w:rsidR="00984453" w:rsidRPr="00584BA0" w:rsidRDefault="00984453" w:rsidP="00584BA0">
            <w:pPr>
              <w:jc w:val="center"/>
              <w:rPr>
                <w:b/>
              </w:rPr>
            </w:pPr>
            <w:r w:rsidRPr="00584BA0">
              <w:rPr>
                <w:b/>
              </w:rPr>
              <w:t>Gegenstandsweite</w:t>
            </w:r>
          </w:p>
        </w:tc>
        <w:tc>
          <w:tcPr>
            <w:tcW w:w="3354" w:type="dxa"/>
            <w:shd w:val="clear" w:color="auto" w:fill="E0E0E0"/>
            <w:vAlign w:val="center"/>
          </w:tcPr>
          <w:p w14:paraId="0205B91F" w14:textId="77777777" w:rsidR="00984453" w:rsidRPr="00584BA0" w:rsidRDefault="00984453" w:rsidP="00584BA0">
            <w:pPr>
              <w:jc w:val="center"/>
              <w:rPr>
                <w:b/>
              </w:rPr>
            </w:pPr>
            <w:r w:rsidRPr="00584BA0">
              <w:rPr>
                <w:b/>
              </w:rPr>
              <w:t>Bild</w:t>
            </w:r>
          </w:p>
        </w:tc>
        <w:tc>
          <w:tcPr>
            <w:tcW w:w="3354" w:type="dxa"/>
            <w:shd w:val="clear" w:color="auto" w:fill="E0E0E0"/>
            <w:vAlign w:val="center"/>
          </w:tcPr>
          <w:p w14:paraId="309B9010" w14:textId="77777777" w:rsidR="00984453" w:rsidRPr="00584BA0" w:rsidRDefault="00984453" w:rsidP="00584BA0">
            <w:pPr>
              <w:jc w:val="center"/>
              <w:rPr>
                <w:b/>
              </w:rPr>
            </w:pPr>
            <w:r w:rsidRPr="00584BA0">
              <w:rPr>
                <w:b/>
              </w:rPr>
              <w:t>Beispiel</w:t>
            </w:r>
          </w:p>
        </w:tc>
      </w:tr>
      <w:tr w:rsidR="00984453" w14:paraId="25D14154" w14:textId="77777777" w:rsidTr="00584BA0">
        <w:trPr>
          <w:trHeight w:val="454"/>
        </w:trPr>
        <w:tc>
          <w:tcPr>
            <w:tcW w:w="3353" w:type="dxa"/>
            <w:shd w:val="clear" w:color="auto" w:fill="auto"/>
            <w:vAlign w:val="center"/>
          </w:tcPr>
          <w:p w14:paraId="232548E2" w14:textId="77777777" w:rsidR="00984453" w:rsidRDefault="00984453" w:rsidP="00584BA0">
            <w:pPr>
              <w:jc w:val="center"/>
            </w:pPr>
            <w:r>
              <w:t>g &lt; f</w:t>
            </w:r>
          </w:p>
        </w:tc>
        <w:tc>
          <w:tcPr>
            <w:tcW w:w="3354" w:type="dxa"/>
            <w:shd w:val="clear" w:color="auto" w:fill="auto"/>
            <w:vAlign w:val="center"/>
          </w:tcPr>
          <w:p w14:paraId="6869D6DF" w14:textId="77777777" w:rsidR="00984453" w:rsidRDefault="00984453" w:rsidP="00584BA0">
            <w:pPr>
              <w:jc w:val="center"/>
            </w:pPr>
          </w:p>
        </w:tc>
        <w:tc>
          <w:tcPr>
            <w:tcW w:w="3354" w:type="dxa"/>
            <w:shd w:val="clear" w:color="auto" w:fill="auto"/>
            <w:vAlign w:val="center"/>
          </w:tcPr>
          <w:p w14:paraId="3F6521DF" w14:textId="77777777" w:rsidR="00984453" w:rsidRDefault="00984453" w:rsidP="00584BA0">
            <w:pPr>
              <w:jc w:val="center"/>
            </w:pPr>
          </w:p>
        </w:tc>
      </w:tr>
      <w:tr w:rsidR="00984453" w14:paraId="1B83E418" w14:textId="77777777" w:rsidTr="00584BA0">
        <w:trPr>
          <w:trHeight w:val="454"/>
        </w:trPr>
        <w:tc>
          <w:tcPr>
            <w:tcW w:w="3353" w:type="dxa"/>
            <w:shd w:val="clear" w:color="auto" w:fill="auto"/>
            <w:vAlign w:val="center"/>
          </w:tcPr>
          <w:p w14:paraId="67C3FAC5" w14:textId="77777777" w:rsidR="00984453" w:rsidRDefault="00984453" w:rsidP="00584BA0">
            <w:pPr>
              <w:jc w:val="center"/>
            </w:pPr>
          </w:p>
        </w:tc>
        <w:tc>
          <w:tcPr>
            <w:tcW w:w="3354" w:type="dxa"/>
            <w:shd w:val="clear" w:color="auto" w:fill="auto"/>
            <w:vAlign w:val="center"/>
          </w:tcPr>
          <w:p w14:paraId="64784DCD" w14:textId="77777777" w:rsidR="00984453" w:rsidRDefault="00984453" w:rsidP="00584BA0">
            <w:pPr>
              <w:jc w:val="center"/>
            </w:pPr>
            <w:r>
              <w:t>kein Bild möglich</w:t>
            </w:r>
          </w:p>
        </w:tc>
        <w:tc>
          <w:tcPr>
            <w:tcW w:w="3354" w:type="dxa"/>
            <w:shd w:val="clear" w:color="auto" w:fill="auto"/>
            <w:vAlign w:val="center"/>
          </w:tcPr>
          <w:p w14:paraId="764DA370" w14:textId="77777777" w:rsidR="00984453" w:rsidRDefault="00984453" w:rsidP="00584BA0">
            <w:pPr>
              <w:jc w:val="center"/>
            </w:pPr>
          </w:p>
        </w:tc>
      </w:tr>
      <w:tr w:rsidR="00984453" w14:paraId="6674D604" w14:textId="77777777" w:rsidTr="00584BA0">
        <w:trPr>
          <w:trHeight w:val="454"/>
        </w:trPr>
        <w:tc>
          <w:tcPr>
            <w:tcW w:w="3353" w:type="dxa"/>
            <w:shd w:val="clear" w:color="auto" w:fill="auto"/>
            <w:vAlign w:val="center"/>
          </w:tcPr>
          <w:p w14:paraId="2DD22F7B" w14:textId="77777777" w:rsidR="00984453" w:rsidRDefault="00984453" w:rsidP="00584BA0">
            <w:pPr>
              <w:jc w:val="center"/>
            </w:pPr>
          </w:p>
        </w:tc>
        <w:tc>
          <w:tcPr>
            <w:tcW w:w="3354" w:type="dxa"/>
            <w:shd w:val="clear" w:color="auto" w:fill="auto"/>
            <w:vAlign w:val="center"/>
          </w:tcPr>
          <w:p w14:paraId="73745573" w14:textId="77777777" w:rsidR="00984453" w:rsidRDefault="00984453" w:rsidP="00584BA0">
            <w:pPr>
              <w:jc w:val="center"/>
            </w:pPr>
          </w:p>
        </w:tc>
        <w:tc>
          <w:tcPr>
            <w:tcW w:w="3354" w:type="dxa"/>
            <w:shd w:val="clear" w:color="auto" w:fill="auto"/>
            <w:vAlign w:val="center"/>
          </w:tcPr>
          <w:p w14:paraId="50FF1FD4" w14:textId="77777777" w:rsidR="00984453" w:rsidRDefault="00984453" w:rsidP="00584BA0">
            <w:pPr>
              <w:jc w:val="center"/>
            </w:pPr>
            <w:r>
              <w:t>Projektor</w:t>
            </w:r>
          </w:p>
        </w:tc>
      </w:tr>
      <w:tr w:rsidR="00984453" w14:paraId="663AE330" w14:textId="77777777" w:rsidTr="00584BA0">
        <w:trPr>
          <w:trHeight w:val="454"/>
        </w:trPr>
        <w:tc>
          <w:tcPr>
            <w:tcW w:w="3353" w:type="dxa"/>
            <w:shd w:val="clear" w:color="auto" w:fill="auto"/>
            <w:vAlign w:val="center"/>
          </w:tcPr>
          <w:p w14:paraId="2B4334AA" w14:textId="77777777" w:rsidR="00984453" w:rsidRDefault="00984453" w:rsidP="00584BA0">
            <w:pPr>
              <w:jc w:val="center"/>
            </w:pPr>
          </w:p>
        </w:tc>
        <w:tc>
          <w:tcPr>
            <w:tcW w:w="3354" w:type="dxa"/>
            <w:shd w:val="clear" w:color="auto" w:fill="auto"/>
            <w:vAlign w:val="center"/>
          </w:tcPr>
          <w:p w14:paraId="4C483619" w14:textId="77777777" w:rsidR="00984453" w:rsidRDefault="00984453" w:rsidP="00584BA0">
            <w:pPr>
              <w:jc w:val="center"/>
            </w:pPr>
            <w:r>
              <w:t>gleichgroß, umgekehrt, reell</w:t>
            </w:r>
          </w:p>
        </w:tc>
        <w:tc>
          <w:tcPr>
            <w:tcW w:w="3354" w:type="dxa"/>
            <w:shd w:val="clear" w:color="auto" w:fill="auto"/>
            <w:vAlign w:val="center"/>
          </w:tcPr>
          <w:p w14:paraId="09503CD8" w14:textId="77777777" w:rsidR="00984453" w:rsidRDefault="00984453" w:rsidP="00584BA0">
            <w:pPr>
              <w:jc w:val="center"/>
            </w:pPr>
          </w:p>
        </w:tc>
      </w:tr>
      <w:tr w:rsidR="00984453" w14:paraId="7CEDA2F7" w14:textId="77777777" w:rsidTr="00584BA0">
        <w:trPr>
          <w:trHeight w:val="454"/>
        </w:trPr>
        <w:tc>
          <w:tcPr>
            <w:tcW w:w="3353" w:type="dxa"/>
            <w:shd w:val="clear" w:color="auto" w:fill="auto"/>
            <w:vAlign w:val="center"/>
          </w:tcPr>
          <w:p w14:paraId="7C2A9588" w14:textId="77777777" w:rsidR="00984453" w:rsidRDefault="00984453" w:rsidP="00584BA0">
            <w:pPr>
              <w:jc w:val="center"/>
            </w:pPr>
            <w:r>
              <w:t>g &gt; 2f</w:t>
            </w:r>
          </w:p>
        </w:tc>
        <w:tc>
          <w:tcPr>
            <w:tcW w:w="3354" w:type="dxa"/>
            <w:shd w:val="clear" w:color="auto" w:fill="auto"/>
            <w:vAlign w:val="center"/>
          </w:tcPr>
          <w:p w14:paraId="08B76E3B" w14:textId="77777777" w:rsidR="00984453" w:rsidRDefault="00984453" w:rsidP="00584BA0">
            <w:pPr>
              <w:jc w:val="center"/>
            </w:pPr>
          </w:p>
        </w:tc>
        <w:tc>
          <w:tcPr>
            <w:tcW w:w="3354" w:type="dxa"/>
            <w:shd w:val="clear" w:color="auto" w:fill="auto"/>
            <w:vAlign w:val="center"/>
          </w:tcPr>
          <w:p w14:paraId="000C8F99" w14:textId="77777777" w:rsidR="00984453" w:rsidRDefault="00984453" w:rsidP="00584BA0">
            <w:pPr>
              <w:jc w:val="center"/>
            </w:pPr>
          </w:p>
        </w:tc>
      </w:tr>
    </w:tbl>
    <w:p w14:paraId="4391DB63" w14:textId="77777777" w:rsidR="000929B2" w:rsidRDefault="000929B2" w:rsidP="00B56C8E"/>
    <w:p w14:paraId="4D9A3D9B" w14:textId="77777777" w:rsidR="00B56C8E" w:rsidRDefault="00B56C8E" w:rsidP="00B56C8E">
      <w:pPr>
        <w:outlineLvl w:val="0"/>
        <w:rPr>
          <w:color w:val="008080"/>
          <w:sz w:val="2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170074" w:rsidRPr="00584BA0" w14:paraId="22DC9716" w14:textId="77777777" w:rsidTr="00584BA0">
        <w:tc>
          <w:tcPr>
            <w:tcW w:w="5030" w:type="dxa"/>
            <w:shd w:val="clear" w:color="auto" w:fill="auto"/>
          </w:tcPr>
          <w:p w14:paraId="313A3894" w14:textId="77777777" w:rsidR="00170074" w:rsidRPr="00584BA0" w:rsidRDefault="00F955A9" w:rsidP="00584BA0">
            <w:pPr>
              <w:outlineLvl w:val="0"/>
              <w:rPr>
                <w:szCs w:val="22"/>
              </w:rPr>
            </w:pPr>
            <w:hyperlink r:id="rId290" w:anchor="o287" w:history="1">
              <w:r w:rsidR="00170074" w:rsidRPr="00584BA0">
                <w:rPr>
                  <w:rStyle w:val="Hyperlink"/>
                  <w:sz w:val="22"/>
                  <w:szCs w:val="22"/>
                </w:rPr>
                <w:t>287.</w:t>
              </w:r>
            </w:hyperlink>
            <w:r w:rsidR="00170074" w:rsidRPr="00584BA0">
              <w:rPr>
                <w:szCs w:val="22"/>
              </w:rPr>
              <w:t xml:space="preserve"> Wenn eine Sammellinse ein scharfes Bild von einem Gegenstand erzeugt, geht von jedem Punkt des Gegenstandes ein Lichtbündel aus, das durch die Linse wieder auf einen Punkt vereinigt wird.</w:t>
            </w:r>
          </w:p>
          <w:p w14:paraId="2199545E" w14:textId="77777777" w:rsidR="00170074" w:rsidRPr="00584BA0" w:rsidRDefault="00170074" w:rsidP="00584BA0">
            <w:pPr>
              <w:outlineLvl w:val="0"/>
              <w:rPr>
                <w:szCs w:val="22"/>
              </w:rPr>
            </w:pPr>
            <w:r w:rsidRPr="00584BA0">
              <w:rPr>
                <w:szCs w:val="22"/>
              </w:rPr>
              <w:t>In der Skizze sind für die Spitze der Kerzenflamme zwei Strahlen eines solchen Lichtbündels gezeichnet. Wie verhalten sie die Laufzeiten der beiden Lichtstrahlen.</w:t>
            </w:r>
          </w:p>
          <w:p w14:paraId="12466262" w14:textId="77777777" w:rsidR="00170074" w:rsidRPr="00584BA0" w:rsidRDefault="00170074" w:rsidP="00584BA0">
            <w:pPr>
              <w:outlineLvl w:val="0"/>
              <w:rPr>
                <w:szCs w:val="22"/>
              </w:rPr>
            </w:pPr>
            <w:r w:rsidRPr="00584BA0">
              <w:rPr>
                <w:szCs w:val="22"/>
              </w:rPr>
              <w:t>a) Stahl A braucht mehr Zeit als Strahl B</w:t>
            </w:r>
          </w:p>
          <w:p w14:paraId="313900FA" w14:textId="77777777" w:rsidR="00170074" w:rsidRPr="00584BA0" w:rsidRDefault="00170074" w:rsidP="00584BA0">
            <w:pPr>
              <w:outlineLvl w:val="0"/>
              <w:rPr>
                <w:szCs w:val="22"/>
              </w:rPr>
            </w:pPr>
            <w:r w:rsidRPr="00584BA0">
              <w:rPr>
                <w:szCs w:val="22"/>
              </w:rPr>
              <w:t>b) Stahl B braucht mehr Zeit als Stahl A</w:t>
            </w:r>
          </w:p>
          <w:p w14:paraId="72E73336" w14:textId="77777777" w:rsidR="00170074" w:rsidRPr="00584BA0" w:rsidRDefault="00170074" w:rsidP="00584BA0">
            <w:pPr>
              <w:outlineLvl w:val="0"/>
              <w:rPr>
                <w:szCs w:val="22"/>
              </w:rPr>
            </w:pPr>
            <w:r w:rsidRPr="00584BA0">
              <w:rPr>
                <w:szCs w:val="22"/>
              </w:rPr>
              <w:t xml:space="preserve">c) Beide Strahlen benötigen die gleiche Zeit. </w:t>
            </w:r>
          </w:p>
          <w:p w14:paraId="2AA487E5" w14:textId="77777777" w:rsidR="00170074" w:rsidRPr="00584BA0" w:rsidRDefault="00170074" w:rsidP="00584BA0">
            <w:pPr>
              <w:outlineLvl w:val="0"/>
              <w:rPr>
                <w:color w:val="008080"/>
                <w:sz w:val="28"/>
                <w:u w:val="single"/>
              </w:rPr>
            </w:pPr>
          </w:p>
        </w:tc>
        <w:tc>
          <w:tcPr>
            <w:tcW w:w="5031" w:type="dxa"/>
            <w:shd w:val="clear" w:color="auto" w:fill="auto"/>
          </w:tcPr>
          <w:p w14:paraId="04FE179D" w14:textId="77777777" w:rsidR="00170074" w:rsidRPr="00584BA0" w:rsidRDefault="00F955A9" w:rsidP="00584BA0">
            <w:pPr>
              <w:outlineLvl w:val="0"/>
              <w:rPr>
                <w:color w:val="008080"/>
                <w:sz w:val="28"/>
                <w:u w:val="single"/>
              </w:rPr>
            </w:pPr>
            <w:r>
              <w:rPr>
                <w:color w:val="008080"/>
                <w:sz w:val="28"/>
                <w:u w:val="single"/>
              </w:rPr>
              <w:pict w14:anchorId="6DD64331">
                <v:shape id="_x0000_i1140" type="#_x0000_t75" style="width:210pt;height:153pt">
                  <v:imagedata r:id="rId291" o:title="o287"/>
                </v:shape>
              </w:pict>
            </w:r>
          </w:p>
        </w:tc>
      </w:tr>
    </w:tbl>
    <w:p w14:paraId="039CF18D" w14:textId="77777777" w:rsidR="00B56C8E" w:rsidRDefault="00B56C8E" w:rsidP="00B56C8E">
      <w:pPr>
        <w:outlineLvl w:val="0"/>
        <w:rPr>
          <w:color w:val="008080"/>
          <w:sz w:val="28"/>
          <w:u w:val="single"/>
        </w:rPr>
      </w:pPr>
    </w:p>
    <w:p w14:paraId="36EB576F" w14:textId="77777777" w:rsidR="00195D2E" w:rsidRDefault="00195D2E" w:rsidP="00195D2E">
      <w:pPr>
        <w:outlineLvl w:val="0"/>
        <w:rPr>
          <w:color w:val="008080"/>
          <w:sz w:val="2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195D2E" w:rsidRPr="00584BA0" w14:paraId="34119747" w14:textId="77777777" w:rsidTr="00584BA0">
        <w:tc>
          <w:tcPr>
            <w:tcW w:w="5030" w:type="dxa"/>
            <w:shd w:val="clear" w:color="auto" w:fill="auto"/>
          </w:tcPr>
          <w:p w14:paraId="7D86136A" w14:textId="77777777" w:rsidR="00195D2E" w:rsidRDefault="00F955A9" w:rsidP="00195D2E">
            <w:hyperlink r:id="rId292" w:anchor="o288" w:history="1">
              <w:r w:rsidR="00195D2E" w:rsidRPr="00584BA0">
                <w:rPr>
                  <w:rStyle w:val="Hyperlink"/>
                  <w:sz w:val="22"/>
                </w:rPr>
                <w:t>288.</w:t>
              </w:r>
            </w:hyperlink>
            <w:r w:rsidR="00195D2E">
              <w:t xml:space="preserve"> Die Brechzahl von Glas ist von der Farbe des Lichtes abhängig, violettes Licht wird stärker gebrochen als rotes Licht. Dadurch entstehen bei der Bilderzeugung mit einer einfachen Linse am Bild farbige Ränder. Durch geeignete Linsenkombinationen kann das ausgeglichen werden (Achromat).</w:t>
            </w:r>
          </w:p>
          <w:p w14:paraId="1BA3BE66" w14:textId="77777777" w:rsidR="00195D2E" w:rsidRDefault="00195D2E" w:rsidP="00195D2E"/>
          <w:p w14:paraId="73CC1050" w14:textId="77777777" w:rsidR="00195D2E" w:rsidRDefault="00195D2E" w:rsidP="00195D2E">
            <w:r>
              <w:t xml:space="preserve">Eine dünne bikonvexe Linse aus Flintglas hat einen Krümmungsradius von 200 mm. Die Brechzahl liegt bei dem verwendeten Glas für rotes Licht bei 1,74 und für violettes Licht bei 1,79. </w:t>
            </w:r>
          </w:p>
          <w:p w14:paraId="769AD547" w14:textId="77777777" w:rsidR="00195D2E" w:rsidRDefault="00195D2E" w:rsidP="00195D2E">
            <w:r>
              <w:t>Wie weit liegen die Brennpunkte für die beiden Lichtfarben auseinander?</w:t>
            </w:r>
          </w:p>
          <w:p w14:paraId="2CF50DB0" w14:textId="77777777" w:rsidR="00195D2E" w:rsidRPr="00584BA0" w:rsidRDefault="00195D2E" w:rsidP="00584BA0">
            <w:pPr>
              <w:outlineLvl w:val="0"/>
              <w:rPr>
                <w:color w:val="008080"/>
                <w:sz w:val="28"/>
                <w:u w:val="single"/>
              </w:rPr>
            </w:pPr>
          </w:p>
        </w:tc>
        <w:tc>
          <w:tcPr>
            <w:tcW w:w="5031" w:type="dxa"/>
            <w:shd w:val="clear" w:color="auto" w:fill="auto"/>
          </w:tcPr>
          <w:p w14:paraId="501AED62" w14:textId="77777777" w:rsidR="00195D2E" w:rsidRPr="00584BA0" w:rsidRDefault="00F955A9" w:rsidP="00584BA0">
            <w:pPr>
              <w:outlineLvl w:val="0"/>
              <w:rPr>
                <w:color w:val="008080"/>
                <w:sz w:val="28"/>
                <w:u w:val="single"/>
              </w:rPr>
            </w:pPr>
            <w:r>
              <w:rPr>
                <w:color w:val="008080"/>
                <w:sz w:val="28"/>
                <w:u w:val="single"/>
              </w:rPr>
              <w:pict w14:anchorId="4FDCAA6F">
                <v:shape id="_x0000_i1141" type="#_x0000_t75" style="width:120pt;height:159.75pt">
                  <v:imagedata r:id="rId293" o:title="o288"/>
                </v:shape>
              </w:pict>
            </w:r>
          </w:p>
        </w:tc>
      </w:tr>
    </w:tbl>
    <w:p w14:paraId="21E54DFF" w14:textId="77777777" w:rsidR="00195D2E" w:rsidRDefault="00195D2E" w:rsidP="00195D2E">
      <w:pPr>
        <w:outlineLvl w:val="0"/>
        <w:rPr>
          <w:color w:val="008080"/>
          <w:sz w:val="28"/>
          <w:u w:val="single"/>
        </w:rPr>
      </w:pPr>
    </w:p>
    <w:p w14:paraId="74EDE2E3" w14:textId="77777777" w:rsidR="00195D2E" w:rsidRPr="00AA01A3" w:rsidRDefault="00F955A9" w:rsidP="00195D2E">
      <w:pPr>
        <w:outlineLvl w:val="0"/>
        <w:rPr>
          <w:szCs w:val="22"/>
        </w:rPr>
      </w:pPr>
      <w:hyperlink r:id="rId294" w:anchor="o289" w:history="1">
        <w:r w:rsidR="00195D2E" w:rsidRPr="00AA01A3">
          <w:rPr>
            <w:rStyle w:val="Hyperlink"/>
            <w:sz w:val="22"/>
            <w:szCs w:val="22"/>
          </w:rPr>
          <w:t>289.</w:t>
        </w:r>
      </w:hyperlink>
      <w:r w:rsidR="00195D2E" w:rsidRPr="00AA01A3">
        <w:rPr>
          <w:szCs w:val="22"/>
        </w:rPr>
        <w:t xml:space="preserve"> </w:t>
      </w:r>
      <w:bookmarkStart w:id="503" w:name="_Hlk342231338"/>
      <w:r w:rsidR="00195D2E">
        <w:t>Lisa möchte wissen, wie dick ihre Haare sind. Dazu klebt sie einige Haare auf ein Stück Transparentpapier, das sie von hinten beleuchtet und mit einer Linse (f = 20mm) vergrößert auf einen Schirm projiziert. Der Abstand Linse-Schirm beträgt 2m. Auf dem Schirm erscheinen die Haare 2mm dick. Wie dick sind sie wirklich?</w:t>
      </w:r>
    </w:p>
    <w:bookmarkEnd w:id="503"/>
    <w:p w14:paraId="65260198" w14:textId="77777777" w:rsidR="00195D2E" w:rsidRDefault="00195D2E" w:rsidP="00B56C8E">
      <w:pPr>
        <w:outlineLvl w:val="0"/>
        <w:rPr>
          <w:color w:val="008080"/>
          <w:sz w:val="28"/>
          <w:u w:val="single"/>
        </w:rPr>
      </w:pPr>
    </w:p>
    <w:tbl>
      <w:tblPr>
        <w:tblW w:w="0" w:type="auto"/>
        <w:tblLook w:val="01E0" w:firstRow="1" w:lastRow="1" w:firstColumn="1" w:lastColumn="1" w:noHBand="0" w:noVBand="0"/>
      </w:tblPr>
      <w:tblGrid>
        <w:gridCol w:w="4507"/>
        <w:gridCol w:w="5630"/>
      </w:tblGrid>
      <w:tr w:rsidR="00046B21" w14:paraId="69E81F70" w14:textId="77777777" w:rsidTr="00584BA0">
        <w:tc>
          <w:tcPr>
            <w:tcW w:w="4507" w:type="dxa"/>
            <w:shd w:val="clear" w:color="auto" w:fill="auto"/>
          </w:tcPr>
          <w:p w14:paraId="7E180A0B" w14:textId="77777777" w:rsidR="00631AF1" w:rsidRDefault="00F955A9" w:rsidP="00631AF1">
            <w:hyperlink r:id="rId295" w:anchor="o292" w:history="1">
              <w:r w:rsidR="00631AF1" w:rsidRPr="00584BA0">
                <w:rPr>
                  <w:rStyle w:val="Hyperlink"/>
                  <w:sz w:val="22"/>
                </w:rPr>
                <w:t>292.</w:t>
              </w:r>
            </w:hyperlink>
            <w:r w:rsidR="00631AF1">
              <w:t xml:space="preserve"> Ein Zoomobjektiv besteht aus einer Vielzahl von Linsen, bei denen das mittlere Paket (Variator) zur Brennweitenänderung verschoben werden kann.</w:t>
            </w:r>
          </w:p>
          <w:p w14:paraId="7B46426D" w14:textId="77777777" w:rsidR="00631AF1" w:rsidRDefault="00631AF1" w:rsidP="00631AF1">
            <w:r>
              <w:t>Der einfachste Aufbau eines solchen Objektivs besteht aus zwei Sammellinsen, deren Abstand verändert werden kann.</w:t>
            </w:r>
          </w:p>
          <w:p w14:paraId="516F484E" w14:textId="77777777" w:rsidR="00631AF1" w:rsidRDefault="00E73013" w:rsidP="00631AF1">
            <w:r>
              <w:t>Zwei dünne Linsen mit 500 mm und 200 mm Brennweite stehen in einem Abstand von 130 mm. Zwei parallel einfallende Lichtstrahlen treffen sich 130 mm hinter der zweiten Linse.</w:t>
            </w:r>
          </w:p>
          <w:p w14:paraId="3535CA27" w14:textId="77777777" w:rsidR="00E73013" w:rsidRDefault="00E73013" w:rsidP="00631AF1">
            <w:r>
              <w:t>Wie groß ist die Gesamtbrennweite dieser Linsenkombination?</w:t>
            </w:r>
          </w:p>
          <w:p w14:paraId="6B9910A2" w14:textId="77777777" w:rsidR="00046B21" w:rsidRDefault="00046B21" w:rsidP="002B3D6F"/>
        </w:tc>
        <w:tc>
          <w:tcPr>
            <w:tcW w:w="5630" w:type="dxa"/>
            <w:shd w:val="clear" w:color="auto" w:fill="auto"/>
          </w:tcPr>
          <w:p w14:paraId="6A200837" w14:textId="77777777" w:rsidR="00046B21" w:rsidRDefault="00F955A9" w:rsidP="002B3D6F">
            <w:r>
              <w:pict w14:anchorId="5F833312">
                <v:shape id="_x0000_i1142" type="#_x0000_t75" style="width:270.75pt;height:198.75pt">
                  <v:imagedata r:id="rId296" o:title="o292"/>
                </v:shape>
              </w:pict>
            </w:r>
          </w:p>
        </w:tc>
      </w:tr>
    </w:tbl>
    <w:p w14:paraId="090AF664" w14:textId="77777777" w:rsidR="00046B21" w:rsidRDefault="00046B21" w:rsidP="002B3D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4926"/>
      </w:tblGrid>
      <w:tr w:rsidR="008B4594" w:rsidRPr="00584BA0" w14:paraId="4FF0A62D" w14:textId="77777777" w:rsidTr="00584BA0">
        <w:tc>
          <w:tcPr>
            <w:tcW w:w="10137" w:type="dxa"/>
            <w:gridSpan w:val="2"/>
            <w:shd w:val="clear" w:color="auto" w:fill="auto"/>
          </w:tcPr>
          <w:p w14:paraId="049B009F" w14:textId="77777777" w:rsidR="008B4594" w:rsidRPr="00584BA0" w:rsidRDefault="00F955A9" w:rsidP="00584BA0">
            <w:pPr>
              <w:outlineLvl w:val="0"/>
              <w:rPr>
                <w:szCs w:val="22"/>
              </w:rPr>
            </w:pPr>
            <w:hyperlink r:id="rId297" w:anchor="o293" w:history="1">
              <w:r w:rsidR="008B4594" w:rsidRPr="00584BA0">
                <w:rPr>
                  <w:rStyle w:val="Hyperlink"/>
                  <w:sz w:val="22"/>
                  <w:szCs w:val="22"/>
                </w:rPr>
                <w:t>293.</w:t>
              </w:r>
            </w:hyperlink>
            <w:r w:rsidR="008B4594" w:rsidRPr="00584BA0">
              <w:rPr>
                <w:szCs w:val="22"/>
              </w:rPr>
              <w:t xml:space="preserve"> Mit zunehmendem Alter nimmt die Elastizität der Linse im Auge ab. Damit vermindert sich die Fähigkeit einer Nahakkommodation, so dass nahe Gegenstände nicht mehr scharf auf der Netzhaut abgebildet werden. </w:t>
            </w:r>
          </w:p>
          <w:p w14:paraId="49738045" w14:textId="77777777" w:rsidR="008B4594" w:rsidRPr="00584BA0" w:rsidRDefault="008B4594" w:rsidP="00584BA0">
            <w:pPr>
              <w:outlineLvl w:val="0"/>
              <w:rPr>
                <w:szCs w:val="22"/>
              </w:rPr>
            </w:pPr>
            <w:r w:rsidRPr="00584BA0">
              <w:rPr>
                <w:szCs w:val="22"/>
              </w:rPr>
              <w:t>In einem Alter von etwa 50 Jahren liegt kleinste Sehweite bei 50 cm, das heißt, alles was näher steht, kann nur noch unscharf wahrgenommen werden. Die klare Sicht auf weit entfernte Gegenstände ist aber ungetrübt.</w:t>
            </w:r>
          </w:p>
          <w:p w14:paraId="6F0CACDB" w14:textId="77777777" w:rsidR="008B4594" w:rsidRPr="00584BA0" w:rsidRDefault="008B4594" w:rsidP="00584BA0">
            <w:pPr>
              <w:outlineLvl w:val="0"/>
              <w:rPr>
                <w:szCs w:val="22"/>
              </w:rPr>
            </w:pPr>
            <w:r w:rsidRPr="00584BA0">
              <w:rPr>
                <w:szCs w:val="22"/>
              </w:rPr>
              <w:t>Durch Kontaktlinsen ist es möglich, die Entfernung des scharfen Sehens auf 30 cm zu verringern. Damit kann man</w:t>
            </w:r>
            <w:r w:rsidR="006162B2" w:rsidRPr="00584BA0">
              <w:rPr>
                <w:szCs w:val="22"/>
              </w:rPr>
              <w:t xml:space="preserve"> z.B. </w:t>
            </w:r>
            <w:r w:rsidRPr="00584BA0">
              <w:rPr>
                <w:szCs w:val="22"/>
              </w:rPr>
              <w:t xml:space="preserve"> in der Gaststätte wieder die Speisekarte lesen, ohne die Arme unnatürlich weit auszustrecken.</w:t>
            </w:r>
          </w:p>
          <w:p w14:paraId="54504CF0" w14:textId="77777777" w:rsidR="008B4594" w:rsidRPr="00584BA0" w:rsidRDefault="008B4594" w:rsidP="00584BA0">
            <w:pPr>
              <w:outlineLvl w:val="0"/>
              <w:rPr>
                <w:szCs w:val="22"/>
              </w:rPr>
            </w:pPr>
            <w:r w:rsidRPr="00584BA0">
              <w:rPr>
                <w:szCs w:val="22"/>
              </w:rPr>
              <w:t xml:space="preserve">Welche Brennweite muss eine solche </w:t>
            </w:r>
            <w:r w:rsidR="00013221" w:rsidRPr="00584BA0">
              <w:rPr>
                <w:szCs w:val="22"/>
              </w:rPr>
              <w:t>Kontaktlinse</w:t>
            </w:r>
            <w:r w:rsidRPr="00584BA0">
              <w:rPr>
                <w:szCs w:val="22"/>
              </w:rPr>
              <w:t xml:space="preserve"> haben? </w:t>
            </w:r>
          </w:p>
          <w:p w14:paraId="27A464F0" w14:textId="77777777" w:rsidR="008B4594" w:rsidRPr="00584BA0" w:rsidRDefault="008B4594" w:rsidP="00584BA0">
            <w:pPr>
              <w:outlineLvl w:val="0"/>
              <w:rPr>
                <w:szCs w:val="22"/>
              </w:rPr>
            </w:pPr>
            <w:r w:rsidRPr="00584BA0">
              <w:rPr>
                <w:szCs w:val="22"/>
              </w:rPr>
              <w:t xml:space="preserve">Wie groß ist die Dioptrienzahl dieser </w:t>
            </w:r>
            <w:r w:rsidR="00013221" w:rsidRPr="00584BA0">
              <w:rPr>
                <w:szCs w:val="22"/>
              </w:rPr>
              <w:t>Linse</w:t>
            </w:r>
            <w:r w:rsidRPr="00584BA0">
              <w:rPr>
                <w:szCs w:val="22"/>
              </w:rPr>
              <w:t>?</w:t>
            </w:r>
          </w:p>
          <w:p w14:paraId="68C1052E" w14:textId="77777777" w:rsidR="008B4594" w:rsidRPr="00584BA0" w:rsidRDefault="008B4594" w:rsidP="00584BA0">
            <w:pPr>
              <w:outlineLvl w:val="0"/>
              <w:rPr>
                <w:szCs w:val="22"/>
              </w:rPr>
            </w:pPr>
          </w:p>
        </w:tc>
      </w:tr>
      <w:tr w:rsidR="00893727" w:rsidRPr="00584BA0" w14:paraId="4FF55449" w14:textId="77777777" w:rsidTr="00584BA0">
        <w:tc>
          <w:tcPr>
            <w:tcW w:w="5211" w:type="dxa"/>
            <w:shd w:val="clear" w:color="auto" w:fill="auto"/>
          </w:tcPr>
          <w:p w14:paraId="5E23FED6" w14:textId="77777777" w:rsidR="00893727" w:rsidRPr="00584BA0" w:rsidRDefault="00F955A9" w:rsidP="00584BA0">
            <w:pPr>
              <w:outlineLvl w:val="0"/>
              <w:rPr>
                <w:szCs w:val="22"/>
              </w:rPr>
            </w:pPr>
            <w:r>
              <w:rPr>
                <w:szCs w:val="22"/>
              </w:rPr>
              <w:pict w14:anchorId="474B3612">
                <v:shape id="_x0000_i1143" type="#_x0000_t75" style="width:217.5pt;height:165pt">
                  <v:imagedata r:id="rId298" o:title="o293_1"/>
                </v:shape>
              </w:pict>
            </w:r>
          </w:p>
          <w:p w14:paraId="25F44690" w14:textId="77777777" w:rsidR="00893727" w:rsidRPr="00584BA0" w:rsidRDefault="00893727" w:rsidP="00584BA0">
            <w:pPr>
              <w:outlineLvl w:val="0"/>
              <w:rPr>
                <w:szCs w:val="22"/>
              </w:rPr>
            </w:pPr>
            <w:r w:rsidRPr="00584BA0">
              <w:rPr>
                <w:szCs w:val="22"/>
              </w:rPr>
              <w:t>Strahlen von einem weit entfernten Punkt treffen praktisch parallel in das Auge und treffen auf der Netzhaut zusammen.</w:t>
            </w:r>
          </w:p>
        </w:tc>
        <w:tc>
          <w:tcPr>
            <w:tcW w:w="4926" w:type="dxa"/>
            <w:shd w:val="clear" w:color="auto" w:fill="auto"/>
          </w:tcPr>
          <w:p w14:paraId="2743CE97" w14:textId="77777777" w:rsidR="00893727" w:rsidRPr="00584BA0" w:rsidRDefault="00F955A9" w:rsidP="00584BA0">
            <w:pPr>
              <w:outlineLvl w:val="0"/>
              <w:rPr>
                <w:szCs w:val="22"/>
              </w:rPr>
            </w:pPr>
            <w:r>
              <w:rPr>
                <w:szCs w:val="22"/>
              </w:rPr>
              <w:pict w14:anchorId="2B662609">
                <v:shape id="_x0000_i1144" type="#_x0000_t75" style="width:3in;height:165pt">
                  <v:imagedata r:id="rId299" o:title="o293_2"/>
                </v:shape>
              </w:pict>
            </w:r>
          </w:p>
          <w:p w14:paraId="6F594D3F" w14:textId="77777777" w:rsidR="00893727" w:rsidRPr="00584BA0" w:rsidRDefault="00893727" w:rsidP="00584BA0">
            <w:pPr>
              <w:outlineLvl w:val="0"/>
              <w:rPr>
                <w:szCs w:val="22"/>
              </w:rPr>
            </w:pPr>
            <w:r w:rsidRPr="00584BA0">
              <w:rPr>
                <w:szCs w:val="22"/>
              </w:rPr>
              <w:t>Kommen die Strahlen von einem nahen Punkt, muss sich die Linse verformen, damit die Strahlen wieder auf der Netzhaut zusammentreffen.</w:t>
            </w:r>
          </w:p>
        </w:tc>
      </w:tr>
      <w:tr w:rsidR="00893727" w:rsidRPr="00584BA0" w14:paraId="43DC0286" w14:textId="77777777" w:rsidTr="00584BA0">
        <w:tc>
          <w:tcPr>
            <w:tcW w:w="5211" w:type="dxa"/>
            <w:shd w:val="clear" w:color="auto" w:fill="auto"/>
          </w:tcPr>
          <w:p w14:paraId="11AF4BAA" w14:textId="77777777" w:rsidR="00893727" w:rsidRPr="00584BA0" w:rsidRDefault="00F955A9" w:rsidP="00584BA0">
            <w:pPr>
              <w:outlineLvl w:val="0"/>
              <w:rPr>
                <w:szCs w:val="22"/>
              </w:rPr>
            </w:pPr>
            <w:r>
              <w:rPr>
                <w:szCs w:val="22"/>
              </w:rPr>
              <w:pict w14:anchorId="08CDE46A">
                <v:shape id="_x0000_i1145" type="#_x0000_t75" style="width:216.75pt;height:165pt">
                  <v:imagedata r:id="rId300" o:title="o293_3"/>
                </v:shape>
              </w:pict>
            </w:r>
          </w:p>
          <w:p w14:paraId="0CF675C1" w14:textId="77777777" w:rsidR="00893727" w:rsidRPr="00584BA0" w:rsidRDefault="00893727" w:rsidP="00584BA0">
            <w:pPr>
              <w:outlineLvl w:val="0"/>
              <w:rPr>
                <w:szCs w:val="22"/>
              </w:rPr>
            </w:pPr>
            <w:r w:rsidRPr="00584BA0">
              <w:rPr>
                <w:szCs w:val="22"/>
              </w:rPr>
              <w:t>Wenn sich die Linse nicht mehr so stark verformen kann, treffen die Strahlen auf der Netzhaut nicht mehr zusammen, das Bild ist unscharf.</w:t>
            </w:r>
          </w:p>
        </w:tc>
        <w:tc>
          <w:tcPr>
            <w:tcW w:w="4926" w:type="dxa"/>
            <w:shd w:val="clear" w:color="auto" w:fill="auto"/>
          </w:tcPr>
          <w:p w14:paraId="66101B0B" w14:textId="77777777" w:rsidR="00893727" w:rsidRPr="00584BA0" w:rsidRDefault="00F955A9" w:rsidP="00584BA0">
            <w:pPr>
              <w:outlineLvl w:val="0"/>
              <w:rPr>
                <w:szCs w:val="22"/>
              </w:rPr>
            </w:pPr>
            <w:r>
              <w:rPr>
                <w:szCs w:val="22"/>
              </w:rPr>
              <w:pict w14:anchorId="5DC07260">
                <v:shape id="_x0000_i1146" type="#_x0000_t75" style="width:3in;height:164.25pt">
                  <v:imagedata r:id="rId301" o:title="o293_4"/>
                </v:shape>
              </w:pict>
            </w:r>
          </w:p>
          <w:p w14:paraId="12EA5C1A" w14:textId="77777777" w:rsidR="009A016C" w:rsidRPr="00584BA0" w:rsidRDefault="009A016C" w:rsidP="00584BA0">
            <w:pPr>
              <w:outlineLvl w:val="0"/>
              <w:rPr>
                <w:szCs w:val="22"/>
              </w:rPr>
            </w:pPr>
            <w:r w:rsidRPr="00584BA0">
              <w:rPr>
                <w:szCs w:val="22"/>
              </w:rPr>
              <w:t xml:space="preserve">Eine zusätzliche Sammellinse </w:t>
            </w:r>
            <w:r w:rsidR="00013221" w:rsidRPr="00584BA0">
              <w:rPr>
                <w:szCs w:val="22"/>
              </w:rPr>
              <w:t xml:space="preserve">auf der Hornhaut des </w:t>
            </w:r>
            <w:r w:rsidRPr="00584BA0">
              <w:rPr>
                <w:szCs w:val="22"/>
              </w:rPr>
              <w:t>Auge</w:t>
            </w:r>
            <w:r w:rsidR="00013221" w:rsidRPr="00584BA0">
              <w:rPr>
                <w:szCs w:val="22"/>
              </w:rPr>
              <w:t>s</w:t>
            </w:r>
            <w:r w:rsidRPr="00584BA0">
              <w:rPr>
                <w:szCs w:val="22"/>
              </w:rPr>
              <w:t xml:space="preserve"> unterstützt die Augenlinse und bündelt das Licht schon vor dem Auge. Damit treffen die Strahlen auf der Netzhaut wieder in einem Punkt zusammen: Scharfblick!</w:t>
            </w:r>
          </w:p>
        </w:tc>
      </w:tr>
    </w:tbl>
    <w:p w14:paraId="6A59A78B" w14:textId="77777777" w:rsidR="008B4594" w:rsidRDefault="008B4594" w:rsidP="00B56C8E">
      <w:pPr>
        <w:outlineLvl w:val="0"/>
        <w:rPr>
          <w:szCs w:val="22"/>
        </w:rPr>
      </w:pPr>
    </w:p>
    <w:tbl>
      <w:tblPr>
        <w:tblW w:w="0" w:type="auto"/>
        <w:tblLook w:val="01E0" w:firstRow="1" w:lastRow="1" w:firstColumn="1" w:lastColumn="1" w:noHBand="0" w:noVBand="0"/>
      </w:tblPr>
      <w:tblGrid>
        <w:gridCol w:w="5030"/>
        <w:gridCol w:w="5031"/>
      </w:tblGrid>
      <w:tr w:rsidR="00746696" w:rsidRPr="00584BA0" w14:paraId="6C545B8F" w14:textId="77777777" w:rsidTr="00584BA0">
        <w:tc>
          <w:tcPr>
            <w:tcW w:w="10061" w:type="dxa"/>
            <w:gridSpan w:val="2"/>
            <w:shd w:val="clear" w:color="auto" w:fill="auto"/>
          </w:tcPr>
          <w:p w14:paraId="0C7D69AC" w14:textId="77777777" w:rsidR="00746696" w:rsidRDefault="00F955A9" w:rsidP="00584BA0">
            <w:pPr>
              <w:outlineLvl w:val="0"/>
            </w:pPr>
            <w:hyperlink r:id="rId302" w:anchor="o298" w:history="1">
              <w:r w:rsidR="00746696" w:rsidRPr="00584BA0">
                <w:rPr>
                  <w:rStyle w:val="Hyperlink"/>
                  <w:sz w:val="22"/>
                  <w:szCs w:val="22"/>
                </w:rPr>
                <w:t>298.</w:t>
              </w:r>
            </w:hyperlink>
            <w:r w:rsidR="00746696" w:rsidRPr="00584BA0">
              <w:rPr>
                <w:szCs w:val="22"/>
              </w:rPr>
              <w:t xml:space="preserve"> </w:t>
            </w:r>
            <w:r w:rsidR="00746696">
              <w:t>Das Licht einer Lampe geht durch eine kreisförmige Blende und eine Sammellinse hindurch, so dass das Bild der Blende scharf auf dem Schirm abgebildet wird. Wie sieht das Bild der Blendenöffnung auf dem Schirm aus, wenn die Linse um ihre vertikale Achse gedreht wird?</w:t>
            </w:r>
            <w:r w:rsidR="00746696">
              <w:br/>
              <w:t>a) horizontaler Streifen</w:t>
            </w:r>
            <w:r w:rsidR="00746696">
              <w:br/>
              <w:t>b) vertikaler Streifen</w:t>
            </w:r>
            <w:r w:rsidR="00746696">
              <w:br/>
              <w:t>c) weiterhin kreisförmig</w:t>
            </w:r>
          </w:p>
          <w:p w14:paraId="424BADB9" w14:textId="77777777" w:rsidR="00746696" w:rsidRPr="00584BA0" w:rsidRDefault="00746696" w:rsidP="00584BA0">
            <w:pPr>
              <w:outlineLvl w:val="0"/>
              <w:rPr>
                <w:szCs w:val="22"/>
              </w:rPr>
            </w:pPr>
          </w:p>
        </w:tc>
      </w:tr>
      <w:tr w:rsidR="00746696" w:rsidRPr="00584BA0" w14:paraId="30918B0B" w14:textId="77777777" w:rsidTr="00584BA0">
        <w:tc>
          <w:tcPr>
            <w:tcW w:w="5030" w:type="dxa"/>
            <w:shd w:val="clear" w:color="auto" w:fill="auto"/>
          </w:tcPr>
          <w:p w14:paraId="7B49767B" w14:textId="77777777" w:rsidR="00746696" w:rsidRPr="00584BA0" w:rsidRDefault="00F955A9" w:rsidP="00584BA0">
            <w:pPr>
              <w:outlineLvl w:val="0"/>
              <w:rPr>
                <w:szCs w:val="22"/>
              </w:rPr>
            </w:pPr>
            <w:r>
              <w:rPr>
                <w:szCs w:val="22"/>
              </w:rPr>
              <w:pict w14:anchorId="3AF0ABBC">
                <v:shape id="_x0000_i1147" type="#_x0000_t75" style="width:200.25pt;height:150pt">
                  <v:imagedata r:id="rId303" o:title="o298_1"/>
                </v:shape>
              </w:pict>
            </w:r>
          </w:p>
        </w:tc>
        <w:tc>
          <w:tcPr>
            <w:tcW w:w="5031" w:type="dxa"/>
            <w:shd w:val="clear" w:color="auto" w:fill="auto"/>
          </w:tcPr>
          <w:p w14:paraId="4C533E80" w14:textId="77777777" w:rsidR="00746696" w:rsidRPr="00584BA0" w:rsidRDefault="00F955A9" w:rsidP="00584BA0">
            <w:pPr>
              <w:outlineLvl w:val="0"/>
              <w:rPr>
                <w:szCs w:val="22"/>
              </w:rPr>
            </w:pPr>
            <w:r>
              <w:rPr>
                <w:szCs w:val="22"/>
              </w:rPr>
              <w:pict w14:anchorId="3DF9237D">
                <v:shape id="_x0000_i1148" type="#_x0000_t75" style="width:200.25pt;height:150pt">
                  <v:imagedata r:id="rId304" o:title="o298_2"/>
                </v:shape>
              </w:pict>
            </w:r>
          </w:p>
        </w:tc>
      </w:tr>
    </w:tbl>
    <w:p w14:paraId="5A8FF6F7" w14:textId="77777777" w:rsidR="00746696" w:rsidRDefault="00746696" w:rsidP="00B56C8E">
      <w:pPr>
        <w:outlineLvl w:val="0"/>
        <w:rPr>
          <w:szCs w:val="22"/>
        </w:rPr>
      </w:pPr>
    </w:p>
    <w:tbl>
      <w:tblPr>
        <w:tblW w:w="0" w:type="auto"/>
        <w:tblLook w:val="01E0" w:firstRow="1" w:lastRow="1" w:firstColumn="1" w:lastColumn="1" w:noHBand="0" w:noVBand="0"/>
      </w:tblPr>
      <w:tblGrid>
        <w:gridCol w:w="5030"/>
        <w:gridCol w:w="5031"/>
      </w:tblGrid>
      <w:tr w:rsidR="00E11BF3" w:rsidRPr="00584BA0" w14:paraId="54D03260" w14:textId="77777777" w:rsidTr="00584BA0">
        <w:tc>
          <w:tcPr>
            <w:tcW w:w="10061" w:type="dxa"/>
            <w:gridSpan w:val="2"/>
            <w:shd w:val="clear" w:color="auto" w:fill="auto"/>
          </w:tcPr>
          <w:p w14:paraId="600256FE" w14:textId="77777777" w:rsidR="00E11BF3" w:rsidRPr="00584BA0" w:rsidRDefault="00F955A9" w:rsidP="00584BA0">
            <w:pPr>
              <w:outlineLvl w:val="0"/>
              <w:rPr>
                <w:szCs w:val="22"/>
              </w:rPr>
            </w:pPr>
            <w:hyperlink r:id="rId305" w:anchor="o300" w:history="1">
              <w:r w:rsidR="00E11BF3" w:rsidRPr="00584BA0">
                <w:rPr>
                  <w:rStyle w:val="Hyperlink"/>
                  <w:sz w:val="22"/>
                  <w:szCs w:val="22"/>
                </w:rPr>
                <w:t>300.</w:t>
              </w:r>
            </w:hyperlink>
            <w:r w:rsidR="00E11BF3" w:rsidRPr="00584BA0">
              <w:rPr>
                <w:szCs w:val="22"/>
              </w:rPr>
              <w:t xml:space="preserve"> </w:t>
            </w:r>
            <w:r w:rsidR="00E11BF3">
              <w:t>Von einem Becher wird der Boden abgeschnitten und ein Ende locker mit einer Klarsichtfolie verschlossen. In dem daneben stehenden Krug wird Wasser gefüllt und ein Geldstück versenkt.</w:t>
            </w:r>
            <w:r w:rsidR="00E11BF3">
              <w:br/>
              <w:t>Wie erscheint das Geldstück durch den Becher betrachtet, wenn dieser mit der verschlossenen Seite ein wenig unter Wasser gedrückt wird?</w:t>
            </w:r>
            <w:r w:rsidR="00E11BF3">
              <w:br/>
            </w:r>
            <w:r w:rsidR="00E11BF3">
              <w:br/>
              <w:t>a) deutlich verkleinert.</w:t>
            </w:r>
            <w:r w:rsidR="00E11BF3">
              <w:br/>
              <w:t>b) unverändert.</w:t>
            </w:r>
            <w:r w:rsidR="00E11BF3">
              <w:br/>
              <w:t>c) deutlich vergrößert.</w:t>
            </w:r>
          </w:p>
        </w:tc>
      </w:tr>
      <w:tr w:rsidR="00E11BF3" w:rsidRPr="00584BA0" w14:paraId="4D5297F2" w14:textId="77777777" w:rsidTr="00584BA0">
        <w:tc>
          <w:tcPr>
            <w:tcW w:w="5030" w:type="dxa"/>
            <w:shd w:val="clear" w:color="auto" w:fill="auto"/>
          </w:tcPr>
          <w:p w14:paraId="5229807D" w14:textId="77777777" w:rsidR="00E11BF3" w:rsidRPr="00584BA0" w:rsidRDefault="00F955A9" w:rsidP="00584BA0">
            <w:pPr>
              <w:outlineLvl w:val="0"/>
              <w:rPr>
                <w:szCs w:val="22"/>
              </w:rPr>
            </w:pPr>
            <w:r>
              <w:rPr>
                <w:szCs w:val="22"/>
              </w:rPr>
              <w:pict w14:anchorId="19D3443C">
                <v:shape id="_x0000_i1149" type="#_x0000_t75" style="width:159.75pt;height:120pt">
                  <v:imagedata r:id="rId306" o:title="o300_1"/>
                </v:shape>
              </w:pict>
            </w:r>
          </w:p>
        </w:tc>
        <w:tc>
          <w:tcPr>
            <w:tcW w:w="5031" w:type="dxa"/>
            <w:shd w:val="clear" w:color="auto" w:fill="auto"/>
          </w:tcPr>
          <w:p w14:paraId="1D331FAB" w14:textId="77777777" w:rsidR="00E11BF3" w:rsidRPr="00584BA0" w:rsidRDefault="00F955A9" w:rsidP="00584BA0">
            <w:pPr>
              <w:outlineLvl w:val="0"/>
              <w:rPr>
                <w:szCs w:val="22"/>
              </w:rPr>
            </w:pPr>
            <w:r>
              <w:rPr>
                <w:szCs w:val="22"/>
              </w:rPr>
              <w:pict w14:anchorId="58ED72C2">
                <v:shape id="_x0000_i1150" type="#_x0000_t75" style="width:159.75pt;height:120pt">
                  <v:imagedata r:id="rId307" o:title="o300_2"/>
                </v:shape>
              </w:pict>
            </w:r>
          </w:p>
        </w:tc>
      </w:tr>
    </w:tbl>
    <w:p w14:paraId="749BFAEC" w14:textId="77777777" w:rsidR="00301FB9" w:rsidRPr="004755FC" w:rsidRDefault="00301FB9" w:rsidP="00B56C8E">
      <w:pPr>
        <w:outlineLvl w:val="0"/>
        <w:rPr>
          <w:szCs w:val="22"/>
        </w:rPr>
      </w:pPr>
    </w:p>
    <w:p w14:paraId="1EF63209" w14:textId="77777777" w:rsidR="004755FC" w:rsidRPr="004755FC" w:rsidRDefault="004755FC" w:rsidP="00B56C8E">
      <w:pPr>
        <w:outlineLvl w:val="0"/>
        <w:rPr>
          <w:szCs w:val="22"/>
        </w:rPr>
      </w:pPr>
    </w:p>
    <w:p w14:paraId="65EA5850" w14:textId="77777777" w:rsidR="004755FC" w:rsidRDefault="004755FC" w:rsidP="00B56C8E">
      <w:pPr>
        <w:outlineLvl w:val="0"/>
        <w:rPr>
          <w:color w:val="008080"/>
          <w:sz w:val="28"/>
          <w:u w:val="single"/>
        </w:rPr>
      </w:pPr>
    </w:p>
    <w:p w14:paraId="6A4AD51E" w14:textId="77777777" w:rsidR="00B56C8E" w:rsidRDefault="00B56C8E" w:rsidP="00B56C8E">
      <w:pPr>
        <w:outlineLvl w:val="0"/>
        <w:rPr>
          <w:color w:val="008080"/>
          <w:sz w:val="28"/>
          <w:u w:val="single"/>
        </w:rPr>
      </w:pPr>
      <w:r>
        <w:rPr>
          <w:color w:val="008080"/>
          <w:sz w:val="28"/>
          <w:u w:val="single"/>
        </w:rPr>
        <w:t>Wellenoptik</w:t>
      </w:r>
    </w:p>
    <w:p w14:paraId="53DEDADB" w14:textId="77777777" w:rsidR="00B56C8E" w:rsidRDefault="00B56C8E" w:rsidP="00B56C8E">
      <w:pPr>
        <w:outlineLvl w:val="0"/>
        <w:rPr>
          <w:color w:val="008080"/>
          <w:sz w:val="28"/>
          <w:u w:val="single"/>
        </w:rPr>
      </w:pPr>
    </w:p>
    <w:p w14:paraId="277EE02C"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5B8D617" w14:textId="77777777" w:rsidTr="00B56C8E">
        <w:trPr>
          <w:trHeight w:val="397"/>
        </w:trPr>
        <w:tc>
          <w:tcPr>
            <w:tcW w:w="5030" w:type="dxa"/>
            <w:vAlign w:val="center"/>
          </w:tcPr>
          <w:p w14:paraId="496ABEF1" w14:textId="77777777" w:rsidR="00B56C8E" w:rsidRDefault="00B56C8E" w:rsidP="00AF679B">
            <w:pPr>
              <w:pStyle w:val="berschrift4"/>
            </w:pPr>
            <w:bookmarkStart w:id="504" w:name="t14"/>
            <w:bookmarkEnd w:id="504"/>
            <w:r>
              <w:t>Welleneigenschaften</w:t>
            </w:r>
          </w:p>
        </w:tc>
        <w:tc>
          <w:tcPr>
            <w:tcW w:w="5030" w:type="dxa"/>
            <w:vAlign w:val="center"/>
          </w:tcPr>
          <w:p w14:paraId="1F2BFDEB" w14:textId="77777777" w:rsidR="00B56C8E" w:rsidRDefault="00F955A9" w:rsidP="00B56C8E">
            <w:pPr>
              <w:jc w:val="center"/>
              <w:rPr>
                <w:rStyle w:val="Hyperlink"/>
              </w:rPr>
            </w:pPr>
            <w:hyperlink w:anchor="t0" w:history="1">
              <w:r w:rsidR="00B56C8E">
                <w:rPr>
                  <w:rStyle w:val="Hyperlink"/>
                </w:rPr>
                <w:t>(zu</w:t>
              </w:r>
              <w:bookmarkStart w:id="505" w:name="_Hlt497297102"/>
              <w:r w:rsidR="00B56C8E">
                <w:rPr>
                  <w:rStyle w:val="Hyperlink"/>
                </w:rPr>
                <w:t>m</w:t>
              </w:r>
              <w:bookmarkStart w:id="506" w:name="_Hlt514543657"/>
              <w:bookmarkEnd w:id="505"/>
              <w:r w:rsidR="00B56C8E">
                <w:rPr>
                  <w:rStyle w:val="Hyperlink"/>
                </w:rPr>
                <w:t xml:space="preserve"> </w:t>
              </w:r>
              <w:bookmarkStart w:id="507" w:name="_Hlt514543643"/>
              <w:bookmarkEnd w:id="506"/>
              <w:r w:rsidR="00B56C8E">
                <w:rPr>
                  <w:rStyle w:val="Hyperlink"/>
                </w:rPr>
                <w:t>I</w:t>
              </w:r>
              <w:bookmarkStart w:id="508" w:name="_Hlt497297377"/>
              <w:bookmarkEnd w:id="507"/>
              <w:r w:rsidR="00B56C8E">
                <w:rPr>
                  <w:rStyle w:val="Hyperlink"/>
                </w:rPr>
                <w:t>n</w:t>
              </w:r>
              <w:bookmarkStart w:id="509" w:name="_Hlt497293965"/>
              <w:bookmarkEnd w:id="508"/>
              <w:r w:rsidR="00B56C8E">
                <w:rPr>
                  <w:rStyle w:val="Hyperlink"/>
                </w:rPr>
                <w:t>h</w:t>
              </w:r>
              <w:bookmarkStart w:id="510" w:name="_Hlt497293671"/>
              <w:bookmarkEnd w:id="509"/>
              <w:r w:rsidR="00B56C8E">
                <w:rPr>
                  <w:rStyle w:val="Hyperlink"/>
                </w:rPr>
                <w:t>a</w:t>
              </w:r>
              <w:bookmarkStart w:id="511" w:name="_Hlt158470825"/>
              <w:bookmarkEnd w:id="510"/>
              <w:r w:rsidR="00B56C8E">
                <w:rPr>
                  <w:rStyle w:val="Hyperlink"/>
                </w:rPr>
                <w:t>l</w:t>
              </w:r>
              <w:bookmarkEnd w:id="511"/>
              <w:r w:rsidR="00B56C8E">
                <w:rPr>
                  <w:rStyle w:val="Hyperlink"/>
                </w:rPr>
                <w:t>t</w:t>
              </w:r>
              <w:bookmarkStart w:id="512" w:name="_Hlt147206690"/>
              <w:r w:rsidR="00B56C8E">
                <w:rPr>
                  <w:rStyle w:val="Hyperlink"/>
                </w:rPr>
                <w:t>s</w:t>
              </w:r>
              <w:bookmarkEnd w:id="512"/>
              <w:r w:rsidR="00B56C8E">
                <w:rPr>
                  <w:rStyle w:val="Hyperlink"/>
                </w:rPr>
                <w:t>ve</w:t>
              </w:r>
              <w:bookmarkStart w:id="513" w:name="_Hlt147206644"/>
              <w:r w:rsidR="00B56C8E">
                <w:rPr>
                  <w:rStyle w:val="Hyperlink"/>
                </w:rPr>
                <w:t>r</w:t>
              </w:r>
              <w:bookmarkEnd w:id="513"/>
              <w:r w:rsidR="00B56C8E">
                <w:rPr>
                  <w:rStyle w:val="Hyperlink"/>
                </w:rPr>
                <w:t>zeichnis )</w:t>
              </w:r>
            </w:hyperlink>
          </w:p>
        </w:tc>
      </w:tr>
    </w:tbl>
    <w:bookmarkStart w:id="514" w:name="_Hlt81121283"/>
    <w:p w14:paraId="4EFA39A0"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"o52"</w:instrText>
      </w:r>
      <w:r>
        <w:fldChar w:fldCharType="separate"/>
      </w:r>
      <w:r>
        <w:rPr>
          <w:rStyle w:val="Hyperlink"/>
        </w:rPr>
        <w:t>5</w:t>
      </w:r>
      <w:bookmarkStart w:id="515" w:name="_Hlt497138061"/>
      <w:r>
        <w:rPr>
          <w:rStyle w:val="Hyperlink"/>
        </w:rPr>
        <w:t>2</w:t>
      </w:r>
      <w:bookmarkEnd w:id="515"/>
      <w:r>
        <w:rPr>
          <w:rStyle w:val="Hyperlink"/>
        </w:rPr>
        <w:t>.</w:t>
      </w:r>
      <w:r>
        <w:fldChar w:fldCharType="end"/>
      </w:r>
      <w:bookmarkEnd w:id="514"/>
      <w:r>
        <w:t xml:space="preserve"> Beschreiben Sie je eine Erscheinungen des Lichtes, die sich nur mit dem Wellenmodell oder nur mit dem Teilchenmodell erklären lassen.</w:t>
      </w:r>
      <w:r>
        <w:br/>
      </w:r>
      <w:r>
        <w:rPr>
          <w:sz w:val="24"/>
        </w:rPr>
        <w:sym w:font="Symbol" w:char="F02A"/>
      </w:r>
    </w:p>
    <w:bookmarkStart w:id="516" w:name="_Hlt497292139"/>
    <w:p w14:paraId="70817FF8"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"o85"</w:instrText>
      </w:r>
      <w:r>
        <w:fldChar w:fldCharType="separate"/>
      </w:r>
      <w:r>
        <w:rPr>
          <w:rStyle w:val="Hyperlink"/>
        </w:rPr>
        <w:t>85.</w:t>
      </w:r>
      <w:r>
        <w:fldChar w:fldCharType="end"/>
      </w:r>
      <w:bookmarkEnd w:id="516"/>
      <w:r>
        <w:t xml:space="preserve"> Erklären Sie, warum es berechtigt ist, Licht als Welle zu betrachten.</w:t>
      </w:r>
      <w:r>
        <w:br/>
      </w:r>
      <w:r>
        <w:rPr>
          <w:sz w:val="24"/>
        </w:rPr>
        <w:sym w:font="Symbol" w:char="F02A"/>
      </w:r>
    </w:p>
    <w:p w14:paraId="33174CEC" w14:textId="77777777" w:rsidR="00B56C8E" w:rsidRDefault="00F955A9" w:rsidP="00B56C8E">
      <w:hyperlink r:id="rId308" w:anchor="o108" w:history="1">
        <w:r w:rsidR="00B56C8E">
          <w:rPr>
            <w:rStyle w:val="Hyperlink"/>
          </w:rPr>
          <w:t>10</w:t>
        </w:r>
        <w:bookmarkStart w:id="517" w:name="_Hlt497293140"/>
        <w:r w:rsidR="00B56C8E">
          <w:rPr>
            <w:rStyle w:val="Hyperlink"/>
          </w:rPr>
          <w:t>8</w:t>
        </w:r>
        <w:bookmarkEnd w:id="517"/>
        <w:r w:rsidR="00B56C8E">
          <w:rPr>
            <w:rStyle w:val="Hyperlink"/>
          </w:rPr>
          <w:t>.</w:t>
        </w:r>
      </w:hyperlink>
      <w:r w:rsidR="00B56C8E">
        <w:t xml:space="preserve"> Beschreibe einen Versuch, der belegt, dass Licht Welleneigenschaften besitzt!</w:t>
      </w:r>
      <w:r w:rsidR="00B56C8E">
        <w:br/>
      </w:r>
      <w:r w:rsidR="00B56C8E">
        <w:rPr>
          <w:sz w:val="24"/>
        </w:rPr>
        <w:sym w:font="Symbol" w:char="F02A"/>
      </w:r>
    </w:p>
    <w:bookmarkStart w:id="518" w:name="_Hlt497293653"/>
    <w:p w14:paraId="1FEECF14"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"o111"</w:instrText>
      </w:r>
      <w:r>
        <w:fldChar w:fldCharType="separate"/>
      </w:r>
      <w:r>
        <w:rPr>
          <w:rStyle w:val="Hyperlink"/>
        </w:rPr>
        <w:t>111.</w:t>
      </w:r>
      <w:r>
        <w:fldChar w:fldCharType="end"/>
      </w:r>
      <w:bookmarkEnd w:id="518"/>
      <w:r>
        <w:t xml:space="preserve"> Nennen Sie Gemeinsamkeiten und wesentliche Unterschiede zwischen mechanischen Wellen und elektromagnetischen Wellen.</w:t>
      </w:r>
      <w:r>
        <w:br/>
      </w:r>
      <w:r>
        <w:rPr>
          <w:sz w:val="24"/>
        </w:rPr>
        <w:sym w:font="Symbol" w:char="F02A"/>
      </w:r>
    </w:p>
    <w:bookmarkStart w:id="519" w:name="_Hlt497296870"/>
    <w:p w14:paraId="278B07D6"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"o126"</w:instrText>
      </w:r>
      <w:r>
        <w:fldChar w:fldCharType="separate"/>
      </w:r>
      <w:r>
        <w:rPr>
          <w:rStyle w:val="Hyperlink"/>
        </w:rPr>
        <w:t>126.</w:t>
      </w:r>
      <w:r>
        <w:fldChar w:fldCharType="end"/>
      </w:r>
      <w:bookmarkEnd w:id="519"/>
      <w:r>
        <w:t xml:space="preserve"> Geben Sie je zwei Beispiele an, bei der Reflexion, Brechung bzw. Totalreflexion des Lichtes </w:t>
      </w:r>
      <w:r w:rsidR="008225BB">
        <w:t>bewusst</w:t>
      </w:r>
      <w:r>
        <w:t xml:space="preserve"> ausgenutzt werden.</w:t>
      </w:r>
      <w:r>
        <w:br/>
      </w:r>
      <w:r>
        <w:rPr>
          <w:sz w:val="24"/>
        </w:rPr>
        <w:sym w:font="Symbol" w:char="F02A"/>
      </w:r>
    </w:p>
    <w:bookmarkStart w:id="520" w:name="_Hlt497297240"/>
    <w:p w14:paraId="1BB860DB" w14:textId="77777777" w:rsidR="00B56C8E" w:rsidRDefault="00B56C8E" w:rsidP="00B56C8E">
      <w:pPr>
        <w:rPr>
          <w:sz w:val="24"/>
        </w:rPr>
      </w:pPr>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"o132"</w:instrText>
      </w:r>
      <w:r>
        <w:rPr>
          <w:rStyle w:val="Hyperlink"/>
        </w:rPr>
        <w:fldChar w:fldCharType="separate"/>
      </w:r>
      <w:r>
        <w:rPr>
          <w:rStyle w:val="Hyperlink"/>
        </w:rPr>
        <w:t>132.</w:t>
      </w:r>
      <w:r>
        <w:rPr>
          <w:rStyle w:val="Hyperlink"/>
        </w:rPr>
        <w:fldChar w:fldCharType="end"/>
      </w:r>
      <w:bookmarkEnd w:id="520"/>
      <w:r>
        <w:t xml:space="preserve"> Erklären Sie kurz, wie man unter  Verwendung</w:t>
      </w:r>
      <w:r>
        <w:br/>
        <w:t>a) zweier Spiegel</w:t>
      </w:r>
      <w:r>
        <w:br/>
        <w:t>b) eines Prismas</w:t>
      </w:r>
      <w:r>
        <w:br/>
        <w:t>c) eines Doppelspaltes</w:t>
      </w:r>
      <w:r>
        <w:br/>
        <w:t>kohärente Wellenzüge erzeugen kann.</w:t>
      </w:r>
      <w:r>
        <w:br/>
      </w:r>
      <w:r>
        <w:rPr>
          <w:sz w:val="24"/>
        </w:rPr>
        <w:sym w:font="Symbol" w:char="F02A"/>
      </w:r>
      <w:r>
        <w:rPr>
          <w:sz w:val="24"/>
        </w:rPr>
        <w:sym w:font="Symbol" w:char="F02A"/>
      </w:r>
      <w:r>
        <w:rPr>
          <w:sz w:val="24"/>
        </w:rPr>
        <w:sym w:font="Symbol" w:char="F02A"/>
      </w:r>
    </w:p>
    <w:bookmarkStart w:id="521" w:name="_Hlt497297669"/>
    <w:p w14:paraId="0B68694F"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"o140"</w:instrText>
      </w:r>
      <w:r>
        <w:rPr>
          <w:rStyle w:val="Hyperlink"/>
        </w:rPr>
        <w:fldChar w:fldCharType="separate"/>
      </w:r>
      <w:r>
        <w:rPr>
          <w:rStyle w:val="Hyperlink"/>
        </w:rPr>
        <w:t>1</w:t>
      </w:r>
      <w:bookmarkStart w:id="522" w:name="_Hlt520725000"/>
      <w:r>
        <w:rPr>
          <w:rStyle w:val="Hyperlink"/>
        </w:rPr>
        <w:t>4</w:t>
      </w:r>
      <w:bookmarkEnd w:id="522"/>
      <w:r>
        <w:rPr>
          <w:rStyle w:val="Hyperlink"/>
        </w:rPr>
        <w:t>0.</w:t>
      </w:r>
      <w:r>
        <w:rPr>
          <w:rStyle w:val="Hyperlink"/>
        </w:rPr>
        <w:fldChar w:fldCharType="end"/>
      </w:r>
      <w:bookmarkEnd w:id="521"/>
      <w:r>
        <w:t xml:space="preserve"> Bei der Beobachtung Newtonscher Ringe im reflektierten Licht betrug der Durchmesser des vierten dunklen Ringes 14,4 mm. Bestimmen Sie die Wellenlänge des verwendeten Lichtes, wenn das Licht senkrecht auftrifft und die Linse einen Krümmungsradius von 22 m hat.</w:t>
      </w:r>
      <w:r>
        <w:br/>
      </w:r>
      <w:r>
        <w:rPr>
          <w:sz w:val="24"/>
        </w:rPr>
        <w:sym w:font="Symbol" w:char="F02A"/>
      </w:r>
      <w:r>
        <w:rPr>
          <w:sz w:val="24"/>
        </w:rPr>
        <w:sym w:font="Symbol" w:char="F02A"/>
      </w:r>
      <w:r>
        <w:rPr>
          <w:sz w:val="24"/>
        </w:rPr>
        <w:sym w:font="Symbol" w:char="F02A"/>
      </w:r>
      <w:r>
        <w:rPr>
          <w:sz w:val="24"/>
        </w:rPr>
        <w:sym w:font="Symbol" w:char="F02A"/>
      </w:r>
      <w:r>
        <w:rPr>
          <w:sz w:val="24"/>
        </w:rPr>
        <w:br/>
      </w:r>
      <w:r>
        <w:rPr>
          <w:sz w:val="24"/>
        </w:rPr>
        <w:br/>
      </w:r>
      <w:hyperlink r:id="rId309" w:anchor="o187" w:history="1">
        <w:r>
          <w:rPr>
            <w:rStyle w:val="Hyperlink"/>
          </w:rPr>
          <w:t>187.</w:t>
        </w:r>
      </w:hyperlink>
      <w:r>
        <w:t xml:space="preserve"> Zwei leuchtende dünne Drähte werden in sehr geringer Entfernung parallel zueinander angebracht. Kann man Interferenzerscheinungen beobachten?</w:t>
      </w:r>
      <w:r>
        <w:br/>
        <w:t>Begründen Sie Ihre Entscheidung.</w:t>
      </w:r>
    </w:p>
    <w:p w14:paraId="3F9CB492" w14:textId="77777777" w:rsidR="00AA1784" w:rsidRDefault="00AA1784" w:rsidP="00B56C8E"/>
    <w:p w14:paraId="79C819B4" w14:textId="77777777" w:rsidR="00AA1784" w:rsidRDefault="00F955A9" w:rsidP="00AA1784">
      <w:hyperlink r:id="rId310" w:anchor="o290" w:history="1">
        <w:r w:rsidR="00AA1784" w:rsidRPr="009B3316">
          <w:rPr>
            <w:rStyle w:val="Hyperlink"/>
            <w:sz w:val="22"/>
          </w:rPr>
          <w:t>290.</w:t>
        </w:r>
      </w:hyperlink>
      <w:r w:rsidR="00AA1784">
        <w:t xml:space="preserve"> </w:t>
      </w:r>
      <w:r w:rsidR="00AA1784" w:rsidRPr="00254F98">
        <w:t xml:space="preserve">Vergleichen Sie die </w:t>
      </w:r>
      <w:r w:rsidR="00AA1784">
        <w:t xml:space="preserve">physikalischen Effekte destruktive und konstruktive Interferenz. </w:t>
      </w:r>
    </w:p>
    <w:p w14:paraId="0C8F1856" w14:textId="77777777" w:rsidR="000D48AD" w:rsidRDefault="000D48AD" w:rsidP="00AA1784"/>
    <w:p w14:paraId="68A55E27" w14:textId="77777777" w:rsidR="00D633F1" w:rsidRDefault="00D633F1" w:rsidP="00AA1784"/>
    <w:tbl>
      <w:tblPr>
        <w:tblW w:w="0" w:type="auto"/>
        <w:tblLook w:val="04A0" w:firstRow="1" w:lastRow="0" w:firstColumn="1" w:lastColumn="0" w:noHBand="0" w:noVBand="1"/>
      </w:tblPr>
      <w:tblGrid>
        <w:gridCol w:w="10061"/>
      </w:tblGrid>
      <w:tr w:rsidR="00D633F1" w14:paraId="2FF80EF7" w14:textId="77777777" w:rsidTr="00343906">
        <w:tc>
          <w:tcPr>
            <w:tcW w:w="10061" w:type="dxa"/>
            <w:shd w:val="clear" w:color="auto" w:fill="auto"/>
          </w:tcPr>
          <w:p w14:paraId="2B19DFE0" w14:textId="77777777" w:rsidR="00D633F1" w:rsidRDefault="00F955A9" w:rsidP="00D633F1">
            <w:hyperlink r:id="rId311" w:anchor="o309" w:history="1">
              <w:r w:rsidR="00D633F1" w:rsidRPr="00343906">
                <w:rPr>
                  <w:rStyle w:val="Hyperlink"/>
                  <w:sz w:val="22"/>
                </w:rPr>
                <w:t>309.</w:t>
              </w:r>
            </w:hyperlink>
            <w:r w:rsidR="00D633F1">
              <w:t xml:space="preserve"> Die Skizze zeigt zwei Kreiswellen gleicher Wellenlänge. Es sind die Wellenberge (durchgezogen) und die Wellentäler (gestrichelt) gezeichnet. </w:t>
            </w:r>
          </w:p>
          <w:p w14:paraId="1AAE68D2" w14:textId="77777777" w:rsidR="00D633F1" w:rsidRDefault="00D633F1" w:rsidP="00D633F1">
            <w:r>
              <w:t>Konstruiere das Bild, das durch die Überlagerung der beiden Wellen entsteht.</w:t>
            </w:r>
          </w:p>
        </w:tc>
      </w:tr>
      <w:tr w:rsidR="00D633F1" w14:paraId="2D6790A9" w14:textId="77777777" w:rsidTr="00343906">
        <w:tc>
          <w:tcPr>
            <w:tcW w:w="10061" w:type="dxa"/>
            <w:shd w:val="clear" w:color="auto" w:fill="auto"/>
          </w:tcPr>
          <w:p w14:paraId="5A62E8EE" w14:textId="77777777" w:rsidR="00D633F1" w:rsidRDefault="00D633F1" w:rsidP="00AA1784"/>
          <w:p w14:paraId="1F8ECC14" w14:textId="77777777" w:rsidR="00D633F1" w:rsidRDefault="00F955A9" w:rsidP="00AA1784">
            <w:r>
              <w:pict w14:anchorId="285868D3">
                <v:shape id="_x0000_i1151" type="#_x0000_t75" style="width:429pt;height:171pt">
                  <v:imagedata r:id="rId312" o:title="o309"/>
                </v:shape>
              </w:pict>
            </w:r>
          </w:p>
          <w:p w14:paraId="4437D808" w14:textId="77777777" w:rsidR="00D633F1" w:rsidRDefault="00D633F1" w:rsidP="00AA1784"/>
        </w:tc>
      </w:tr>
    </w:tbl>
    <w:p w14:paraId="7925707E" w14:textId="77777777" w:rsidR="00D633F1" w:rsidRPr="00254F98" w:rsidRDefault="00D633F1" w:rsidP="00AA1784"/>
    <w:p w14:paraId="2C598E75" w14:textId="77777777" w:rsidR="00AA1784" w:rsidRDefault="00AA1784" w:rsidP="00B56C8E"/>
    <w:p w14:paraId="02BADB93" w14:textId="77777777" w:rsidR="00B56C8E" w:rsidRDefault="00B56C8E" w:rsidP="00B56C8E">
      <w:pPr>
        <w:rPr>
          <w:shadow/>
        </w:rPr>
      </w:pP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53E89E75" w14:textId="77777777" w:rsidTr="00B56C8E">
        <w:trPr>
          <w:trHeight w:val="397"/>
        </w:trPr>
        <w:tc>
          <w:tcPr>
            <w:tcW w:w="5030" w:type="dxa"/>
            <w:vAlign w:val="center"/>
          </w:tcPr>
          <w:p w14:paraId="55864B4D" w14:textId="77777777" w:rsidR="00B56C8E" w:rsidRDefault="00B56C8E" w:rsidP="00AF679B">
            <w:pPr>
              <w:pStyle w:val="berschrift4"/>
            </w:pPr>
            <w:bookmarkStart w:id="523" w:name="t16"/>
            <w:bookmarkEnd w:id="523"/>
            <w:r>
              <w:t>Interferenz am Gitter</w:t>
            </w:r>
          </w:p>
        </w:tc>
        <w:tc>
          <w:tcPr>
            <w:tcW w:w="5030" w:type="dxa"/>
            <w:vAlign w:val="center"/>
          </w:tcPr>
          <w:p w14:paraId="1C03ABF5" w14:textId="77777777" w:rsidR="00B56C8E" w:rsidRDefault="00F955A9" w:rsidP="00B56C8E">
            <w:pPr>
              <w:jc w:val="center"/>
              <w:rPr>
                <w:rStyle w:val="Hyperlink"/>
              </w:rPr>
            </w:pPr>
            <w:hyperlink w:anchor="t0" w:history="1">
              <w:r w:rsidR="00B56C8E">
                <w:rPr>
                  <w:rStyle w:val="Hyperlink"/>
                </w:rPr>
                <w:t>(z</w:t>
              </w:r>
              <w:bookmarkStart w:id="524" w:name="_Hlt497137163"/>
              <w:r w:rsidR="00B56C8E">
                <w:rPr>
                  <w:rStyle w:val="Hyperlink"/>
                </w:rPr>
                <w:t>u</w:t>
              </w:r>
              <w:bookmarkStart w:id="525" w:name="_Hlt497297260"/>
              <w:bookmarkEnd w:id="524"/>
              <w:r w:rsidR="00B56C8E">
                <w:rPr>
                  <w:rStyle w:val="Hyperlink"/>
                </w:rPr>
                <w:t>m</w:t>
              </w:r>
              <w:bookmarkStart w:id="526" w:name="_Hlt497004242"/>
              <w:bookmarkEnd w:id="525"/>
              <w:r w:rsidR="00B56C8E">
                <w:rPr>
                  <w:rStyle w:val="Hyperlink"/>
                </w:rPr>
                <w:t xml:space="preserve"> </w:t>
              </w:r>
              <w:bookmarkStart w:id="527" w:name="_Hlt497293158"/>
              <w:bookmarkEnd w:id="526"/>
              <w:r w:rsidR="00B56C8E">
                <w:rPr>
                  <w:rStyle w:val="Hyperlink"/>
                </w:rPr>
                <w:t>I</w:t>
              </w:r>
              <w:bookmarkStart w:id="528" w:name="_Hlt497137383"/>
              <w:bookmarkEnd w:id="527"/>
              <w:r w:rsidR="00B56C8E">
                <w:rPr>
                  <w:rStyle w:val="Hyperlink"/>
                </w:rPr>
                <w:t>n</w:t>
              </w:r>
              <w:bookmarkStart w:id="529" w:name="_Hlt497003602"/>
              <w:bookmarkEnd w:id="528"/>
              <w:r w:rsidR="00B56C8E">
                <w:rPr>
                  <w:rStyle w:val="Hyperlink"/>
                </w:rPr>
                <w:t>h</w:t>
              </w:r>
              <w:bookmarkStart w:id="530" w:name="_Hlt497296884"/>
              <w:bookmarkEnd w:id="529"/>
              <w:r w:rsidR="00B56C8E">
                <w:rPr>
                  <w:rStyle w:val="Hyperlink"/>
                </w:rPr>
                <w:t>a</w:t>
              </w:r>
              <w:bookmarkEnd w:id="530"/>
              <w:r w:rsidR="00B56C8E">
                <w:rPr>
                  <w:rStyle w:val="Hyperlink"/>
                </w:rPr>
                <w:t>l</w:t>
              </w:r>
              <w:bookmarkStart w:id="531" w:name="_Hlt127166827"/>
              <w:r w:rsidR="00B56C8E">
                <w:rPr>
                  <w:rStyle w:val="Hyperlink"/>
                </w:rPr>
                <w:t>t</w:t>
              </w:r>
              <w:bookmarkStart w:id="532" w:name="_Hlt497003364"/>
              <w:bookmarkEnd w:id="531"/>
              <w:r w:rsidR="00B56C8E">
                <w:rPr>
                  <w:rStyle w:val="Hyperlink"/>
                </w:rPr>
                <w:t>s</w:t>
              </w:r>
              <w:bookmarkStart w:id="533" w:name="_Hlt497292990"/>
              <w:bookmarkEnd w:id="532"/>
              <w:r w:rsidR="00B56C8E">
                <w:rPr>
                  <w:rStyle w:val="Hyperlink"/>
                </w:rPr>
                <w:t>v</w:t>
              </w:r>
              <w:bookmarkStart w:id="534" w:name="_Hlt497138315"/>
              <w:bookmarkEnd w:id="533"/>
              <w:r w:rsidR="00B56C8E">
                <w:rPr>
                  <w:rStyle w:val="Hyperlink"/>
                </w:rPr>
                <w:t>e</w:t>
              </w:r>
              <w:bookmarkEnd w:id="534"/>
              <w:r w:rsidR="00B56C8E">
                <w:rPr>
                  <w:rStyle w:val="Hyperlink"/>
                </w:rPr>
                <w:t>r</w:t>
              </w:r>
              <w:bookmarkStart w:id="535" w:name="_Hlt497004968"/>
              <w:r w:rsidR="00B56C8E">
                <w:rPr>
                  <w:rStyle w:val="Hyperlink"/>
                </w:rPr>
                <w:t>z</w:t>
              </w:r>
              <w:bookmarkStart w:id="536" w:name="_Hlt497296835"/>
              <w:bookmarkEnd w:id="535"/>
              <w:r w:rsidR="00B56C8E">
                <w:rPr>
                  <w:rStyle w:val="Hyperlink"/>
                </w:rPr>
                <w:t>e</w:t>
              </w:r>
              <w:bookmarkEnd w:id="536"/>
              <w:r w:rsidR="00B56C8E">
                <w:rPr>
                  <w:rStyle w:val="Hyperlink"/>
                </w:rPr>
                <w:t>ichnis )</w:t>
              </w:r>
            </w:hyperlink>
          </w:p>
        </w:tc>
      </w:tr>
      <w:tr w:rsidR="00B56C8E" w14:paraId="7BB11ED5" w14:textId="77777777" w:rsidTr="00B56C8E">
        <w:trPr>
          <w:trHeight w:val="397"/>
        </w:trPr>
        <w:tc>
          <w:tcPr>
            <w:tcW w:w="10060" w:type="dxa"/>
            <w:gridSpan w:val="2"/>
            <w:vAlign w:val="center"/>
          </w:tcPr>
          <w:p w14:paraId="1E13E126" w14:textId="77777777" w:rsidR="00B56C8E" w:rsidRDefault="00F955A9" w:rsidP="00B56C8E">
            <w:pPr>
              <w:jc w:val="center"/>
              <w:rPr>
                <w:rStyle w:val="Hyperlink"/>
              </w:rPr>
            </w:pPr>
            <w:hyperlink r:id="rId313" w:anchor="interferenz" w:history="1">
              <w:r w:rsidR="00B56C8E" w:rsidRPr="009032B4">
                <w:rPr>
                  <w:rStyle w:val="Hyperlink"/>
                </w:rPr>
                <w:t>Formeln zum Thema</w:t>
              </w:r>
            </w:hyperlink>
          </w:p>
        </w:tc>
      </w:tr>
    </w:tbl>
    <w:p w14:paraId="54F8BBC7" w14:textId="77777777" w:rsidR="00B56C8E" w:rsidRDefault="00B56C8E" w:rsidP="00B56C8E">
      <w:bookmarkStart w:id="537" w:name="_Hlt497004277"/>
      <w:r>
        <w:rPr>
          <w:color w:val="FF0000"/>
          <w:sz w:val="36"/>
        </w:rPr>
        <w:sym w:font="Symbol" w:char="F02A"/>
      </w:r>
      <w:hyperlink r:id="rId314" w:anchor="o8" w:history="1">
        <w:r>
          <w:rPr>
            <w:rStyle w:val="Hyperlink"/>
          </w:rPr>
          <w:t>8.</w:t>
        </w:r>
      </w:hyperlink>
      <w:bookmarkEnd w:id="537"/>
      <w:r>
        <w:t xml:space="preserve"> Beschreiben  Sie an einer selbst gewählten Experimentieranordnung, wie kohärentes Licht erzeugt werden kann. Erklären Sie dabei auch den Begriff Kohärenz!</w:t>
      </w:r>
      <w:r>
        <w:br/>
        <w:t>Bei einem Beugungsversuch mit einem optischen Gitter wird grünes Licht mit der Wellenlänge 527 nm verwendet. Der Auffangschirm ist 125 cm vom Gitter entfernt. Der Abstand der beiden hellen Beugungsstreifen 2. Ordnung voneinander beträgt 53 mm. Berechnen Sie die Gitterkonstante.</w:t>
      </w:r>
      <w:r>
        <w:br/>
      </w:r>
      <w:r>
        <w:rPr>
          <w:sz w:val="24"/>
        </w:rPr>
        <w:sym w:font="Symbol" w:char="F02A"/>
      </w:r>
      <w:r>
        <w:rPr>
          <w:sz w:val="24"/>
        </w:rPr>
        <w:sym w:font="Symbol" w:char="F02A"/>
      </w:r>
      <w:r>
        <w:rPr>
          <w:sz w:val="24"/>
        </w:rPr>
        <w:sym w:font="Symbol" w:char="F02A"/>
      </w:r>
    </w:p>
    <w:p w14:paraId="6548986F" w14:textId="77777777" w:rsidR="00B56C8E" w:rsidRDefault="00B56C8E" w:rsidP="00B56C8E">
      <w:bookmarkStart w:id="538" w:name="_Hlt497137573"/>
      <w:r>
        <w:rPr>
          <w:color w:val="FF0000"/>
          <w:sz w:val="36"/>
        </w:rPr>
        <w:sym w:font="Symbol" w:char="F02A"/>
      </w:r>
      <w:hyperlink r:id="rId315" w:anchor="o38" w:history="1">
        <w:r>
          <w:rPr>
            <w:rStyle w:val="Hyperlink"/>
          </w:rPr>
          <w:t>3</w:t>
        </w:r>
        <w:bookmarkStart w:id="539" w:name="_Hlt29771271"/>
        <w:bookmarkStart w:id="540" w:name="_Hlt21180263"/>
        <w:bookmarkEnd w:id="539"/>
        <w:r>
          <w:rPr>
            <w:rStyle w:val="Hyperlink"/>
          </w:rPr>
          <w:t>8</w:t>
        </w:r>
        <w:bookmarkEnd w:id="540"/>
        <w:r>
          <w:rPr>
            <w:rStyle w:val="Hyperlink"/>
          </w:rPr>
          <w:t>.</w:t>
        </w:r>
      </w:hyperlink>
      <w:bookmarkEnd w:id="538"/>
      <w:r>
        <w:t xml:space="preserve"> Auf ein optisches Gitter mit der Gitterkonstante 4,00 * 10</w:t>
      </w:r>
      <w:r>
        <w:rPr>
          <w:position w:val="6"/>
          <w:vertAlign w:val="superscript"/>
        </w:rPr>
        <w:t>-6</w:t>
      </w:r>
      <w:r>
        <w:t xml:space="preserve"> m fällt Licht der Wellenlänge 694 nm senkrecht ein. Das Interferenzbild wird auf einem e = 2,00 m entfernten ebenen Schirm beobachtet, der parallel zum Gitter steht.</w:t>
      </w:r>
      <w:r>
        <w:br/>
        <w:t>a) Berechnen Sie den Abstand der auf dem Schirm sichtbaren Helligkeitsmaxima 1. Ordnung voneinander.</w:t>
      </w:r>
      <w:r>
        <w:br/>
        <w:t>b) Bis zur wievielten Ordnung können theoretisch Helligkeitsmaxima auftreten?</w:t>
      </w:r>
      <w:r>
        <w:br/>
        <w:t xml:space="preserve">c) Weisen Sie rechnerisch nach, dass die Spektren 2. und 3. Ordnung einander überlappen, wenn sichtbares Licht aus dem Wellenlängenintervall  400 nm </w:t>
      </w:r>
      <w:r>
        <w:rPr>
          <w:rFonts w:ascii="SymbolProp BT" w:hAnsi="SymbolProp BT"/>
          <w:sz w:val="24"/>
        </w:rPr>
        <w:t></w:t>
      </w:r>
      <w:r>
        <w:rPr>
          <w:rFonts w:ascii="SymbolProp BT" w:hAnsi="SymbolProp BT"/>
          <w:sz w:val="24"/>
        </w:rPr>
        <w:t></w:t>
      </w:r>
      <w:r>
        <w:rPr>
          <w:rFonts w:ascii="SymbolProp BT" w:hAnsi="SymbolProp BT"/>
          <w:sz w:val="24"/>
        </w:rPr>
        <w:t></w:t>
      </w:r>
      <w:r>
        <w:rPr>
          <w:rFonts w:ascii="SymbolProp BT" w:hAnsi="SymbolProp BT"/>
          <w:sz w:val="24"/>
        </w:rPr>
        <w:t></w:t>
      </w:r>
      <w:r>
        <w:rPr>
          <w:rFonts w:ascii="SymbolProp BT" w:hAnsi="SymbolProp BT"/>
          <w:sz w:val="24"/>
        </w:rPr>
        <w:t></w:t>
      </w:r>
      <w:r>
        <w:rPr>
          <w:rFonts w:ascii="SymbolProp BT" w:hAnsi="SymbolProp BT"/>
          <w:sz w:val="24"/>
        </w:rPr>
        <w:t></w:t>
      </w:r>
      <w:r>
        <w:rPr>
          <w:rFonts w:ascii="SymbolProp BT" w:hAnsi="SymbolProp BT"/>
          <w:sz w:val="24"/>
        </w:rPr>
        <w:t></w:t>
      </w:r>
      <w:r>
        <w:t xml:space="preserve"> 750 nm benutzt wird!</w:t>
      </w:r>
      <w:r>
        <w:br/>
      </w:r>
      <w:r>
        <w:rPr>
          <w:sz w:val="24"/>
        </w:rPr>
        <w:sym w:font="Symbol" w:char="F02A"/>
      </w:r>
      <w:r>
        <w:rPr>
          <w:sz w:val="24"/>
        </w:rPr>
        <w:sym w:font="Symbol" w:char="F02A"/>
      </w:r>
      <w:r>
        <w:rPr>
          <w:sz w:val="24"/>
        </w:rPr>
        <w:sym w:font="Symbol" w:char="F02A"/>
      </w:r>
    </w:p>
    <w:bookmarkStart w:id="541" w:name="_Hlt497137992"/>
    <w:p w14:paraId="2D0CBDAE"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"o49"</w:instrText>
      </w:r>
      <w:r>
        <w:fldChar w:fldCharType="separate"/>
      </w:r>
      <w:r>
        <w:rPr>
          <w:rStyle w:val="Hyperlink"/>
        </w:rPr>
        <w:t>49.</w:t>
      </w:r>
      <w:r>
        <w:fldChar w:fldCharType="end"/>
      </w:r>
      <w:bookmarkEnd w:id="541"/>
      <w:r>
        <w:t xml:space="preserve"> Ein Doppelspalt wird mit Licht der Wellenlänge 546 nm senkrecht beleuchtet. Wie ändert sich das Interferenzmuster, wenn das Licht vor einer der beiden Spaltöffnungen zuerst ein Glimmerblatt der Dicke d = 8,19*10</w:t>
      </w:r>
      <w:r>
        <w:rPr>
          <w:vertAlign w:val="superscript"/>
        </w:rPr>
        <w:t>-3</w:t>
      </w:r>
      <w:r>
        <w:t> mm durchläuft? (Brechzahl von Glimmer n = 1,50)</w:t>
      </w:r>
      <w:r>
        <w:br/>
        <w:t>Anleitung: Wie viele Wellenlängen gehen in Luft bzw. in Glimmer auf die Strecke d? Welche Phasendifferenz haben dann die Wellen in den Spalten?</w:t>
      </w:r>
      <w:r>
        <w:br/>
      </w:r>
      <w:r>
        <w:rPr>
          <w:sz w:val="24"/>
        </w:rPr>
        <w:sym w:font="Symbol" w:char="F02A"/>
      </w:r>
      <w:r>
        <w:rPr>
          <w:sz w:val="24"/>
        </w:rPr>
        <w:sym w:font="Symbol" w:char="F02A"/>
      </w:r>
      <w:r>
        <w:rPr>
          <w:sz w:val="24"/>
        </w:rPr>
        <w:sym w:font="Symbol" w:char="F02A"/>
      </w:r>
      <w:r>
        <w:rPr>
          <w:sz w:val="24"/>
        </w:rPr>
        <w:sym w:font="Symbol" w:char="F02A"/>
      </w:r>
    </w:p>
    <w:p w14:paraId="5CD59081" w14:textId="77777777" w:rsidR="00B56C8E" w:rsidRDefault="00B56C8E" w:rsidP="00B56C8E">
      <w:bookmarkStart w:id="542" w:name="_Hlt29802161"/>
      <w:r>
        <w:rPr>
          <w:color w:val="FF0000"/>
          <w:sz w:val="36"/>
        </w:rPr>
        <w:sym w:font="Symbol" w:char="F02A"/>
      </w:r>
      <w:hyperlink r:id="rId316" w:anchor="o50" w:history="1">
        <w:r>
          <w:rPr>
            <w:rStyle w:val="Hyperlink"/>
          </w:rPr>
          <w:t>5</w:t>
        </w:r>
        <w:bookmarkStart w:id="543" w:name="_Hlt127248446"/>
        <w:bookmarkStart w:id="544" w:name="_Hlt497138005"/>
        <w:bookmarkEnd w:id="543"/>
        <w:r>
          <w:rPr>
            <w:rStyle w:val="Hyperlink"/>
          </w:rPr>
          <w:t>0</w:t>
        </w:r>
        <w:bookmarkEnd w:id="544"/>
        <w:r>
          <w:rPr>
            <w:rStyle w:val="Hyperlink"/>
          </w:rPr>
          <w:t>.</w:t>
        </w:r>
      </w:hyperlink>
      <w:bookmarkEnd w:id="542"/>
      <w:r>
        <w:t xml:space="preserve"> Ein optisches Gitter mit 2000 Strichen pro cm wird von parallelem </w:t>
      </w:r>
      <w:r w:rsidR="00176E62">
        <w:t>weißem</w:t>
      </w:r>
      <w:r>
        <w:t xml:space="preserve"> Licht senkrecht beleuchtet. (400 nm </w:t>
      </w:r>
      <w:r>
        <w:sym w:font="Symbol" w:char="F0A3"/>
      </w:r>
      <w:r>
        <w:sym w:font="Symbol" w:char="F020"/>
      </w:r>
      <w:r>
        <w:sym w:font="Symbol" w:char="F06C"/>
      </w:r>
      <w:r>
        <w:sym w:font="Symbol" w:char="F020"/>
      </w:r>
      <w:r>
        <w:sym w:font="Symbol" w:char="F0A3"/>
      </w:r>
      <w:r>
        <w:t> 800 nm)</w:t>
      </w:r>
      <w:r>
        <w:br/>
        <w:t>a) Wie breit erscheint das Spektrum 1. Ordnung auf einem 3,20 m entfernten Schirm?</w:t>
      </w:r>
      <w:r>
        <w:br/>
        <w:t>b) Zeigen Sie, dass sich die sichtbaren Spektren 2. und 3. Ordnung überlappen!</w:t>
      </w:r>
      <w:r>
        <w:br/>
        <w:t>c) Bis zu welcher Wellenlänge ist das Spektrum 2. Ordnung noch ungestört zu sehen?</w:t>
      </w:r>
      <w:r>
        <w:br/>
      </w:r>
      <w:r>
        <w:rPr>
          <w:sz w:val="24"/>
        </w:rPr>
        <w:sym w:font="Symbol" w:char="F02A"/>
      </w:r>
      <w:r>
        <w:rPr>
          <w:sz w:val="24"/>
        </w:rPr>
        <w:sym w:font="Symbol" w:char="F02A"/>
      </w:r>
      <w:r>
        <w:rPr>
          <w:sz w:val="24"/>
        </w:rPr>
        <w:sym w:font="Symbol" w:char="F02A"/>
      </w:r>
      <w:r>
        <w:t xml:space="preserve"> </w:t>
      </w:r>
    </w:p>
    <w:bookmarkStart w:id="545" w:name="_Hlt497138022"/>
    <w:p w14:paraId="08158BF8"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"o51"</w:instrText>
      </w:r>
      <w:r>
        <w:fldChar w:fldCharType="separate"/>
      </w:r>
      <w:r>
        <w:rPr>
          <w:rStyle w:val="Hyperlink"/>
        </w:rPr>
        <w:t>5</w:t>
      </w:r>
      <w:bookmarkStart w:id="546" w:name="_Hlt116708951"/>
      <w:r>
        <w:rPr>
          <w:rStyle w:val="Hyperlink"/>
        </w:rPr>
        <w:t>1</w:t>
      </w:r>
      <w:bookmarkEnd w:id="546"/>
      <w:r>
        <w:rPr>
          <w:rStyle w:val="Hyperlink"/>
        </w:rPr>
        <w:t>.</w:t>
      </w:r>
      <w:r>
        <w:fldChar w:fldCharType="end"/>
      </w:r>
      <w:bookmarkEnd w:id="545"/>
      <w:r>
        <w:t xml:space="preserve"> Ein durchsichtiges Gefäß ist mit einer Flüssigkeit gefüllt. Ein optisches Gitter mit 1000 Strichen pro cm, das zur Hälfte in diese Flüssigkeit getaucht ist, wird mit parallelem Licht aus einer Quecksilberdampflampe senkrecht beleuchtet. Ein Teil des Lichtes geht also nach der Beugung am Gitter durch die Luft, ein anderer durch die Flüssigkeit. Auf einem zum Gitter parallelen 1,50 m entfernten Schirm, der zum Teil in die Flüssigkeit taucht, entstehen zwei übereinanderliegende, verschieden stark gespreizte Linienspektren.</w:t>
      </w:r>
      <w:r>
        <w:br/>
        <w:t>a) In der 1. Ordnung erscheinen die gelbe Linie (</w:t>
      </w:r>
      <w:r>
        <w:sym w:font="Symbol" w:char="F06C"/>
      </w:r>
      <w:r>
        <w:rPr>
          <w:vertAlign w:val="subscript"/>
        </w:rPr>
        <w:t>1</w:t>
      </w:r>
      <w:r>
        <w:t> = 577 nm) des einen Spektrums und die blaue  (</w:t>
      </w:r>
      <w:r>
        <w:sym w:font="Symbol" w:char="F06C"/>
      </w:r>
      <w:r>
        <w:rPr>
          <w:vertAlign w:val="subscript"/>
        </w:rPr>
        <w:t>2</w:t>
      </w:r>
      <w:r>
        <w:t xml:space="preserve"> = 436 nm) des anderen direkt übereinander. </w:t>
      </w:r>
      <w:r>
        <w:br/>
        <w:t>Welche Brechungszahl hat die Flüssigkeit?</w:t>
      </w:r>
      <w:r>
        <w:br/>
        <w:t>Erscheinen die beiden Linien auch in den höheren Ordnungen direkt übereinander?</w:t>
      </w:r>
      <w:r>
        <w:br/>
        <w:t>b) Wie weit sind die obere und die untere blaue Linie in der 3. Ordnung gegeneinander versetzt?</w:t>
      </w:r>
      <w:r>
        <w:br/>
      </w:r>
      <w:r>
        <w:rPr>
          <w:sz w:val="24"/>
        </w:rPr>
        <w:sym w:font="Symbol" w:char="F02A"/>
      </w:r>
      <w:r>
        <w:rPr>
          <w:sz w:val="24"/>
        </w:rPr>
        <w:sym w:font="Symbol" w:char="F02A"/>
      </w:r>
      <w:r>
        <w:rPr>
          <w:sz w:val="24"/>
        </w:rPr>
        <w:sym w:font="Symbol" w:char="F02A"/>
      </w:r>
      <w:r>
        <w:rPr>
          <w:sz w:val="24"/>
        </w:rPr>
        <w:sym w:font="Symbol" w:char="F02A"/>
      </w:r>
    </w:p>
    <w:p w14:paraId="3DA75A2C" w14:textId="77777777" w:rsidR="00B56C8E" w:rsidRDefault="00F955A9" w:rsidP="00B56C8E">
      <w:hyperlink r:id="rId317" w:anchor="o79" w:history="1">
        <w:r w:rsidR="00B56C8E">
          <w:rPr>
            <w:rStyle w:val="Hyperlink"/>
          </w:rPr>
          <w:t>7</w:t>
        </w:r>
        <w:bookmarkStart w:id="547" w:name="_Hlt497273741"/>
        <w:r w:rsidR="00B56C8E">
          <w:rPr>
            <w:rStyle w:val="Hyperlink"/>
          </w:rPr>
          <w:t>9</w:t>
        </w:r>
        <w:bookmarkEnd w:id="547"/>
        <w:r w:rsidR="00B56C8E">
          <w:rPr>
            <w:rStyle w:val="Hyperlink"/>
          </w:rPr>
          <w:t>.</w:t>
        </w:r>
      </w:hyperlink>
      <w:r w:rsidR="00B56C8E">
        <w:t xml:space="preserve"> Blicken Sie durch eine Vogelfeder, ein feines Sieb, durch dünnes Gewebe o.ä. gegen eine 2m bis 4m entfernte Kerzenflamme. Erklären Sie die beobachtete Erscheinung. </w:t>
      </w:r>
      <w:r w:rsidR="00B56C8E">
        <w:br/>
      </w:r>
      <w:r w:rsidR="00B56C8E">
        <w:rPr>
          <w:sz w:val="24"/>
        </w:rPr>
        <w:sym w:font="Symbol" w:char="F02A"/>
      </w:r>
      <w:r w:rsidR="00B56C8E">
        <w:rPr>
          <w:sz w:val="24"/>
        </w:rPr>
        <w:sym w:font="Symbol" w:char="F02A"/>
      </w:r>
    </w:p>
    <w:p w14:paraId="583B22D9" w14:textId="77777777" w:rsidR="00B56C8E" w:rsidRDefault="00B56C8E" w:rsidP="00B56C8E">
      <w:r>
        <w:rPr>
          <w:color w:val="FF0000"/>
          <w:sz w:val="36"/>
        </w:rPr>
        <w:sym w:font="Symbol" w:char="F02A"/>
      </w:r>
      <w:hyperlink r:id="rId318" w:anchor="o82" w:history="1">
        <w:r>
          <w:rPr>
            <w:rStyle w:val="Hyperlink"/>
          </w:rPr>
          <w:t>8</w:t>
        </w:r>
        <w:bookmarkStart w:id="548" w:name="_Hlt497292058"/>
        <w:r>
          <w:rPr>
            <w:rStyle w:val="Hyperlink"/>
          </w:rPr>
          <w:t>2</w:t>
        </w:r>
        <w:bookmarkEnd w:id="548"/>
        <w:r>
          <w:rPr>
            <w:rStyle w:val="Hyperlink"/>
          </w:rPr>
          <w:t>.</w:t>
        </w:r>
      </w:hyperlink>
      <w:r>
        <w:t xml:space="preserve"> Im Licht einer Quecksilberlampe beobachtet man auf dem vom Doppelspalt (Abstand der beiden Spalte 1,2 mm) 2,73 m entfernten Schirm für den Abstand vom hellsten Streifen bis zum 5. hellen Streifen im grünen Licht 6,2 mm und im blauen Licht 4,96  mm.</w:t>
      </w:r>
      <w:r>
        <w:br/>
        <w:t>Berechnen Sie die Wellenlängen der beiden Quecksilberlinien.</w:t>
      </w:r>
      <w:r>
        <w:br/>
      </w:r>
      <w:r>
        <w:rPr>
          <w:sz w:val="24"/>
        </w:rPr>
        <w:sym w:font="Symbol" w:char="F02A"/>
      </w:r>
      <w:r>
        <w:rPr>
          <w:sz w:val="24"/>
        </w:rPr>
        <w:sym w:font="Symbol" w:char="F02A"/>
      </w:r>
      <w:r>
        <w:rPr>
          <w:sz w:val="24"/>
        </w:rPr>
        <w:sym w:font="Symbol" w:char="F02A"/>
      </w:r>
    </w:p>
    <w:p w14:paraId="6FB4C901" w14:textId="77777777" w:rsidR="00B56C8E" w:rsidRDefault="00B56C8E" w:rsidP="00B56C8E">
      <w:bookmarkStart w:id="549" w:name="_Hlt497292072"/>
      <w:r>
        <w:rPr>
          <w:color w:val="FF0000"/>
          <w:sz w:val="36"/>
        </w:rPr>
        <w:sym w:font="Symbol" w:char="F02A"/>
      </w:r>
      <w:hyperlink r:id="rId319" w:anchor="o83" w:history="1">
        <w:r>
          <w:rPr>
            <w:rStyle w:val="Hyperlink"/>
          </w:rPr>
          <w:t>83.</w:t>
        </w:r>
      </w:hyperlink>
      <w:bookmarkEnd w:id="549"/>
      <w:r>
        <w:t xml:space="preserve"> Die gelbe Quecksilberlinie mit einer Wellenlänge von 578,0 nm fällt in der 3. Ordnung fast genau mit der blauen Linie des Quecksilbers in der 4. Ordnung zusammen. Berechnen Sie daraus die Wellenlänge der blauen Linie.</w:t>
      </w:r>
      <w:r>
        <w:br/>
      </w:r>
      <w:r>
        <w:rPr>
          <w:sz w:val="24"/>
        </w:rPr>
        <w:sym w:font="Symbol" w:char="F02A"/>
      </w:r>
      <w:r>
        <w:rPr>
          <w:sz w:val="24"/>
        </w:rPr>
        <w:sym w:font="Symbol" w:char="F02A"/>
      </w:r>
      <w:r>
        <w:rPr>
          <w:sz w:val="24"/>
        </w:rPr>
        <w:sym w:font="Symbol" w:char="F02A"/>
      </w:r>
    </w:p>
    <w:p w14:paraId="059013F8" w14:textId="77777777" w:rsidR="00B56C8E" w:rsidRDefault="00F955A9" w:rsidP="00B56C8E">
      <w:hyperlink r:id="rId320" w:anchor="o106" w:history="1">
        <w:r w:rsidR="00B56C8E">
          <w:rPr>
            <w:rStyle w:val="Hyperlink"/>
          </w:rPr>
          <w:t>10</w:t>
        </w:r>
        <w:bookmarkStart w:id="550" w:name="_Hlt497293076"/>
        <w:r w:rsidR="00B56C8E">
          <w:rPr>
            <w:rStyle w:val="Hyperlink"/>
          </w:rPr>
          <w:t>6</w:t>
        </w:r>
        <w:bookmarkEnd w:id="550"/>
        <w:r w:rsidR="00B56C8E">
          <w:rPr>
            <w:rStyle w:val="Hyperlink"/>
          </w:rPr>
          <w:t>.</w:t>
        </w:r>
      </w:hyperlink>
      <w:r w:rsidR="00B56C8E">
        <w:t xml:space="preserve">  Weißes Licht wird durch ein Prisma oder durch ein Gitter zerlegt und das Bild wird auf einem Schirm aufgefangen. Welches Bild entsteht jeweils auf dem Schirm?</w:t>
      </w:r>
      <w:r w:rsidR="00B56C8E">
        <w:br/>
      </w:r>
      <w:r w:rsidR="00B56C8E">
        <w:rPr>
          <w:sz w:val="24"/>
        </w:rPr>
        <w:sym w:font="Symbol" w:char="F02A"/>
      </w:r>
      <w:r w:rsidR="00B56C8E">
        <w:rPr>
          <w:sz w:val="24"/>
        </w:rPr>
        <w:sym w:font="Symbol" w:char="F02A"/>
      </w:r>
    </w:p>
    <w:bookmarkStart w:id="551" w:name="_Hlt497293854"/>
    <w:p w14:paraId="035AB417"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"o116"</w:instrText>
      </w:r>
      <w:r>
        <w:rPr>
          <w:rStyle w:val="Hyperlink"/>
        </w:rPr>
        <w:fldChar w:fldCharType="separate"/>
      </w:r>
      <w:r>
        <w:rPr>
          <w:rStyle w:val="Hyperlink"/>
        </w:rPr>
        <w:t>116.</w:t>
      </w:r>
      <w:r>
        <w:rPr>
          <w:rStyle w:val="Hyperlink"/>
        </w:rPr>
        <w:fldChar w:fldCharType="end"/>
      </w:r>
      <w:bookmarkEnd w:id="551"/>
      <w:r>
        <w:t xml:space="preserve"> Bei einem Beugungsversuch mit einem optischen Gitter wurden folgende Werte festgestellt: Das verwendete Natriumlicht hat eine Wellenlänge von 590 nm. Der Auffangschirm ist vom Gitter 2,0 m entfernt. Der Abstand der beiden Beugungsstreifen 1. Ordnung beträgt 18 cm. Wie groß ist die Gitterkonstante?</w:t>
      </w:r>
      <w:r>
        <w:br/>
      </w:r>
      <w:r>
        <w:rPr>
          <w:sz w:val="24"/>
        </w:rPr>
        <w:sym w:font="Symbol" w:char="F02A"/>
      </w:r>
      <w:r>
        <w:rPr>
          <w:sz w:val="24"/>
        </w:rPr>
        <w:sym w:font="Symbol" w:char="F02A"/>
      </w:r>
      <w:r>
        <w:rPr>
          <w:sz w:val="24"/>
        </w:rPr>
        <w:sym w:font="Symbol" w:char="F02A"/>
      </w:r>
    </w:p>
    <w:p w14:paraId="49BB832A" w14:textId="77777777" w:rsidR="00B56C8E" w:rsidRDefault="00B56C8E" w:rsidP="00B56C8E">
      <w:r>
        <w:rPr>
          <w:color w:val="FF0000"/>
          <w:sz w:val="36"/>
        </w:rPr>
        <w:sym w:font="Symbol" w:char="F02A"/>
      </w:r>
      <w:hyperlink r:id="rId321" w:anchor="o124" w:history="1">
        <w:r>
          <w:rPr>
            <w:rStyle w:val="Hyperlink"/>
          </w:rPr>
          <w:t>124.</w:t>
        </w:r>
      </w:hyperlink>
      <w:r>
        <w:t xml:space="preserve"> Ein optisches Gitter wird mit einem He-Ne-Laserstrahl (Wellenlänge 632,8 nm) beleuchtet. In einer Entfernung von 1,000 m zum Gitter wird ein Schirm senkrecht zum Strahl aufgestellt.</w:t>
      </w:r>
      <w:r>
        <w:br/>
        <w:t>a) Die beiden Interferenzmaxima 3. Ordnung liegen 82,1 cm auseinander. Berechnen Sie die Gitterkonstante.</w:t>
      </w:r>
      <w:r>
        <w:br/>
        <w:t>b) Das Gitter wird jetzt um den mittleren Gitterspalt um 20° gedreht.</w:t>
      </w:r>
      <w:r>
        <w:br/>
        <w:t>Wie weit liegen die Interferenzmaxima 3. Ordnung jetzt auseinander.</w:t>
      </w:r>
      <w:r>
        <w:br/>
      </w:r>
      <w:r>
        <w:rPr>
          <w:sz w:val="24"/>
        </w:rPr>
        <w:sym w:font="Symbol" w:char="F02A"/>
      </w:r>
      <w:r>
        <w:rPr>
          <w:sz w:val="24"/>
        </w:rPr>
        <w:sym w:font="Symbol" w:char="F02A"/>
      </w:r>
      <w:r>
        <w:rPr>
          <w:sz w:val="24"/>
        </w:rPr>
        <w:sym w:font="Symbol" w:char="F02A"/>
      </w:r>
    </w:p>
    <w:bookmarkStart w:id="552" w:name="_Hlt497296704"/>
    <w:p w14:paraId="39A3AD90" w14:textId="77777777" w:rsidR="00B56C8E" w:rsidRDefault="00B56C8E" w:rsidP="00B56C8E">
      <w:pPr>
        <w:rPr>
          <w:shadow/>
        </w:rPr>
      </w:pPr>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"o125"</w:instrText>
      </w:r>
      <w:r>
        <w:rPr>
          <w:rStyle w:val="Hyperlink"/>
        </w:rPr>
        <w:fldChar w:fldCharType="separate"/>
      </w:r>
      <w:r>
        <w:rPr>
          <w:rStyle w:val="Hyperlink"/>
        </w:rPr>
        <w:t>125.</w:t>
      </w:r>
      <w:r>
        <w:rPr>
          <w:rStyle w:val="Hyperlink"/>
        </w:rPr>
        <w:fldChar w:fldCharType="end"/>
      </w:r>
      <w:bookmarkEnd w:id="552"/>
      <w:r>
        <w:t xml:space="preserve"> Auf einen Doppelspalt fällt senkrecht monochromatisches Licht der Wellenlänge 590 nm. Der Abstand der Spaltmitten beträgt g = 10 </w:t>
      </w:r>
      <w:r>
        <w:rPr>
          <w:vertAlign w:val="superscript"/>
        </w:rPr>
        <w:t>-5</w:t>
      </w:r>
      <w:r>
        <w:t xml:space="preserve"> m. Die Breite eines jeden Einzelspaltes ist kleiner als die Wellenlänge. Im Abstand e = 1,0 m ist parallel zum Doppelspalt ein Schirm aufgestellt.</w:t>
      </w:r>
      <w:r>
        <w:br/>
        <w:t>a) Wie groß muss der Schirm sein, dass die Maxima 3. Ordnung noch auf den Schirm passen?</w:t>
      </w:r>
      <w:r>
        <w:br/>
        <w:t>b) Eine der beiden Spalte wird nun mit einer dünne Seifenhaut überzogen.(Wir betrachten dies als planparalleles Plättchen konstanter Dicke). Durch die Seifenhaut verschiebt sich das Hauptmaximum an die Stelle, an der sich zuvor das Maximum 3. Ordnung befunden hat.</w:t>
      </w:r>
      <w:r>
        <w:br/>
        <w:t>Berechnen Sie die Dicke der Seifenhaut (Brechzahl  n = 1,33).</w:t>
      </w:r>
      <w:r>
        <w:br/>
      </w:r>
      <w:r>
        <w:rPr>
          <w:sz w:val="24"/>
        </w:rPr>
        <w:sym w:font="Symbol" w:char="F02A"/>
      </w:r>
      <w:r>
        <w:rPr>
          <w:sz w:val="24"/>
        </w:rPr>
        <w:sym w:font="Symbol" w:char="F02A"/>
      </w:r>
      <w:r>
        <w:rPr>
          <w:sz w:val="24"/>
        </w:rPr>
        <w:sym w:font="Symbol" w:char="F02A"/>
      </w:r>
      <w:r>
        <w:rPr>
          <w:sz w:val="24"/>
        </w:rPr>
        <w:sym w:font="Symbol" w:char="F02A"/>
      </w:r>
    </w:p>
    <w:p w14:paraId="574635D8" w14:textId="77777777" w:rsidR="00B56C8E" w:rsidRDefault="00B56C8E" w:rsidP="00B56C8E">
      <w:bookmarkStart w:id="553" w:name="_Hlt497298486"/>
      <w:r>
        <w:rPr>
          <w:color w:val="FF0000"/>
          <w:sz w:val="36"/>
        </w:rPr>
        <w:sym w:font="Symbol" w:char="F02A"/>
      </w:r>
      <w:hyperlink r:id="rId322" w:anchor="o152" w:history="1">
        <w:r>
          <w:rPr>
            <w:rStyle w:val="Hyperlink"/>
          </w:rPr>
          <w:t>1</w:t>
        </w:r>
        <w:bookmarkStart w:id="554" w:name="_Hlt19536599"/>
        <w:r>
          <w:rPr>
            <w:rStyle w:val="Hyperlink"/>
          </w:rPr>
          <w:t>5</w:t>
        </w:r>
        <w:bookmarkStart w:id="555" w:name="_Hlt497299091"/>
        <w:bookmarkEnd w:id="554"/>
        <w:r>
          <w:rPr>
            <w:rStyle w:val="Hyperlink"/>
          </w:rPr>
          <w:t>2</w:t>
        </w:r>
        <w:bookmarkEnd w:id="555"/>
        <w:r>
          <w:rPr>
            <w:rStyle w:val="Hyperlink"/>
          </w:rPr>
          <w:t>.</w:t>
        </w:r>
      </w:hyperlink>
      <w:bookmarkEnd w:id="553"/>
      <w:r>
        <w:t xml:space="preserve"> 2,00 m vor einem optischen Gitter mit 5000 Strichen pro cm ist ein 3,20 m breiter Schirm so aufgestellt, dass das Maximum 0. Ordnung in seine Mitte fällt. Das Gitter wird mit parallelem weißem Glühlicht senkrecht beleuchtet. Welche Wellenlänge hat das Licht, das am Rand des Schirms gerade noch zu sehen ist?</w:t>
      </w:r>
      <w:r>
        <w:br/>
      </w:r>
      <w:r>
        <w:rPr>
          <w:sz w:val="24"/>
        </w:rPr>
        <w:sym w:font="Symbol" w:char="F02A"/>
      </w:r>
      <w:r>
        <w:rPr>
          <w:sz w:val="24"/>
        </w:rPr>
        <w:sym w:font="Symbol" w:char="F02A"/>
      </w:r>
      <w:r>
        <w:rPr>
          <w:sz w:val="24"/>
        </w:rPr>
        <w:sym w:font="Symbol" w:char="F02A"/>
      </w:r>
    </w:p>
    <w:p w14:paraId="3B8C72B7" w14:textId="77777777" w:rsidR="00B56C8E" w:rsidRDefault="00B56C8E" w:rsidP="00B56C8E">
      <w:r>
        <w:rPr>
          <w:color w:val="FF0000"/>
          <w:sz w:val="36"/>
        </w:rPr>
        <w:sym w:font="Symbol" w:char="F02A"/>
      </w:r>
      <w:hyperlink r:id="rId323" w:anchor="o162" w:history="1">
        <w:r>
          <w:rPr>
            <w:rStyle w:val="Hyperlink"/>
          </w:rPr>
          <w:t>1</w:t>
        </w:r>
        <w:bookmarkStart w:id="556" w:name="_Hlt497300391"/>
        <w:r>
          <w:rPr>
            <w:rStyle w:val="Hyperlink"/>
          </w:rPr>
          <w:t>6</w:t>
        </w:r>
        <w:bookmarkEnd w:id="556"/>
        <w:r>
          <w:rPr>
            <w:rStyle w:val="Hyperlink"/>
          </w:rPr>
          <w:t>2.</w:t>
        </w:r>
      </w:hyperlink>
      <w:r>
        <w:t xml:space="preserve"> Senkrecht auf ein optisches Gitter mit 200 Strichen pro mm fällt weißes Licht (400 nm </w:t>
      </w:r>
      <w:r>
        <w:sym w:font="Symbol" w:char="F0A3"/>
      </w:r>
      <w:r>
        <w:sym w:font="Symbol" w:char="F020"/>
      </w:r>
      <w:r>
        <w:sym w:font="Symbol" w:char="F06C"/>
      </w:r>
      <w:r>
        <w:sym w:font="Symbol" w:char="F020"/>
      </w:r>
      <w:r>
        <w:sym w:font="Symbol" w:char="F0A3"/>
      </w:r>
      <w:r>
        <w:t> 800 nm).</w:t>
      </w:r>
      <w:r>
        <w:br/>
        <w:t xml:space="preserve">Vor das Gitter bringt man einen Filter, der laut Angabe der Lieferfirma nur Licht der Wellenlänge </w:t>
      </w:r>
      <w:r>
        <w:sym w:font="Symbol" w:char="F06C"/>
      </w:r>
      <w:r>
        <w:t>&gt;600nm durchlassen soll. Stimmt diese Angabe, wenn man auf einem Schirm in 0,94m Entfernung den Abstand der beiden Innenränder der Maxima 1. Ordnung zu 230mm misst?</w:t>
      </w:r>
      <w:r>
        <w:br/>
      </w:r>
      <w:r>
        <w:rPr>
          <w:sz w:val="24"/>
        </w:rPr>
        <w:sym w:font="Symbol" w:char="F02A"/>
      </w:r>
      <w:r>
        <w:rPr>
          <w:sz w:val="24"/>
        </w:rPr>
        <w:sym w:font="Symbol" w:char="F02A"/>
      </w:r>
      <w:r>
        <w:rPr>
          <w:sz w:val="24"/>
        </w:rPr>
        <w:sym w:font="Symbol" w:char="F02A"/>
      </w:r>
    </w:p>
    <w:p w14:paraId="1619A8C1" w14:textId="77777777" w:rsidR="00B56C8E" w:rsidRDefault="00F955A9" w:rsidP="00B56C8E">
      <w:hyperlink r:id="rId324" w:anchor="o168" w:history="1">
        <w:r w:rsidR="00B56C8E">
          <w:rPr>
            <w:rStyle w:val="Hyperlink"/>
          </w:rPr>
          <w:t>16</w:t>
        </w:r>
        <w:bookmarkStart w:id="557" w:name="_Hlt497300645"/>
        <w:r w:rsidR="00B56C8E">
          <w:rPr>
            <w:rStyle w:val="Hyperlink"/>
          </w:rPr>
          <w:t>8</w:t>
        </w:r>
        <w:bookmarkEnd w:id="557"/>
        <w:r w:rsidR="00B56C8E">
          <w:rPr>
            <w:rStyle w:val="Hyperlink"/>
          </w:rPr>
          <w:t>.</w:t>
        </w:r>
      </w:hyperlink>
      <w:r w:rsidR="00B56C8E">
        <w:t xml:space="preserve"> Ein optisches Gitter mit 3000 Strichen pro cm wird von parallelem </w:t>
      </w:r>
      <w:r w:rsidR="00490AC1">
        <w:t>weißem</w:t>
      </w:r>
      <w:r w:rsidR="00B56C8E">
        <w:t xml:space="preserve"> Licht senkrecht beleuchtet. (400 nm </w:t>
      </w:r>
      <w:r w:rsidR="00B56C8E">
        <w:sym w:font="Symbol" w:char="F0A3"/>
      </w:r>
      <w:r w:rsidR="00B56C8E">
        <w:sym w:font="Symbol" w:char="F020"/>
      </w:r>
      <w:r w:rsidR="00B56C8E">
        <w:sym w:font="Symbol" w:char="F06C"/>
      </w:r>
      <w:r w:rsidR="00B56C8E">
        <w:sym w:font="Symbol" w:char="F020"/>
      </w:r>
      <w:r w:rsidR="00B56C8E">
        <w:sym w:font="Symbol" w:char="F0A3"/>
      </w:r>
      <w:r w:rsidR="00B56C8E">
        <w:t> 800 nm)</w:t>
      </w:r>
      <w:r w:rsidR="00B56C8E">
        <w:br/>
        <w:t>a) Wie breit erscheint das Spektrum 1. Ordnung auf einem 2,20 m entfernten Schirm?</w:t>
      </w:r>
      <w:r w:rsidR="00B56C8E">
        <w:br/>
        <w:t>b) Überprüfen Sie, ob sich die Maxima 2. und 3. Ordnung überlappen.</w:t>
      </w:r>
      <w:r w:rsidR="00B56C8E">
        <w:br/>
      </w:r>
      <w:r w:rsidR="00B56C8E">
        <w:rPr>
          <w:sz w:val="24"/>
        </w:rPr>
        <w:sym w:font="Symbol" w:char="F02A"/>
      </w:r>
      <w:r w:rsidR="00B56C8E">
        <w:rPr>
          <w:sz w:val="24"/>
        </w:rPr>
        <w:sym w:font="Symbol" w:char="F02A"/>
      </w:r>
      <w:r w:rsidR="00B56C8E">
        <w:rPr>
          <w:sz w:val="24"/>
        </w:rPr>
        <w:sym w:font="Symbol" w:char="F02A"/>
      </w:r>
    </w:p>
    <w:bookmarkStart w:id="558" w:name="_Hlt497300660"/>
    <w:p w14:paraId="716BB885"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"o169"</w:instrText>
      </w:r>
      <w:r>
        <w:rPr>
          <w:rStyle w:val="Hyperlink"/>
        </w:rPr>
        <w:fldChar w:fldCharType="separate"/>
      </w:r>
      <w:r>
        <w:rPr>
          <w:rStyle w:val="Hyperlink"/>
        </w:rPr>
        <w:t>169.</w:t>
      </w:r>
      <w:r>
        <w:rPr>
          <w:rStyle w:val="Hyperlink"/>
        </w:rPr>
        <w:fldChar w:fldCharType="end"/>
      </w:r>
      <w:bookmarkEnd w:id="558"/>
      <w:r>
        <w:t xml:space="preserve"> Licht der Wellenlänge 600 nm fällt auf einen Spalt der Breite 0,05 mm. Im Abstand von 5 m hinter dem Spalt befindet sich ein Beobachtungsschirm. </w:t>
      </w:r>
      <w:r>
        <w:br/>
        <w:t xml:space="preserve">Unter welchem Winkel zur Ausbreitungsrichtung kann das erste Minimum beobachtet werden? </w:t>
      </w:r>
      <w:r>
        <w:br/>
        <w:t>Welchen Abstand besitzt es zum Maximum</w:t>
      </w:r>
      <w:r w:rsidR="00584DC8">
        <w:t xml:space="preserve"> 0.</w:t>
      </w:r>
      <w:r>
        <w:t xml:space="preserve"> Ordnung (entspricht der Einstrahlungsrichtung)?</w:t>
      </w:r>
      <w:r>
        <w:br/>
      </w:r>
      <w:r>
        <w:rPr>
          <w:sz w:val="24"/>
        </w:rPr>
        <w:sym w:font="Symbol" w:char="F02A"/>
      </w:r>
      <w:r>
        <w:rPr>
          <w:sz w:val="24"/>
        </w:rPr>
        <w:sym w:font="Symbol" w:char="F02A"/>
      </w:r>
      <w:r>
        <w:rPr>
          <w:sz w:val="24"/>
        </w:rPr>
        <w:sym w:font="Symbol" w:char="F02A"/>
      </w:r>
    </w:p>
    <w:p w14:paraId="4C92C04D" w14:textId="77777777" w:rsidR="00B56C8E" w:rsidRDefault="00F955A9" w:rsidP="00B56C8E">
      <w:pPr>
        <w:rPr>
          <w:sz w:val="24"/>
        </w:rPr>
      </w:pPr>
      <w:hyperlink r:id="rId325" w:anchor="o170" w:history="1">
        <w:r w:rsidR="00B56C8E">
          <w:rPr>
            <w:rStyle w:val="Hyperlink"/>
          </w:rPr>
          <w:t>1</w:t>
        </w:r>
        <w:bookmarkStart w:id="559" w:name="_Hlt497300692"/>
        <w:r w:rsidR="00B56C8E">
          <w:rPr>
            <w:rStyle w:val="Hyperlink"/>
          </w:rPr>
          <w:t>7</w:t>
        </w:r>
        <w:bookmarkEnd w:id="559"/>
        <w:r w:rsidR="00B56C8E">
          <w:rPr>
            <w:rStyle w:val="Hyperlink"/>
          </w:rPr>
          <w:t>0.</w:t>
        </w:r>
      </w:hyperlink>
      <w:r w:rsidR="00B56C8E">
        <w:t xml:space="preserve"> Eine Lichtwelle fällt auf einen Spalt der Breite 0,01 mm. Auf einem Schirm im Abstand 4 m zum Spalt kann man das erste Minimum erkennen, das 20 cm vom Maximum nullter Ordnung (Einstrahlungsrichtung) entfernt ist. Wie groß ist die Wellenlänge des eingestrahlten Lichtes? </w:t>
      </w:r>
      <w:r w:rsidR="00B56C8E">
        <w:br/>
      </w:r>
      <w:r w:rsidR="00B56C8E">
        <w:rPr>
          <w:sz w:val="24"/>
        </w:rPr>
        <w:sym w:font="Symbol" w:char="F02A"/>
      </w:r>
      <w:r w:rsidR="00B56C8E">
        <w:rPr>
          <w:sz w:val="24"/>
        </w:rPr>
        <w:sym w:font="Symbol" w:char="F02A"/>
      </w:r>
      <w:r w:rsidR="00B56C8E">
        <w:rPr>
          <w:sz w:val="24"/>
        </w:rPr>
        <w:sym w:font="Symbol" w:char="F02A"/>
      </w:r>
    </w:p>
    <w:p w14:paraId="34E818B9" w14:textId="77777777" w:rsidR="00B56C8E" w:rsidRDefault="00B56C8E" w:rsidP="00B56C8E">
      <w:pPr>
        <w:rPr>
          <w:snapToGrid w:val="0"/>
        </w:rPr>
      </w:pPr>
      <w:r>
        <w:rPr>
          <w:color w:val="FF0000"/>
          <w:sz w:val="36"/>
        </w:rPr>
        <w:sym w:font="Symbol" w:char="F02A"/>
      </w:r>
      <w:hyperlink r:id="rId326" w:anchor="o171" w:history="1">
        <w:r>
          <w:rPr>
            <w:rStyle w:val="Hyperlink"/>
          </w:rPr>
          <w:t>1</w:t>
        </w:r>
        <w:bookmarkStart w:id="560" w:name="_Hlt29783182"/>
        <w:r>
          <w:rPr>
            <w:rStyle w:val="Hyperlink"/>
          </w:rPr>
          <w:t>7</w:t>
        </w:r>
        <w:bookmarkEnd w:id="560"/>
        <w:r>
          <w:rPr>
            <w:rStyle w:val="Hyperlink"/>
          </w:rPr>
          <w:t>1.</w:t>
        </w:r>
      </w:hyperlink>
      <w:r>
        <w:rPr>
          <w:sz w:val="24"/>
        </w:rPr>
        <w:t xml:space="preserve"> </w:t>
      </w:r>
      <w:r>
        <w:t>Bringt man in einen Laserstrahl ein senkrechtes stehendes Haar, so entsteht auf einem Schirm ein Interferenzmuster.</w:t>
      </w:r>
      <w:r>
        <w:br/>
        <w:t>a) Beschreiben Sie dieses Muster.</w:t>
      </w:r>
      <w:r>
        <w:br/>
        <w:t>b) Erklären Sie, wie dieses Muster entsteht.</w:t>
      </w:r>
      <w:r>
        <w:br/>
        <w:t>c) Die Maxima 1. Ordnung sollen einen möglichst großen Abstand voneinander haben. Beschreiben Sie mit Hilfe der entsprechenden Gleichung, welche Möglichkeiten das Experiment dazu bietet.</w:t>
      </w:r>
      <w:r>
        <w:br/>
        <w:t>d) Ein Haar hat eine Dicke von 0,06 mm. Auf einem 2 m entferntem Schirm haben die beiden Maxima 1. Ordnung einen Abstand von 4,6 cm Welche Wellenlänge hat das Licht des verwendeten Rubin-Lasers?</w:t>
      </w:r>
      <w:r>
        <w:br/>
      </w:r>
      <w:r>
        <w:rPr>
          <w:sz w:val="24"/>
        </w:rPr>
        <w:sym w:font="Symbol" w:char="F02A"/>
      </w:r>
      <w:r>
        <w:rPr>
          <w:sz w:val="24"/>
        </w:rPr>
        <w:sym w:font="Symbol" w:char="F02A"/>
      </w:r>
      <w:r>
        <w:rPr>
          <w:sz w:val="24"/>
        </w:rPr>
        <w:sym w:font="Symbol" w:char="F02A"/>
      </w:r>
      <w:r>
        <w:br/>
      </w:r>
      <w:r>
        <w:rPr>
          <w:color w:val="FF0000"/>
          <w:sz w:val="36"/>
        </w:rPr>
        <w:sym w:font="Symbol" w:char="F02A"/>
      </w:r>
      <w:hyperlink r:id="rId327" w:anchor="o186" w:history="1">
        <w:r>
          <w:rPr>
            <w:rStyle w:val="Hyperlink"/>
          </w:rPr>
          <w:t>1</w:t>
        </w:r>
        <w:bookmarkStart w:id="561" w:name="_Hlt21783455"/>
        <w:r>
          <w:rPr>
            <w:rStyle w:val="Hyperlink"/>
          </w:rPr>
          <w:t>8</w:t>
        </w:r>
        <w:bookmarkEnd w:id="561"/>
        <w:r>
          <w:rPr>
            <w:rStyle w:val="Hyperlink"/>
          </w:rPr>
          <w:t>6.</w:t>
        </w:r>
      </w:hyperlink>
      <w:r>
        <w:t xml:space="preserve"> Mit Hilfe eines Beugungsgitters (200 Linien auf 1 mm) wurde ein Spektrum erzeugt. Der Schirm befindet sich in 3 m Entfernung von dem Gitter. Die Entfernung von vom mittleren, weißen Maximum bis zum Anfang des violetten Teils des Spektrums erster Ordnung beträgt 24 cm und bis zum Ende des roten Teils 45 cm. Wie groß sind die Wellenlängen des äußersten roten und des äußersten violetten Lichtes?</w:t>
      </w:r>
      <w:r>
        <w:br/>
      </w:r>
      <w:r>
        <w:rPr>
          <w:sz w:val="24"/>
        </w:rPr>
        <w:sym w:font="Symbol" w:char="F02A"/>
      </w:r>
      <w:r>
        <w:rPr>
          <w:sz w:val="24"/>
        </w:rPr>
        <w:sym w:font="Symbol" w:char="F02A"/>
      </w:r>
      <w:r>
        <w:rPr>
          <w:sz w:val="24"/>
        </w:rPr>
        <w:sym w:font="Symbol" w:char="F02A"/>
      </w:r>
      <w:r>
        <w:rPr>
          <w:sz w:val="24"/>
        </w:rPr>
        <w:br/>
      </w:r>
      <w:r>
        <w:rPr>
          <w:color w:val="FF0000"/>
          <w:sz w:val="36"/>
        </w:rPr>
        <w:sym w:font="Symbol" w:char="F02A"/>
      </w:r>
      <w:hyperlink r:id="rId328" w:anchor="o212" w:history="1">
        <w:r>
          <w:rPr>
            <w:rStyle w:val="Hyperlink"/>
          </w:rPr>
          <w:t>2</w:t>
        </w:r>
        <w:bookmarkStart w:id="562" w:name="_Hlt83430368"/>
        <w:r>
          <w:rPr>
            <w:rStyle w:val="Hyperlink"/>
          </w:rPr>
          <w:t>1</w:t>
        </w:r>
        <w:bookmarkEnd w:id="562"/>
        <w:r>
          <w:rPr>
            <w:rStyle w:val="Hyperlink"/>
          </w:rPr>
          <w:t>2.</w:t>
        </w:r>
      </w:hyperlink>
      <w:r>
        <w:t xml:space="preserve"> </w:t>
      </w:r>
      <w:r>
        <w:rPr>
          <w:snapToGrid w:val="0"/>
        </w:rPr>
        <w:t>Ein Physiker untersucht im Praktikum das Spektrum einer Quecksilberdampflampe</w:t>
      </w:r>
    </w:p>
    <w:p w14:paraId="47094760" w14:textId="77777777" w:rsidR="00B56C8E" w:rsidRDefault="00B56C8E" w:rsidP="00B56C8E">
      <w:pPr>
        <w:rPr>
          <w:snapToGrid w:val="0"/>
        </w:rPr>
      </w:pPr>
      <w:r>
        <w:rPr>
          <w:snapToGrid w:val="0"/>
        </w:rPr>
        <w:t>mit Hilfe verschiedener optischer Gitter. Im sichtbaren Bereich stellt er auf einem Beobachtungsschirm drei intensive Linien fest, eine gelbe mit der Wellenlänge 578 nm, eine grüne mit 492 nm und eine blaue mit 436 nm.</w:t>
      </w:r>
    </w:p>
    <w:p w14:paraId="4A04035E" w14:textId="77777777" w:rsidR="00B56C8E" w:rsidRDefault="00B56C8E" w:rsidP="00B56C8E">
      <w:pPr>
        <w:rPr>
          <w:snapToGrid w:val="0"/>
        </w:rPr>
      </w:pPr>
      <w:r>
        <w:rPr>
          <w:snapToGrid w:val="0"/>
        </w:rPr>
        <w:t xml:space="preserve">a) Erklären Sie, weshalb eine Quecksilberdampflampe ein Linienspektrum emittieren kann. </w:t>
      </w:r>
      <w:r>
        <w:rPr>
          <w:snapToGrid w:val="0"/>
          <w:color w:val="FF0000"/>
        </w:rPr>
        <w:t>(1)</w:t>
      </w:r>
    </w:p>
    <w:p w14:paraId="170210A8" w14:textId="77777777" w:rsidR="00B56C8E" w:rsidRDefault="00B56C8E" w:rsidP="00B56C8E">
      <w:pPr>
        <w:rPr>
          <w:snapToGrid w:val="0"/>
        </w:rPr>
      </w:pPr>
      <w:r>
        <w:rPr>
          <w:snapToGrid w:val="0"/>
        </w:rPr>
        <w:t xml:space="preserve">Bei Verwendung eines Gitters mit 400 Spalten pro Zentimeter beobachtet der </w:t>
      </w:r>
      <w:r w:rsidR="00801E2B">
        <w:rPr>
          <w:snapToGrid w:val="0"/>
        </w:rPr>
        <w:t>Physiker,</w:t>
      </w:r>
      <w:r>
        <w:rPr>
          <w:snapToGrid w:val="0"/>
        </w:rPr>
        <w:t xml:space="preserve"> dass die drei sichtbaren Linien des Spektrums 2. Ordnung nicht mit denen des Spektrums 3. Ordnung überlappen.</w:t>
      </w:r>
    </w:p>
    <w:p w14:paraId="4545B8E6" w14:textId="77777777" w:rsidR="00B56C8E" w:rsidRDefault="00B56C8E" w:rsidP="00B56C8E">
      <w:pPr>
        <w:rPr>
          <w:snapToGrid w:val="0"/>
        </w:rPr>
      </w:pPr>
      <w:r>
        <w:rPr>
          <w:snapToGrid w:val="0"/>
        </w:rPr>
        <w:t xml:space="preserve">b) Zeigen Sie, dass dies unabhängig von der Gitterkonstanten gilt. </w:t>
      </w:r>
      <w:r>
        <w:rPr>
          <w:snapToGrid w:val="0"/>
          <w:color w:val="FF0000"/>
        </w:rPr>
        <w:t>(4)</w:t>
      </w:r>
    </w:p>
    <w:p w14:paraId="1ED32E6B" w14:textId="77777777" w:rsidR="00B56C8E" w:rsidRDefault="00B56C8E" w:rsidP="00B56C8E">
      <w:pPr>
        <w:rPr>
          <w:snapToGrid w:val="0"/>
          <w:color w:val="FF0000"/>
        </w:rPr>
      </w:pPr>
      <w:r>
        <w:rPr>
          <w:snapToGrid w:val="0"/>
        </w:rPr>
        <w:t xml:space="preserve">c) Der Physiker ersetzt den Beobachtungsschirm durch seinen weißen Hemdsärmel und bemerkt nun eine neue blau erscheinende Linie, die mit der gelben Linie im Spektrum 2. Ordnung zusammenfällt. Welche Wellenlänge hat die neue Linie, wenn man annimmt, dass diese Linie in 3. Ordnung erscheint? Erklären sie das Auftreten der neuen Linie. </w:t>
      </w:r>
      <w:r>
        <w:rPr>
          <w:snapToGrid w:val="0"/>
          <w:color w:val="FF0000"/>
        </w:rPr>
        <w:t>(3)</w:t>
      </w:r>
      <w:r>
        <w:rPr>
          <w:snapToGrid w:val="0"/>
          <w:color w:val="FF0000"/>
        </w:rPr>
        <w:br/>
      </w:r>
      <w:r>
        <w:rPr>
          <w:sz w:val="24"/>
        </w:rPr>
        <w:sym w:font="Symbol" w:char="F02A"/>
      </w:r>
      <w:r>
        <w:rPr>
          <w:sz w:val="24"/>
        </w:rPr>
        <w:sym w:font="Symbol" w:char="F02A"/>
      </w:r>
      <w:r>
        <w:rPr>
          <w:sz w:val="24"/>
        </w:rPr>
        <w:sym w:font="Symbol" w:char="F02A"/>
      </w:r>
    </w:p>
    <w:p w14:paraId="26A870B3" w14:textId="77777777" w:rsidR="00B56C8E" w:rsidRDefault="00B56C8E" w:rsidP="00B56C8E">
      <w:r>
        <w:rPr>
          <w:color w:val="FF0000"/>
          <w:sz w:val="36"/>
        </w:rPr>
        <w:sym w:font="Symbol" w:char="F02A"/>
      </w:r>
      <w:hyperlink r:id="rId329" w:anchor="o217" w:history="1">
        <w:r>
          <w:rPr>
            <w:rStyle w:val="Hyperlink"/>
          </w:rPr>
          <w:t>2</w:t>
        </w:r>
        <w:bookmarkStart w:id="563" w:name="_Hlt116708778"/>
        <w:r>
          <w:rPr>
            <w:rStyle w:val="Hyperlink"/>
          </w:rPr>
          <w:t>1</w:t>
        </w:r>
        <w:bookmarkEnd w:id="563"/>
        <w:r>
          <w:rPr>
            <w:rStyle w:val="Hyperlink"/>
          </w:rPr>
          <w:t>7.</w:t>
        </w:r>
      </w:hyperlink>
    </w:p>
    <w:p w14:paraId="26F854DA" w14:textId="77777777" w:rsidR="00B56C8E" w:rsidRDefault="00B56C8E" w:rsidP="00B56C8E">
      <w:r>
        <w:t>Unter Nutzung eines optischen Gitters der Gitterkonstante 0,05 mm soll in einem Experiment das kontinuierliche Spektrum des weißen Lichts einer Glühlampe erzeugt werden.</w:t>
      </w:r>
    </w:p>
    <w:p w14:paraId="1FDBF029" w14:textId="77777777" w:rsidR="00B56C8E" w:rsidRDefault="00B56C8E" w:rsidP="00B56C8E">
      <w:r>
        <w:t xml:space="preserve">a) Beschreiben Sie eine mögliche Experimentieranordnung und erklären Sie deren Funktionsprinzip. </w:t>
      </w:r>
      <w:r>
        <w:br/>
        <w:t>Begründen Sie, dass ein Spektrum entsteht.</w:t>
      </w:r>
    </w:p>
    <w:p w14:paraId="53991AE0" w14:textId="77777777" w:rsidR="00B56C8E" w:rsidRDefault="00B56C8E" w:rsidP="00B56C8E"/>
    <w:p w14:paraId="33A8F63E" w14:textId="77777777" w:rsidR="00B56C8E" w:rsidRDefault="00B56C8E" w:rsidP="00B56C8E">
      <w:r>
        <w:t>b) Das kontinuierliche Spektrum 1. Ordnung (Wellenlängenbereich von 400 nm bis 780 nm soll eine Breite von mindestens 1 cm haben. Untersuchen Sie rechnerisch, ob sich dies mit der in a) beschrieben Experimentieranordnung auf einem Tisch der Länge 1,2 m realisieren lässt.</w:t>
      </w:r>
    </w:p>
    <w:p w14:paraId="73FB6D74" w14:textId="77777777" w:rsidR="00B56C8E" w:rsidRDefault="00B56C8E" w:rsidP="00B56C8E">
      <w:r>
        <w:rPr>
          <w:sz w:val="24"/>
        </w:rPr>
        <w:sym w:font="Symbol" w:char="F02A"/>
      </w:r>
      <w:r>
        <w:rPr>
          <w:sz w:val="24"/>
        </w:rPr>
        <w:sym w:font="Symbol" w:char="F02A"/>
      </w:r>
      <w:r>
        <w:rPr>
          <w:sz w:val="24"/>
        </w:rPr>
        <w:sym w:font="Symbol" w:char="F02A"/>
      </w:r>
    </w:p>
    <w:p w14:paraId="0FA2FF8B" w14:textId="77777777" w:rsidR="00B56C8E" w:rsidRDefault="00B56C8E" w:rsidP="00B56C8E"/>
    <w:p w14:paraId="7B322978" w14:textId="77777777" w:rsidR="00B56C8E" w:rsidRDefault="00F955A9" w:rsidP="00B56C8E">
      <w:hyperlink r:id="rId330" w:anchor="o219" w:history="1">
        <w:r w:rsidR="00B56C8E">
          <w:rPr>
            <w:rStyle w:val="Hyperlink"/>
          </w:rPr>
          <w:t>2</w:t>
        </w:r>
        <w:bookmarkStart w:id="564" w:name="_Hlt116709518"/>
        <w:bookmarkStart w:id="565" w:name="_Hlt116708975"/>
        <w:bookmarkEnd w:id="564"/>
        <w:r w:rsidR="00B56C8E">
          <w:rPr>
            <w:rStyle w:val="Hyperlink"/>
          </w:rPr>
          <w:t>1</w:t>
        </w:r>
        <w:bookmarkEnd w:id="565"/>
        <w:r w:rsidR="00B56C8E">
          <w:rPr>
            <w:rStyle w:val="Hyperlink"/>
          </w:rPr>
          <w:t>9.</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37DFF29" w14:textId="77777777" w:rsidTr="00B56C8E">
        <w:tc>
          <w:tcPr>
            <w:tcW w:w="5030" w:type="dxa"/>
          </w:tcPr>
          <w:p w14:paraId="4E6DE6B7" w14:textId="77777777" w:rsidR="00B56C8E" w:rsidRDefault="00B56C8E" w:rsidP="00B56C8E">
            <w:r>
              <w:t>Eine durchsichtige Wanne ist teilweise mit Wasser gefüllt. Auf der einen Seite befindet sich ein zum Teil eingetauchtes Interferenzgitter (kann z.B. eine durchsichtige CD sein, die in manchen Packungen von CD-Rohlingen enthalten sind). Auf der anderen Seite der Wanne ist eine Projektionsfläche befestigt.</w:t>
            </w:r>
            <w:r>
              <w:br/>
              <w:t>Fällt ein Laserstrahl auf den in der Luft befindlichen Teil des Gitters, entsteht auf der Projektionsfläche ein typisches Interferenzmuster mit einem Maximum 0. Ordnung und zwei Maxima 1. Ordnung.</w:t>
            </w:r>
          </w:p>
          <w:p w14:paraId="6938D9B6" w14:textId="77777777" w:rsidR="00B56C8E" w:rsidRDefault="00B56C8E" w:rsidP="00B56C8E"/>
          <w:p w14:paraId="45051626" w14:textId="77777777" w:rsidR="00B56C8E" w:rsidRDefault="00B56C8E" w:rsidP="00B56C8E">
            <w:r>
              <w:t xml:space="preserve">Nun wird der Laser nach unten bewegt, so dass der Strahl unter Wasser verläuft. </w:t>
            </w:r>
          </w:p>
          <w:p w14:paraId="6F2F9362" w14:textId="77777777" w:rsidR="00B56C8E" w:rsidRDefault="00B56C8E" w:rsidP="00B56C8E">
            <w:r>
              <w:t>Wie ändert sich der Abstand zwischen dem 0. und dem 1. Maximum?</w:t>
            </w:r>
          </w:p>
          <w:p w14:paraId="0F35FFCE" w14:textId="77777777" w:rsidR="00B56C8E" w:rsidRDefault="00B56C8E" w:rsidP="00B56C8E">
            <w:r>
              <w:t>a) der Abstand wird kleiner.</w:t>
            </w:r>
          </w:p>
          <w:p w14:paraId="25A33636" w14:textId="77777777" w:rsidR="00B56C8E" w:rsidRDefault="00B56C8E" w:rsidP="00B56C8E">
            <w:r>
              <w:t>b) der Abstand bleibt gleich.</w:t>
            </w:r>
          </w:p>
          <w:p w14:paraId="01638E30" w14:textId="77777777" w:rsidR="00B56C8E" w:rsidRDefault="00B56C8E" w:rsidP="00B56C8E">
            <w:r>
              <w:t>c) der Abstand wird größer.</w:t>
            </w:r>
          </w:p>
          <w:p w14:paraId="63526F5F" w14:textId="77777777" w:rsidR="00B56C8E" w:rsidRDefault="00B56C8E" w:rsidP="00B56C8E">
            <w:r>
              <w:rPr>
                <w:sz w:val="24"/>
              </w:rPr>
              <w:sym w:font="Symbol" w:char="F02A"/>
            </w:r>
            <w:r>
              <w:rPr>
                <w:sz w:val="24"/>
              </w:rPr>
              <w:sym w:font="Symbol" w:char="F02A"/>
            </w:r>
            <w:r>
              <w:rPr>
                <w:sz w:val="24"/>
              </w:rPr>
              <w:sym w:font="Symbol" w:char="F02A"/>
            </w:r>
          </w:p>
          <w:p w14:paraId="6C878898" w14:textId="77777777" w:rsidR="00B56C8E" w:rsidRDefault="00B56C8E" w:rsidP="00B56C8E"/>
        </w:tc>
        <w:tc>
          <w:tcPr>
            <w:tcW w:w="5030" w:type="dxa"/>
          </w:tcPr>
          <w:p w14:paraId="269028E7" w14:textId="77777777" w:rsidR="00B56C8E" w:rsidRDefault="00F955A9" w:rsidP="00B56C8E">
            <w:r>
              <w:pict w14:anchorId="62BA3327">
                <v:shape id="_x0000_i1152" type="#_x0000_t75" style="width:244.5pt;height:246.75pt" fillcolor="window">
                  <v:imagedata r:id="rId331" o:title="o219_1"/>
                </v:shape>
              </w:pict>
            </w:r>
          </w:p>
        </w:tc>
      </w:tr>
    </w:tbl>
    <w:p w14:paraId="13B28830" w14:textId="77777777" w:rsidR="00B56C8E" w:rsidRDefault="00B56C8E" w:rsidP="00B56C8E"/>
    <w:bookmarkStart w:id="566" w:name="_Hlt116447591"/>
    <w:bookmarkEnd w:id="566"/>
    <w:p w14:paraId="431F4712"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"o221"</w:instrText>
      </w:r>
      <w:r>
        <w:fldChar w:fldCharType="separate"/>
      </w:r>
      <w:r>
        <w:rPr>
          <w:rStyle w:val="Hyperlink"/>
        </w:rPr>
        <w:t>221.</w:t>
      </w:r>
      <w: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B56C8E" w14:paraId="378CEE80" w14:textId="77777777" w:rsidTr="00B56C8E">
        <w:tc>
          <w:tcPr>
            <w:tcW w:w="5030" w:type="dxa"/>
          </w:tcPr>
          <w:p w14:paraId="21F648C5" w14:textId="77777777" w:rsidR="00B56C8E" w:rsidRDefault="00B56C8E" w:rsidP="00B56C8E">
            <w:r>
              <w:t>Ein dünner Laserstrahl (Laserpointer o.ä.) erzeugt auf einem einige Meter entfernten Schirm einen hellen Punkt. Nun wird in den Strahl ein senkrecht gespanntes Haar (Kopf, Besen o.ä.) gehalten. Wie verändert sich das Bild auf dem Schirm?</w:t>
            </w:r>
          </w:p>
          <w:p w14:paraId="00526F22" w14:textId="77777777" w:rsidR="00B56C8E" w:rsidRDefault="00B56C8E" w:rsidP="00B56C8E">
            <w:r>
              <w:t>a) Das Bild ändert sich gar nicht.</w:t>
            </w:r>
          </w:p>
          <w:p w14:paraId="757E1C5A" w14:textId="77777777" w:rsidR="00B56C8E" w:rsidRDefault="00B56C8E" w:rsidP="00B56C8E">
            <w:r>
              <w:t>b) Im Punkt des Lasers ist der Schatten des Haares zu erkennen.</w:t>
            </w:r>
          </w:p>
          <w:p w14:paraId="0212A0F6" w14:textId="77777777" w:rsidR="00B56C8E" w:rsidRDefault="00B56C8E" w:rsidP="00B56C8E">
            <w:r>
              <w:t>c) Rechts und links von dem hellen Punkt sieht man weiter Punkte in einer Reihe angeordnet, die mit größer werdendem Abstand an Helligkeit verlieren.</w:t>
            </w:r>
          </w:p>
          <w:p w14:paraId="1FB5AD66" w14:textId="77777777" w:rsidR="00B56C8E" w:rsidRDefault="00B56C8E" w:rsidP="00B56C8E">
            <w:r>
              <w:rPr>
                <w:sz w:val="24"/>
              </w:rPr>
              <w:sym w:font="Symbol" w:char="F02A"/>
            </w:r>
            <w:r>
              <w:rPr>
                <w:sz w:val="24"/>
              </w:rPr>
              <w:sym w:font="Symbol" w:char="F02A"/>
            </w:r>
          </w:p>
        </w:tc>
        <w:tc>
          <w:tcPr>
            <w:tcW w:w="5030" w:type="dxa"/>
          </w:tcPr>
          <w:p w14:paraId="17C9E618" w14:textId="77777777" w:rsidR="00B56C8E" w:rsidRDefault="00F955A9" w:rsidP="00B56C8E">
            <w:r>
              <w:pict w14:anchorId="1C494A78">
                <v:shape id="_x0000_i1153" type="#_x0000_t75" style="width:243.75pt;height:170.25pt" fillcolor="window">
                  <v:imagedata r:id="rId332" o:title="o221"/>
                </v:shape>
              </w:pict>
            </w:r>
          </w:p>
        </w:tc>
      </w:tr>
    </w:tbl>
    <w:p w14:paraId="34A67ECA" w14:textId="77777777" w:rsidR="00B56C8E" w:rsidRDefault="00B56C8E" w:rsidP="00B56C8E"/>
    <w:p w14:paraId="725AE080" w14:textId="77777777" w:rsidR="00B56C8E" w:rsidRDefault="00B56C8E" w:rsidP="00B56C8E">
      <w:r>
        <w:rPr>
          <w:color w:val="FF0000"/>
          <w:sz w:val="36"/>
        </w:rPr>
        <w:sym w:font="Symbol" w:char="F02A"/>
      </w:r>
      <w:bookmarkStart w:id="567" w:name="_Hlt185131764"/>
      <w:r>
        <w:fldChar w:fldCharType="begin"/>
      </w:r>
      <w:r w:rsidR="00493C02">
        <w:instrText>HYPERLINK "</w:instrText>
      </w:r>
      <w:r w:rsidR="00743CFB">
        <w:instrText>l</w:instrText>
      </w:r>
      <w:r w:rsidR="00493C02">
        <w:instrText>sgoptik</w:instrText>
      </w:r>
      <w:r w:rsidR="00292261">
        <w:instrText>.docx</w:instrText>
      </w:r>
      <w:r w:rsidR="00493C02">
        <w:instrText>" \l "o231"</w:instrText>
      </w:r>
      <w:r>
        <w:fldChar w:fldCharType="separate"/>
      </w:r>
      <w:r>
        <w:rPr>
          <w:rStyle w:val="Hyperlink"/>
        </w:rPr>
        <w:t>2</w:t>
      </w:r>
      <w:bookmarkStart w:id="568" w:name="_Hlt185130707"/>
      <w:r>
        <w:rPr>
          <w:rStyle w:val="Hyperlink"/>
        </w:rPr>
        <w:t>3</w:t>
      </w:r>
      <w:bookmarkEnd w:id="568"/>
      <w:r>
        <w:rPr>
          <w:rStyle w:val="Hyperlink"/>
        </w:rPr>
        <w:t>1.</w:t>
      </w:r>
      <w:r>
        <w:fldChar w:fldCharType="end"/>
      </w:r>
      <w:bookmarkEnd w:id="567"/>
    </w:p>
    <w:p w14:paraId="23637587" w14:textId="77777777" w:rsidR="00B56C8E" w:rsidRDefault="00B56C8E" w:rsidP="00B56C8E">
      <w:r>
        <w:t>Von der Wellenlänge eines Stickstoff-Lasers ist bekannt, dass sie im ultravioletten Bereich liegt. Mithilfe eines optischen Gitters mit 600 Strichen pro Millimeter soll sie genauer bestimmt werden. Der Laserstrahl fällt senkrecht auf das Gitter, das sich in 34,0 cm Entfernung vor einem 30,0 cm breiten, ebenen, UV-empfindlichen Schirm befindet. Der Schirm ist parallel zum Gitter und symmetrisch zur optischen Achse ausgerichtet. Auf ihm sind fünf helle Punkte zu sehen.</w:t>
      </w:r>
    </w:p>
    <w:p w14:paraId="39A08C97" w14:textId="77777777" w:rsidR="00B56C8E" w:rsidRDefault="00B56C8E" w:rsidP="00B56C8E">
      <w:r>
        <w:t>a) Erklären sie, warum nach dem Durchgang durch das optische Gitter auf dem Schirm ein Punktmuster entsteht.</w:t>
      </w:r>
    </w:p>
    <w:p w14:paraId="5F3E60CF" w14:textId="77777777" w:rsidR="00B56C8E" w:rsidRDefault="00B56C8E" w:rsidP="00B56C8E">
      <w:r>
        <w:t>b) Die äußeren Punkte liegen genau auf beiden Rändern des Schirms. Welche Wellenlänge hat das Laserlicht?</w:t>
      </w:r>
    </w:p>
    <w:p w14:paraId="7714CAE0" w14:textId="77777777" w:rsidR="00B56C8E" w:rsidRDefault="00B56C8E" w:rsidP="00B56C8E">
      <w:pPr>
        <w:rPr>
          <w:sz w:val="24"/>
        </w:rPr>
      </w:pPr>
      <w:r>
        <w:rPr>
          <w:sz w:val="24"/>
        </w:rPr>
        <w:sym w:font="Symbol" w:char="F02A"/>
      </w:r>
      <w:r>
        <w:rPr>
          <w:sz w:val="24"/>
        </w:rPr>
        <w:sym w:font="Symbol" w:char="F02A"/>
      </w:r>
    </w:p>
    <w:p w14:paraId="73B7DFDE" w14:textId="77777777" w:rsidR="00B56C8E" w:rsidRDefault="00B56C8E" w:rsidP="00B56C8E">
      <w:pPr>
        <w:rPr>
          <w:sz w:val="24"/>
        </w:rPr>
      </w:pPr>
    </w:p>
    <w:p w14:paraId="70144873" w14:textId="77777777" w:rsidR="00B56C8E" w:rsidRDefault="00F955A9" w:rsidP="00B56C8E">
      <w:hyperlink r:id="rId333" w:anchor="o241" w:history="1">
        <w:r w:rsidR="00B56C8E">
          <w:rPr>
            <w:rStyle w:val="Hyperlink"/>
          </w:rPr>
          <w:t>2</w:t>
        </w:r>
        <w:bookmarkStart w:id="569" w:name="_Hlt185131787"/>
        <w:r w:rsidR="00B56C8E">
          <w:rPr>
            <w:rStyle w:val="Hyperlink"/>
          </w:rPr>
          <w:t>4</w:t>
        </w:r>
        <w:bookmarkEnd w:id="569"/>
        <w:r w:rsidR="00B56C8E">
          <w:rPr>
            <w:rStyle w:val="Hyperlink"/>
          </w:rPr>
          <w:t>1.</w:t>
        </w:r>
      </w:hyperlink>
      <w:r w:rsidR="00B56C8E">
        <w:rPr>
          <w:sz w:val="24"/>
        </w:rPr>
        <w:t xml:space="preserve"> </w:t>
      </w:r>
      <w:r w:rsidR="00B56C8E">
        <w:t xml:space="preserve">Im Emissionsspektrum des atomaren  Wasserstoffs beobachtet man vier Linien der Wellenlänge 656 nm, 486 nm, 434 nm und 410 nm. Mit Hilfe eines optischen Gitters, auf dem 100 Striche pro </w:t>
      </w:r>
      <w:r w:rsidR="00FE680D">
        <w:t>m</w:t>
      </w:r>
      <w:r w:rsidR="00B56C8E">
        <w:t>m aufgebracht sind, wird ein Interferenzbild erzeugt. Prüfen Sie, ob zwischen den Linien 2. Ordnung Linien 3. Ordnung liegen. Bestimmen Sie gegebenenfalls die Wellenlängen zu diesen Linien 3. Ordnung.</w:t>
      </w:r>
    </w:p>
    <w:p w14:paraId="552C46E8" w14:textId="77777777" w:rsidR="00B56C8E" w:rsidRDefault="00B56C8E" w:rsidP="00B56C8E">
      <w:pPr>
        <w:rPr>
          <w:sz w:val="24"/>
        </w:rPr>
      </w:pPr>
      <w:r>
        <w:rPr>
          <w:sz w:val="24"/>
        </w:rPr>
        <w:sym w:font="Symbol" w:char="F02A"/>
      </w:r>
      <w:r>
        <w:rPr>
          <w:sz w:val="24"/>
        </w:rPr>
        <w:sym w:font="Symbol" w:char="F02A"/>
      </w:r>
    </w:p>
    <w:p w14:paraId="1EA9181C" w14:textId="77777777" w:rsidR="00B56C8E" w:rsidRDefault="00B56C8E" w:rsidP="00B56C8E">
      <w:pPr>
        <w:rPr>
          <w:sz w:val="24"/>
        </w:rPr>
      </w:pPr>
    </w:p>
    <w:p w14:paraId="580EBE3E" w14:textId="77777777" w:rsidR="00B56C8E" w:rsidRDefault="00B56C8E" w:rsidP="00B56C8E">
      <w:pPr>
        <w:rPr>
          <w:snapToGrid w:val="0"/>
        </w:rPr>
      </w:pPr>
      <w:r>
        <w:rPr>
          <w:color w:val="FF0000"/>
          <w:sz w:val="36"/>
        </w:rPr>
        <w:sym w:font="Symbol" w:char="F02A"/>
      </w:r>
      <w:hyperlink r:id="rId334" w:anchor="o248" w:history="1">
        <w:r>
          <w:rPr>
            <w:rStyle w:val="Hyperlink"/>
          </w:rPr>
          <w:t>2</w:t>
        </w:r>
        <w:bookmarkStart w:id="570" w:name="_Hlt188238459"/>
        <w:r>
          <w:rPr>
            <w:rStyle w:val="Hyperlink"/>
          </w:rPr>
          <w:t>4</w:t>
        </w:r>
        <w:bookmarkStart w:id="571" w:name="_Hlt213308251"/>
        <w:bookmarkEnd w:id="570"/>
        <w:r>
          <w:rPr>
            <w:rStyle w:val="Hyperlink"/>
          </w:rPr>
          <w:t>8</w:t>
        </w:r>
        <w:bookmarkEnd w:id="571"/>
        <w:r>
          <w:rPr>
            <w:rStyle w:val="Hyperlink"/>
          </w:rPr>
          <w:t>.</w:t>
        </w:r>
      </w:hyperlink>
      <w:r>
        <w:t xml:space="preserve"> </w:t>
      </w:r>
      <w:r>
        <w:rPr>
          <w:snapToGrid w:val="0"/>
        </w:rPr>
        <w:t>a) Die Öffnung eines Doppelspalts sind jeweils 2,20 cm lang. Mit einer Sammellinse wird der Doppelspalt so abgebildet, dass die Öffnung im reellen Bild die jeweilige Länge 92,0 cm und den gegenseitigen Abstand 0,800 cm besitzen.</w:t>
      </w:r>
      <w:r>
        <w:rPr>
          <w:snapToGrid w:val="0"/>
        </w:rPr>
        <w:br/>
        <w:t xml:space="preserve"> Berechnen Sie den Spaltabstand.</w:t>
      </w:r>
    </w:p>
    <w:p w14:paraId="48A522B8" w14:textId="77777777" w:rsidR="00B56C8E" w:rsidRDefault="00B56C8E" w:rsidP="00B56C8E">
      <w:pPr>
        <w:rPr>
          <w:snapToGrid w:val="0"/>
        </w:rPr>
      </w:pPr>
    </w:p>
    <w:p w14:paraId="0231D0A7" w14:textId="77777777" w:rsidR="00B56C8E" w:rsidRDefault="00B56C8E" w:rsidP="00B56C8E">
      <w:pPr>
        <w:rPr>
          <w:snapToGrid w:val="0"/>
        </w:rPr>
      </w:pPr>
      <w:r>
        <w:rPr>
          <w:snapToGrid w:val="0"/>
        </w:rPr>
        <w:t>b) Auf den Doppelspalt fällt monochromatisches Licht und es entsteht ein Interferenzmuster.</w:t>
      </w:r>
    </w:p>
    <w:p w14:paraId="4C1E480C" w14:textId="77777777" w:rsidR="00B56C8E" w:rsidRDefault="00B56C8E" w:rsidP="00B56C8E">
      <w:r>
        <w:rPr>
          <w:snapToGrid w:val="0"/>
        </w:rPr>
        <w:t>Berechnen Sie die Wellenlänge des Lichtes, wenn der Abstand zwischen den beiden Maxima 5. Ordnung 3,60 cm beträgt. Der Spaltabstand betrage 0,191 mm, die Entfernung des Doppelspalts vom Schirm 1,20 m.</w:t>
      </w:r>
    </w:p>
    <w:p w14:paraId="40BEC2BD" w14:textId="77777777" w:rsidR="00B56C8E" w:rsidRDefault="00B56C8E" w:rsidP="00B56C8E">
      <w:r>
        <w:rPr>
          <w:sz w:val="24"/>
        </w:rPr>
        <w:sym w:font="Symbol" w:char="F02A"/>
      </w:r>
      <w:r>
        <w:rPr>
          <w:sz w:val="24"/>
        </w:rPr>
        <w:sym w:font="Symbol" w:char="F02A"/>
      </w:r>
      <w:r>
        <w:rPr>
          <w:sz w:val="24"/>
        </w:rPr>
        <w:t>s</w:t>
      </w:r>
    </w:p>
    <w:p w14:paraId="714196FD" w14:textId="77777777" w:rsidR="00B56C8E" w:rsidRDefault="00B56C8E" w:rsidP="00B56C8E">
      <w:r>
        <w:rPr>
          <w:color w:val="FF0000"/>
          <w:sz w:val="36"/>
        </w:rPr>
        <w:sym w:font="Symbol" w:char="F02A"/>
      </w:r>
      <w:hyperlink r:id="rId335" w:anchor="o256" w:history="1">
        <w:r>
          <w:rPr>
            <w:rStyle w:val="Hyperlink"/>
          </w:rPr>
          <w:t>2</w:t>
        </w:r>
        <w:bookmarkStart w:id="572" w:name="_Hlt213309110"/>
        <w:r>
          <w:rPr>
            <w:rStyle w:val="Hyperlink"/>
          </w:rPr>
          <w:t>5</w:t>
        </w:r>
        <w:bookmarkEnd w:id="572"/>
        <w:r>
          <w:rPr>
            <w:rStyle w:val="Hyperlink"/>
          </w:rPr>
          <w:t>6</w:t>
        </w:r>
      </w:hyperlink>
      <w:r>
        <w:t>. Laserlicht mit der Wellenlänge 632 nm fällt senkrecht auf einen Einzelspalt mit der Spaltbreite 5,00 µm. Eine Fotodiode kann auf einem Halbkreis mit großem Radius um die Spaltmitte bewegt werden und die Intensität registrieren.</w:t>
      </w:r>
    </w:p>
    <w:p w14:paraId="7C4A48F0" w14:textId="77777777" w:rsidR="00B56C8E" w:rsidRDefault="00B56C8E" w:rsidP="00B56C8E">
      <w:r>
        <w:t>a) Unter welchen Winkeln treten die Minima 1. und 2. Ordnung auf?</w:t>
      </w:r>
    </w:p>
    <w:p w14:paraId="48DD2815" w14:textId="77777777" w:rsidR="00B56C8E" w:rsidRDefault="00B56C8E" w:rsidP="00B56C8E">
      <w:r>
        <w:t>b) Wie viele Minima können insgesamt auftreten?</w:t>
      </w:r>
    </w:p>
    <w:p w14:paraId="67578212" w14:textId="77777777" w:rsidR="00B56C8E" w:rsidRDefault="00B56C8E" w:rsidP="00B56C8E">
      <w:r>
        <w:t>c) Wie ändert sich der Intensitätsverlauf, wenn die Spaltbreite verkleinert wird?</w:t>
      </w:r>
    </w:p>
    <w:p w14:paraId="2325E194" w14:textId="77777777" w:rsidR="00B56C8E" w:rsidRDefault="00B56C8E" w:rsidP="00B56C8E">
      <w:r>
        <w:rPr>
          <w:sz w:val="24"/>
        </w:rPr>
        <w:sym w:font="Symbol" w:char="F02A"/>
      </w:r>
      <w:r>
        <w:rPr>
          <w:sz w:val="24"/>
        </w:rPr>
        <w:sym w:font="Symbol" w:char="F02A"/>
      </w:r>
      <w:r>
        <w:rPr>
          <w:sz w:val="24"/>
        </w:rPr>
        <w:sym w:font="Symbol" w:char="F02A"/>
      </w:r>
    </w:p>
    <w:p w14:paraId="7F4BB9F6" w14:textId="77777777" w:rsidR="00B56C8E" w:rsidRDefault="00B56C8E" w:rsidP="00B56C8E"/>
    <w:p w14:paraId="172A1259" w14:textId="77777777" w:rsidR="00B56C8E" w:rsidRDefault="00F955A9" w:rsidP="00B56C8E">
      <w:hyperlink r:id="rId336" w:anchor="o257" w:history="1">
        <w:r w:rsidR="00B56C8E">
          <w:rPr>
            <w:rStyle w:val="Hyperlink"/>
          </w:rPr>
          <w:t>2</w:t>
        </w:r>
        <w:bookmarkStart w:id="573" w:name="_Hlt232299249"/>
        <w:r w:rsidR="00B56C8E">
          <w:rPr>
            <w:rStyle w:val="Hyperlink"/>
          </w:rPr>
          <w:t>5</w:t>
        </w:r>
        <w:bookmarkEnd w:id="573"/>
        <w:r w:rsidR="00B56C8E">
          <w:rPr>
            <w:rStyle w:val="Hyperlink"/>
          </w:rPr>
          <w:t>7.</w:t>
        </w:r>
      </w:hyperlink>
      <w:r w:rsidR="00B56C8E">
        <w:t xml:space="preserve"> Auf einen Doppelspalt fällt senkrecht blaues Licht. Das Beugungsbild hinter dem Spalt wird auf einem ebenen Schirm beobachtet. Der Schirm ist parallel zur Doppelspaltebene.</w:t>
      </w:r>
    </w:p>
    <w:p w14:paraId="440E9D19" w14:textId="77777777" w:rsidR="00B56C8E" w:rsidRDefault="00B56C8E" w:rsidP="00B56C8E">
      <w:r>
        <w:t>Wird vor einen der beiden Spalte ein dünnes Glasplättchen gebracht, so verschiebt sich das Maximum 0. Ordnung.</w:t>
      </w:r>
    </w:p>
    <w:p w14:paraId="7FADADD5" w14:textId="77777777" w:rsidR="00B56C8E" w:rsidRDefault="00B56C8E" w:rsidP="00B56C8E">
      <w:r>
        <w:t xml:space="preserve">a) Begründen Sie, warum eine Verschiebung stattfindet und in welche Richtung das Maximum 0. Ordnung verschoben wird. </w:t>
      </w:r>
    </w:p>
    <w:p w14:paraId="44F2B7D8" w14:textId="77777777" w:rsidR="00B56C8E" w:rsidRDefault="00B56C8E" w:rsidP="00B56C8E">
      <w:r>
        <w:t xml:space="preserve">b) An Stelle </w:t>
      </w:r>
      <w:r w:rsidR="00801E2B">
        <w:t>des</w:t>
      </w:r>
      <w:r>
        <w:t xml:space="preserve"> blauen Lichtes wird jetzt gelbes Licht verwendet. Was ändert sich an der Lage des 0. </w:t>
      </w:r>
      <w:r w:rsidR="00723D00">
        <w:t>Maximums</w:t>
      </w:r>
      <w:r>
        <w:t xml:space="preserve"> im Vergleich zum blauen Licht?</w:t>
      </w:r>
    </w:p>
    <w:p w14:paraId="2E83AFDD" w14:textId="77777777" w:rsidR="00B56C8E" w:rsidRDefault="00B56C8E" w:rsidP="00B56C8E">
      <w:r>
        <w:rPr>
          <w:sz w:val="24"/>
        </w:rPr>
        <w:sym w:font="Symbol" w:char="F02A"/>
      </w:r>
      <w:r>
        <w:rPr>
          <w:sz w:val="24"/>
        </w:rPr>
        <w:sym w:font="Symbol" w:char="F02A"/>
      </w:r>
      <w:r>
        <w:rPr>
          <w:sz w:val="24"/>
        </w:rPr>
        <w:sym w:font="Symbol" w:char="F02A"/>
      </w:r>
      <w:r>
        <w:rPr>
          <w:sz w:val="24"/>
        </w:rPr>
        <w:sym w:font="Symbol" w:char="F02A"/>
      </w:r>
    </w:p>
    <w:p w14:paraId="0CFE7553" w14:textId="77777777" w:rsidR="00B56C8E" w:rsidRDefault="00B56C8E" w:rsidP="00B56C8E"/>
    <w:p w14:paraId="18E7A1EF" w14:textId="77777777" w:rsidR="00B56C8E" w:rsidRDefault="00B56C8E" w:rsidP="00B56C8E">
      <w:r>
        <w:rPr>
          <w:color w:val="FF0000"/>
          <w:sz w:val="36"/>
        </w:rPr>
        <w:sym w:font="Symbol" w:char="F02A"/>
      </w:r>
      <w:hyperlink r:id="rId337" w:anchor="o263" w:history="1">
        <w:r>
          <w:rPr>
            <w:rStyle w:val="Hyperlink"/>
          </w:rPr>
          <w:t>2</w:t>
        </w:r>
        <w:bookmarkStart w:id="574" w:name="_Hlt232299541"/>
        <w:r>
          <w:rPr>
            <w:rStyle w:val="Hyperlink"/>
          </w:rPr>
          <w:t>6</w:t>
        </w:r>
        <w:bookmarkEnd w:id="574"/>
        <w:r>
          <w:rPr>
            <w:rStyle w:val="Hyperlink"/>
          </w:rPr>
          <w:t>3.</w:t>
        </w:r>
      </w:hyperlink>
      <w:r>
        <w:t xml:space="preserve"> Auf einem Schirm mit dem Abstand e=2,55 m vom Gitter (250 Linien pro Zentimeter) wird im  monochromatischen Licht der Abstand der Maxima 1. Ordnung (links und rechts vom Hauptmaximum 0. Ordnung) zu 8,2 cm, der der 2. Ordnung zu 16,2 cm und der der 3. Ordnung zu 24,8 cm gemessen. Berechnen Sie die Wellenlänge des Lichtes.</w:t>
      </w:r>
    </w:p>
    <w:p w14:paraId="093C0AD2" w14:textId="77777777" w:rsidR="00B56C8E" w:rsidRDefault="00B56C8E" w:rsidP="00B56C8E">
      <w:r>
        <w:rPr>
          <w:sz w:val="24"/>
        </w:rPr>
        <w:sym w:font="Symbol" w:char="F02A"/>
      </w:r>
      <w:r>
        <w:rPr>
          <w:sz w:val="24"/>
        </w:rPr>
        <w:sym w:font="Symbol" w:char="F02A"/>
      </w:r>
    </w:p>
    <w:p w14:paraId="5F77C838" w14:textId="77777777" w:rsidR="00BA43E3" w:rsidRDefault="00BA43E3" w:rsidP="00B56C8E"/>
    <w:p w14:paraId="1148F373" w14:textId="77777777" w:rsidR="00BA43E3" w:rsidRDefault="00F955A9" w:rsidP="00B56C8E">
      <w:hyperlink r:id="rId338" w:anchor="o286" w:history="1">
        <w:r w:rsidR="00BA43E3" w:rsidRPr="00DE5C05">
          <w:rPr>
            <w:rStyle w:val="Hyperlink"/>
            <w:sz w:val="22"/>
          </w:rPr>
          <w:t>286.</w:t>
        </w:r>
      </w:hyperlink>
      <w:r w:rsidR="00BA43E3">
        <w:t xml:space="preserve"> Auf ein optisches Gitter fällt Licht, dass aus Wellenlängen zwischen 500 nm und 630 nm besteht. Auf einem </w:t>
      </w:r>
      <w:r w:rsidR="00DE5C05">
        <w:t xml:space="preserve">weit hinter dem Gitter </w:t>
      </w:r>
      <w:r w:rsidR="00BA43E3">
        <w:t xml:space="preserve">angebrachten Schirm entstehen typische Interferenzmuster aus Maxima und Minima. </w:t>
      </w:r>
    </w:p>
    <w:p w14:paraId="36B033DB" w14:textId="77777777" w:rsidR="007814F9" w:rsidRDefault="00BA43E3" w:rsidP="00B56C8E">
      <w:r>
        <w:t>Bis zu welchem Maximum sind die Farben noch klar zu trennen, finden also zwischen den Maxima keine Überlappungen statt?</w:t>
      </w:r>
    </w:p>
    <w:p w14:paraId="20C2316D" w14:textId="77777777" w:rsidR="007814F9" w:rsidRDefault="007814F9" w:rsidP="00B56C8E"/>
    <w:p w14:paraId="54EEE668" w14:textId="77777777" w:rsidR="007814F9" w:rsidRDefault="00696864" w:rsidP="00B56C8E">
      <w:r>
        <w:rPr>
          <w:color w:val="FF0000"/>
          <w:sz w:val="36"/>
        </w:rPr>
        <w:sym w:font="Symbol" w:char="F02A"/>
      </w:r>
      <w:hyperlink r:id="rId339" w:anchor="o296" w:history="1">
        <w:r w:rsidR="007814F9" w:rsidRPr="00696864">
          <w:rPr>
            <w:rStyle w:val="Hyperlink"/>
            <w:sz w:val="22"/>
          </w:rPr>
          <w:t>296.</w:t>
        </w:r>
      </w:hyperlink>
      <w:r w:rsidR="007814F9">
        <w:t xml:space="preserve"> a) Um die Gitterkonstante eines Gitters zu bestimmen, wird es mit Laserlicht der Wellenlänge 632,8 nm bestrahlt. Das Maximum 1. Ordnung hat vom Maximum 0. Ordnung einen Abstand von 1</w:t>
      </w:r>
      <w:r w:rsidR="007C3C7E">
        <w:t>0</w:t>
      </w:r>
      <w:r w:rsidR="007814F9">
        <w:t xml:space="preserve"> cm, das Gitter ist 2,5 m vom Schirm entfernt.</w:t>
      </w:r>
    </w:p>
    <w:p w14:paraId="6C0A0C61" w14:textId="77777777" w:rsidR="007814F9" w:rsidRDefault="007814F9" w:rsidP="00B56C8E">
      <w:r>
        <w:t>Berechnen Sie die Gitterkonstante.</w:t>
      </w:r>
    </w:p>
    <w:p w14:paraId="5889D4F5" w14:textId="77777777" w:rsidR="007814F9" w:rsidRDefault="007814F9" w:rsidP="00B56C8E">
      <w:r>
        <w:t>b) In einen</w:t>
      </w:r>
      <w:r w:rsidR="00696864">
        <w:t xml:space="preserve"> zweiten Versuch wir grünes Licht verwendet. Wie ändert sich der Abstand des Maximums 1. Ordnung zum Maximum 0. Ordnung.  </w:t>
      </w:r>
    </w:p>
    <w:p w14:paraId="3ABB8E40" w14:textId="77777777" w:rsidR="001F608D" w:rsidRDefault="001F608D" w:rsidP="00B56C8E"/>
    <w:tbl>
      <w:tblPr>
        <w:tblW w:w="13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9155"/>
      </w:tblGrid>
      <w:tr w:rsidR="00025803" w14:paraId="33EC51FA" w14:textId="77777777" w:rsidTr="00584BA0">
        <w:tc>
          <w:tcPr>
            <w:tcW w:w="4077" w:type="dxa"/>
            <w:shd w:val="clear" w:color="auto" w:fill="auto"/>
          </w:tcPr>
          <w:p w14:paraId="484CFF85" w14:textId="77777777" w:rsidR="00025803" w:rsidRDefault="00025803" w:rsidP="00B56C8E">
            <w:r w:rsidRPr="00584BA0">
              <w:rPr>
                <w:color w:val="FF0000"/>
                <w:sz w:val="36"/>
              </w:rPr>
              <w:sym w:font="Symbol" w:char="F02A"/>
            </w:r>
            <w:hyperlink r:id="rId340" w:anchor="o297" w:history="1">
              <w:r w:rsidRPr="00584BA0">
                <w:rPr>
                  <w:rStyle w:val="Hyperlink"/>
                  <w:sz w:val="22"/>
                </w:rPr>
                <w:t>297.</w:t>
              </w:r>
            </w:hyperlink>
            <w:r>
              <w:t xml:space="preserve"> </w:t>
            </w:r>
            <w:bookmarkStart w:id="575" w:name="_Hlk380512978"/>
            <w:r>
              <w:t xml:space="preserve">Ein Gitter mit 1000 Linien pro mm wird mit Halogenlampenlicht bestrahlt. Es steht 35 cm vor einem Schirm. Wie breit ist das </w:t>
            </w:r>
            <w:r w:rsidR="00AC52EE">
              <w:t xml:space="preserve">sichtbare </w:t>
            </w:r>
            <w:r>
              <w:t>Maximum 1. Ordnung</w:t>
            </w:r>
            <w:r w:rsidR="00AC52EE">
              <w:t>, das im Bereich von 380 nm bis 780 nm liegt?</w:t>
            </w:r>
            <w:bookmarkEnd w:id="575"/>
          </w:p>
        </w:tc>
        <w:tc>
          <w:tcPr>
            <w:tcW w:w="9155" w:type="dxa"/>
            <w:shd w:val="clear" w:color="auto" w:fill="auto"/>
          </w:tcPr>
          <w:p w14:paraId="4CF37C17" w14:textId="77777777" w:rsidR="00025803" w:rsidRDefault="00F955A9" w:rsidP="00B56C8E">
            <w:r>
              <w:pict w14:anchorId="42BA9544">
                <v:shape id="_x0000_i1154" type="#_x0000_t75" style="width:320.25pt;height:240pt">
                  <v:imagedata r:id="rId341" o:title="o297"/>
                </v:shape>
              </w:pict>
            </w:r>
          </w:p>
        </w:tc>
      </w:tr>
    </w:tbl>
    <w:p w14:paraId="0C11B293" w14:textId="77777777" w:rsidR="00025803" w:rsidRDefault="00025803" w:rsidP="00881069"/>
    <w:p w14:paraId="1DFC6136" w14:textId="77777777" w:rsidR="00CF7FAC" w:rsidRDefault="00CF7FAC" w:rsidP="00881069"/>
    <w:p w14:paraId="762A03BE" w14:textId="77777777" w:rsidR="00CF7FAC" w:rsidRDefault="008123FA" w:rsidP="00881069">
      <w:r>
        <w:rPr>
          <w:color w:val="FF0000"/>
          <w:sz w:val="36"/>
        </w:rPr>
        <w:sym w:font="Symbol" w:char="F02A"/>
      </w:r>
      <w:hyperlink r:id="rId342" w:anchor="o299" w:history="1">
        <w:r w:rsidR="00881069" w:rsidRPr="00881069">
          <w:rPr>
            <w:rStyle w:val="Hyperlink"/>
            <w:sz w:val="22"/>
          </w:rPr>
          <w:t>299.</w:t>
        </w:r>
      </w:hyperlink>
      <w:r w:rsidR="00881069">
        <w:t xml:space="preserve"> </w:t>
      </w:r>
      <w:r w:rsidR="00CF7FAC">
        <w:t>Bei einem Versuch mit einem optischen Gitter (b=12,5 µm)</w:t>
      </w:r>
      <w:r>
        <w:t xml:space="preserve"> </w:t>
      </w:r>
      <w:r w:rsidR="00CF7FAC">
        <w:t>steht der Schirm bei Einfall von Sonnenlicht (390nm&lt; λ &lt;770</w:t>
      </w:r>
      <w:r w:rsidR="00F20F21">
        <w:t>nm</w:t>
      </w:r>
      <w:r w:rsidR="00CF7FAC">
        <w:t xml:space="preserve">) in einer Entfernung von 4,06 m </w:t>
      </w:r>
    </w:p>
    <w:p w14:paraId="44DE99E4" w14:textId="32D169B6" w:rsidR="00CF7FAC" w:rsidRDefault="00CF7FAC" w:rsidP="00881069">
      <w:r>
        <w:t>a)</w:t>
      </w:r>
      <w:r w:rsidR="00C420A7">
        <w:t xml:space="preserve"> </w:t>
      </w:r>
      <w:r w:rsidR="00C21EDA">
        <w:t>Berechnen</w:t>
      </w:r>
      <w:r>
        <w:t xml:space="preserve"> sie die Breite der Spektren 1. Ordnung </w:t>
      </w:r>
    </w:p>
    <w:p w14:paraId="2AC2A210" w14:textId="77777777" w:rsidR="00CF7FAC" w:rsidRDefault="00CF7FAC" w:rsidP="00881069">
      <w:r>
        <w:t>b)</w:t>
      </w:r>
      <w:r w:rsidR="00C420A7">
        <w:t xml:space="preserve"> </w:t>
      </w:r>
      <w:r>
        <w:t>Welche Breite b muss der Schirm haben,</w:t>
      </w:r>
      <w:r w:rsidR="00CF5B61">
        <w:t xml:space="preserve"> </w:t>
      </w:r>
      <w:r>
        <w:t xml:space="preserve">damit gerade die beiden Spektren 1.Ordnung sichtbar sind? </w:t>
      </w:r>
    </w:p>
    <w:p w14:paraId="07CFF850" w14:textId="77777777" w:rsidR="00A72A92" w:rsidRDefault="00A72A92" w:rsidP="00881069"/>
    <w:p w14:paraId="5075C6E4" w14:textId="77777777" w:rsidR="000F6AF4" w:rsidRDefault="00F955A9" w:rsidP="00881069">
      <w:hyperlink r:id="rId343" w:anchor="o301" w:history="1">
        <w:r w:rsidR="00A72A92" w:rsidRPr="000F6AF4">
          <w:rPr>
            <w:rStyle w:val="Hyperlink"/>
            <w:sz w:val="22"/>
          </w:rPr>
          <w:t>30</w:t>
        </w:r>
        <w:r w:rsidR="000F6AF4" w:rsidRPr="000F6AF4">
          <w:rPr>
            <w:rStyle w:val="Hyperlink"/>
            <w:sz w:val="22"/>
          </w:rPr>
          <w:t>1</w:t>
        </w:r>
        <w:r w:rsidR="00A72A92" w:rsidRPr="000F6AF4">
          <w:rPr>
            <w:rStyle w:val="Hyperlink"/>
            <w:sz w:val="22"/>
          </w:rPr>
          <w:t>.</w:t>
        </w:r>
      </w:hyperlink>
      <w:r w:rsidR="00A72A92">
        <w:t xml:space="preserve"> </w:t>
      </w:r>
      <w:r w:rsidR="000F6AF4" w:rsidRPr="000F6AF4">
        <w:t xml:space="preserve">Eine Folie, die als Beugungsgitter in einem Spektroskop Verwendung findet, wird direkt vor die </w:t>
      </w:r>
      <w:r w:rsidR="000F6AF4">
        <w:t>Ö</w:t>
      </w:r>
      <w:r w:rsidR="000F6AF4" w:rsidRPr="000F6AF4">
        <w:t>ffnung einer Laser-Wasserwaage gehalten. An der Wand, die 70 cm von der Folie entfernt ist, entsteht ein typisches Interferenzbild mit einem Maximum 0. Ordnung und zwei Maxima 1. Ordnung, die jeweils 24 cm vom mittleren Maximum entfernt sind. Der Laser der Wasserwaage hat laut Aufdruck eine Wellenl</w:t>
      </w:r>
      <w:r w:rsidR="000F6AF4">
        <w:t>ä</w:t>
      </w:r>
      <w:r w:rsidR="000F6AF4" w:rsidRPr="000F6AF4">
        <w:t xml:space="preserve">nge zwischen 635 nm und 660 nm. </w:t>
      </w:r>
    </w:p>
    <w:p w14:paraId="515BEAA6" w14:textId="77777777" w:rsidR="00A72A92" w:rsidRPr="000F6AF4" w:rsidRDefault="000F6AF4" w:rsidP="00881069">
      <w:r w:rsidRPr="000F6AF4">
        <w:t>Wie viele Linien sind je Millimeter auf der Folie?</w:t>
      </w:r>
    </w:p>
    <w:p w14:paraId="4E45C9A1" w14:textId="77777777" w:rsidR="00B56C8E" w:rsidRDefault="00B56C8E" w:rsidP="00B56C8E">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8AE34D1" w14:textId="77777777" w:rsidTr="00B56C8E">
        <w:trPr>
          <w:trHeight w:val="397"/>
        </w:trPr>
        <w:tc>
          <w:tcPr>
            <w:tcW w:w="5030" w:type="dxa"/>
            <w:vAlign w:val="center"/>
          </w:tcPr>
          <w:p w14:paraId="665511D5" w14:textId="77777777" w:rsidR="00B56C8E" w:rsidRDefault="00B56C8E" w:rsidP="00AF679B">
            <w:pPr>
              <w:pStyle w:val="berschrift4"/>
            </w:pPr>
            <w:bookmarkStart w:id="576" w:name="t9"/>
            <w:bookmarkEnd w:id="576"/>
            <w:r>
              <w:t>Interferenz an dünnen Schichten</w:t>
            </w:r>
          </w:p>
        </w:tc>
        <w:tc>
          <w:tcPr>
            <w:tcW w:w="5030" w:type="dxa"/>
            <w:vAlign w:val="center"/>
          </w:tcPr>
          <w:p w14:paraId="689A0B3E" w14:textId="77777777" w:rsidR="00B56C8E" w:rsidRDefault="00F955A9" w:rsidP="00B56C8E">
            <w:pPr>
              <w:jc w:val="center"/>
              <w:rPr>
                <w:rStyle w:val="Hyperlink"/>
              </w:rPr>
            </w:pPr>
            <w:hyperlink w:anchor="t0" w:history="1">
              <w:r w:rsidR="00B56C8E">
                <w:rPr>
                  <w:rStyle w:val="Hyperlink"/>
                </w:rPr>
                <w:t>(zu</w:t>
              </w:r>
              <w:bookmarkStart w:id="577" w:name="_Hlt497296729"/>
              <w:r w:rsidR="00B56C8E">
                <w:rPr>
                  <w:rStyle w:val="Hyperlink"/>
                </w:rPr>
                <w:t>m</w:t>
              </w:r>
              <w:bookmarkStart w:id="578" w:name="_Hlt213381327"/>
              <w:bookmarkEnd w:id="577"/>
              <w:r w:rsidR="00B56C8E">
                <w:rPr>
                  <w:rStyle w:val="Hyperlink"/>
                </w:rPr>
                <w:t xml:space="preserve"> </w:t>
              </w:r>
              <w:bookmarkEnd w:id="578"/>
              <w:r w:rsidR="00B56C8E">
                <w:rPr>
                  <w:rStyle w:val="Hyperlink"/>
                </w:rPr>
                <w:t>I</w:t>
              </w:r>
              <w:bookmarkStart w:id="579" w:name="_Hlt513431018"/>
              <w:r w:rsidR="00B56C8E">
                <w:rPr>
                  <w:rStyle w:val="Hyperlink"/>
                </w:rPr>
                <w:t>n</w:t>
              </w:r>
              <w:bookmarkStart w:id="580" w:name="_Hlt497300407"/>
              <w:bookmarkEnd w:id="579"/>
              <w:r w:rsidR="00B56C8E">
                <w:rPr>
                  <w:rStyle w:val="Hyperlink"/>
                </w:rPr>
                <w:t>h</w:t>
              </w:r>
              <w:bookmarkStart w:id="581" w:name="_Hlt512949918"/>
              <w:bookmarkEnd w:id="580"/>
              <w:r w:rsidR="00B56C8E">
                <w:rPr>
                  <w:rStyle w:val="Hyperlink"/>
                </w:rPr>
                <w:t>a</w:t>
              </w:r>
              <w:bookmarkStart w:id="582" w:name="_Hlt497293090"/>
              <w:bookmarkEnd w:id="581"/>
              <w:r w:rsidR="00B56C8E">
                <w:rPr>
                  <w:rStyle w:val="Hyperlink"/>
                </w:rPr>
                <w:t>l</w:t>
              </w:r>
              <w:bookmarkStart w:id="583" w:name="_Hlt512949850"/>
              <w:bookmarkEnd w:id="582"/>
              <w:r w:rsidR="00B56C8E">
                <w:rPr>
                  <w:rStyle w:val="Hyperlink"/>
                </w:rPr>
                <w:t>t</w:t>
              </w:r>
              <w:bookmarkStart w:id="584" w:name="_Hlt514286144"/>
              <w:bookmarkEnd w:id="583"/>
              <w:r w:rsidR="00B56C8E">
                <w:rPr>
                  <w:rStyle w:val="Hyperlink"/>
                </w:rPr>
                <w:t>s</w:t>
              </w:r>
              <w:bookmarkStart w:id="585" w:name="_Hlt497293862"/>
              <w:bookmarkEnd w:id="584"/>
              <w:r w:rsidR="00B56C8E">
                <w:rPr>
                  <w:rStyle w:val="Hyperlink"/>
                </w:rPr>
                <w:t>v</w:t>
              </w:r>
              <w:bookmarkEnd w:id="585"/>
              <w:r w:rsidR="00B56C8E">
                <w:rPr>
                  <w:rStyle w:val="Hyperlink"/>
                </w:rPr>
                <w:t>er</w:t>
              </w:r>
              <w:bookmarkStart w:id="586" w:name="_Hlt529883143"/>
              <w:r w:rsidR="00B56C8E">
                <w:rPr>
                  <w:rStyle w:val="Hyperlink"/>
                </w:rPr>
                <w:t>z</w:t>
              </w:r>
              <w:bookmarkEnd w:id="586"/>
              <w:r w:rsidR="00B56C8E">
                <w:rPr>
                  <w:rStyle w:val="Hyperlink"/>
                </w:rPr>
                <w:t>eichnis )</w:t>
              </w:r>
            </w:hyperlink>
          </w:p>
        </w:tc>
      </w:tr>
      <w:tr w:rsidR="00B56C8E" w14:paraId="38235A7E" w14:textId="77777777" w:rsidTr="00B56C8E">
        <w:trPr>
          <w:trHeight w:val="397"/>
        </w:trPr>
        <w:tc>
          <w:tcPr>
            <w:tcW w:w="10060" w:type="dxa"/>
            <w:gridSpan w:val="2"/>
            <w:vAlign w:val="center"/>
          </w:tcPr>
          <w:p w14:paraId="4E2D3A53" w14:textId="77777777" w:rsidR="00B56C8E" w:rsidRDefault="00F955A9" w:rsidP="00B56C8E">
            <w:pPr>
              <w:jc w:val="center"/>
              <w:rPr>
                <w:rStyle w:val="Hyperlink"/>
              </w:rPr>
            </w:pPr>
            <w:hyperlink r:id="rId344" w:anchor="interferenz_dünne_schichten" w:history="1">
              <w:r w:rsidR="00B56C8E" w:rsidRPr="00627381">
                <w:rPr>
                  <w:rStyle w:val="Hyperlink"/>
                </w:rPr>
                <w:t>Formeln zum Thema</w:t>
              </w:r>
            </w:hyperlink>
          </w:p>
        </w:tc>
      </w:tr>
    </w:tbl>
    <w:bookmarkStart w:id="587" w:name="_Hlt497291987"/>
    <w:p w14:paraId="3F537388" w14:textId="77777777" w:rsidR="00B56C8E" w:rsidRDefault="00B56C8E" w:rsidP="00B56C8E">
      <w:pPr>
        <w:rPr>
          <w:sz w:val="24"/>
        </w:rPr>
      </w:pPr>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"o81"</w:instrText>
      </w:r>
      <w:r>
        <w:rPr>
          <w:rStyle w:val="Hyperlink"/>
        </w:rPr>
        <w:fldChar w:fldCharType="separate"/>
      </w:r>
      <w:r>
        <w:rPr>
          <w:rStyle w:val="Hyperlink"/>
        </w:rPr>
        <w:t>8</w:t>
      </w:r>
      <w:bookmarkStart w:id="588" w:name="_Hlt22015331"/>
      <w:r>
        <w:rPr>
          <w:rStyle w:val="Hyperlink"/>
        </w:rPr>
        <w:t>1</w:t>
      </w:r>
      <w:bookmarkEnd w:id="588"/>
      <w:r>
        <w:rPr>
          <w:rStyle w:val="Hyperlink"/>
        </w:rPr>
        <w:t>.</w:t>
      </w:r>
      <w:r>
        <w:rPr>
          <w:rStyle w:val="Hyperlink"/>
        </w:rPr>
        <w:fldChar w:fldCharType="end"/>
      </w:r>
      <w:bookmarkEnd w:id="587"/>
      <w:r>
        <w:t xml:space="preserve"> Erklären Sie, warum Seifenblasen bunt aussehen.</w:t>
      </w:r>
      <w:r>
        <w:br/>
      </w:r>
      <w:r>
        <w:rPr>
          <w:sz w:val="24"/>
        </w:rPr>
        <w:sym w:font="Symbol" w:char="F02A"/>
      </w:r>
      <w:r>
        <w:rPr>
          <w:sz w:val="24"/>
        </w:rPr>
        <w:sym w:font="Symbol" w:char="F02A"/>
      </w:r>
      <w:r>
        <w:rPr>
          <w:sz w:val="24"/>
        </w:rPr>
        <w:sym w:font="Symbol" w:char="F02A"/>
      </w:r>
      <w:r>
        <w:rPr>
          <w:sz w:val="24"/>
        </w:rPr>
        <w:br/>
      </w:r>
      <w:bookmarkStart w:id="589" w:name="_Hlt188238400"/>
      <w:r>
        <w:rPr>
          <w:sz w:val="24"/>
        </w:rPr>
        <w:fldChar w:fldCharType="begin"/>
      </w:r>
      <w:r w:rsidR="00493C02">
        <w:rPr>
          <w:sz w:val="24"/>
        </w:rPr>
        <w:instrText>HYPERLINK "</w:instrText>
      </w:r>
      <w:r w:rsidR="00743CFB">
        <w:rPr>
          <w:sz w:val="24"/>
        </w:rPr>
        <w:instrText>l</w:instrText>
      </w:r>
      <w:r w:rsidR="00493C02">
        <w:rPr>
          <w:sz w:val="24"/>
        </w:rPr>
        <w:instrText>sgoptik</w:instrText>
      </w:r>
      <w:r w:rsidR="00292261">
        <w:rPr>
          <w:sz w:val="24"/>
        </w:rPr>
        <w:instrText>.docx</w:instrText>
      </w:r>
      <w:r w:rsidR="00493C02">
        <w:rPr>
          <w:sz w:val="24"/>
        </w:rPr>
        <w:instrText>" \l "o188"</w:instrText>
      </w:r>
      <w:r>
        <w:rPr>
          <w:sz w:val="24"/>
        </w:rPr>
        <w:fldChar w:fldCharType="separate"/>
      </w:r>
      <w:r>
        <w:rPr>
          <w:rStyle w:val="Hyperlink"/>
        </w:rPr>
        <w:t>1</w:t>
      </w:r>
      <w:bookmarkStart w:id="590" w:name="_Hlt32991563"/>
      <w:r>
        <w:rPr>
          <w:rStyle w:val="Hyperlink"/>
        </w:rPr>
        <w:t>8</w:t>
      </w:r>
      <w:bookmarkEnd w:id="590"/>
      <w:r>
        <w:rPr>
          <w:rStyle w:val="Hyperlink"/>
        </w:rPr>
        <w:t>8.</w:t>
      </w:r>
      <w:r>
        <w:rPr>
          <w:sz w:val="24"/>
        </w:rPr>
        <w:fldChar w:fldCharType="end"/>
      </w:r>
      <w:bookmarkEnd w:id="589"/>
      <w:r>
        <w:t xml:space="preserve"> Eine Seifenblase erscheint an einer Stelle rot (Wellenlänge 734 nm). Die Brechzahl der Seifenlösung beträgt 1,35. Geben sie zwei mögliche Schichtdicken der Seifenhaut an.</w:t>
      </w:r>
      <w:r>
        <w:br/>
      </w:r>
      <w:r>
        <w:rPr>
          <w:sz w:val="24"/>
        </w:rPr>
        <w:sym w:font="Symbol" w:char="F02A"/>
      </w:r>
      <w:r>
        <w:rPr>
          <w:sz w:val="24"/>
        </w:rPr>
        <w:sym w:font="Symbol" w:char="F02A"/>
      </w:r>
      <w:r>
        <w:rPr>
          <w:sz w:val="24"/>
        </w:rPr>
        <w:br/>
      </w:r>
      <w:hyperlink r:id="rId345" w:anchor="o190" w:history="1">
        <w:r>
          <w:rPr>
            <w:rStyle w:val="Hyperlink"/>
          </w:rPr>
          <w:t>1</w:t>
        </w:r>
        <w:bookmarkStart w:id="591" w:name="_Hlt32992830"/>
        <w:r>
          <w:rPr>
            <w:rStyle w:val="Hyperlink"/>
          </w:rPr>
          <w:t>9</w:t>
        </w:r>
        <w:bookmarkStart w:id="592" w:name="_Hlt32992846"/>
        <w:bookmarkEnd w:id="591"/>
        <w:r>
          <w:rPr>
            <w:rStyle w:val="Hyperlink"/>
          </w:rPr>
          <w:t>0</w:t>
        </w:r>
        <w:bookmarkEnd w:id="592"/>
        <w:r>
          <w:rPr>
            <w:rStyle w:val="Hyperlink"/>
          </w:rPr>
          <w:t>.</w:t>
        </w:r>
      </w:hyperlink>
      <w:r>
        <w:rPr>
          <w:sz w:val="24"/>
        </w:rPr>
        <w:t xml:space="preserve"> </w:t>
      </w:r>
      <w:r>
        <w:t xml:space="preserve">Welche Wellenlängen aus dem sichtbaren Bereich des Spektrums werden bei der Reflexion an einer 750 nm dicken Seifenhaut mit der Brechungszahl 1,35 bei senkrechtem Strahleinfall </w:t>
      </w:r>
      <w:r>
        <w:br/>
        <w:t xml:space="preserve">a) verstärkt und </w:t>
      </w:r>
      <w:r>
        <w:br/>
        <w:t>b) ausgelöscht?</w:t>
      </w:r>
      <w:r>
        <w:br/>
        <w:t xml:space="preserve"> </w:t>
      </w:r>
      <w:r>
        <w:rPr>
          <w:sz w:val="24"/>
        </w:rPr>
        <w:sym w:font="Symbol" w:char="F02A"/>
      </w:r>
      <w:r>
        <w:rPr>
          <w:sz w:val="24"/>
        </w:rPr>
        <w:sym w:font="Symbol" w:char="F02A"/>
      </w:r>
      <w:r>
        <w:rPr>
          <w:sz w:val="24"/>
        </w:rPr>
        <w:br/>
      </w:r>
      <w:r>
        <w:rPr>
          <w:color w:val="FF0000"/>
          <w:sz w:val="36"/>
        </w:rPr>
        <w:sym w:font="Symbol" w:char="F02A"/>
      </w:r>
      <w:hyperlink r:id="rId346" w:anchor="o191" w:history="1">
        <w:r>
          <w:rPr>
            <w:rStyle w:val="Hyperlink"/>
          </w:rPr>
          <w:t>1</w:t>
        </w:r>
        <w:bookmarkStart w:id="593" w:name="_Hlt33424071"/>
        <w:r>
          <w:rPr>
            <w:rStyle w:val="Hyperlink"/>
          </w:rPr>
          <w:t>9</w:t>
        </w:r>
        <w:bookmarkEnd w:id="593"/>
        <w:r>
          <w:rPr>
            <w:rStyle w:val="Hyperlink"/>
          </w:rPr>
          <w:t>1.</w:t>
        </w:r>
      </w:hyperlink>
      <w:r>
        <w:t xml:space="preserve"> Die Oberfläche einer Glaslinse mit n = 1,53 wird mit einem Material vergütet, so dass die bei der Reflexion Licht der Wellenlänge 550 nm ausgelöscht wird. </w:t>
      </w:r>
      <w:r>
        <w:br/>
        <w:t>Wie dick muss die Schicht sein, wenn das Material eine Brechzahl von 1,35 hat?</w:t>
      </w:r>
      <w:r>
        <w:br/>
      </w:r>
      <w:r>
        <w:rPr>
          <w:sz w:val="24"/>
        </w:rPr>
        <w:sym w:font="Symbol" w:char="F02A"/>
      </w:r>
      <w:r>
        <w:rPr>
          <w:sz w:val="24"/>
        </w:rPr>
        <w:sym w:font="Symbol" w:char="F02A"/>
      </w:r>
      <w:r>
        <w:rPr>
          <w:sz w:val="24"/>
        </w:rPr>
        <w:br/>
      </w:r>
      <w:hyperlink r:id="rId347" w:anchor="o192" w:history="1">
        <w:r>
          <w:rPr>
            <w:rStyle w:val="Hyperlink"/>
          </w:rPr>
          <w:t>192.</w:t>
        </w:r>
      </w:hyperlink>
      <w:r>
        <w:t xml:space="preserve"> Newtonsche Ringe kann man häufig an geglasten Dias beobachten. Wie entstehen diese Ringe?</w:t>
      </w:r>
      <w:r>
        <w:rPr>
          <w:sz w:val="24"/>
        </w:rPr>
        <w:br/>
      </w:r>
      <w:r>
        <w:rPr>
          <w:sz w:val="24"/>
        </w:rPr>
        <w:sym w:font="Symbol" w:char="F02A"/>
      </w:r>
      <w:r>
        <w:rPr>
          <w:sz w:val="24"/>
        </w:rPr>
        <w:sym w:font="Symbol" w:char="F02A"/>
      </w:r>
    </w:p>
    <w:p w14:paraId="7F84077D" w14:textId="77777777" w:rsidR="000F6E17" w:rsidRDefault="000F6E17" w:rsidP="000F6E17"/>
    <w:p w14:paraId="07203382" w14:textId="77777777" w:rsidR="000F6E17" w:rsidRDefault="00F955A9" w:rsidP="000F6E17">
      <w:hyperlink r:id="rId348" w:anchor="o295" w:history="1">
        <w:r w:rsidR="000F6E17" w:rsidRPr="000F6E17">
          <w:rPr>
            <w:rStyle w:val="Hyperlink"/>
            <w:sz w:val="22"/>
          </w:rPr>
          <w:t>295.</w:t>
        </w:r>
      </w:hyperlink>
      <w:r w:rsidR="000F6E17">
        <w:t xml:space="preserve"> Die Gleichung für Maxima bei der Interferenz an dünnen Schichten lautet:</w:t>
      </w:r>
    </w:p>
    <w:p w14:paraId="7964C7AF" w14:textId="77777777" w:rsidR="000F6E17" w:rsidRDefault="000F6E17" w:rsidP="000F6E17">
      <w:r w:rsidRPr="001B4437">
        <w:rPr>
          <w:position w:val="-22"/>
        </w:rPr>
        <w:object w:dxaOrig="1180" w:dyaOrig="580" w14:anchorId="0AFD29F9">
          <v:shape id="_x0000_i1155" type="#_x0000_t75" style="width:59.25pt;height:29.25pt" o:ole="">
            <v:imagedata r:id="rId349" o:title=""/>
          </v:shape>
          <o:OLEObject Type="Embed" ProgID="Equation.DSMT4" ShapeID="_x0000_i1155" DrawAspect="Content" ObjectID="_1700915208" r:id="rId350"/>
        </w:object>
      </w:r>
    </w:p>
    <w:p w14:paraId="2A4D6D07" w14:textId="77777777" w:rsidR="000F6E17" w:rsidRDefault="000F6E17" w:rsidP="000F6E17">
      <w:pPr>
        <w:rPr>
          <w:sz w:val="24"/>
        </w:rPr>
      </w:pPr>
      <w:r>
        <w:t>Erklären Sie damit, warum Seifenblasen in verschiedenen Farben schillern und sich die Farben im Laufe Lebens der Blase ändern. (3)</w:t>
      </w:r>
    </w:p>
    <w:p w14:paraId="775C611C" w14:textId="77777777" w:rsidR="000F6E17" w:rsidRDefault="000F6E17" w:rsidP="00B56C8E">
      <w:pPr>
        <w:rPr>
          <w:sz w:val="24"/>
        </w:rPr>
      </w:pPr>
    </w:p>
    <w:p w14:paraId="2E065886" w14:textId="77777777" w:rsidR="000F6E17" w:rsidRDefault="000F6E17"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7E11AE69" w14:textId="77777777" w:rsidTr="00B56C8E">
        <w:trPr>
          <w:trHeight w:val="397"/>
        </w:trPr>
        <w:tc>
          <w:tcPr>
            <w:tcW w:w="5030" w:type="dxa"/>
            <w:vAlign w:val="center"/>
          </w:tcPr>
          <w:p w14:paraId="447ECF24" w14:textId="77777777" w:rsidR="00B56C8E" w:rsidRDefault="00B56C8E" w:rsidP="00AF679B">
            <w:pPr>
              <w:pStyle w:val="berschrift4"/>
            </w:pPr>
            <w:bookmarkStart w:id="594" w:name="t8"/>
            <w:bookmarkEnd w:id="594"/>
            <w:r>
              <w:t>Polarisation</w:t>
            </w:r>
          </w:p>
        </w:tc>
        <w:tc>
          <w:tcPr>
            <w:tcW w:w="5030" w:type="dxa"/>
            <w:vAlign w:val="center"/>
          </w:tcPr>
          <w:p w14:paraId="4FDD7656" w14:textId="77777777" w:rsidR="00B56C8E" w:rsidRDefault="00F955A9" w:rsidP="00B56C8E">
            <w:pPr>
              <w:jc w:val="center"/>
              <w:rPr>
                <w:sz w:val="24"/>
              </w:rPr>
            </w:pPr>
            <w:hyperlink w:anchor="t0" w:history="1">
              <w:r w:rsidR="00B56C8E">
                <w:rPr>
                  <w:rStyle w:val="Hyperlink"/>
                </w:rPr>
                <w:t>(zu</w:t>
              </w:r>
              <w:bookmarkStart w:id="595" w:name="_Hlt513431021"/>
              <w:r w:rsidR="00B56C8E">
                <w:rPr>
                  <w:rStyle w:val="Hyperlink"/>
                </w:rPr>
                <w:t>m</w:t>
              </w:r>
              <w:bookmarkStart w:id="596" w:name="_Hlt512949835"/>
              <w:bookmarkEnd w:id="595"/>
              <w:r w:rsidR="00B56C8E">
                <w:rPr>
                  <w:rStyle w:val="Hyperlink"/>
                </w:rPr>
                <w:t xml:space="preserve"> </w:t>
              </w:r>
              <w:bookmarkStart w:id="597" w:name="_Hlt514543660"/>
              <w:bookmarkEnd w:id="596"/>
              <w:r w:rsidR="00B56C8E">
                <w:rPr>
                  <w:rStyle w:val="Hyperlink"/>
                </w:rPr>
                <w:t>I</w:t>
              </w:r>
              <w:bookmarkEnd w:id="597"/>
              <w:r w:rsidR="00B56C8E">
                <w:rPr>
                  <w:rStyle w:val="Hyperlink"/>
                </w:rPr>
                <w:t>nhalt</w:t>
              </w:r>
              <w:bookmarkStart w:id="598" w:name="_Hlt497273754"/>
              <w:r w:rsidR="00B56C8E">
                <w:rPr>
                  <w:rStyle w:val="Hyperlink"/>
                </w:rPr>
                <w:t>s</w:t>
              </w:r>
              <w:bookmarkStart w:id="599" w:name="_Hlt512950017"/>
              <w:bookmarkEnd w:id="598"/>
              <w:r w:rsidR="00B56C8E">
                <w:rPr>
                  <w:rStyle w:val="Hyperlink"/>
                </w:rPr>
                <w:t>v</w:t>
              </w:r>
              <w:bookmarkEnd w:id="599"/>
              <w:r w:rsidR="00B56C8E">
                <w:rPr>
                  <w:rStyle w:val="Hyperlink"/>
                </w:rPr>
                <w:t>erzeichnis )</w:t>
              </w:r>
            </w:hyperlink>
          </w:p>
        </w:tc>
      </w:tr>
      <w:tr w:rsidR="00B56C8E" w14:paraId="11C78928" w14:textId="77777777" w:rsidTr="00B56C8E">
        <w:trPr>
          <w:trHeight w:val="397"/>
        </w:trPr>
        <w:tc>
          <w:tcPr>
            <w:tcW w:w="10060" w:type="dxa"/>
            <w:gridSpan w:val="2"/>
            <w:vAlign w:val="center"/>
          </w:tcPr>
          <w:p w14:paraId="075CE4F0" w14:textId="77777777" w:rsidR="00B56C8E" w:rsidRDefault="00F955A9" w:rsidP="00B56C8E">
            <w:pPr>
              <w:jc w:val="center"/>
              <w:rPr>
                <w:rStyle w:val="Hyperlink"/>
              </w:rPr>
            </w:pPr>
            <w:hyperlink r:id="rId351" w:anchor="polarisation" w:history="1">
              <w:r w:rsidR="00B56C8E" w:rsidRPr="00627381">
                <w:rPr>
                  <w:rStyle w:val="Hyperlink"/>
                </w:rPr>
                <w:t>Formeln zum Thema</w:t>
              </w:r>
            </w:hyperlink>
          </w:p>
        </w:tc>
      </w:tr>
    </w:tbl>
    <w:bookmarkStart w:id="600" w:name="_Hlt497138176"/>
    <w:p w14:paraId="2EE57F53"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"o53"</w:instrText>
      </w:r>
      <w:r>
        <w:fldChar w:fldCharType="separate"/>
      </w:r>
      <w:r>
        <w:rPr>
          <w:rStyle w:val="Hyperlink"/>
        </w:rPr>
        <w:t>53.</w:t>
      </w:r>
      <w:r>
        <w:fldChar w:fldCharType="end"/>
      </w:r>
      <w:bookmarkEnd w:id="600"/>
      <w:r>
        <w:t xml:space="preserve"> Erklären Sie die Polarisation des Lichts durch Reflexion und Brechung! Was besagt das Brewstersche Gesetz?</w:t>
      </w:r>
      <w:r>
        <w:br/>
      </w:r>
      <w:r>
        <w:rPr>
          <w:sz w:val="24"/>
        </w:rPr>
        <w:sym w:font="Symbol" w:char="F02A"/>
      </w:r>
      <w:r>
        <w:rPr>
          <w:sz w:val="24"/>
        </w:rPr>
        <w:sym w:font="Symbol" w:char="F02A"/>
      </w:r>
      <w:r>
        <w:rPr>
          <w:sz w:val="24"/>
        </w:rPr>
        <w:sym w:font="Symbol" w:char="F02A"/>
      </w:r>
    </w:p>
    <w:p w14:paraId="35526B0B" w14:textId="77777777" w:rsidR="00B56C8E" w:rsidRDefault="00F955A9" w:rsidP="00B56C8E">
      <w:hyperlink r:id="rId352" w:anchor="o54" w:history="1">
        <w:r w:rsidR="00B56C8E">
          <w:rPr>
            <w:rStyle w:val="Hyperlink"/>
          </w:rPr>
          <w:t>5</w:t>
        </w:r>
        <w:bookmarkStart w:id="601" w:name="_Hlt497138181"/>
        <w:r w:rsidR="00B56C8E">
          <w:rPr>
            <w:rStyle w:val="Hyperlink"/>
          </w:rPr>
          <w:t>4</w:t>
        </w:r>
        <w:bookmarkEnd w:id="601"/>
        <w:r w:rsidR="00B56C8E">
          <w:rPr>
            <w:rStyle w:val="Hyperlink"/>
          </w:rPr>
          <w:t>.</w:t>
        </w:r>
      </w:hyperlink>
      <w:r w:rsidR="00B56C8E">
        <w:t xml:space="preserve"> Was versteht man unter optischer Aktivität. Beschreiben Sie, wie man die optische Aktivität zur Konzentrationsbestimmung benutzen kann.</w:t>
      </w:r>
      <w:r w:rsidR="00B56C8E">
        <w:br/>
      </w:r>
      <w:r w:rsidR="00B56C8E">
        <w:rPr>
          <w:sz w:val="24"/>
        </w:rPr>
        <w:sym w:font="Symbol" w:char="F02A"/>
      </w:r>
      <w:r w:rsidR="00B56C8E">
        <w:rPr>
          <w:sz w:val="24"/>
        </w:rPr>
        <w:sym w:font="Symbol" w:char="F02A"/>
      </w:r>
    </w:p>
    <w:p w14:paraId="35E1614F" w14:textId="77777777" w:rsidR="00B56C8E" w:rsidRDefault="00F955A9" w:rsidP="00B56C8E">
      <w:hyperlink r:id="rId353" w:anchor="o84" w:history="1">
        <w:r w:rsidR="00B56C8E">
          <w:rPr>
            <w:rStyle w:val="Hyperlink"/>
          </w:rPr>
          <w:t>8</w:t>
        </w:r>
        <w:bookmarkStart w:id="602" w:name="_Hlt497292109"/>
        <w:r w:rsidR="00B56C8E">
          <w:rPr>
            <w:rStyle w:val="Hyperlink"/>
          </w:rPr>
          <w:t>4</w:t>
        </w:r>
        <w:bookmarkEnd w:id="602"/>
        <w:r w:rsidR="00B56C8E">
          <w:rPr>
            <w:rStyle w:val="Hyperlink"/>
          </w:rPr>
          <w:t>.</w:t>
        </w:r>
      </w:hyperlink>
      <w:r w:rsidR="00B56C8E">
        <w:t xml:space="preserve"> a) Fotografen verwenden zum Ausblenden von unerwünschten Spiegelungen auf Glasflächen vor dem Kameraobjektiv ein Polarisationsfilter. Erklären Sie die Wirkungsweise dieser Maßnahme. </w:t>
      </w:r>
      <w:r w:rsidR="00B56C8E">
        <w:br/>
        <w:t xml:space="preserve">b) Unter welchem Winkel muss das Licht auf die Glasplatte fallen, damit der Effekt der Ausblendung maximal ist? (Brechzahl des Glases: 1,49) </w:t>
      </w:r>
      <w:r w:rsidR="00B56C8E">
        <w:br/>
      </w:r>
      <w:r w:rsidR="00B56C8E">
        <w:rPr>
          <w:sz w:val="24"/>
        </w:rPr>
        <w:sym w:font="Symbol" w:char="F02A"/>
      </w:r>
      <w:r w:rsidR="00B56C8E">
        <w:rPr>
          <w:sz w:val="24"/>
        </w:rPr>
        <w:sym w:font="Symbol" w:char="F02A"/>
      </w:r>
    </w:p>
    <w:p w14:paraId="225EE526" w14:textId="77777777" w:rsidR="00B56C8E" w:rsidRDefault="00F955A9" w:rsidP="00B56C8E">
      <w:hyperlink r:id="rId354" w:anchor="o122" w:history="1">
        <w:r w:rsidR="00B56C8E">
          <w:rPr>
            <w:rStyle w:val="Hyperlink"/>
          </w:rPr>
          <w:t>1</w:t>
        </w:r>
        <w:bookmarkStart w:id="603" w:name="_Hlt497296568"/>
        <w:r w:rsidR="00B56C8E">
          <w:rPr>
            <w:rStyle w:val="Hyperlink"/>
          </w:rPr>
          <w:t>2</w:t>
        </w:r>
        <w:bookmarkEnd w:id="603"/>
        <w:r w:rsidR="00B56C8E">
          <w:rPr>
            <w:rStyle w:val="Hyperlink"/>
          </w:rPr>
          <w:t>2.</w:t>
        </w:r>
      </w:hyperlink>
      <w:r w:rsidR="00B56C8E">
        <w:t xml:space="preserve"> Beschreiben Sie eine Methode zur Erzeugung polarisierten Lichtes!</w:t>
      </w:r>
      <w:r w:rsidR="00B56C8E">
        <w:br/>
      </w:r>
      <w:r w:rsidR="00B56C8E">
        <w:rPr>
          <w:sz w:val="24"/>
        </w:rPr>
        <w:sym w:font="Symbol" w:char="F02A"/>
      </w:r>
      <w:r w:rsidR="00B56C8E">
        <w:rPr>
          <w:sz w:val="24"/>
        </w:rPr>
        <w:sym w:font="Symbol" w:char="F02A"/>
      </w:r>
    </w:p>
    <w:bookmarkStart w:id="604" w:name="_Hlt497296597"/>
    <w:p w14:paraId="2D89A74A" w14:textId="77777777" w:rsidR="00B56C8E" w:rsidRDefault="00B56C8E" w:rsidP="00B56C8E">
      <w:pPr>
        <w:rPr>
          <w:color w:val="000000"/>
        </w:rPr>
      </w:pPr>
      <w:r>
        <w:fldChar w:fldCharType="begin"/>
      </w:r>
      <w:r w:rsidR="00493C02">
        <w:instrText>HYPERLINK "</w:instrText>
      </w:r>
      <w:r w:rsidR="00743CFB">
        <w:instrText>l</w:instrText>
      </w:r>
      <w:r w:rsidR="00493C02">
        <w:instrText>sgoptik</w:instrText>
      </w:r>
      <w:r w:rsidR="00292261">
        <w:instrText>.docx</w:instrText>
      </w:r>
      <w:r w:rsidR="00493C02">
        <w:instrText>" \l "o123"</w:instrText>
      </w:r>
      <w:r>
        <w:fldChar w:fldCharType="separate"/>
      </w:r>
      <w:r>
        <w:rPr>
          <w:rStyle w:val="Hyperlink"/>
        </w:rPr>
        <w:t>123.</w:t>
      </w:r>
      <w:r>
        <w:fldChar w:fldCharType="end"/>
      </w:r>
      <w:bookmarkEnd w:id="604"/>
      <w:r>
        <w:t xml:space="preserve"> Unter welchem Winkel muss Licht auf Diamant (n = 2,5) bzw. auf Schwefelkohlenstoff (n= 1,63) fallen, damit es nach der Reflexion völlig linear polarisiert ist?</w:t>
      </w:r>
      <w:r>
        <w:br/>
      </w:r>
      <w:r>
        <w:rPr>
          <w:sz w:val="24"/>
        </w:rPr>
        <w:sym w:font="Symbol" w:char="F02A"/>
      </w:r>
      <w:r>
        <w:rPr>
          <w:sz w:val="24"/>
        </w:rPr>
        <w:sym w:font="Symbol" w:char="F02A"/>
      </w:r>
      <w:r>
        <w:rPr>
          <w:sz w:val="24"/>
        </w:rPr>
        <w:br/>
      </w:r>
      <w:hyperlink r:id="rId355" w:anchor="o172" w:history="1">
        <w:r>
          <w:rPr>
            <w:rStyle w:val="Hyperlink"/>
          </w:rPr>
          <w:t>1</w:t>
        </w:r>
        <w:bookmarkStart w:id="605" w:name="_Hlt529800037"/>
        <w:r>
          <w:rPr>
            <w:rStyle w:val="Hyperlink"/>
          </w:rPr>
          <w:t>7</w:t>
        </w:r>
        <w:bookmarkEnd w:id="605"/>
        <w:r>
          <w:rPr>
            <w:rStyle w:val="Hyperlink"/>
          </w:rPr>
          <w:t>2.</w:t>
        </w:r>
      </w:hyperlink>
      <w:r>
        <w:rPr>
          <w:sz w:val="24"/>
        </w:rPr>
        <w:t xml:space="preserve"> </w:t>
      </w:r>
      <w:r>
        <w:t>Zwei um 90° gedrehte Polarisationsfilter lassen kein Licht hindurch. Was passiert, wenn man zwischen die beiden Polarisationsfilter ein drittes setzt, welches gegenüber den anderen beiden jeweils um 45° gedreht ist?</w:t>
      </w:r>
      <w:r>
        <w:br/>
        <w:t>a) Es passiert nichts, weniger Licht kann nicht hindurch kommen.</w:t>
      </w:r>
      <w:r>
        <w:br/>
        <w:t>b) Es kommt wieder etwas Licht hindurch.</w:t>
      </w:r>
    </w:p>
    <w:p w14:paraId="14E39C79" w14:textId="77777777" w:rsidR="00AF679B" w:rsidRDefault="00AF679B" w:rsidP="00B56C8E">
      <w:pPr>
        <w:outlineLvl w:val="0"/>
        <w:rPr>
          <w:color w:val="008080"/>
          <w:sz w:val="28"/>
          <w:u w:val="single"/>
        </w:rPr>
      </w:pPr>
    </w:p>
    <w:p w14:paraId="7AF69895" w14:textId="77777777" w:rsidR="00B56C8E" w:rsidRDefault="00B56C8E" w:rsidP="00AF679B">
      <w:pPr>
        <w:pStyle w:val="berschrift3"/>
      </w:pPr>
      <w:r>
        <w:t>Quantenoptik</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2FB9294C" w14:textId="77777777" w:rsidTr="00B56C8E">
        <w:trPr>
          <w:trHeight w:val="397"/>
        </w:trPr>
        <w:tc>
          <w:tcPr>
            <w:tcW w:w="5030" w:type="dxa"/>
            <w:vAlign w:val="center"/>
          </w:tcPr>
          <w:p w14:paraId="61488908" w14:textId="77777777" w:rsidR="00B56C8E" w:rsidRDefault="00B56C8E" w:rsidP="00AF679B">
            <w:pPr>
              <w:pStyle w:val="berschrift4"/>
            </w:pPr>
            <w:bookmarkStart w:id="606" w:name="t12"/>
            <w:bookmarkEnd w:id="606"/>
            <w:r>
              <w:t>äußerer lichtelektrischer Effekt</w:t>
            </w:r>
          </w:p>
        </w:tc>
        <w:tc>
          <w:tcPr>
            <w:tcW w:w="5030" w:type="dxa"/>
            <w:vAlign w:val="center"/>
          </w:tcPr>
          <w:p w14:paraId="36BDF051" w14:textId="77777777" w:rsidR="00B56C8E" w:rsidRDefault="00F955A9" w:rsidP="00B56C8E">
            <w:pPr>
              <w:jc w:val="center"/>
              <w:rPr>
                <w:color w:val="000000"/>
              </w:rPr>
            </w:pPr>
            <w:hyperlink w:anchor="t0" w:history="1">
              <w:r w:rsidR="00B56C8E">
                <w:rPr>
                  <w:rStyle w:val="Hyperlink"/>
                </w:rPr>
                <w:t>(zu</w:t>
              </w:r>
              <w:bookmarkStart w:id="607" w:name="_Hlt514543669"/>
              <w:r w:rsidR="00B56C8E">
                <w:rPr>
                  <w:rStyle w:val="Hyperlink"/>
                </w:rPr>
                <w:t>m</w:t>
              </w:r>
              <w:bookmarkStart w:id="608" w:name="_Hlt513431039"/>
              <w:bookmarkEnd w:id="607"/>
              <w:r w:rsidR="00B56C8E">
                <w:rPr>
                  <w:rStyle w:val="Hyperlink"/>
                </w:rPr>
                <w:t xml:space="preserve"> </w:t>
              </w:r>
              <w:bookmarkStart w:id="609" w:name="_Hlt513431036"/>
              <w:bookmarkEnd w:id="608"/>
              <w:r w:rsidR="00B56C8E">
                <w:rPr>
                  <w:rStyle w:val="Hyperlink"/>
                </w:rPr>
                <w:t>I</w:t>
              </w:r>
              <w:bookmarkStart w:id="610" w:name="_Hlt497005182"/>
              <w:bookmarkEnd w:id="609"/>
              <w:r w:rsidR="00B56C8E">
                <w:rPr>
                  <w:rStyle w:val="Hyperlink"/>
                </w:rPr>
                <w:t>n</w:t>
              </w:r>
              <w:bookmarkEnd w:id="610"/>
              <w:r w:rsidR="00B56C8E">
                <w:rPr>
                  <w:rStyle w:val="Hyperlink"/>
                </w:rPr>
                <w:t>h</w:t>
              </w:r>
              <w:bookmarkStart w:id="611" w:name="_Hlt513430900"/>
              <w:r w:rsidR="00B56C8E">
                <w:rPr>
                  <w:rStyle w:val="Hyperlink"/>
                </w:rPr>
                <w:t>a</w:t>
              </w:r>
              <w:bookmarkEnd w:id="611"/>
              <w:r w:rsidR="00B56C8E">
                <w:rPr>
                  <w:rStyle w:val="Hyperlink"/>
                </w:rPr>
                <w:t>lts</w:t>
              </w:r>
              <w:bookmarkStart w:id="612" w:name="_Hlt497137597"/>
              <w:r w:rsidR="00B56C8E">
                <w:rPr>
                  <w:rStyle w:val="Hyperlink"/>
                </w:rPr>
                <w:t>v</w:t>
              </w:r>
              <w:bookmarkEnd w:id="612"/>
              <w:r w:rsidR="00B56C8E">
                <w:rPr>
                  <w:rStyle w:val="Hyperlink"/>
                </w:rPr>
                <w:t>er</w:t>
              </w:r>
              <w:bookmarkStart w:id="613" w:name="_Hlt497005161"/>
              <w:r w:rsidR="00B56C8E">
                <w:rPr>
                  <w:rStyle w:val="Hyperlink"/>
                </w:rPr>
                <w:t>z</w:t>
              </w:r>
              <w:bookmarkEnd w:id="613"/>
              <w:r w:rsidR="00B56C8E">
                <w:rPr>
                  <w:rStyle w:val="Hyperlink"/>
                </w:rPr>
                <w:t>eichnis )</w:t>
              </w:r>
            </w:hyperlink>
          </w:p>
        </w:tc>
      </w:tr>
      <w:tr w:rsidR="00B56C8E" w14:paraId="49CC5F0F" w14:textId="77777777" w:rsidTr="00B56C8E">
        <w:trPr>
          <w:trHeight w:val="397"/>
        </w:trPr>
        <w:tc>
          <w:tcPr>
            <w:tcW w:w="10060" w:type="dxa"/>
            <w:gridSpan w:val="2"/>
            <w:vAlign w:val="center"/>
          </w:tcPr>
          <w:p w14:paraId="6D72023A" w14:textId="77777777" w:rsidR="00B56C8E" w:rsidRDefault="00B56C8E" w:rsidP="00B56C8E">
            <w:pPr>
              <w:jc w:val="center"/>
              <w:rPr>
                <w:rStyle w:val="Hyperlink"/>
              </w:rPr>
            </w:pPr>
            <w:r>
              <w:rPr>
                <w:rStyle w:val="Hyperlink"/>
              </w:rPr>
              <w:t>Formeln zum Thema</w:t>
            </w:r>
          </w:p>
        </w:tc>
      </w:tr>
    </w:tbl>
    <w:bookmarkStart w:id="614" w:name="_Hlt497005187"/>
    <w:p w14:paraId="4067A32F" w14:textId="77777777" w:rsidR="00B56C8E" w:rsidRDefault="00B56C8E" w:rsidP="00B56C8E">
      <w:pPr>
        <w:rPr>
          <w:color w:val="000000"/>
        </w:rPr>
      </w:pPr>
      <w:r>
        <w:fldChar w:fldCharType="begin"/>
      </w:r>
      <w:r w:rsidR="00493C02">
        <w:instrText>HYPERLINK "</w:instrText>
      </w:r>
      <w:r w:rsidR="00743CFB">
        <w:instrText>l</w:instrText>
      </w:r>
      <w:r w:rsidR="00493C02">
        <w:instrText>sgoptik</w:instrText>
      </w:r>
      <w:r w:rsidR="00292261">
        <w:instrText>.docx</w:instrText>
      </w:r>
      <w:r w:rsidR="00493C02">
        <w:instrText>" \l "o9"</w:instrText>
      </w:r>
      <w:r>
        <w:fldChar w:fldCharType="separate"/>
      </w:r>
      <w:r>
        <w:rPr>
          <w:rStyle w:val="Hyperlink"/>
        </w:rPr>
        <w:t>9.</w:t>
      </w:r>
      <w:r>
        <w:fldChar w:fldCharType="end"/>
      </w:r>
      <w:bookmarkEnd w:id="614"/>
      <w:r>
        <w:t xml:space="preserve"> Die Deutung des äußeren lichtelektrischen Effektes durch Einstein führte zu einer neuen Vorstellung vom Licht. Nennen Sie diese Vorstellungen und vergleichen Sie diese mit anderen Vorstellungen.</w:t>
      </w:r>
      <w:r>
        <w:br/>
      </w:r>
      <w:r>
        <w:rPr>
          <w:sz w:val="24"/>
        </w:rPr>
        <w:sym w:font="Symbol" w:char="F02A"/>
      </w:r>
      <w:r>
        <w:rPr>
          <w:sz w:val="24"/>
        </w:rPr>
        <w:sym w:font="Symbol" w:char="F02A"/>
      </w:r>
    </w:p>
    <w:p w14:paraId="62EC08A8" w14:textId="77777777" w:rsidR="00B56C8E" w:rsidRDefault="00B56C8E" w:rsidP="00B56C8E">
      <w:bookmarkStart w:id="615" w:name="_Hlt497005403"/>
      <w:r>
        <w:rPr>
          <w:color w:val="FF0000"/>
          <w:sz w:val="36"/>
        </w:rPr>
        <w:sym w:font="Symbol" w:char="F02A"/>
      </w:r>
      <w:hyperlink r:id="rId356" w:anchor="o10" w:history="1">
        <w:r>
          <w:rPr>
            <w:rStyle w:val="Hyperlink"/>
          </w:rPr>
          <w:t>1</w:t>
        </w:r>
        <w:bookmarkStart w:id="616" w:name="_Hlt520725280"/>
        <w:r>
          <w:rPr>
            <w:rStyle w:val="Hyperlink"/>
          </w:rPr>
          <w:t>0</w:t>
        </w:r>
        <w:bookmarkEnd w:id="616"/>
        <w:r>
          <w:rPr>
            <w:rStyle w:val="Hyperlink"/>
          </w:rPr>
          <w:t>.</w:t>
        </w:r>
      </w:hyperlink>
      <w:bookmarkEnd w:id="615"/>
      <w:r>
        <w:t xml:space="preserve"> Die kinetische Energie von Fotoelektronen soll experimentell bestimmt werden. </w:t>
      </w:r>
      <w:r>
        <w:br/>
        <w:t>Skizzieren Sie eine Experimentieranordnung und beschreiben Sie das experimentelle Vorgehen!</w:t>
      </w:r>
      <w:r>
        <w:br/>
        <w:t xml:space="preserve">Bei einem Experiment wurden folgende </w:t>
      </w:r>
      <w:r w:rsidR="00825460">
        <w:t>Messwerte</w:t>
      </w:r>
      <w:r>
        <w:t xml:space="preserve"> ermittelt: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134"/>
        <w:gridCol w:w="1134"/>
        <w:gridCol w:w="1134"/>
      </w:tblGrid>
      <w:tr w:rsidR="00B56C8E" w14:paraId="0AD490B0" w14:textId="77777777" w:rsidTr="00B56C8E">
        <w:tc>
          <w:tcPr>
            <w:tcW w:w="1134" w:type="dxa"/>
          </w:tcPr>
          <w:p w14:paraId="1414F2EB" w14:textId="77777777" w:rsidR="00B56C8E" w:rsidRDefault="00B56C8E" w:rsidP="00B56C8E">
            <w:r>
              <w:rPr>
                <w:rFonts w:ascii="Symbol" w:hAnsi="Symbol"/>
              </w:rPr>
              <w:t></w:t>
            </w:r>
            <w:r>
              <w:rPr>
                <w:rFonts w:ascii="Symbol" w:hAnsi="Symbol"/>
              </w:rPr>
              <w:t></w:t>
            </w:r>
            <w:r>
              <w:rPr>
                <w:rFonts w:ascii="Symbol" w:hAnsi="Symbol"/>
              </w:rPr>
              <w:t></w:t>
            </w:r>
            <w:r>
              <w:t>in nm</w:t>
            </w:r>
            <w:r>
              <w:tab/>
            </w:r>
          </w:p>
        </w:tc>
        <w:tc>
          <w:tcPr>
            <w:tcW w:w="1134" w:type="dxa"/>
          </w:tcPr>
          <w:p w14:paraId="02B7EBB4" w14:textId="77777777" w:rsidR="00B56C8E" w:rsidRDefault="00B56C8E" w:rsidP="00B56C8E">
            <w:r>
              <w:t>436</w:t>
            </w:r>
          </w:p>
        </w:tc>
        <w:tc>
          <w:tcPr>
            <w:tcW w:w="1134" w:type="dxa"/>
          </w:tcPr>
          <w:p w14:paraId="64DA130F" w14:textId="77777777" w:rsidR="00B56C8E" w:rsidRDefault="00B56C8E" w:rsidP="00B56C8E">
            <w:r>
              <w:t>510</w:t>
            </w:r>
          </w:p>
        </w:tc>
        <w:tc>
          <w:tcPr>
            <w:tcW w:w="1134" w:type="dxa"/>
          </w:tcPr>
          <w:p w14:paraId="1D1A08E9" w14:textId="77777777" w:rsidR="00B56C8E" w:rsidRDefault="00B56C8E" w:rsidP="00B56C8E">
            <w:r>
              <w:t>590</w:t>
            </w:r>
          </w:p>
        </w:tc>
      </w:tr>
      <w:tr w:rsidR="00B56C8E" w14:paraId="5EFFBD83" w14:textId="77777777" w:rsidTr="00B56C8E">
        <w:tc>
          <w:tcPr>
            <w:tcW w:w="1134" w:type="dxa"/>
          </w:tcPr>
          <w:p w14:paraId="17BF72B4" w14:textId="77777777" w:rsidR="00B56C8E" w:rsidRDefault="00B56C8E" w:rsidP="00B56C8E">
            <w:r>
              <w:t>U in V</w:t>
            </w:r>
          </w:p>
        </w:tc>
        <w:tc>
          <w:tcPr>
            <w:tcW w:w="1134" w:type="dxa"/>
          </w:tcPr>
          <w:p w14:paraId="26A010CD" w14:textId="77777777" w:rsidR="00B56C8E" w:rsidRDefault="00B56C8E" w:rsidP="00B56C8E">
            <w:r>
              <w:t>0,93</w:t>
            </w:r>
          </w:p>
        </w:tc>
        <w:tc>
          <w:tcPr>
            <w:tcW w:w="1134" w:type="dxa"/>
          </w:tcPr>
          <w:p w14:paraId="65B13ECB" w14:textId="77777777" w:rsidR="00B56C8E" w:rsidRDefault="00B56C8E" w:rsidP="00B56C8E">
            <w:r>
              <w:t>0,49</w:t>
            </w:r>
          </w:p>
        </w:tc>
        <w:tc>
          <w:tcPr>
            <w:tcW w:w="1134" w:type="dxa"/>
          </w:tcPr>
          <w:p w14:paraId="5BC2E609" w14:textId="77777777" w:rsidR="00B56C8E" w:rsidRDefault="00B56C8E" w:rsidP="00B56C8E">
            <w:r>
              <w:t>0,16</w:t>
            </w:r>
          </w:p>
        </w:tc>
      </w:tr>
    </w:tbl>
    <w:p w14:paraId="1416270E" w14:textId="77777777" w:rsidR="00B56C8E" w:rsidRDefault="00B56C8E" w:rsidP="00B56C8E">
      <w:r>
        <w:t>Stellen Sie die kinetische Energie der Fotoelektronen in Abhängigkeit von der Frequenz des Lichtes graphisch dar. Bestimmen Sie die Austrittsarbeit und die Grenzfrequenz für das verwendete Kathodenmaterial!</w:t>
      </w:r>
      <w:r>
        <w:br/>
      </w:r>
      <w:r>
        <w:rPr>
          <w:sz w:val="24"/>
        </w:rPr>
        <w:sym w:font="Symbol" w:char="F02A"/>
      </w:r>
      <w:r>
        <w:rPr>
          <w:sz w:val="24"/>
        </w:rPr>
        <w:sym w:font="Symbol" w:char="F02A"/>
      </w:r>
      <w:r>
        <w:rPr>
          <w:sz w:val="24"/>
        </w:rPr>
        <w:sym w:font="Symbol" w:char="F02A"/>
      </w:r>
    </w:p>
    <w:p w14:paraId="30E4FD1C" w14:textId="77777777" w:rsidR="00B56C8E" w:rsidRDefault="00B56C8E" w:rsidP="00B56C8E">
      <w:bookmarkStart w:id="617" w:name="_Hlt533639071"/>
      <w:r>
        <w:rPr>
          <w:color w:val="FF0000"/>
          <w:sz w:val="36"/>
        </w:rPr>
        <w:sym w:font="Symbol" w:char="F02A"/>
      </w:r>
      <w:bookmarkStart w:id="618" w:name="_Hlt64762421"/>
      <w:r>
        <w:fldChar w:fldCharType="begin"/>
      </w:r>
      <w:r w:rsidR="00493C02">
        <w:instrText>HYPERLINK "</w:instrText>
      </w:r>
      <w:r w:rsidR="00743CFB">
        <w:instrText>l</w:instrText>
      </w:r>
      <w:r w:rsidR="00493C02">
        <w:instrText>sgoptik</w:instrText>
      </w:r>
      <w:r w:rsidR="00292261">
        <w:instrText>.docx</w:instrText>
      </w:r>
      <w:r w:rsidR="00493C02">
        <w:instrText>" \l "o11"</w:instrText>
      </w:r>
      <w:r>
        <w:fldChar w:fldCharType="separate"/>
      </w:r>
      <w:r>
        <w:rPr>
          <w:rStyle w:val="Hyperlink"/>
        </w:rPr>
        <w:t>1</w:t>
      </w:r>
      <w:bookmarkStart w:id="619" w:name="_Hlt497005417"/>
      <w:r>
        <w:rPr>
          <w:rStyle w:val="Hyperlink"/>
        </w:rPr>
        <w:t>1</w:t>
      </w:r>
      <w:bookmarkEnd w:id="619"/>
      <w:r>
        <w:rPr>
          <w:rStyle w:val="Hyperlink"/>
        </w:rPr>
        <w:t>.</w:t>
      </w:r>
      <w:r>
        <w:fldChar w:fldCharType="end"/>
      </w:r>
      <w:bookmarkEnd w:id="617"/>
      <w:bookmarkEnd w:id="618"/>
      <w:r>
        <w:t xml:space="preserve"> Auf die Zäsiumkathode einer Fotozelle fällt blaues Licht mit der Wellenlänge 491 nm.</w:t>
      </w:r>
      <w:r>
        <w:br/>
        <w:t>Mit welcher Geschwindigkeit verlassen die schnellsten Fotoelektronen die Kathode?</w:t>
      </w:r>
      <w:r>
        <w:br/>
        <w:t>Welche Gegenspannung ist erforderlich, um diese Elektronen auf die Geschwindigkeit Null abzubremsen?</w:t>
      </w:r>
      <w:r>
        <w:br/>
      </w:r>
      <w:r>
        <w:rPr>
          <w:sz w:val="24"/>
        </w:rPr>
        <w:sym w:font="Symbol" w:char="F02A"/>
      </w:r>
      <w:r>
        <w:rPr>
          <w:sz w:val="24"/>
        </w:rPr>
        <w:sym w:font="Symbol" w:char="F02A"/>
      </w:r>
      <w:r>
        <w:rPr>
          <w:sz w:val="24"/>
        </w:rPr>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BCDC06A" w14:textId="77777777" w:rsidTr="00B56C8E">
        <w:tc>
          <w:tcPr>
            <w:tcW w:w="5030" w:type="dxa"/>
          </w:tcPr>
          <w:bookmarkStart w:id="620" w:name="_Hlt497292179"/>
          <w:p w14:paraId="5BCED76A"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"o86"</w:instrText>
            </w:r>
            <w:r>
              <w:fldChar w:fldCharType="separate"/>
            </w:r>
            <w:r>
              <w:rPr>
                <w:rStyle w:val="Hyperlink"/>
              </w:rPr>
              <w:t>8</w:t>
            </w:r>
            <w:bookmarkStart w:id="621" w:name="_Hlt533639312"/>
            <w:r>
              <w:rPr>
                <w:rStyle w:val="Hyperlink"/>
              </w:rPr>
              <w:t>6</w:t>
            </w:r>
            <w:bookmarkEnd w:id="621"/>
            <w:r>
              <w:rPr>
                <w:rStyle w:val="Hyperlink"/>
              </w:rPr>
              <w:t>.</w:t>
            </w:r>
            <w:r>
              <w:fldChar w:fldCharType="end"/>
            </w:r>
            <w:bookmarkEnd w:id="620"/>
            <w:r>
              <w:t xml:space="preserve"> Das Spektrum einer Quecksilberdampflampe wird im sichtbaren Bereich von einer gelben Linie (f</w:t>
            </w:r>
            <w:r>
              <w:rPr>
                <w:position w:val="-6"/>
                <w:vertAlign w:val="subscript"/>
              </w:rPr>
              <w:t>gelb</w:t>
            </w:r>
            <w:r>
              <w:t> = 5,18 * 10</w:t>
            </w:r>
            <w:r>
              <w:rPr>
                <w:position w:val="6"/>
                <w:vertAlign w:val="superscript"/>
              </w:rPr>
              <w:t>14</w:t>
            </w:r>
            <w:r>
              <w:t>Hz) und einer violetten Linie (f</w:t>
            </w:r>
            <w:r>
              <w:rPr>
                <w:position w:val="-6"/>
                <w:vertAlign w:val="subscript"/>
              </w:rPr>
              <w:t>violett</w:t>
            </w:r>
            <w:r>
              <w:t> = 7,41 * 10</w:t>
            </w:r>
            <w:r>
              <w:rPr>
                <w:position w:val="6"/>
                <w:vertAlign w:val="superscript"/>
              </w:rPr>
              <w:t>14</w:t>
            </w:r>
            <w:r>
              <w:t>Hz) begrenzt.</w:t>
            </w:r>
            <w:r>
              <w:br/>
              <w:t>Das Licht der violetten Spektrallinie fällt auf eine Vakuumfotozelle. Die Kathode ist eine Metallplatte, die Anode ein Drahtring.</w:t>
            </w:r>
            <w:r>
              <w:br/>
              <w:t>Zwischen Anode und Kathode der Fotozelle liegt eine veränderliche Gleichspannung U an. Die Spannungsquelle ist so gepolt, dass der Fotostrom I</w:t>
            </w:r>
            <w:r>
              <w:rPr>
                <w:position w:val="-6"/>
                <w:vertAlign w:val="subscript"/>
              </w:rPr>
              <w:t>F</w:t>
            </w:r>
            <w:r>
              <w:t xml:space="preserve"> mit wachsender Spannung abnimmt.</w:t>
            </w:r>
            <w:r>
              <w:br/>
              <w:t>a) Berechnen Sie die zum Herauslösen der Elektronen notwendige Arbeit, wenn bei U = 0,56V gerade kein Fotostrom mehr fließt.</w:t>
            </w:r>
            <w:r>
              <w:br/>
              <w:t>b) Aus welchem Material besteht die Kathode?</w:t>
            </w:r>
            <w:r>
              <w:br/>
              <w:t>c) Warum fließt bei Bestrahlung mit Licht der gelben Spektrallinie unabhängig von der angelegten Gegenspannung kein Fotostrom?</w:t>
            </w:r>
            <w:r>
              <w:rPr>
                <w:sz w:val="24"/>
              </w:rPr>
              <w:t xml:space="preserve"> </w:t>
            </w:r>
            <w:r>
              <w:rPr>
                <w:sz w:val="24"/>
              </w:rPr>
              <w:br/>
            </w:r>
            <w:r>
              <w:rPr>
                <w:sz w:val="24"/>
              </w:rPr>
              <w:sym w:font="Symbol" w:char="F02A"/>
            </w:r>
            <w:r>
              <w:rPr>
                <w:sz w:val="24"/>
              </w:rPr>
              <w:sym w:font="Symbol" w:char="F02A"/>
            </w:r>
            <w:r>
              <w:rPr>
                <w:sz w:val="24"/>
              </w:rPr>
              <w:sym w:font="Symbol" w:char="F02A"/>
            </w:r>
          </w:p>
        </w:tc>
        <w:tc>
          <w:tcPr>
            <w:tcW w:w="5030" w:type="dxa"/>
          </w:tcPr>
          <w:p w14:paraId="292AD8D9" w14:textId="77777777" w:rsidR="00B56C8E" w:rsidRDefault="00F955A9" w:rsidP="00B56C8E">
            <w:r>
              <w:pict w14:anchorId="2D3FE7E3">
                <v:shape id="_x0000_i1156" type="#_x0000_t75" style="width:245.25pt;height:180pt" fillcolor="window">
                  <v:imagedata r:id="rId357" o:title="o86"/>
                </v:shape>
              </w:pict>
            </w:r>
          </w:p>
        </w:tc>
      </w:tr>
    </w:tbl>
    <w:p w14:paraId="4F5B9C91" w14:textId="77777777" w:rsidR="00B56C8E" w:rsidRDefault="00F955A9" w:rsidP="00B56C8E">
      <w:hyperlink r:id="rId358" w:anchor="o133" w:history="1">
        <w:r w:rsidR="00B56C8E">
          <w:rPr>
            <w:rStyle w:val="Hyperlink"/>
          </w:rPr>
          <w:t>1</w:t>
        </w:r>
        <w:bookmarkStart w:id="622" w:name="_Hlt497297278"/>
        <w:r w:rsidR="00B56C8E">
          <w:rPr>
            <w:rStyle w:val="Hyperlink"/>
          </w:rPr>
          <w:t>3</w:t>
        </w:r>
        <w:bookmarkStart w:id="623" w:name="_Hlt533639606"/>
        <w:bookmarkEnd w:id="622"/>
        <w:r w:rsidR="00B56C8E">
          <w:rPr>
            <w:rStyle w:val="Hyperlink"/>
          </w:rPr>
          <w:t>3</w:t>
        </w:r>
        <w:bookmarkEnd w:id="623"/>
        <w:r w:rsidR="00B56C8E">
          <w:rPr>
            <w:rStyle w:val="Hyperlink"/>
          </w:rPr>
          <w:t>.</w:t>
        </w:r>
      </w:hyperlink>
      <w:r w:rsidR="00B56C8E">
        <w:rPr>
          <w:rStyle w:val="Hyperlink"/>
        </w:rPr>
        <w:t xml:space="preserve"> </w:t>
      </w:r>
      <w:r w:rsidR="00B56C8E">
        <w:t xml:space="preserve">Zur Untersuchung des äußeren </w:t>
      </w:r>
      <w:r w:rsidR="00FB723A">
        <w:t>lichtelektrischen</w:t>
      </w:r>
      <w:r w:rsidR="00B56C8E">
        <w:t xml:space="preserve"> Effekts wird einfarbiges Licht auf eine Vakuumfotozelle gestrahlt und der Fotostrom gemessen.</w:t>
      </w:r>
      <w:r w:rsidR="00B56C8E">
        <w:br/>
        <w:t xml:space="preserve">Welchen </w:t>
      </w:r>
      <w:r w:rsidR="00FB723A">
        <w:t>Einfluss</w:t>
      </w:r>
      <w:r w:rsidR="00B56C8E">
        <w:t xml:space="preserve"> hat</w:t>
      </w:r>
      <w:r w:rsidR="00B56C8E">
        <w:br/>
        <w:t>a) die Lichtintensität</w:t>
      </w:r>
      <w:r w:rsidR="00B56C8E">
        <w:br/>
        <w:t>b) die Farbe des Lichtes</w:t>
      </w:r>
      <w:r w:rsidR="00B56C8E">
        <w:br/>
        <w:t xml:space="preserve">c) das Katodenmaterial </w:t>
      </w:r>
      <w:r w:rsidR="00B56C8E">
        <w:br/>
        <w:t>auf die Stärke des Fotostroms?</w:t>
      </w:r>
      <w:r w:rsidR="00B56C8E">
        <w:br/>
      </w:r>
      <w:r w:rsidR="00B56C8E">
        <w:rPr>
          <w:sz w:val="24"/>
        </w:rPr>
        <w:sym w:font="Symbol" w:char="F02A"/>
      </w:r>
      <w:r w:rsidR="00B56C8E">
        <w:rPr>
          <w:sz w:val="24"/>
        </w:rPr>
        <w:sym w:font="Symbol" w:char="F02A"/>
      </w:r>
    </w:p>
    <w:p w14:paraId="08923C79" w14:textId="77777777" w:rsidR="00B56C8E" w:rsidRDefault="00B56C8E" w:rsidP="00B56C8E">
      <w:bookmarkStart w:id="624" w:name="_Hlt64766183"/>
      <w:bookmarkStart w:id="625" w:name="_Hlt64766019"/>
      <w:bookmarkEnd w:id="624"/>
      <w:r>
        <w:rPr>
          <w:color w:val="FF0000"/>
          <w:sz w:val="36"/>
        </w:rPr>
        <w:sym w:font="Symbol" w:char="F02A"/>
      </w:r>
      <w:hyperlink r:id="rId359" w:anchor="o134" w:history="1">
        <w:r>
          <w:rPr>
            <w:rStyle w:val="Hyperlink"/>
          </w:rPr>
          <w:t>1</w:t>
        </w:r>
        <w:bookmarkStart w:id="626" w:name="_Hlt64766523"/>
        <w:bookmarkStart w:id="627" w:name="_Hlt497297291"/>
        <w:bookmarkEnd w:id="626"/>
        <w:r>
          <w:rPr>
            <w:rStyle w:val="Hyperlink"/>
          </w:rPr>
          <w:t>3</w:t>
        </w:r>
        <w:bookmarkEnd w:id="627"/>
        <w:r>
          <w:rPr>
            <w:rStyle w:val="Hyperlink"/>
          </w:rPr>
          <w:t>4.</w:t>
        </w:r>
      </w:hyperlink>
      <w:bookmarkEnd w:id="625"/>
      <w:r>
        <w:t xml:space="preserve"> Die Cs-Katode einer Fotozelle wird mit Licht einer Quecksilberdampflampe  bestrahlt. Die Lampe sendet ein Linienspektrum aus, das folgende Farben enthält: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2480"/>
      </w:tblGrid>
      <w:tr w:rsidR="00B56C8E" w14:paraId="6E22B34D" w14:textId="77777777" w:rsidTr="00EC5340">
        <w:tc>
          <w:tcPr>
            <w:tcW w:w="1134" w:type="dxa"/>
          </w:tcPr>
          <w:p w14:paraId="6D26A09B" w14:textId="77777777" w:rsidR="00B56C8E" w:rsidRDefault="00B56C8E" w:rsidP="00B56C8E">
            <w:r>
              <w:t>Farbe</w:t>
            </w:r>
          </w:p>
        </w:tc>
        <w:tc>
          <w:tcPr>
            <w:tcW w:w="2480" w:type="dxa"/>
          </w:tcPr>
          <w:p w14:paraId="7DEC526A" w14:textId="77777777" w:rsidR="00B56C8E" w:rsidRDefault="00B56C8E" w:rsidP="00B56C8E">
            <w:r>
              <w:t>Wellenlänge in nm</w:t>
            </w:r>
          </w:p>
        </w:tc>
      </w:tr>
      <w:tr w:rsidR="00B56C8E" w14:paraId="064FA6C3" w14:textId="77777777" w:rsidTr="00EC5340">
        <w:tc>
          <w:tcPr>
            <w:tcW w:w="1134" w:type="dxa"/>
          </w:tcPr>
          <w:p w14:paraId="4445887C" w14:textId="77777777" w:rsidR="00B56C8E" w:rsidRDefault="00B56C8E" w:rsidP="00B56C8E">
            <w:r>
              <w:t>rot</w:t>
            </w:r>
          </w:p>
        </w:tc>
        <w:tc>
          <w:tcPr>
            <w:tcW w:w="2480" w:type="dxa"/>
          </w:tcPr>
          <w:p w14:paraId="3A91CC19" w14:textId="77777777" w:rsidR="00B56C8E" w:rsidRDefault="00B56C8E" w:rsidP="00B56C8E">
            <w:r>
              <w:t>680</w:t>
            </w:r>
          </w:p>
        </w:tc>
      </w:tr>
      <w:tr w:rsidR="00B56C8E" w14:paraId="7A40EDE2" w14:textId="77777777" w:rsidTr="00EC5340">
        <w:tc>
          <w:tcPr>
            <w:tcW w:w="1134" w:type="dxa"/>
          </w:tcPr>
          <w:p w14:paraId="38BD4BD9" w14:textId="77777777" w:rsidR="00B56C8E" w:rsidRDefault="00B56C8E" w:rsidP="00B56C8E">
            <w:r>
              <w:t>gelb</w:t>
            </w:r>
          </w:p>
        </w:tc>
        <w:tc>
          <w:tcPr>
            <w:tcW w:w="2480" w:type="dxa"/>
          </w:tcPr>
          <w:p w14:paraId="5113A8D6" w14:textId="77777777" w:rsidR="00B56C8E" w:rsidRDefault="00B56C8E" w:rsidP="00B56C8E">
            <w:r>
              <w:t>577,6</w:t>
            </w:r>
          </w:p>
        </w:tc>
      </w:tr>
      <w:tr w:rsidR="00B56C8E" w14:paraId="3CEB55D8" w14:textId="77777777" w:rsidTr="00EC5340">
        <w:tc>
          <w:tcPr>
            <w:tcW w:w="1134" w:type="dxa"/>
          </w:tcPr>
          <w:p w14:paraId="27F2F6A2" w14:textId="77777777" w:rsidR="00B56C8E" w:rsidRDefault="00B56C8E" w:rsidP="00B56C8E">
            <w:r>
              <w:t>grün</w:t>
            </w:r>
          </w:p>
        </w:tc>
        <w:tc>
          <w:tcPr>
            <w:tcW w:w="2480" w:type="dxa"/>
          </w:tcPr>
          <w:p w14:paraId="2EEC5E53" w14:textId="77777777" w:rsidR="00B56C8E" w:rsidRDefault="00B56C8E" w:rsidP="00B56C8E">
            <w:r>
              <w:t>546</w:t>
            </w:r>
          </w:p>
        </w:tc>
      </w:tr>
      <w:tr w:rsidR="00B56C8E" w14:paraId="2D9584CC" w14:textId="77777777" w:rsidTr="00EC5340">
        <w:tc>
          <w:tcPr>
            <w:tcW w:w="1134" w:type="dxa"/>
          </w:tcPr>
          <w:p w14:paraId="2B490215" w14:textId="77777777" w:rsidR="00B56C8E" w:rsidRDefault="00B56C8E" w:rsidP="00B56C8E">
            <w:r>
              <w:t>blau</w:t>
            </w:r>
          </w:p>
        </w:tc>
        <w:tc>
          <w:tcPr>
            <w:tcW w:w="2480" w:type="dxa"/>
          </w:tcPr>
          <w:p w14:paraId="2AE1A577" w14:textId="77777777" w:rsidR="00B56C8E" w:rsidRDefault="00B56C8E" w:rsidP="00B56C8E">
            <w:r>
              <w:t>435,7</w:t>
            </w:r>
          </w:p>
        </w:tc>
      </w:tr>
    </w:tbl>
    <w:p w14:paraId="5C145349" w14:textId="77777777" w:rsidR="00B56C8E" w:rsidRDefault="00B56C8E" w:rsidP="00B56C8E">
      <w:r>
        <w:t>a) Welche der Linien trägt zu einem Fotostrom in der Fotozelle bei? Cs hat eine Austrittsarbeit von 1,94 eV.</w:t>
      </w:r>
      <w:r>
        <w:br/>
        <w:t>b) Wie groß ist die Geschwindigkeit der schnellsten Elektronen?</w:t>
      </w:r>
      <w:r>
        <w:br/>
      </w:r>
      <w:r>
        <w:rPr>
          <w:sz w:val="24"/>
        </w:rPr>
        <w:sym w:font="Symbol" w:char="F02A"/>
      </w:r>
      <w:r>
        <w:rPr>
          <w:sz w:val="24"/>
        </w:rPr>
        <w:sym w:font="Symbol" w:char="F02A"/>
      </w:r>
      <w:r>
        <w:rPr>
          <w:sz w:val="24"/>
        </w:rPr>
        <w:sym w:font="Symbol" w:char="F02A"/>
      </w:r>
      <w:r>
        <w:rPr>
          <w:sz w:val="24"/>
        </w:rPr>
        <w:br/>
      </w:r>
      <w:r>
        <w:rPr>
          <w:color w:val="FF0000"/>
          <w:sz w:val="36"/>
        </w:rPr>
        <w:sym w:font="Symbol" w:char="F02A"/>
      </w:r>
      <w:hyperlink r:id="rId360" w:anchor="o230" w:history="1">
        <w:r>
          <w:rPr>
            <w:rStyle w:val="Hyperlink"/>
          </w:rPr>
          <w:t>2</w:t>
        </w:r>
        <w:bookmarkStart w:id="628" w:name="_Hlt147621596"/>
        <w:bookmarkStart w:id="629" w:name="_Hlt147620517"/>
        <w:bookmarkEnd w:id="628"/>
        <w:r>
          <w:rPr>
            <w:rStyle w:val="Hyperlink"/>
          </w:rPr>
          <w:t>3</w:t>
        </w:r>
        <w:bookmarkStart w:id="630" w:name="_Hlt158510920"/>
        <w:bookmarkEnd w:id="629"/>
        <w:r>
          <w:rPr>
            <w:rStyle w:val="Hyperlink"/>
          </w:rPr>
          <w:t>0</w:t>
        </w:r>
        <w:bookmarkEnd w:id="630"/>
        <w:r>
          <w:rPr>
            <w:rStyle w:val="Hyperlink"/>
          </w:rPr>
          <w:t>.</w:t>
        </w:r>
      </w:hyperlink>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85EE157" w14:textId="77777777" w:rsidTr="00B56C8E">
        <w:tc>
          <w:tcPr>
            <w:tcW w:w="5030" w:type="dxa"/>
          </w:tcPr>
          <w:p w14:paraId="12CBF4CF" w14:textId="77777777" w:rsidR="00B56C8E" w:rsidRDefault="00B56C8E" w:rsidP="00B56C8E">
            <w:r>
              <w:t>Eine Kaliumfotozelle wird zum Aufladen eines Kondensators verwendet. Dazu wird die Fotokatode mit Licht aus dem Spektrum einer Quecksilberdampflampe bestrahlt.</w:t>
            </w:r>
          </w:p>
          <w:p w14:paraId="357B6225" w14:textId="77777777" w:rsidR="00B56C8E" w:rsidRDefault="00B56C8E" w:rsidP="00B56C8E">
            <w:r>
              <w:t xml:space="preserve">Licht der Wellenlänge </w:t>
            </w:r>
            <w:r>
              <w:rPr>
                <w:position w:val="-10"/>
              </w:rPr>
              <w:object w:dxaOrig="1040" w:dyaOrig="300" w14:anchorId="07AFAC4F">
                <v:shape id="_x0000_i1157" type="#_x0000_t75" style="width:51.75pt;height:15pt" o:ole="" fillcolor="window">
                  <v:imagedata r:id="rId361" o:title=""/>
                </v:shape>
                <o:OLEObject Type="Embed" ProgID="Equation.DSMT4" ShapeID="_x0000_i1157" DrawAspect="Content" ObjectID="_1700915209" r:id="rId362"/>
              </w:object>
            </w:r>
            <w:r>
              <w:t xml:space="preserve"> bewirkt keine Aufladung des Kondensators, auch wenn die Beleuchtungsstärke erhöht wird. Wird dagegen Licht der Wellenlänge </w:t>
            </w:r>
            <w:r>
              <w:rPr>
                <w:position w:val="-10"/>
              </w:rPr>
              <w:object w:dxaOrig="1080" w:dyaOrig="300" w14:anchorId="7972190E">
                <v:shape id="_x0000_i1158" type="#_x0000_t75" style="width:54pt;height:15pt" o:ole="" fillcolor="window">
                  <v:imagedata r:id="rId363" o:title=""/>
                </v:shape>
                <o:OLEObject Type="Embed" ProgID="Equation.DSMT4" ShapeID="_x0000_i1158" DrawAspect="Content" ObjectID="_1700915210" r:id="rId364"/>
              </w:object>
            </w:r>
            <w:r>
              <w:t xml:space="preserve"> verwendet, lädt sich der Kondensator auf die Spannung 0,81 V auf.</w:t>
            </w:r>
          </w:p>
          <w:p w14:paraId="59710114" w14:textId="77777777" w:rsidR="00B56C8E" w:rsidRDefault="00B56C8E" w:rsidP="00B56C8E">
            <w:r>
              <w:t>a) Erklären Sie diesen Sachverhalt.</w:t>
            </w:r>
          </w:p>
          <w:p w14:paraId="5F433BB9" w14:textId="77777777" w:rsidR="00B56C8E" w:rsidRDefault="00B56C8E" w:rsidP="00B56C8E">
            <w:r>
              <w:t>b) Berechnen Sie die Ablösearbeit der Elektronen bei Kalium.</w:t>
            </w:r>
            <w:r>
              <w:br/>
              <w:t xml:space="preserve">c) Auf welche Spannung lädt sich der Kondensator auf, wenn man die Fotokatode mit Licht der Wellenlänge </w:t>
            </w:r>
            <w:r>
              <w:rPr>
                <w:position w:val="-10"/>
              </w:rPr>
              <w:object w:dxaOrig="1080" w:dyaOrig="300" w14:anchorId="29381D6E">
                <v:shape id="_x0000_i1159" type="#_x0000_t75" style="width:54pt;height:15pt" o:ole="" fillcolor="window">
                  <v:imagedata r:id="rId365" o:title=""/>
                </v:shape>
                <o:OLEObject Type="Embed" ProgID="Equation.DSMT4" ShapeID="_x0000_i1159" DrawAspect="Content" ObjectID="_1700915211" r:id="rId366"/>
              </w:object>
            </w:r>
            <w:r>
              <w:t xml:space="preserve"> beleuchtet?</w:t>
            </w:r>
            <w:r>
              <w:br/>
              <w:t>d) Welchen Einfluss hat im letzten Versuch eine Erhöhung der Beleuchtungsstärke auf die Ladezeit und die Spannung des Kondensators?</w:t>
            </w:r>
          </w:p>
          <w:p w14:paraId="315711C8" w14:textId="77777777" w:rsidR="00B56C8E" w:rsidRDefault="00B56C8E" w:rsidP="00B56C8E">
            <w:r>
              <w:t xml:space="preserve">(Quelle: Abiprüfung 2006 Baden-Württemberg) </w:t>
            </w:r>
          </w:p>
        </w:tc>
        <w:tc>
          <w:tcPr>
            <w:tcW w:w="5030" w:type="dxa"/>
          </w:tcPr>
          <w:p w14:paraId="7451FCDF" w14:textId="77777777" w:rsidR="00B56C8E" w:rsidRDefault="00F955A9" w:rsidP="00B56C8E">
            <w:r>
              <w:pict w14:anchorId="68CDDBCD">
                <v:shape id="_x0000_i1160" type="#_x0000_t75" style="width:198.75pt;height:222.75pt" fillcolor="window">
                  <v:imagedata r:id="rId367" o:title="o230"/>
                </v:shape>
              </w:pict>
            </w:r>
          </w:p>
        </w:tc>
      </w:tr>
    </w:tbl>
    <w:p w14:paraId="3AF7707E" w14:textId="77777777" w:rsidR="00B56C8E" w:rsidRDefault="00B56C8E" w:rsidP="00B56C8E"/>
    <w:p w14:paraId="41A359DB" w14:textId="77777777" w:rsidR="00B56C8E" w:rsidRDefault="00F955A9" w:rsidP="00B56C8E">
      <w:hyperlink r:id="rId368" w:anchor="o238" w:history="1">
        <w:r w:rsidR="00B56C8E">
          <w:rPr>
            <w:rStyle w:val="Hyperlink"/>
          </w:rPr>
          <w:t>2</w:t>
        </w:r>
        <w:bookmarkStart w:id="631" w:name="_Hlt158510993"/>
        <w:r w:rsidR="00B56C8E">
          <w:rPr>
            <w:rStyle w:val="Hyperlink"/>
          </w:rPr>
          <w:t>3</w:t>
        </w:r>
        <w:bookmarkEnd w:id="631"/>
        <w:r w:rsidR="00B56C8E">
          <w:rPr>
            <w:rStyle w:val="Hyperlink"/>
          </w:rPr>
          <w:t>8.</w:t>
        </w:r>
      </w:hyperlink>
    </w:p>
    <w:p w14:paraId="32BAF65C" w14:textId="77777777" w:rsidR="00B56C8E" w:rsidRDefault="00B56C8E" w:rsidP="00B56C8E">
      <w:r>
        <w:t>Zur Messung der Frequenz von einfarbigem Licht lässt sich der äußere lichtelektrische Effekt nutzen. Dabei treten Photonen in Wechselwirkung mit Elektronen.</w:t>
      </w:r>
    </w:p>
    <w:p w14:paraId="4989EC0E" w14:textId="77777777" w:rsidR="00B56C8E" w:rsidRDefault="00B56C8E" w:rsidP="00B56C8E">
      <w:r>
        <w:t>Erklären Sie die Messmethode.</w:t>
      </w:r>
    </w:p>
    <w:p w14:paraId="4B31BD9C" w14:textId="77777777" w:rsidR="00B56C8E" w:rsidRDefault="00B56C8E" w:rsidP="00B56C8E">
      <w:r>
        <w:rPr>
          <w:sz w:val="24"/>
        </w:rPr>
        <w:sym w:font="Symbol" w:char="F02A"/>
      </w:r>
      <w:r>
        <w:rPr>
          <w:sz w:val="24"/>
        </w:rPr>
        <w:sym w:font="Symbol" w:char="F02A"/>
      </w:r>
    </w:p>
    <w:p w14:paraId="4E43F26C" w14:textId="77777777" w:rsidR="00B56C8E" w:rsidRDefault="00B56C8E" w:rsidP="00B56C8E"/>
    <w:tbl>
      <w:tblPr>
        <w:tblW w:w="0" w:type="auto"/>
        <w:tblLook w:val="04A0" w:firstRow="1" w:lastRow="0" w:firstColumn="1" w:lastColumn="0" w:noHBand="0" w:noVBand="1"/>
      </w:tblPr>
      <w:tblGrid>
        <w:gridCol w:w="3832"/>
        <w:gridCol w:w="6305"/>
      </w:tblGrid>
      <w:tr w:rsidR="00617781" w14:paraId="237993AF" w14:textId="77777777" w:rsidTr="00E57BF8">
        <w:tc>
          <w:tcPr>
            <w:tcW w:w="5030" w:type="dxa"/>
            <w:shd w:val="clear" w:color="auto" w:fill="auto"/>
          </w:tcPr>
          <w:p w14:paraId="1FB7F087" w14:textId="77777777" w:rsidR="00C651BF" w:rsidRDefault="00F955A9" w:rsidP="00617781">
            <w:hyperlink r:id="rId369" w:anchor="o308" w:history="1">
              <w:r w:rsidR="00617781" w:rsidRPr="00072B80">
                <w:rPr>
                  <w:rStyle w:val="Hyperlink"/>
                  <w:b/>
                  <w:sz w:val="22"/>
                </w:rPr>
                <w:t>308.</w:t>
              </w:r>
            </w:hyperlink>
            <w:r w:rsidR="00617781">
              <w:t xml:space="preserve"> </w:t>
            </w:r>
            <w:r w:rsidR="00C651BF">
              <w:t>(LK 2017)</w:t>
            </w:r>
          </w:p>
          <w:p w14:paraId="6E9335F8" w14:textId="77777777" w:rsidR="00617781" w:rsidRDefault="00C651BF" w:rsidP="00617781">
            <w:r>
              <w:t>Das Licht einer weißen Leuchtdiode (LED) wird untersucht.</w:t>
            </w:r>
          </w:p>
          <w:p w14:paraId="208A5D83" w14:textId="77777777" w:rsidR="00C651BF" w:rsidRDefault="00C651BF" w:rsidP="00617781">
            <w:r>
              <w:t>Das nebenstehende Diagramm zeigt die Abhängigkeit der Strahlungsintensität von der Wellenlänge.</w:t>
            </w:r>
          </w:p>
          <w:p w14:paraId="77322C26" w14:textId="77777777" w:rsidR="00C651BF" w:rsidRDefault="00C651BF" w:rsidP="00617781"/>
          <w:p w14:paraId="5AD4AB88" w14:textId="77777777" w:rsidR="00C651BF" w:rsidRDefault="00C651BF" w:rsidP="00617781">
            <w:r w:rsidRPr="00E57BF8">
              <w:rPr>
                <w:b/>
              </w:rPr>
              <w:t>a)</w:t>
            </w:r>
            <w:r>
              <w:t xml:space="preserve"> Geben Sie die Wellenlängen der Photonen der beiden intensivsten Lichtanteile an.</w:t>
            </w:r>
          </w:p>
          <w:p w14:paraId="2BC578D1" w14:textId="77777777" w:rsidR="00C651BF" w:rsidRDefault="00C651BF" w:rsidP="00617781"/>
          <w:p w14:paraId="51B8BFCB" w14:textId="77777777" w:rsidR="00617781" w:rsidRDefault="00C651BF" w:rsidP="00C651BF">
            <w:r w:rsidRPr="00E57BF8">
              <w:rPr>
                <w:b/>
              </w:rPr>
              <w:t>b)</w:t>
            </w:r>
            <w:r>
              <w:t xml:space="preserve"> Ein schmales paralleles Bündel des LED-Lichtes durchläuft ein optisches Gitter. Es wird dadurch gebeugt und spektral zerlegt. Der Abstand Gitter-Schirm beträgt 2,0 m.</w:t>
            </w:r>
          </w:p>
        </w:tc>
        <w:tc>
          <w:tcPr>
            <w:tcW w:w="5031" w:type="dxa"/>
            <w:shd w:val="clear" w:color="auto" w:fill="auto"/>
          </w:tcPr>
          <w:p w14:paraId="37A2AEBB" w14:textId="77777777" w:rsidR="00617781" w:rsidRDefault="00F955A9" w:rsidP="00B56C8E">
            <w:r>
              <w:pict w14:anchorId="3C763551">
                <v:shape id="_x0000_i1161" type="#_x0000_t75" style="width:304.5pt;height:199.5pt">
                  <v:imagedata r:id="rId370" o:title="o308"/>
                </v:shape>
              </w:pict>
            </w:r>
          </w:p>
          <w:p w14:paraId="7716098E" w14:textId="77777777" w:rsidR="00617781" w:rsidRDefault="00617781" w:rsidP="00B56C8E">
            <w:r>
              <w:t xml:space="preserve">Quelle: </w:t>
            </w:r>
            <w:r w:rsidRPr="00617781">
              <w:t>http://ledmuseum.candlepower.us/led/specx02.htm</w:t>
            </w:r>
          </w:p>
        </w:tc>
      </w:tr>
    </w:tbl>
    <w:p w14:paraId="0A23673C" w14:textId="77777777" w:rsidR="00617781" w:rsidRDefault="00C651BF" w:rsidP="00B56C8E">
      <w:r>
        <w:t xml:space="preserve">Um gute Untersuchungsergebnisse zu erzielen, müssen die zwei lokalen Intensitätsmaxima in einem Spektrum 1. Ordnung mindestens den Abstand 5,0 cm </w:t>
      </w:r>
      <w:r w:rsidR="00260485">
        <w:t>voneinander</w:t>
      </w:r>
      <w:r>
        <w:t xml:space="preserve"> haben. Berechnen sie, welche Gitterkonstante das genutzte Gitter höchstens haben darf.</w:t>
      </w:r>
    </w:p>
    <w:p w14:paraId="0B3C274A" w14:textId="77777777" w:rsidR="00260485" w:rsidRDefault="00260485" w:rsidP="00B56C8E"/>
    <w:tbl>
      <w:tblPr>
        <w:tblW w:w="0" w:type="auto"/>
        <w:tblLook w:val="04A0" w:firstRow="1" w:lastRow="0" w:firstColumn="1" w:lastColumn="0" w:noHBand="0" w:noVBand="1"/>
      </w:tblPr>
      <w:tblGrid>
        <w:gridCol w:w="4516"/>
        <w:gridCol w:w="5621"/>
      </w:tblGrid>
      <w:tr w:rsidR="00B477E8" w14:paraId="05E33918" w14:textId="77777777" w:rsidTr="00242548">
        <w:tc>
          <w:tcPr>
            <w:tcW w:w="4516" w:type="dxa"/>
            <w:shd w:val="clear" w:color="auto" w:fill="auto"/>
          </w:tcPr>
          <w:p w14:paraId="1DBC0818" w14:textId="77777777" w:rsidR="00B477E8" w:rsidRDefault="00B477E8" w:rsidP="00B477E8">
            <w:r>
              <w:t xml:space="preserve">Der Schirm wird entfernt. </w:t>
            </w:r>
            <w:r w:rsidR="00EA7F8E">
              <w:t>D</w:t>
            </w:r>
            <w:r>
              <w:t>as gebeugte Licht fällt nun nach dem Durchlaufen einer schmalen Spaltblende auf die lichtempfindliche Schicht einer Fotozelle. Spaltblende und Fotozelle können parallel zum Gitter in y-Richtung bewegt werden. die Abbildung zeigt das Prinzip.</w:t>
            </w:r>
          </w:p>
          <w:p w14:paraId="518F3BC3" w14:textId="77777777" w:rsidR="00B477E8" w:rsidRDefault="00B477E8" w:rsidP="00B477E8"/>
        </w:tc>
        <w:tc>
          <w:tcPr>
            <w:tcW w:w="5621" w:type="dxa"/>
            <w:shd w:val="clear" w:color="auto" w:fill="auto"/>
          </w:tcPr>
          <w:p w14:paraId="7EF486C5" w14:textId="77777777" w:rsidR="00B477E8" w:rsidRDefault="00F955A9" w:rsidP="00B56C8E">
            <w:r>
              <w:pict w14:anchorId="1DE84935">
                <v:shape id="_x0000_i1162" type="#_x0000_t75" style="width:270pt;height:119.25pt">
                  <v:imagedata r:id="rId371" o:title="o308_2"/>
                </v:shape>
              </w:pict>
            </w:r>
          </w:p>
        </w:tc>
      </w:tr>
    </w:tbl>
    <w:p w14:paraId="7911F534" w14:textId="169EDDB3" w:rsidR="00B477E8" w:rsidRDefault="00B477E8" w:rsidP="00B477E8">
      <w:r w:rsidRPr="00B477E8">
        <w:rPr>
          <w:b/>
        </w:rPr>
        <w:t>c)</w:t>
      </w:r>
      <w:r>
        <w:t xml:space="preserve"> Untersuchen sie rechnerisch, welche Ablösearbeit das Material der lichtempfindlichen Schicht der Fotozelle höchstens haben darf, damit die Intensitätsverteilung für das Intervall </w:t>
      </w:r>
      <w:r w:rsidR="007A7259">
        <w:t>von 400 nm bis 750 nm aufgenommen werden kann.</w:t>
      </w:r>
    </w:p>
    <w:p w14:paraId="40F8C187" w14:textId="77777777" w:rsidR="00B56C8E" w:rsidRDefault="00B477E8" w:rsidP="00B56C8E">
      <w:r w:rsidRPr="00072B80">
        <w:rPr>
          <w:b/>
        </w:rPr>
        <w:t>d)</w:t>
      </w:r>
      <w:r>
        <w:t xml:space="preserve"> Photonen einer bestimmten Wellenlänge des untersuchten Strahlungsspektrums lösen Elektronen mit der größten kinetischen Energie aus der lichtempfindlichen Schicht der Fotozelle heraus. Geben Sie diese Wellenlänge an und begründen Sie. </w:t>
      </w:r>
    </w:p>
    <w:p w14:paraId="222538C7" w14:textId="77777777" w:rsidR="00B477E8" w:rsidRDefault="00B477E8" w:rsidP="00B56C8E"/>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EA7F8E" w14:paraId="2C4A91C3" w14:textId="77777777" w:rsidTr="009742C9">
        <w:tc>
          <w:tcPr>
            <w:tcW w:w="5030" w:type="dxa"/>
          </w:tcPr>
          <w:p w14:paraId="08FFF0E1" w14:textId="77777777" w:rsidR="00EA7F8E" w:rsidRDefault="00F955A9" w:rsidP="00EA7F8E">
            <w:hyperlink r:id="rId372" w:anchor="o312" w:history="1">
              <w:r w:rsidR="00EA7F8E" w:rsidRPr="00EA7F8E">
                <w:rPr>
                  <w:rStyle w:val="Hyperlink"/>
                  <w:sz w:val="22"/>
                </w:rPr>
                <w:t>312.</w:t>
              </w:r>
            </w:hyperlink>
            <w:r w:rsidR="00EA7F8E">
              <w:t xml:space="preserve">  (LK Sachsen 1994)</w:t>
            </w:r>
          </w:p>
          <w:p w14:paraId="5DC89F42" w14:textId="77777777" w:rsidR="00EA7F8E" w:rsidRDefault="00EA7F8E" w:rsidP="00EA7F8E">
            <w:r>
              <w:t>Mit Hilfe einer Vakuum-Photozelle kann man die maximale kinetische Energie der Photoelektronen beim äußeren lichtelektrischen Effekt messen.</w:t>
            </w:r>
          </w:p>
          <w:p w14:paraId="749297AA" w14:textId="77777777" w:rsidR="00CF2481" w:rsidRDefault="00EA7F8E" w:rsidP="00B62E51">
            <w:r w:rsidRPr="009742C9">
              <w:rPr>
                <w:b/>
              </w:rPr>
              <w:t>a)</w:t>
            </w:r>
            <w:r>
              <w:t xml:space="preserve"> </w:t>
            </w:r>
            <w:r w:rsidR="00CF2481">
              <w:t>Beschreiben Sie an dieser Versuchsanordnung die Gegenspannungsmethode.</w:t>
            </w:r>
          </w:p>
          <w:p w14:paraId="36D15C27" w14:textId="77777777" w:rsidR="00EA7F8E" w:rsidRDefault="00B62E51" w:rsidP="00B62E51">
            <w:r>
              <w:t xml:space="preserve">Interpretieren Sie die </w:t>
            </w:r>
            <w:r w:rsidR="000E40D2">
              <w:t>Einstein’sche</w:t>
            </w:r>
            <w:r>
              <w:t xml:space="preserve"> Gleichung</w:t>
            </w:r>
          </w:p>
          <w:p w14:paraId="18C926B4" w14:textId="77777777" w:rsidR="00B62E51" w:rsidRDefault="00B62E51" w:rsidP="00B62E51">
            <w:r w:rsidRPr="00B62E51">
              <w:rPr>
                <w:position w:val="-10"/>
              </w:rPr>
              <w:object w:dxaOrig="1380" w:dyaOrig="320" w14:anchorId="734D357E">
                <v:shape id="_x0000_i1163" type="#_x0000_t75" style="width:69pt;height:15.75pt" o:ole="">
                  <v:imagedata r:id="rId373" o:title=""/>
                </v:shape>
                <o:OLEObject Type="Embed" ProgID="Equation.DSMT4" ShapeID="_x0000_i1163" DrawAspect="Content" ObjectID="_1700915212" r:id="rId374"/>
              </w:object>
            </w:r>
          </w:p>
        </w:tc>
        <w:tc>
          <w:tcPr>
            <w:tcW w:w="5031" w:type="dxa"/>
          </w:tcPr>
          <w:p w14:paraId="77DE7565" w14:textId="77777777" w:rsidR="00EA7F8E" w:rsidRDefault="00F955A9" w:rsidP="00B56C8E">
            <w:r>
              <w:pict w14:anchorId="740A084C">
                <v:shape id="_x0000_i1164" type="#_x0000_t75" style="width:183.75pt;height:135pt">
                  <v:imagedata r:id="rId357" o:title="o86"/>
                </v:shape>
              </w:pict>
            </w:r>
          </w:p>
        </w:tc>
      </w:tr>
    </w:tbl>
    <w:p w14:paraId="43C6B93C" w14:textId="24C4E329" w:rsidR="00CC1076" w:rsidRDefault="00CC1076" w:rsidP="00B56C8E">
      <w:r>
        <w:rPr>
          <w:b/>
        </w:rPr>
        <w:t xml:space="preserve">b) </w:t>
      </w:r>
      <w:r w:rsidR="001C3C64">
        <w:t>Z</w:t>
      </w:r>
      <w:r w:rsidR="000E40D2">
        <w:t>ur Bestimmung von h wird die Photozelle nacheinander mit Licht zweier verschiedener Frequenzen bestrahl</w:t>
      </w:r>
      <w:r w:rsidR="004D3411">
        <w:t>t</w:t>
      </w:r>
      <w:r w:rsidR="000E40D2">
        <w:t xml:space="preserve"> und </w:t>
      </w:r>
      <w:r w:rsidR="001C3C64">
        <w:t>jeweils die Spannung gemessen, bei der der Strom den Wert 0 erreicht. Zeigen Sie, dass dann das Wirkungsquantum h mit der Gleichung</w:t>
      </w:r>
    </w:p>
    <w:p w14:paraId="39BD1301" w14:textId="77777777" w:rsidR="001C3C64" w:rsidRDefault="001C3C64" w:rsidP="00B56C8E">
      <w:r w:rsidRPr="001C3C64">
        <w:rPr>
          <w:position w:val="-28"/>
        </w:rPr>
        <w:object w:dxaOrig="1260" w:dyaOrig="639" w14:anchorId="3FED509C">
          <v:shape id="_x0000_i1165" type="#_x0000_t75" style="width:63pt;height:32.25pt" o:ole="">
            <v:imagedata r:id="rId375" o:title=""/>
          </v:shape>
          <o:OLEObject Type="Embed" ProgID="Equation.DSMT4" ShapeID="_x0000_i1165" DrawAspect="Content" ObjectID="_1700915213" r:id="rId376"/>
        </w:object>
      </w:r>
    </w:p>
    <w:p w14:paraId="258EEFE5" w14:textId="77777777" w:rsidR="001C3C64" w:rsidRPr="00CC1076" w:rsidRDefault="001C3C64" w:rsidP="00B56C8E">
      <w:r>
        <w:t>berechnet werden kann.</w:t>
      </w:r>
    </w:p>
    <w:p w14:paraId="7795F88F" w14:textId="77777777" w:rsidR="005E730B" w:rsidRDefault="00CC1076" w:rsidP="00B56C8E">
      <w:r>
        <w:rPr>
          <w:b/>
        </w:rPr>
        <w:t>c)</w:t>
      </w:r>
      <w:r w:rsidR="005E730B">
        <w:t xml:space="preserve"> Die Austrittsarbeit für ein bestimmtes Metall kann mit der gleichen Versuchsanordnung bestimmt werden. Dazu </w:t>
      </w:r>
      <w:r w:rsidR="008C2273">
        <w:t>wird</w:t>
      </w:r>
      <w:r w:rsidR="005E730B">
        <w:t xml:space="preserve"> die Gleichung</w:t>
      </w:r>
    </w:p>
    <w:p w14:paraId="4F6D7405" w14:textId="77777777" w:rsidR="005E730B" w:rsidRDefault="005E730B" w:rsidP="00B56C8E">
      <w:r w:rsidRPr="005E730B">
        <w:rPr>
          <w:position w:val="-28"/>
        </w:rPr>
        <w:object w:dxaOrig="1960" w:dyaOrig="639" w14:anchorId="0E3A3409">
          <v:shape id="_x0000_i1166" type="#_x0000_t75" style="width:98.25pt;height:32.25pt" o:ole="">
            <v:imagedata r:id="rId377" o:title=""/>
          </v:shape>
          <o:OLEObject Type="Embed" ProgID="Equation.DSMT4" ShapeID="_x0000_i1166" DrawAspect="Content" ObjectID="_1700915214" r:id="rId378"/>
        </w:object>
      </w:r>
      <w:r>
        <w:t xml:space="preserve"> </w:t>
      </w:r>
    </w:p>
    <w:p w14:paraId="3508B736" w14:textId="77777777" w:rsidR="005E730B" w:rsidRDefault="008C2273" w:rsidP="00B56C8E">
      <w:r>
        <w:t>verwendet.</w:t>
      </w:r>
      <w:r w:rsidR="005E730B">
        <w:t xml:space="preserve"> </w:t>
      </w:r>
    </w:p>
    <w:p w14:paraId="2A6972D4" w14:textId="77777777" w:rsidR="00B758EB" w:rsidRDefault="00B758EB" w:rsidP="00B56C8E">
      <w:r>
        <w:t>Zeigen Sie die Herleitung dieser Gleichung</w:t>
      </w:r>
    </w:p>
    <w:p w14:paraId="2A66EB2F" w14:textId="77777777" w:rsidR="00B758EB" w:rsidRDefault="00B758EB" w:rsidP="00B56C8E">
      <w:r w:rsidRPr="00686D77">
        <w:rPr>
          <w:b/>
        </w:rPr>
        <w:t>d)</w:t>
      </w:r>
      <w:r w:rsidR="00C34AAE">
        <w:t xml:space="preserve"> Es wird nun das Experiment mit zwei unterschiedlichen Lichtquellen durchgeführt und die Spannungen bestimmt, bei denen der Strom jeweils 0 ist:</w:t>
      </w:r>
    </w:p>
    <w:p w14:paraId="49593E71" w14:textId="77777777" w:rsidR="00C34AAE" w:rsidRDefault="00C34AAE" w:rsidP="00B56C8E">
      <w:r w:rsidRPr="00C34AAE">
        <w:rPr>
          <w:position w:val="-62"/>
        </w:rPr>
        <w:object w:dxaOrig="1340" w:dyaOrig="1359" w14:anchorId="69EAFC0F">
          <v:shape id="_x0000_i1167" type="#_x0000_t75" style="width:66.75pt;height:68.25pt" o:ole="">
            <v:imagedata r:id="rId379" o:title=""/>
          </v:shape>
          <o:OLEObject Type="Embed" ProgID="Equation.DSMT4" ShapeID="_x0000_i1167" DrawAspect="Content" ObjectID="_1700915215" r:id="rId380"/>
        </w:object>
      </w:r>
      <w:r>
        <w:t xml:space="preserve"> </w:t>
      </w:r>
    </w:p>
    <w:p w14:paraId="7FBD631E" w14:textId="77777777" w:rsidR="00C34AAE" w:rsidRDefault="00C34AAE" w:rsidP="00B56C8E">
      <w:r>
        <w:t>Berechnen Sie das Planck’sche Wirkungsquantum und die Austrittsarbeit.</w:t>
      </w:r>
    </w:p>
    <w:p w14:paraId="1F906F96" w14:textId="77777777" w:rsidR="00C34AAE" w:rsidRDefault="00C34AAE" w:rsidP="00B56C8E"/>
    <w:p w14:paraId="0315805F" w14:textId="77777777" w:rsidR="00071EFA" w:rsidRDefault="00F955A9" w:rsidP="00B56C8E">
      <w:hyperlink r:id="rId381" w:anchor="o313" w:history="1">
        <w:r w:rsidR="00071EFA" w:rsidRPr="00497F48">
          <w:rPr>
            <w:rStyle w:val="Hyperlink"/>
            <w:sz w:val="22"/>
          </w:rPr>
          <w:t>313.</w:t>
        </w:r>
      </w:hyperlink>
      <w:r w:rsidR="00071EFA">
        <w:t xml:space="preserve"> (Baden-Württemberg 2010)</w:t>
      </w:r>
    </w:p>
    <w:p w14:paraId="6AEA7CCC" w14:textId="77777777" w:rsidR="00EA7F8E" w:rsidRDefault="00071EFA" w:rsidP="00B56C8E">
      <w:r>
        <w:t>Das Licht einer Quecksilberdampflampe trifft senkrecht auf ein Gitter mit der Gitterkonstante</w:t>
      </w:r>
      <w:r w:rsidRPr="00071EFA">
        <w:rPr>
          <w:position w:val="-10"/>
        </w:rPr>
        <w:object w:dxaOrig="1040" w:dyaOrig="340" w14:anchorId="76D4AD87">
          <v:shape id="_x0000_i1168" type="#_x0000_t75" style="width:51.75pt;height:17.25pt" o:ole="">
            <v:imagedata r:id="rId382" o:title=""/>
          </v:shape>
          <o:OLEObject Type="Embed" ProgID="Equation.DSMT4" ShapeID="_x0000_i1168" DrawAspect="Content" ObjectID="_1700915216" r:id="rId383"/>
        </w:object>
      </w:r>
      <w:r>
        <w:t>. Das Spektrum der Lampe enthält Licht der Wellenlängen 546 nm, 436 nm und 405 nm (Linienspektrum).</w:t>
      </w:r>
    </w:p>
    <w:p w14:paraId="40C29878" w14:textId="77777777" w:rsidR="00071EFA" w:rsidRDefault="00071EFA" w:rsidP="00B56C8E">
      <w:r>
        <w:t>Das gebeugte Licht fällt auf eine Fotozelle, die sich an einem drehbaren Arm in konstanter Entfernung auf einem Halbkreis um das Gitter bewegen kann. Das Kathodenmaterial der Fotozelle hat eine Ablöseenergie von 2,5 eV.</w:t>
      </w:r>
    </w:p>
    <w:p w14:paraId="046015D4" w14:textId="77777777" w:rsidR="00071EFA" w:rsidRDefault="00071EFA" w:rsidP="00B56C8E">
      <w:r>
        <w:t>Unter welchen Winkeln des Arms gegen die ursprüngliche Lichtrichtung entsteht an der Fotozelle eine Spannung und wie hoch ist diese.</w:t>
      </w:r>
    </w:p>
    <w:p w14:paraId="75321E82" w14:textId="2C89E65E" w:rsidR="00071EFA" w:rsidRDefault="00497F48" w:rsidP="00B56C8E">
      <w:r>
        <w:t>Erklären Sie vor der Berechnung der Spannungen, wie eine solche Fotospannung entsteht.</w:t>
      </w:r>
    </w:p>
    <w:p w14:paraId="41576EDA" w14:textId="52447EB4" w:rsidR="00B703B0" w:rsidRDefault="00B703B0" w:rsidP="00B56C8E"/>
    <w:p w14:paraId="28BDB39B" w14:textId="69E60DD5" w:rsidR="00B703B0" w:rsidRDefault="00F955A9" w:rsidP="00B56C8E">
      <w:hyperlink r:id="rId384" w:anchor="o317" w:history="1">
        <w:r w:rsidR="00B703B0" w:rsidRPr="00F0324A">
          <w:rPr>
            <w:rStyle w:val="Hyperlink"/>
            <w:sz w:val="22"/>
          </w:rPr>
          <w:t>317.</w:t>
        </w:r>
      </w:hyperlink>
    </w:p>
    <w:p w14:paraId="0F062561" w14:textId="495F0C14" w:rsidR="00B703B0" w:rsidRDefault="00B703B0" w:rsidP="00B56C8E">
      <w:r>
        <w:t>Eine Kaliumphotozelle wird zum Aufladen eines Kondensators der Kapazität 10 nF verwendet.</w:t>
      </w:r>
    </w:p>
    <w:p w14:paraId="5E5F40A4" w14:textId="72F5F4FB" w:rsidR="00B703B0" w:rsidRDefault="00B703B0" w:rsidP="00B56C8E">
      <w:r>
        <w:t>Die Bestehlung der Photozelle mit rotem Licht der Wellenlänge 656 nm bewirkt keine Aufladung des Kondensators, auch wenn die Bestrahlungsstärke erhöht wird. Wird dagegen blaues Licht mit 434 nm verwendet, lädt sich der Kondensator merklich auf.</w:t>
      </w:r>
    </w:p>
    <w:p w14:paraId="60C44056" w14:textId="48259219" w:rsidR="00B703B0" w:rsidRDefault="00B703B0" w:rsidP="00B56C8E">
      <w:r w:rsidRPr="005207A3">
        <w:rPr>
          <w:b/>
        </w:rPr>
        <w:t>a)</w:t>
      </w:r>
      <w:r>
        <w:t xml:space="preserve"> Erklären Sie diesen Sachverhalt.</w:t>
      </w:r>
      <w:r w:rsidR="00FC119A">
        <w:t xml:space="preserve"> (Kalium hat eine Austrittsarbeit von 2,25 eV)</w:t>
      </w:r>
    </w:p>
    <w:p w14:paraId="63331519" w14:textId="0E4A2992" w:rsidR="00B703B0" w:rsidRDefault="00B703B0" w:rsidP="00B56C8E">
      <w:r w:rsidRPr="005207A3">
        <w:rPr>
          <w:b/>
        </w:rPr>
        <w:t>b)</w:t>
      </w:r>
      <w:r>
        <w:t xml:space="preserve"> </w:t>
      </w:r>
      <w:r w:rsidR="00A60D00">
        <w:t xml:space="preserve">Zeigen Sie, dass beim Laden des Kondensators mit dem blauen Licht am Ende des Aufladevorgangs 6,1 nC </w:t>
      </w:r>
      <w:r w:rsidR="002C5BA1">
        <w:t>auf dem Kondensator gespeichert sind.</w:t>
      </w:r>
    </w:p>
    <w:p w14:paraId="4577BCEA" w14:textId="1A620B31" w:rsidR="005207A3" w:rsidRDefault="005207A3" w:rsidP="00B56C8E">
      <w:r w:rsidRPr="005207A3">
        <w:rPr>
          <w:b/>
        </w:rPr>
        <w:t>c)</w:t>
      </w:r>
      <w:r>
        <w:t xml:space="preserve"> Das blaue Licht trifft mit einer Leistung von 5,0 mW auf die Katode und erzeugt dadurch einen anfänglichen Ladestrom von 21 µA. Berechnen Sie damit das Verhältnis der auf die </w:t>
      </w:r>
      <w:r w:rsidR="00F955A9">
        <w:t>Katode</w:t>
      </w:r>
      <w:r>
        <w:t xml:space="preserve"> auftreffenden Photonen und der dadurch herausgelösten Elektronen.</w:t>
      </w:r>
    </w:p>
    <w:p w14:paraId="1DBBC115" w14:textId="0D6A637F" w:rsidR="005207A3" w:rsidRDefault="005207A3" w:rsidP="00B56C8E">
      <w:r>
        <w:t xml:space="preserve"> </w:t>
      </w:r>
    </w:p>
    <w:p w14:paraId="34AAEA4A" w14:textId="77777777" w:rsidR="00B703B0" w:rsidRDefault="00B703B0" w:rsidP="00B56C8E"/>
    <w:p w14:paraId="1EC95FC8" w14:textId="77777777" w:rsidR="00497F48" w:rsidRDefault="00497F48" w:rsidP="00B56C8E"/>
    <w:p w14:paraId="2E6C4D8E" w14:textId="77777777" w:rsidR="00B477E8" w:rsidRDefault="00B477E8" w:rsidP="00B56C8E"/>
    <w:p w14:paraId="0BE80885" w14:textId="77777777" w:rsidR="00B477E8" w:rsidRDefault="00B477E8"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35F30745" w14:textId="77777777" w:rsidTr="00B56C8E">
        <w:trPr>
          <w:trHeight w:val="397"/>
        </w:trPr>
        <w:tc>
          <w:tcPr>
            <w:tcW w:w="5030" w:type="dxa"/>
            <w:vAlign w:val="center"/>
          </w:tcPr>
          <w:p w14:paraId="5F9B982D" w14:textId="016E351D" w:rsidR="00B56C8E" w:rsidRDefault="00D44C0C" w:rsidP="00AF679B">
            <w:pPr>
              <w:pStyle w:val="berschrift4"/>
            </w:pPr>
            <w:bookmarkStart w:id="632" w:name="t5"/>
            <w:bookmarkEnd w:id="632"/>
            <w:r>
              <w:t>Emission und Absorption</w:t>
            </w:r>
          </w:p>
        </w:tc>
        <w:tc>
          <w:tcPr>
            <w:tcW w:w="5030" w:type="dxa"/>
            <w:vAlign w:val="center"/>
          </w:tcPr>
          <w:p w14:paraId="6F29E996" w14:textId="77777777" w:rsidR="00B56C8E" w:rsidRDefault="00F955A9" w:rsidP="00B56C8E">
            <w:pPr>
              <w:jc w:val="center"/>
            </w:pPr>
            <w:hyperlink w:anchor="t0" w:history="1">
              <w:r w:rsidR="00B56C8E">
                <w:rPr>
                  <w:rStyle w:val="Hyperlink"/>
                </w:rPr>
                <w:t>(zu</w:t>
              </w:r>
              <w:bookmarkStart w:id="633" w:name="_Hlt512949829"/>
              <w:r w:rsidR="00B56C8E">
                <w:rPr>
                  <w:rStyle w:val="Hyperlink"/>
                </w:rPr>
                <w:t>m</w:t>
              </w:r>
              <w:bookmarkStart w:id="634" w:name="_Hlt513431054"/>
              <w:bookmarkEnd w:id="633"/>
              <w:r w:rsidR="00B56C8E">
                <w:rPr>
                  <w:rStyle w:val="Hyperlink"/>
                </w:rPr>
                <w:t xml:space="preserve"> </w:t>
              </w:r>
              <w:bookmarkEnd w:id="634"/>
              <w:r w:rsidR="00B56C8E">
                <w:rPr>
                  <w:rStyle w:val="Hyperlink"/>
                </w:rPr>
                <w:t>In</w:t>
              </w:r>
              <w:bookmarkStart w:id="635" w:name="_Hlt533640775"/>
              <w:r w:rsidR="00B56C8E">
                <w:rPr>
                  <w:rStyle w:val="Hyperlink"/>
                </w:rPr>
                <w:t>h</w:t>
              </w:r>
              <w:bookmarkEnd w:id="635"/>
              <w:r w:rsidR="00B56C8E">
                <w:rPr>
                  <w:rStyle w:val="Hyperlink"/>
                </w:rPr>
                <w:t>a</w:t>
              </w:r>
              <w:bookmarkStart w:id="636" w:name="_Hlt497005500"/>
              <w:r w:rsidR="00B56C8E">
                <w:rPr>
                  <w:rStyle w:val="Hyperlink"/>
                </w:rPr>
                <w:t>l</w:t>
              </w:r>
              <w:bookmarkStart w:id="637" w:name="_Hlt512949825"/>
              <w:bookmarkEnd w:id="636"/>
              <w:r w:rsidR="00B56C8E">
                <w:rPr>
                  <w:rStyle w:val="Hyperlink"/>
                </w:rPr>
                <w:t>t</w:t>
              </w:r>
              <w:bookmarkEnd w:id="637"/>
              <w:r w:rsidR="00B56C8E">
                <w:rPr>
                  <w:rStyle w:val="Hyperlink"/>
                </w:rPr>
                <w:t>s</w:t>
              </w:r>
              <w:bookmarkStart w:id="638" w:name="_Hlt158511474"/>
              <w:r w:rsidR="00B56C8E">
                <w:rPr>
                  <w:rStyle w:val="Hyperlink"/>
                </w:rPr>
                <w:t>v</w:t>
              </w:r>
              <w:bookmarkEnd w:id="638"/>
              <w:r w:rsidR="00B56C8E">
                <w:rPr>
                  <w:rStyle w:val="Hyperlink"/>
                </w:rPr>
                <w:t>erz</w:t>
              </w:r>
              <w:bookmarkStart w:id="639" w:name="_Hlt515001932"/>
              <w:r w:rsidR="00B56C8E">
                <w:rPr>
                  <w:rStyle w:val="Hyperlink"/>
                </w:rPr>
                <w:t>e</w:t>
              </w:r>
              <w:bookmarkEnd w:id="639"/>
              <w:r w:rsidR="00B56C8E">
                <w:rPr>
                  <w:rStyle w:val="Hyperlink"/>
                </w:rPr>
                <w:t>ichnis )</w:t>
              </w:r>
            </w:hyperlink>
          </w:p>
        </w:tc>
      </w:tr>
      <w:tr w:rsidR="00B56C8E" w14:paraId="6244E125" w14:textId="77777777" w:rsidTr="00B56C8E">
        <w:trPr>
          <w:trHeight w:val="397"/>
        </w:trPr>
        <w:tc>
          <w:tcPr>
            <w:tcW w:w="10060" w:type="dxa"/>
            <w:gridSpan w:val="2"/>
            <w:vAlign w:val="center"/>
          </w:tcPr>
          <w:p w14:paraId="476AAB92" w14:textId="77777777" w:rsidR="00B56C8E" w:rsidRDefault="00F955A9" w:rsidP="00B56C8E">
            <w:pPr>
              <w:jc w:val="center"/>
              <w:rPr>
                <w:rStyle w:val="Hyperlink"/>
              </w:rPr>
            </w:pPr>
            <w:hyperlink r:id="rId385" w:anchor="quantenphysik" w:history="1">
              <w:r w:rsidR="00B56C8E" w:rsidRPr="00BF15FB">
                <w:rPr>
                  <w:rStyle w:val="Hyperlink"/>
                </w:rPr>
                <w:t>Formeln zum Thema</w:t>
              </w:r>
            </w:hyperlink>
          </w:p>
        </w:tc>
      </w:tr>
    </w:tbl>
    <w:p w14:paraId="077E31DF"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55C5512E" w14:textId="77777777" w:rsidTr="00B56C8E">
        <w:tc>
          <w:tcPr>
            <w:tcW w:w="5030" w:type="dxa"/>
          </w:tcPr>
          <w:bookmarkStart w:id="640" w:name="_Hlt147620438"/>
          <w:p w14:paraId="0F4BDAEE" w14:textId="3E54081B"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"o12"</w:instrText>
            </w:r>
            <w:r>
              <w:fldChar w:fldCharType="separate"/>
            </w:r>
            <w:r>
              <w:rPr>
                <w:rStyle w:val="Hyperlink"/>
              </w:rPr>
              <w:t>1</w:t>
            </w:r>
            <w:bookmarkStart w:id="641" w:name="_Hlt533639917"/>
            <w:r>
              <w:rPr>
                <w:rStyle w:val="Hyperlink"/>
              </w:rPr>
              <w:t>2</w:t>
            </w:r>
            <w:bookmarkStart w:id="642" w:name="_Hlt497005558"/>
            <w:bookmarkEnd w:id="641"/>
            <w:r>
              <w:rPr>
                <w:rStyle w:val="Hyperlink"/>
              </w:rPr>
              <w:t>.</w:t>
            </w:r>
            <w:bookmarkEnd w:id="642"/>
            <w:r>
              <w:fldChar w:fldCharType="end"/>
            </w:r>
            <w:bookmarkEnd w:id="640"/>
            <w:r>
              <w:t xml:space="preserve"> Die Abbildung zeigt einen Teil des Energieniveauschemas des Wasserstoffatoms.</w:t>
            </w:r>
            <w:r>
              <w:rPr>
                <w:sz w:val="24"/>
              </w:rPr>
              <w:t xml:space="preserve"> </w:t>
            </w:r>
            <w:r>
              <w:br/>
              <w:t>Erklären Sie unter Verwendung dieser Abbildung das Auftreten von Linie</w:t>
            </w:r>
            <w:r w:rsidR="00F955A9">
              <w:t>n</w:t>
            </w:r>
            <w:r>
              <w:t>spektren!</w:t>
            </w:r>
            <w:r>
              <w:br/>
              <w:t>Berechnen Sie die Frequenz der emittierten Strahlung für die drei dargestellten Übergänge!</w:t>
            </w:r>
            <w:r>
              <w:br/>
              <w:t>Ordnen Sie die Frequenzen den Bereichen des elektromagnetischen Spektrums zu!</w:t>
            </w:r>
            <w:r>
              <w:br/>
            </w:r>
            <w:r>
              <w:rPr>
                <w:sz w:val="24"/>
              </w:rPr>
              <w:sym w:font="Symbol" w:char="F02A"/>
            </w:r>
            <w:r>
              <w:rPr>
                <w:sz w:val="24"/>
              </w:rPr>
              <w:sym w:font="Symbol" w:char="F02A"/>
            </w:r>
            <w:r>
              <w:rPr>
                <w:sz w:val="24"/>
              </w:rPr>
              <w:sym w:font="Symbol" w:char="F02A"/>
            </w:r>
          </w:p>
        </w:tc>
        <w:tc>
          <w:tcPr>
            <w:tcW w:w="5030" w:type="dxa"/>
          </w:tcPr>
          <w:p w14:paraId="6C1AA8A9" w14:textId="77777777" w:rsidR="00B56C8E" w:rsidRDefault="00B56C8E" w:rsidP="00B56C8E">
            <w:r>
              <w:object w:dxaOrig="3937" w:dyaOrig="3270" w14:anchorId="58120B54">
                <v:shape id="_x0000_i1169" type="#_x0000_t75" style="width:149.25pt;height:124.5pt" o:ole="" fillcolor="window">
                  <v:imagedata r:id="rId386" o:title=""/>
                </v:shape>
                <o:OLEObject Type="Embed" ProgID="MSDraw.1.01" ShapeID="_x0000_i1169" DrawAspect="Content" ObjectID="_1700915217" r:id="rId387"/>
              </w:object>
            </w:r>
          </w:p>
        </w:tc>
      </w:tr>
    </w:tbl>
    <w:p w14:paraId="0DC8403C" w14:textId="77777777" w:rsidR="00B56C8E" w:rsidRDefault="00B56C8E"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C99B552" w14:textId="77777777" w:rsidTr="00B56C8E">
        <w:tc>
          <w:tcPr>
            <w:tcW w:w="5030" w:type="dxa"/>
          </w:tcPr>
          <w:bookmarkStart w:id="643" w:name="_Hlt497005573"/>
          <w:p w14:paraId="5654EE33"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"o13"</w:instrText>
            </w:r>
            <w:r>
              <w:fldChar w:fldCharType="separate"/>
            </w:r>
            <w:r>
              <w:rPr>
                <w:rStyle w:val="Hyperlink"/>
              </w:rPr>
              <w:t>1</w:t>
            </w:r>
            <w:bookmarkStart w:id="644" w:name="_Hlt533640151"/>
            <w:r>
              <w:rPr>
                <w:rStyle w:val="Hyperlink"/>
              </w:rPr>
              <w:t>3</w:t>
            </w:r>
            <w:bookmarkEnd w:id="644"/>
            <w:r>
              <w:rPr>
                <w:rStyle w:val="Hyperlink"/>
              </w:rPr>
              <w:t>.</w:t>
            </w:r>
            <w:r>
              <w:fldChar w:fldCharType="end"/>
            </w:r>
            <w:bookmarkEnd w:id="643"/>
            <w:r>
              <w:t xml:space="preserve"> Erläutern Sie die Begriffe spontane Emission und induzierte Emission von Lichtquanten.</w:t>
            </w:r>
            <w:r>
              <w:br/>
              <w:t>Beschreiben Sie den Aufbau, und erklären Sie die Wirkungsweise einer Laserstrahlungsquelle.</w:t>
            </w:r>
            <w:r>
              <w:br/>
              <w:t>Die Abbildung zeigt ein vereinfachtes Energieniveauschema eines Rubinlasers.</w:t>
            </w:r>
            <w:r>
              <w:br/>
              <w:t>Berechnen Sie die Wellenlänge des vom Rubinlaser emittierten Lichtes. Welche Farbe ist diesem Laserlicht zuzuordnen?</w:t>
            </w:r>
            <w:r>
              <w:br/>
              <w:t>Nennen Sie die charakteristischen Eigenschaften des Laserlichtes.</w:t>
            </w:r>
            <w:r>
              <w:br/>
              <w:t>Erklären Sie eine Anwendung der Laserstrahlung.</w:t>
            </w:r>
            <w:r>
              <w:br/>
            </w:r>
            <w:r>
              <w:rPr>
                <w:sz w:val="24"/>
              </w:rPr>
              <w:sym w:font="Symbol" w:char="F02A"/>
            </w:r>
            <w:r>
              <w:rPr>
                <w:sz w:val="24"/>
              </w:rPr>
              <w:sym w:font="Symbol" w:char="F02A"/>
            </w:r>
            <w:r>
              <w:rPr>
                <w:sz w:val="24"/>
              </w:rPr>
              <w:sym w:font="Symbol" w:char="F02A"/>
            </w:r>
          </w:p>
        </w:tc>
        <w:tc>
          <w:tcPr>
            <w:tcW w:w="5030" w:type="dxa"/>
          </w:tcPr>
          <w:p w14:paraId="13430168" w14:textId="77777777" w:rsidR="00B56C8E" w:rsidRDefault="00F955A9" w:rsidP="00B56C8E">
            <w:r>
              <w:pict w14:anchorId="474975F3">
                <v:shape id="_x0000_i1170" type="#_x0000_t75" style="width:245.25pt;height:164.25pt" fillcolor="window">
                  <v:imagedata r:id="rId388" o:title="o13"/>
                </v:shape>
              </w:pict>
            </w:r>
          </w:p>
        </w:tc>
      </w:tr>
    </w:tbl>
    <w:bookmarkStart w:id="645" w:name="_Hlt497293176"/>
    <w:p w14:paraId="7FCDC9A6"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"o109"</w:instrText>
      </w:r>
      <w:r>
        <w:fldChar w:fldCharType="separate"/>
      </w:r>
      <w:r>
        <w:rPr>
          <w:rStyle w:val="Hyperlink"/>
        </w:rPr>
        <w:t>1</w:t>
      </w:r>
      <w:bookmarkStart w:id="646" w:name="_Hlt533640191"/>
      <w:r>
        <w:rPr>
          <w:rStyle w:val="Hyperlink"/>
        </w:rPr>
        <w:t>0</w:t>
      </w:r>
      <w:bookmarkEnd w:id="646"/>
      <w:r>
        <w:rPr>
          <w:rStyle w:val="Hyperlink"/>
        </w:rPr>
        <w:t>9.</w:t>
      </w:r>
      <w:r>
        <w:fldChar w:fldCharType="end"/>
      </w:r>
      <w:bookmarkEnd w:id="645"/>
      <w:r>
        <w:t xml:space="preserve"> Wann entsteht ein Emissionsspektrum?</w:t>
      </w:r>
      <w:r>
        <w:br/>
      </w:r>
      <w:r>
        <w:rPr>
          <w:sz w:val="24"/>
        </w:rPr>
        <w:sym w:font="Symbol" w:char="F02A"/>
      </w:r>
      <w:r>
        <w:rPr>
          <w:sz w:val="24"/>
        </w:rPr>
        <w:sym w:font="Symbol" w:char="F02A"/>
      </w:r>
    </w:p>
    <w:bookmarkStart w:id="647" w:name="_Hlt497293190"/>
    <w:p w14:paraId="14BDF4B8" w14:textId="77777777" w:rsidR="00B56C8E" w:rsidRDefault="00B56C8E" w:rsidP="00B56C8E">
      <w:pPr>
        <w:rPr>
          <w:sz w:val="24"/>
        </w:rPr>
      </w:pPr>
      <w:r>
        <w:fldChar w:fldCharType="begin"/>
      </w:r>
      <w:r w:rsidR="00493C02">
        <w:instrText>HYPERLINK "</w:instrText>
      </w:r>
      <w:r w:rsidR="00743CFB">
        <w:instrText>l</w:instrText>
      </w:r>
      <w:r w:rsidR="00493C02">
        <w:instrText>sgoptik</w:instrText>
      </w:r>
      <w:r w:rsidR="00292261">
        <w:instrText>.docx</w:instrText>
      </w:r>
      <w:r w:rsidR="00493C02">
        <w:instrText>" \l "o110"</w:instrText>
      </w:r>
      <w:r>
        <w:fldChar w:fldCharType="separate"/>
      </w:r>
      <w:r>
        <w:rPr>
          <w:rStyle w:val="Hyperlink"/>
        </w:rPr>
        <w:t>1</w:t>
      </w:r>
      <w:bookmarkStart w:id="648" w:name="_Hlt533639742"/>
      <w:r>
        <w:rPr>
          <w:rStyle w:val="Hyperlink"/>
        </w:rPr>
        <w:t>1</w:t>
      </w:r>
      <w:bookmarkEnd w:id="648"/>
      <w:r>
        <w:rPr>
          <w:rStyle w:val="Hyperlink"/>
        </w:rPr>
        <w:t>0.</w:t>
      </w:r>
      <w:r>
        <w:fldChar w:fldCharType="end"/>
      </w:r>
      <w:bookmarkEnd w:id="647"/>
      <w:r>
        <w:t xml:space="preserve"> Worin unterscheidet sich Laserlicht von Glühlicht?</w:t>
      </w:r>
      <w:r>
        <w:br/>
        <w:t>"Nenne" Anwendungen für Laserlicht!</w:t>
      </w:r>
      <w:r>
        <w:br/>
      </w:r>
      <w:r>
        <w:rPr>
          <w:sz w:val="24"/>
        </w:rPr>
        <w:sym w:font="Symbol" w:char="F02A"/>
      </w:r>
    </w:p>
    <w:p w14:paraId="566203CB" w14:textId="77777777" w:rsidR="00B56C8E" w:rsidRDefault="00B56C8E" w:rsidP="00B56C8E">
      <w:r>
        <w:rPr>
          <w:color w:val="FF0000"/>
          <w:sz w:val="36"/>
        </w:rPr>
        <w:sym w:font="Symbol" w:char="F02A"/>
      </w:r>
      <w:hyperlink r:id="rId389" w:anchor="o213" w:history="1">
        <w:r>
          <w:rPr>
            <w:rStyle w:val="Hyperlink"/>
          </w:rPr>
          <w:t>2</w:t>
        </w:r>
        <w:bookmarkStart w:id="649" w:name="_Hlt90689501"/>
        <w:r>
          <w:rPr>
            <w:rStyle w:val="Hyperlink"/>
          </w:rPr>
          <w:t>1</w:t>
        </w:r>
        <w:bookmarkEnd w:id="649"/>
        <w:r>
          <w:rPr>
            <w:rStyle w:val="Hyperlink"/>
          </w:rPr>
          <w:t>3.</w:t>
        </w:r>
      </w:hyperlink>
    </w:p>
    <w:tbl>
      <w:tblPr>
        <w:tblW w:w="0" w:type="auto"/>
        <w:tblLayout w:type="fixed"/>
        <w:tblCellMar>
          <w:left w:w="70" w:type="dxa"/>
          <w:right w:w="70" w:type="dxa"/>
        </w:tblCellMar>
        <w:tblLook w:val="0000" w:firstRow="0" w:lastRow="0" w:firstColumn="0" w:lastColumn="0" w:noHBand="0" w:noVBand="0"/>
      </w:tblPr>
      <w:tblGrid>
        <w:gridCol w:w="4890"/>
        <w:gridCol w:w="4252"/>
      </w:tblGrid>
      <w:tr w:rsidR="00B56C8E" w14:paraId="7BC738E8" w14:textId="77777777" w:rsidTr="00B56C8E">
        <w:tc>
          <w:tcPr>
            <w:tcW w:w="4890" w:type="dxa"/>
          </w:tcPr>
          <w:p w14:paraId="0938717E" w14:textId="77777777" w:rsidR="00B56C8E" w:rsidRDefault="00B56C8E" w:rsidP="00B56C8E">
            <w:pPr>
              <w:ind w:right="141"/>
            </w:pPr>
            <w:r>
              <w:t>Das Bild stellt ein einfaches Energieniveauschema eines Rubinlasers dar.</w:t>
            </w:r>
          </w:p>
          <w:p w14:paraId="5566B415" w14:textId="77777777" w:rsidR="00B56C8E" w:rsidRDefault="00B56C8E" w:rsidP="00B56C8E">
            <w:pPr>
              <w:ind w:right="141"/>
            </w:pPr>
            <w:r>
              <w:rPr>
                <w:b/>
              </w:rPr>
              <w:t>a)</w:t>
            </w:r>
            <w:r>
              <w:t xml:space="preserve"> Berechnen Sie die Pumpfrequenz zum erreichen des Energieniveaus E</w:t>
            </w:r>
            <w:r>
              <w:rPr>
                <w:vertAlign w:val="subscript"/>
              </w:rPr>
              <w:t>2</w:t>
            </w:r>
            <w:r>
              <w:t xml:space="preserve">. </w:t>
            </w:r>
            <w:r>
              <w:rPr>
                <w:color w:val="800000"/>
              </w:rPr>
              <w:t>(2)</w:t>
            </w:r>
          </w:p>
          <w:p w14:paraId="60176424" w14:textId="77777777" w:rsidR="00B56C8E" w:rsidRDefault="00B56C8E" w:rsidP="00B56C8E">
            <w:pPr>
              <w:ind w:right="141"/>
            </w:pPr>
            <w:r>
              <w:rPr>
                <w:b/>
              </w:rPr>
              <w:t>b)</w:t>
            </w:r>
            <w:r>
              <w:t xml:space="preserve"> Bestimmen Sie die Frequenz und die Wellenlänge des Laserlichtes und ordnen Sie ihm eine Farbe zu. </w:t>
            </w:r>
            <w:r>
              <w:rPr>
                <w:color w:val="800000"/>
              </w:rPr>
              <w:t>(3)</w:t>
            </w:r>
          </w:p>
          <w:p w14:paraId="7C69A319" w14:textId="77777777" w:rsidR="00B56C8E" w:rsidRDefault="00B56C8E" w:rsidP="00B56C8E">
            <w:pPr>
              <w:ind w:right="141"/>
              <w:rPr>
                <w:color w:val="800000"/>
              </w:rPr>
            </w:pPr>
            <w:r>
              <w:rPr>
                <w:b/>
              </w:rPr>
              <w:t>c)</w:t>
            </w:r>
            <w:r>
              <w:t xml:space="preserve"> Nennen und beschreiben Sie die beiden Möglichkeit, wie das Elektron hat, um von E</w:t>
            </w:r>
            <w:r>
              <w:rPr>
                <w:vertAlign w:val="subscript"/>
              </w:rPr>
              <w:t>1</w:t>
            </w:r>
            <w:r>
              <w:t xml:space="preserve"> zurück auf E</w:t>
            </w:r>
            <w:r>
              <w:rPr>
                <w:vertAlign w:val="subscript"/>
              </w:rPr>
              <w:t>0</w:t>
            </w:r>
            <w:r>
              <w:t xml:space="preserve"> zu kommen. </w:t>
            </w:r>
            <w:r>
              <w:rPr>
                <w:color w:val="800000"/>
              </w:rPr>
              <w:t>(4)</w:t>
            </w:r>
          </w:p>
          <w:p w14:paraId="7BA2F71B" w14:textId="77777777" w:rsidR="00B56C8E" w:rsidRDefault="00B56C8E" w:rsidP="00B56C8E">
            <w:pPr>
              <w:ind w:right="141"/>
              <w:rPr>
                <w:color w:val="800000"/>
              </w:rPr>
            </w:pPr>
            <w:r>
              <w:rPr>
                <w:b/>
              </w:rPr>
              <w:t>d)</w:t>
            </w:r>
            <w:r>
              <w:t xml:space="preserve"> Der Rubinlaser hat eine Strahlungsleistung von 2 mW und der aufgefangene Leuchtfleck einen Durchmesser von 0,8 mm.</w:t>
            </w:r>
            <w:r>
              <w:br/>
              <w:t xml:space="preserve">In welchem Verhältnis steht die Intensität dieses Lasers zur Intensität des Sonnenlichtes?. Das Sonnenlicht hat eine Intensität von 1,36 kW/m². </w:t>
            </w:r>
            <w:r>
              <w:rPr>
                <w:color w:val="800000"/>
              </w:rPr>
              <w:t>(4)</w:t>
            </w:r>
          </w:p>
          <w:p w14:paraId="35EEBEEB" w14:textId="77777777" w:rsidR="00B56C8E" w:rsidRDefault="00B56C8E" w:rsidP="00B56C8E">
            <w:pPr>
              <w:ind w:right="141"/>
            </w:pPr>
            <w:r>
              <w:rPr>
                <w:b/>
              </w:rPr>
              <w:t>e)</w:t>
            </w:r>
            <w:r>
              <w:t xml:space="preserve"> Nennen Sie zwei Eigenschaften der Laserstrahlung und je eine Anwendungen, die diese Eigenschaft ausnutzt. </w:t>
            </w:r>
            <w:r>
              <w:rPr>
                <w:color w:val="800000"/>
              </w:rPr>
              <w:t>(4)</w:t>
            </w:r>
          </w:p>
        </w:tc>
        <w:tc>
          <w:tcPr>
            <w:tcW w:w="4252" w:type="dxa"/>
          </w:tcPr>
          <w:p w14:paraId="231F1DCE" w14:textId="77777777" w:rsidR="00B56C8E" w:rsidRDefault="00F955A9" w:rsidP="00B56C8E">
            <w:pPr>
              <w:ind w:right="141"/>
            </w:pPr>
            <w:r>
              <w:pict w14:anchorId="683EBC59">
                <v:shape id="_x0000_i1171" type="#_x0000_t75" style="width:188.25pt;height:115.5pt" fillcolor="window">
                  <v:imagedata r:id="rId390" o:title="a163"/>
                </v:shape>
              </w:pict>
            </w:r>
          </w:p>
        </w:tc>
      </w:tr>
    </w:tbl>
    <w:p w14:paraId="24DF0AA7" w14:textId="77777777" w:rsidR="00B56C8E" w:rsidRDefault="00B56C8E" w:rsidP="00B56C8E"/>
    <w:p w14:paraId="48A3E0A6" w14:textId="5A0962A7" w:rsidR="00625F24" w:rsidRDefault="00F955A9" w:rsidP="00B56C8E">
      <w:hyperlink r:id="rId391" w:anchor="o315" w:history="1">
        <w:r w:rsidR="00625F24" w:rsidRPr="00630E7F">
          <w:rPr>
            <w:rStyle w:val="Hyperlink"/>
            <w:sz w:val="22"/>
          </w:rPr>
          <w:t>315.</w:t>
        </w:r>
      </w:hyperlink>
      <w:r w:rsidR="00625F24" w:rsidRPr="00625F24">
        <w:rPr>
          <w:b/>
        </w:rPr>
        <w:t>Quantenhafte Emission und Absorption von Energie</w:t>
      </w:r>
    </w:p>
    <w:p w14:paraId="64BD215C" w14:textId="1CCA548B" w:rsidR="00625F24" w:rsidRDefault="00625F24" w:rsidP="00B56C8E">
      <w:r>
        <w:t>(LK Bayern 1998)</w:t>
      </w:r>
    </w:p>
    <w:p w14:paraId="191A1125" w14:textId="023B887F" w:rsidR="00625F24" w:rsidRDefault="00625F24" w:rsidP="00B56C8E">
      <w:r>
        <w:t>Durchstrahlt man Na-Dampf, dessen Atome sich im Grundzustand befinden, mit Glühlicht, so stellt man im Spektrum des durchgehenden Lichtes eine dunkle Linie fest. Die zugehörige Wellenlänge ergibt sich zu 590 nm.</w:t>
      </w:r>
    </w:p>
    <w:p w14:paraId="40F00EEF" w14:textId="77D705C7" w:rsidR="00625F24" w:rsidRDefault="00DD4DCD" w:rsidP="00B56C8E">
      <w:r w:rsidRPr="00DD4DCD">
        <w:rPr>
          <w:b/>
        </w:rPr>
        <w:t>a)</w:t>
      </w:r>
      <w:r>
        <w:t xml:space="preserve"> Erklären Sie das Zustandekommen dieser dunklen Linie und zeigen Sie, dass die zugehörige Anregungsenergie 2,1 eV beträgt.</w:t>
      </w:r>
    </w:p>
    <w:p w14:paraId="11A1661C" w14:textId="1E4FFBA3" w:rsidR="00DD4DCD" w:rsidRDefault="00DD4DCD" w:rsidP="00B56C8E">
      <w:r w:rsidRPr="002B479F">
        <w:rPr>
          <w:b/>
        </w:rPr>
        <w:t>b)</w:t>
      </w:r>
      <w:r>
        <w:t xml:space="preserve"> Die Anregung der Na-Atome, die stets vom Grundzustand aus erfolgt, wird nun durch Beschuss mit Elektronen durchgeführt. Erreicht die maximale kinetische Energie der Elektronen 3,2 eV, treten im dazugehörigen Emissionsspektrum neben der bekannten 590-nm-Linie erstmal weitere Linien auf. </w:t>
      </w:r>
    </w:p>
    <w:p w14:paraId="5BC9705A" w14:textId="4876AAB4" w:rsidR="002B479F" w:rsidRDefault="002B479F" w:rsidP="00B56C8E">
      <w:r>
        <w:t>Zeichnen Sie auf der Grundlage der bisherigen Informationen ein Energieniveauschema und berechnen Sie die größte im Emissionsspektrum zu erwartende Wellenlänge.</w:t>
      </w:r>
    </w:p>
    <w:p w14:paraId="1F52D9B5" w14:textId="77777777" w:rsidR="002B479F" w:rsidRDefault="002B479F" w:rsidP="00B56C8E"/>
    <w:p w14:paraId="51EE1FFD" w14:textId="77777777" w:rsidR="00625F24" w:rsidRDefault="00625F24" w:rsidP="00B56C8E"/>
    <w:p w14:paraId="374E0507" w14:textId="77777777" w:rsidR="00625F24" w:rsidRDefault="00625F24" w:rsidP="00B56C8E"/>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45183A9" w14:textId="77777777" w:rsidTr="00B56C8E">
        <w:trPr>
          <w:trHeight w:val="397"/>
        </w:trPr>
        <w:tc>
          <w:tcPr>
            <w:tcW w:w="5030" w:type="dxa"/>
            <w:vAlign w:val="center"/>
          </w:tcPr>
          <w:p w14:paraId="1BA87193" w14:textId="77777777" w:rsidR="00B56C8E" w:rsidRDefault="00B56C8E" w:rsidP="00AF679B">
            <w:pPr>
              <w:pStyle w:val="berschrift4"/>
            </w:pPr>
            <w:bookmarkStart w:id="650" w:name="t10"/>
            <w:bookmarkEnd w:id="650"/>
            <w:r>
              <w:t>Photonen</w:t>
            </w:r>
          </w:p>
        </w:tc>
        <w:tc>
          <w:tcPr>
            <w:tcW w:w="5030" w:type="dxa"/>
            <w:vAlign w:val="center"/>
          </w:tcPr>
          <w:p w14:paraId="2819E421" w14:textId="77777777" w:rsidR="00B56C8E" w:rsidRDefault="00F955A9" w:rsidP="00B56C8E">
            <w:pPr>
              <w:jc w:val="center"/>
            </w:pPr>
            <w:hyperlink w:anchor="t0" w:history="1">
              <w:r w:rsidR="00B56C8E">
                <w:rPr>
                  <w:rStyle w:val="Hyperlink"/>
                </w:rPr>
                <w:t>(zum</w:t>
              </w:r>
              <w:bookmarkStart w:id="651" w:name="_Hlt512950067"/>
              <w:r w:rsidR="00B56C8E">
                <w:rPr>
                  <w:rStyle w:val="Hyperlink"/>
                </w:rPr>
                <w:t xml:space="preserve"> </w:t>
              </w:r>
              <w:bookmarkEnd w:id="651"/>
              <w:r w:rsidR="00B56C8E">
                <w:rPr>
                  <w:rStyle w:val="Hyperlink"/>
                </w:rPr>
                <w:t>I</w:t>
              </w:r>
              <w:bookmarkStart w:id="652" w:name="_Hlt513431062"/>
              <w:r w:rsidR="00B56C8E">
                <w:rPr>
                  <w:rStyle w:val="Hyperlink"/>
                </w:rPr>
                <w:t>n</w:t>
              </w:r>
              <w:bookmarkEnd w:id="652"/>
              <w:r w:rsidR="00B56C8E">
                <w:rPr>
                  <w:rStyle w:val="Hyperlink"/>
                </w:rPr>
                <w:t>halts</w:t>
              </w:r>
              <w:bookmarkStart w:id="653" w:name="_Hlt512950061"/>
              <w:r w:rsidR="00B56C8E">
                <w:rPr>
                  <w:rStyle w:val="Hyperlink"/>
                </w:rPr>
                <w:t>v</w:t>
              </w:r>
              <w:bookmarkEnd w:id="653"/>
              <w:r w:rsidR="00B56C8E">
                <w:rPr>
                  <w:rStyle w:val="Hyperlink"/>
                </w:rPr>
                <w:t>erzeichnis )</w:t>
              </w:r>
            </w:hyperlink>
          </w:p>
        </w:tc>
      </w:tr>
      <w:tr w:rsidR="00B56C8E" w14:paraId="68AB076F" w14:textId="77777777" w:rsidTr="00B56C8E">
        <w:trPr>
          <w:trHeight w:val="397"/>
        </w:trPr>
        <w:tc>
          <w:tcPr>
            <w:tcW w:w="10060" w:type="dxa"/>
            <w:gridSpan w:val="2"/>
            <w:vAlign w:val="center"/>
          </w:tcPr>
          <w:p w14:paraId="46348A50" w14:textId="77777777" w:rsidR="00B56C8E" w:rsidRDefault="00F955A9" w:rsidP="00B56C8E">
            <w:pPr>
              <w:jc w:val="center"/>
              <w:rPr>
                <w:rStyle w:val="Hyperlink"/>
              </w:rPr>
            </w:pPr>
            <w:hyperlink r:id="rId392" w:anchor="quantenphysik" w:history="1">
              <w:r w:rsidR="00B56C8E" w:rsidRPr="00BF15FB">
                <w:rPr>
                  <w:rStyle w:val="Hyperlink"/>
                </w:rPr>
                <w:t>Formeln zum Thema</w:t>
              </w:r>
            </w:hyperlink>
          </w:p>
        </w:tc>
      </w:tr>
    </w:tbl>
    <w:bookmarkStart w:id="654" w:name="_Hlt497297590"/>
    <w:p w14:paraId="04492E81" w14:textId="77777777" w:rsidR="00B56C8E" w:rsidRDefault="00B56C8E" w:rsidP="00B56C8E">
      <w:r>
        <w:rPr>
          <w:rStyle w:val="Hyperlink"/>
        </w:rPr>
        <w:fldChar w:fldCharType="begin"/>
      </w:r>
      <w:r w:rsidR="00493C02">
        <w:rPr>
          <w:rStyle w:val="Hyperlink"/>
        </w:rPr>
        <w:instrText>HYPERLINK "</w:instrText>
      </w:r>
      <w:r w:rsidR="00743CFB">
        <w:rPr>
          <w:rStyle w:val="Hyperlink"/>
        </w:rPr>
        <w:instrText>l</w:instrText>
      </w:r>
      <w:r w:rsidR="00493C02">
        <w:rPr>
          <w:rStyle w:val="Hyperlink"/>
        </w:rPr>
        <w:instrText>sgoptik</w:instrText>
      </w:r>
      <w:r w:rsidR="00292261">
        <w:rPr>
          <w:rStyle w:val="Hyperlink"/>
        </w:rPr>
        <w:instrText>.docx</w:instrText>
      </w:r>
      <w:r w:rsidR="00493C02">
        <w:rPr>
          <w:rStyle w:val="Hyperlink"/>
        </w:rPr>
        <w:instrText>" \l "o138"</w:instrText>
      </w:r>
      <w:r>
        <w:rPr>
          <w:rStyle w:val="Hyperlink"/>
        </w:rPr>
        <w:fldChar w:fldCharType="separate"/>
      </w:r>
      <w:r>
        <w:rPr>
          <w:rStyle w:val="Hyperlink"/>
        </w:rPr>
        <w:t>1</w:t>
      </w:r>
      <w:bookmarkStart w:id="655" w:name="_Hlt533640899"/>
      <w:bookmarkStart w:id="656" w:name="_Hlt533640785"/>
      <w:bookmarkEnd w:id="655"/>
      <w:r>
        <w:rPr>
          <w:rStyle w:val="Hyperlink"/>
        </w:rPr>
        <w:t>3</w:t>
      </w:r>
      <w:bookmarkEnd w:id="656"/>
      <w:r>
        <w:rPr>
          <w:rStyle w:val="Hyperlink"/>
        </w:rPr>
        <w:t>8.</w:t>
      </w:r>
      <w:r>
        <w:rPr>
          <w:rStyle w:val="Hyperlink"/>
        </w:rPr>
        <w:fldChar w:fldCharType="end"/>
      </w:r>
      <w:bookmarkEnd w:id="654"/>
      <w:r>
        <w:t xml:space="preserve"> Wie viele Lichtquanten werden von einer 60 Watt Lampe in einer Sekunde abgegeben, wenn 5% der zugeführten elektrischen Energie in sichtbares Licht umgesetzt wird und anstelle der in Wirklichkeit auftretenden verschiedenen Wellenlängen mit einer einheitlichen Wellenlänge von 5,6 * 10 </w:t>
      </w:r>
      <w:r>
        <w:rPr>
          <w:vertAlign w:val="superscript"/>
        </w:rPr>
        <w:t>-7</w:t>
      </w:r>
      <w:r>
        <w:t xml:space="preserve"> m gerechnet wird.</w:t>
      </w:r>
      <w:r>
        <w:br/>
      </w:r>
      <w:r>
        <w:rPr>
          <w:sz w:val="24"/>
        </w:rPr>
        <w:sym w:font="Symbol" w:char="F02A"/>
      </w:r>
      <w:r>
        <w:rPr>
          <w:sz w:val="24"/>
        </w:rPr>
        <w:sym w:font="Symbol" w:char="F02A"/>
      </w:r>
      <w:r>
        <w:rPr>
          <w:sz w:val="24"/>
        </w:rPr>
        <w:sym w:font="Symbol" w:char="F02A"/>
      </w:r>
    </w:p>
    <w:p w14:paraId="0689C40A" w14:textId="4DE76675" w:rsidR="00AB6121" w:rsidRDefault="00F955A9" w:rsidP="00B56C8E">
      <w:pPr>
        <w:rPr>
          <w:sz w:val="24"/>
        </w:rPr>
      </w:pPr>
      <w:hyperlink r:id="rId393" w:anchor="o139" w:history="1">
        <w:r w:rsidR="00B56C8E">
          <w:rPr>
            <w:rStyle w:val="Hyperlink"/>
          </w:rPr>
          <w:t>1</w:t>
        </w:r>
        <w:bookmarkStart w:id="657" w:name="_Hlt497297617"/>
        <w:r w:rsidR="00B56C8E">
          <w:rPr>
            <w:rStyle w:val="Hyperlink"/>
          </w:rPr>
          <w:t>3</w:t>
        </w:r>
        <w:bookmarkEnd w:id="657"/>
        <w:r w:rsidR="00B56C8E">
          <w:rPr>
            <w:rStyle w:val="Hyperlink"/>
          </w:rPr>
          <w:t>9.</w:t>
        </w:r>
      </w:hyperlink>
      <w:r w:rsidR="00B56C8E">
        <w:t xml:space="preserve"> Damit das menschliche Auge grünes Licht mit der Wellenlänge von 500 nm wahrnimmt, ist es erforderlich, dass die auf die Netzhaut fallende Lichtleistung mindestens 2* 10 </w:t>
      </w:r>
      <w:r w:rsidR="00B56C8E">
        <w:rPr>
          <w:vertAlign w:val="superscript"/>
        </w:rPr>
        <w:t>-16</w:t>
      </w:r>
      <w:r w:rsidR="00B56C8E">
        <w:t xml:space="preserve"> W beträgt. Wie viele Photonen müssen in einer Sekunde auf die Netzhaut treffen?</w:t>
      </w:r>
      <w:r w:rsidR="00B56C8E">
        <w:br/>
      </w:r>
      <w:r w:rsidR="00B56C8E">
        <w:rPr>
          <w:sz w:val="24"/>
        </w:rPr>
        <w:sym w:font="Symbol" w:char="F02A"/>
      </w:r>
      <w:r w:rsidR="00B56C8E">
        <w:rPr>
          <w:sz w:val="24"/>
        </w:rPr>
        <w:sym w:font="Symbol" w:char="F02A"/>
      </w:r>
      <w:r w:rsidR="00B56C8E">
        <w:rPr>
          <w:sz w:val="24"/>
        </w:rPr>
        <w:sym w:font="Symbol" w:char="F02A"/>
      </w:r>
    </w:p>
    <w:p w14:paraId="6E325772" w14:textId="77777777" w:rsidR="00AB6121" w:rsidRDefault="00AB6121" w:rsidP="00B56C8E">
      <w:pPr>
        <w:rPr>
          <w:sz w:val="24"/>
        </w:rPr>
      </w:pPr>
    </w:p>
    <w:p w14:paraId="1C51A9E0" w14:textId="77777777" w:rsidR="00AB6121" w:rsidRDefault="00F955A9" w:rsidP="00B56C8E">
      <w:pPr>
        <w:rPr>
          <w:sz w:val="24"/>
        </w:rPr>
      </w:pPr>
      <w:hyperlink r:id="rId394" w:anchor="o307" w:history="1">
        <w:r w:rsidR="00046A32" w:rsidRPr="00A304B3">
          <w:rPr>
            <w:rStyle w:val="Hyperlink"/>
          </w:rPr>
          <w:t>307</w:t>
        </w:r>
        <w:r w:rsidR="00AB6121" w:rsidRPr="00A304B3">
          <w:rPr>
            <w:rStyle w:val="Hyperlink"/>
          </w:rPr>
          <w:t>.</w:t>
        </w:r>
      </w:hyperlink>
      <w:r w:rsidR="00AB6121">
        <w:rPr>
          <w:sz w:val="24"/>
        </w:rPr>
        <w:t xml:space="preserve"> Eine mögliche praktische Anwendung des Strahlungsdruckes der Sonne ist der Antrieb von kleinen Satelliten </w:t>
      </w:r>
      <w:r w:rsidR="00A458B9">
        <w:rPr>
          <w:sz w:val="24"/>
        </w:rPr>
        <w:t xml:space="preserve">mit Hilfe von großen Sonnensegeln.  </w:t>
      </w:r>
    </w:p>
    <w:p w14:paraId="03EEBACA" w14:textId="77777777" w:rsidR="00E234F0" w:rsidRDefault="00E234F0" w:rsidP="00B56C8E">
      <w:r>
        <w:rPr>
          <w:sz w:val="24"/>
        </w:rPr>
        <w:t xml:space="preserve">Auf der Erdbahn um die Sonne beträgt der Strahlungsdruck der Sonne auf eine das Licht reflektierende Fläche 5,0 </w:t>
      </w:r>
      <w:r>
        <w:t xml:space="preserve">µN </w:t>
      </w:r>
      <w:r>
        <w:rPr>
          <w:rFonts w:cs="Arial"/>
        </w:rPr>
        <w:t>·</w:t>
      </w:r>
      <w:r>
        <w:t xml:space="preserve"> m</w:t>
      </w:r>
      <w:r w:rsidRPr="00E234F0">
        <w:rPr>
          <w:vertAlign w:val="superscript"/>
        </w:rPr>
        <w:t>-2</w:t>
      </w:r>
      <w:r>
        <w:t>.</w:t>
      </w:r>
    </w:p>
    <w:p w14:paraId="788084A3" w14:textId="77777777" w:rsidR="00E234F0" w:rsidRPr="00E234F0" w:rsidRDefault="00DA1ED6" w:rsidP="00B56C8E">
      <w:r w:rsidRPr="00301421">
        <w:rPr>
          <w:b/>
        </w:rPr>
        <w:t>a)</w:t>
      </w:r>
      <w:r>
        <w:t xml:space="preserve"> </w:t>
      </w:r>
      <w:r w:rsidR="002F69E0">
        <w:t xml:space="preserve">Berechnen Sie die Anzahl der Photonen mit der Wellenlänge 600 nm, die in 1,0 s von einer </w:t>
      </w:r>
      <w:r>
        <w:t>1,0 m² großen Fläche reflektiert werden müssen, um den angegebenen Strahlungsdruck zu erzeugen.</w:t>
      </w:r>
    </w:p>
    <w:p w14:paraId="756D5653" w14:textId="77777777" w:rsidR="00AB6121" w:rsidRDefault="00DA1ED6" w:rsidP="00B56C8E">
      <w:r w:rsidRPr="00301421">
        <w:rPr>
          <w:b/>
        </w:rPr>
        <w:t>b)</w:t>
      </w:r>
      <w:r>
        <w:t xml:space="preserve"> Berechnen Sie die erforderliche Fläche eines reflektierenden Sonnensegels, das einen Satelliten von 10,0 kg Masse die Beschleunigung 0,1 g verleihen soll. </w:t>
      </w:r>
      <w:r>
        <w:br/>
        <w:t>Geben Sie das Ergebnis in Vielfachen der Fläche eines Fußballfeldes an. Ein Fußballfeld hat eine Größe von 7350 m².</w:t>
      </w:r>
    </w:p>
    <w:p w14:paraId="7E95AAC1" w14:textId="4152810D" w:rsidR="00DA1ED6" w:rsidRDefault="00DA1ED6" w:rsidP="00B56C8E"/>
    <w:p w14:paraId="152DB4CE" w14:textId="1AB45EFC" w:rsidR="004D55F3" w:rsidRDefault="00F955A9" w:rsidP="00B56C8E">
      <w:hyperlink r:id="rId395" w:anchor="o314" w:history="1">
        <w:r w:rsidR="004D55F3" w:rsidRPr="00B40093">
          <w:rPr>
            <w:rStyle w:val="Hyperlink"/>
            <w:sz w:val="22"/>
          </w:rPr>
          <w:t>314.</w:t>
        </w:r>
      </w:hyperlink>
      <w:r w:rsidR="004D55F3">
        <w:t xml:space="preserve"> </w:t>
      </w:r>
      <w:r w:rsidR="004D55F3" w:rsidRPr="004D55F3">
        <w:rPr>
          <w:b/>
        </w:rPr>
        <w:t>Photonenimpuls</w:t>
      </w:r>
    </w:p>
    <w:p w14:paraId="5D0985ED" w14:textId="364637EB" w:rsidR="004D55F3" w:rsidRDefault="004D55F3" w:rsidP="00B56C8E">
      <w:r>
        <w:t>(LK Bayern 1998)</w:t>
      </w:r>
    </w:p>
    <w:p w14:paraId="372B0A05" w14:textId="77777777" w:rsidR="004D55F3" w:rsidRDefault="004D55F3" w:rsidP="00B56C8E">
      <w:r>
        <w:t>Eine Platte mit einer Fläche von 4,0 cm² wird von einer praktisch punktförmigen Lichtquelle bestrahlt, die Licht mit einer Wellenlänge von 590 nm aussendet. Die Lichtquelle ist 1,0 m von der Platte entfernt.</w:t>
      </w:r>
    </w:p>
    <w:p w14:paraId="20DDD715" w14:textId="77777777" w:rsidR="004D55F3" w:rsidRDefault="004D55F3" w:rsidP="00B56C8E">
      <w:r>
        <w:t>Die gleichmäßig in den Raum ausgestrahlte Leistung der Lichtquelle beträgt 20 W.</w:t>
      </w:r>
    </w:p>
    <w:p w14:paraId="259E0BD3" w14:textId="77777777" w:rsidR="004D55F3" w:rsidRDefault="004D55F3" w:rsidP="00B56C8E">
      <w:r>
        <w:t>Es darf angenommen werden, dass alle Lichtstrahlen senkrecht auf die Platte auftreffen. Von der auftreffenden Strahlung werden 80% reflektiert und 20% absorbiert.</w:t>
      </w:r>
    </w:p>
    <w:p w14:paraId="01CA0D73" w14:textId="408618C4" w:rsidR="005D2B6F" w:rsidRPr="005D2B6F" w:rsidRDefault="005D2B6F" w:rsidP="00B56C8E">
      <w:r>
        <w:rPr>
          <w:b/>
        </w:rPr>
        <w:t xml:space="preserve">a) </w:t>
      </w:r>
      <w:r w:rsidRPr="005D2B6F">
        <w:rPr>
          <w:bCs/>
        </w:rPr>
        <w:t xml:space="preserve">Zeigen Sie, dass die Lichtquelle pro Sekunde 5,9 </w:t>
      </w:r>
      <w:r w:rsidRPr="005D2B6F">
        <w:rPr>
          <w:rFonts w:cs="Arial"/>
          <w:bCs/>
        </w:rPr>
        <w:t>∙</w:t>
      </w:r>
      <w:r>
        <w:t xml:space="preserve"> 10</w:t>
      </w:r>
      <w:r w:rsidRPr="005D2B6F">
        <w:rPr>
          <w:vertAlign w:val="superscript"/>
        </w:rPr>
        <w:t>19</w:t>
      </w:r>
      <w:r>
        <w:t xml:space="preserve"> Photonen aussendet.</w:t>
      </w:r>
    </w:p>
    <w:p w14:paraId="5F9AAD58" w14:textId="4D0D397D" w:rsidR="004D55F3" w:rsidRDefault="005D2B6F" w:rsidP="00B56C8E">
      <w:r>
        <w:rPr>
          <w:b/>
        </w:rPr>
        <w:t>b</w:t>
      </w:r>
      <w:r w:rsidR="004D55F3" w:rsidRPr="0034307C">
        <w:rPr>
          <w:b/>
        </w:rPr>
        <w:t>)</w:t>
      </w:r>
      <w:r w:rsidR="004D55F3">
        <w:t xml:space="preserve"> Zeigen Sie, dass pro Sekunde 1,9 </w:t>
      </w:r>
      <w:r w:rsidR="004D55F3">
        <w:rPr>
          <w:rFonts w:cs="Arial"/>
        </w:rPr>
        <w:t>∙</w:t>
      </w:r>
      <w:r w:rsidR="004D55F3">
        <w:t xml:space="preserve"> 10</w:t>
      </w:r>
      <w:r w:rsidR="004D55F3" w:rsidRPr="004D55F3">
        <w:rPr>
          <w:vertAlign w:val="superscript"/>
        </w:rPr>
        <w:t>15</w:t>
      </w:r>
      <w:r w:rsidR="004D55F3">
        <w:t xml:space="preserve"> Photonen auf die Platte treffen.</w:t>
      </w:r>
    </w:p>
    <w:p w14:paraId="64AE8C5A" w14:textId="70C7F80A" w:rsidR="004D55F3" w:rsidRDefault="005D2B6F" w:rsidP="00B56C8E">
      <w:r>
        <w:rPr>
          <w:b/>
        </w:rPr>
        <w:t>c</w:t>
      </w:r>
      <w:r w:rsidR="004D55F3" w:rsidRPr="0034307C">
        <w:rPr>
          <w:b/>
        </w:rPr>
        <w:t>)</w:t>
      </w:r>
      <w:r w:rsidR="004D55F3">
        <w:t xml:space="preserve"> Berechnen Sie die Kraft, die das Licht auf die Platte ausübt.</w:t>
      </w:r>
    </w:p>
    <w:p w14:paraId="6D877278" w14:textId="49656C87" w:rsidR="004D55F3" w:rsidRDefault="005D2B6F" w:rsidP="00B56C8E">
      <w:r>
        <w:rPr>
          <w:b/>
        </w:rPr>
        <w:t>d</w:t>
      </w:r>
      <w:r w:rsidR="004D55F3" w:rsidRPr="0034307C">
        <w:rPr>
          <w:b/>
        </w:rPr>
        <w:t>)</w:t>
      </w:r>
      <w:r w:rsidR="004D55F3">
        <w:t xml:space="preserve"> Begründen Sie ohne weitere Rechnungen, in welchem Maße sich die ausgeübte Kraft ändert, wenn das Absorptionsverhalten der Platte und die Leistung der Lichtquelle gleichbleiben, aber</w:t>
      </w:r>
    </w:p>
    <w:p w14:paraId="3EDBF1B0" w14:textId="3EA93D20" w:rsidR="004D55F3" w:rsidRDefault="004D55F3" w:rsidP="004D55F3">
      <w:pPr>
        <w:numPr>
          <w:ilvl w:val="0"/>
          <w:numId w:val="48"/>
        </w:numPr>
      </w:pPr>
      <w:r>
        <w:t>d</w:t>
      </w:r>
      <w:r w:rsidR="00B03613">
        <w:t>er</w:t>
      </w:r>
      <w:r>
        <w:t xml:space="preserve"> Abstand zwischen Lichtquelle und Platte auf 3,0 m vergrößert wird</w:t>
      </w:r>
    </w:p>
    <w:p w14:paraId="339DC5F3" w14:textId="3E8199BF" w:rsidR="004D55F3" w:rsidRDefault="004D55F3" w:rsidP="004D55F3">
      <w:pPr>
        <w:numPr>
          <w:ilvl w:val="0"/>
          <w:numId w:val="48"/>
        </w:numPr>
      </w:pPr>
      <w:r>
        <w:t>die Wellenlänge des verwendeten Lichts halbiert wird.</w:t>
      </w:r>
    </w:p>
    <w:p w14:paraId="4EC4B103" w14:textId="77777777" w:rsidR="00DA1ED6" w:rsidRDefault="00DA1ED6" w:rsidP="00B56C8E"/>
    <w:p w14:paraId="6AC7A684" w14:textId="77777777" w:rsidR="00B56C8E" w:rsidRDefault="00B56C8E" w:rsidP="00AF679B">
      <w:pPr>
        <w:pStyle w:val="berschrift3"/>
      </w:pPr>
      <w:r>
        <w:t>Weiteres</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D998F0F" w14:textId="77777777" w:rsidTr="00B56C8E">
        <w:trPr>
          <w:trHeight w:val="397"/>
        </w:trPr>
        <w:tc>
          <w:tcPr>
            <w:tcW w:w="5030" w:type="dxa"/>
            <w:vAlign w:val="center"/>
          </w:tcPr>
          <w:p w14:paraId="084BFB69" w14:textId="77777777" w:rsidR="00B56C8E" w:rsidRDefault="00B56C8E" w:rsidP="00AF679B">
            <w:pPr>
              <w:pStyle w:val="berschrift4"/>
            </w:pPr>
            <w:bookmarkStart w:id="658" w:name="t4"/>
            <w:bookmarkEnd w:id="658"/>
            <w:r>
              <w:t>Optische Geräte</w:t>
            </w:r>
          </w:p>
        </w:tc>
        <w:tc>
          <w:tcPr>
            <w:tcW w:w="5030" w:type="dxa"/>
            <w:vAlign w:val="center"/>
          </w:tcPr>
          <w:p w14:paraId="65F89C85" w14:textId="77777777" w:rsidR="00B56C8E" w:rsidRDefault="00F955A9" w:rsidP="00B56C8E">
            <w:pPr>
              <w:jc w:val="center"/>
              <w:rPr>
                <w:rStyle w:val="Hyperlink"/>
              </w:rPr>
            </w:pPr>
            <w:hyperlink w:anchor="t0" w:history="1">
              <w:r w:rsidR="00B56C8E">
                <w:rPr>
                  <w:rStyle w:val="Hyperlink"/>
                </w:rPr>
                <w:t>(zu</w:t>
              </w:r>
              <w:bookmarkStart w:id="659" w:name="_Hlt512950156"/>
              <w:r w:rsidR="00B56C8E">
                <w:rPr>
                  <w:rStyle w:val="Hyperlink"/>
                </w:rPr>
                <w:t>m</w:t>
              </w:r>
              <w:bookmarkEnd w:id="659"/>
              <w:r w:rsidR="00B56C8E">
                <w:rPr>
                  <w:rStyle w:val="Hyperlink"/>
                </w:rPr>
                <w:t xml:space="preserve"> I</w:t>
              </w:r>
              <w:bookmarkStart w:id="660" w:name="_Hlt513431065"/>
              <w:r w:rsidR="00B56C8E">
                <w:rPr>
                  <w:rStyle w:val="Hyperlink"/>
                </w:rPr>
                <w:t>n</w:t>
              </w:r>
              <w:bookmarkStart w:id="661" w:name="_Hlt497293596"/>
              <w:bookmarkEnd w:id="660"/>
              <w:r w:rsidR="00B56C8E">
                <w:rPr>
                  <w:rStyle w:val="Hyperlink"/>
                </w:rPr>
                <w:t>h</w:t>
              </w:r>
              <w:bookmarkEnd w:id="661"/>
              <w:r w:rsidR="00B56C8E">
                <w:rPr>
                  <w:rStyle w:val="Hyperlink"/>
                </w:rPr>
                <w:t>alt</w:t>
              </w:r>
              <w:bookmarkStart w:id="662" w:name="_Hlt497005448"/>
              <w:r w:rsidR="00B56C8E">
                <w:rPr>
                  <w:rStyle w:val="Hyperlink"/>
                </w:rPr>
                <w:t>s</w:t>
              </w:r>
              <w:bookmarkEnd w:id="662"/>
              <w:r w:rsidR="00B56C8E">
                <w:rPr>
                  <w:rStyle w:val="Hyperlink"/>
                </w:rPr>
                <w:t>v</w:t>
              </w:r>
              <w:bookmarkStart w:id="663" w:name="_Hlt514287836"/>
              <w:r w:rsidR="00B56C8E">
                <w:rPr>
                  <w:rStyle w:val="Hyperlink"/>
                </w:rPr>
                <w:t>e</w:t>
              </w:r>
              <w:bookmarkEnd w:id="663"/>
              <w:r w:rsidR="00B56C8E">
                <w:rPr>
                  <w:rStyle w:val="Hyperlink"/>
                </w:rPr>
                <w:t>rzeichnis )</w:t>
              </w:r>
            </w:hyperlink>
          </w:p>
        </w:tc>
      </w:tr>
    </w:tbl>
    <w:bookmarkStart w:id="664" w:name="_Hlt497003813"/>
    <w:p w14:paraId="5711E5C6"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"o6"</w:instrText>
      </w:r>
      <w:r>
        <w:fldChar w:fldCharType="separate"/>
      </w:r>
      <w:r>
        <w:rPr>
          <w:rStyle w:val="Hyperlink"/>
        </w:rPr>
        <w:t>6.</w:t>
      </w:r>
      <w:r>
        <w:fldChar w:fldCharType="end"/>
      </w:r>
      <w:bookmarkEnd w:id="664"/>
      <w:r>
        <w:t xml:space="preserve"> Beschreiben Sie den Aufbau und erklären Sie die Wirkungsweise eines der folgenden Geräte:</w:t>
      </w:r>
      <w:r>
        <w:br/>
        <w:t>- Mikroskop</w:t>
      </w:r>
      <w:r>
        <w:br/>
        <w:t>- astronomisches Fernrohr</w:t>
      </w:r>
      <w:r>
        <w:br/>
        <w:t>- Projektor</w:t>
      </w:r>
      <w:r>
        <w:br/>
        <w:t>- fotografische Kamera.</w:t>
      </w:r>
      <w:r>
        <w:br/>
      </w:r>
      <w:r>
        <w:rPr>
          <w:sz w:val="24"/>
        </w:rPr>
        <w:sym w:font="Symbol" w:char="F02A"/>
      </w:r>
      <w:r>
        <w:rPr>
          <w:sz w:val="24"/>
        </w:rPr>
        <w:sym w:font="Symbol" w:char="F02A"/>
      </w:r>
    </w:p>
    <w:bookmarkStart w:id="665" w:name="_Hlt497273662"/>
    <w:p w14:paraId="64A8C707"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"o77"</w:instrText>
      </w:r>
      <w:r>
        <w:fldChar w:fldCharType="separate"/>
      </w:r>
      <w:r>
        <w:rPr>
          <w:rStyle w:val="Hyperlink"/>
        </w:rPr>
        <w:t>7</w:t>
      </w:r>
      <w:bookmarkStart w:id="666" w:name="_Hlt6062528"/>
      <w:r>
        <w:rPr>
          <w:rStyle w:val="Hyperlink"/>
        </w:rPr>
        <w:t>7</w:t>
      </w:r>
      <w:bookmarkEnd w:id="666"/>
      <w:r>
        <w:rPr>
          <w:rStyle w:val="Hyperlink"/>
        </w:rPr>
        <w:t>.</w:t>
      </w:r>
      <w:r>
        <w:fldChar w:fldCharType="end"/>
      </w:r>
      <w:bookmarkEnd w:id="665"/>
      <w:r>
        <w:t xml:space="preserve"> Beschreiben Sie, wie man, ausgehend von der Umkehrbarkeit des Lichtweges, aus einem Fotoapparat einen Diaprojektor herstellen könnte!</w:t>
      </w:r>
      <w:r>
        <w:br/>
      </w:r>
      <w:r>
        <w:rPr>
          <w:sz w:val="24"/>
        </w:rPr>
        <w:sym w:font="Symbol" w:char="F02A"/>
      </w:r>
    </w:p>
    <w:p w14:paraId="39E8392D" w14:textId="77777777" w:rsidR="00B56C8E" w:rsidRDefault="00F955A9" w:rsidP="00B56C8E">
      <w:pPr>
        <w:rPr>
          <w:shadow/>
        </w:rPr>
      </w:pPr>
      <w:hyperlink r:id="rId396" w:anchor="o131" w:history="1">
        <w:r w:rsidR="00B56C8E">
          <w:rPr>
            <w:rStyle w:val="Hyperlink"/>
          </w:rPr>
          <w:t>1</w:t>
        </w:r>
        <w:bookmarkStart w:id="667" w:name="_Hlt533638480"/>
        <w:bookmarkStart w:id="668" w:name="_Hlt497297192"/>
        <w:bookmarkEnd w:id="667"/>
        <w:r w:rsidR="00B56C8E">
          <w:rPr>
            <w:rStyle w:val="Hyperlink"/>
          </w:rPr>
          <w:t>3</w:t>
        </w:r>
        <w:bookmarkEnd w:id="668"/>
        <w:r w:rsidR="00B56C8E">
          <w:rPr>
            <w:rStyle w:val="Hyperlink"/>
          </w:rPr>
          <w:t>1.</w:t>
        </w:r>
      </w:hyperlink>
      <w:r w:rsidR="00B56C8E">
        <w:t xml:space="preserve"> Ein Fixstern in einer Entfernung von 10 Lichtjahren wird von einem großen Planeten umlaufen. Dieser Planet ist mit einem 5-m-Teleskop noch sichtbar. Wie groß muss die Entfernung des Planeten von dem Fixstern mindestens sein, damit man die beiden Himmelskörper mit dem Teleskop noch auflösen kann?</w:t>
      </w:r>
      <w:r w:rsidR="00B56C8E">
        <w:br/>
      </w:r>
      <w:r w:rsidR="00B56C8E">
        <w:rPr>
          <w:sz w:val="24"/>
        </w:rPr>
        <w:sym w:font="Symbol" w:char="F02A"/>
      </w:r>
      <w:r w:rsidR="00B56C8E">
        <w:rPr>
          <w:sz w:val="24"/>
        </w:rPr>
        <w:sym w:font="Symbol" w:char="F02A"/>
      </w:r>
      <w:r w:rsidR="00B56C8E">
        <w:rPr>
          <w:sz w:val="24"/>
        </w:rPr>
        <w:sym w:font="Symbol" w:char="F02A"/>
      </w:r>
      <w:r w:rsidR="00B56C8E">
        <w:rPr>
          <w:sz w:val="24"/>
        </w:rPr>
        <w:br/>
      </w:r>
      <w:hyperlink r:id="rId397" w:anchor="o136" w:history="1">
        <w:r w:rsidR="00B56C8E">
          <w:rPr>
            <w:rStyle w:val="Hyperlink"/>
          </w:rPr>
          <w:t>1</w:t>
        </w:r>
        <w:bookmarkStart w:id="669" w:name="_Hlt533638468"/>
        <w:r w:rsidR="00B56C8E">
          <w:rPr>
            <w:rStyle w:val="Hyperlink"/>
          </w:rPr>
          <w:t>3</w:t>
        </w:r>
        <w:bookmarkEnd w:id="669"/>
        <w:r w:rsidR="00B56C8E">
          <w:rPr>
            <w:rStyle w:val="Hyperlink"/>
          </w:rPr>
          <w:t>6</w:t>
        </w:r>
        <w:bookmarkStart w:id="670" w:name="_Hlt497297409"/>
        <w:r w:rsidR="00B56C8E">
          <w:rPr>
            <w:rStyle w:val="Hyperlink"/>
          </w:rPr>
          <w:t>.</w:t>
        </w:r>
        <w:bookmarkEnd w:id="670"/>
      </w:hyperlink>
      <w:r w:rsidR="00B56C8E">
        <w:t xml:space="preserve"> Das Auge wird oft mit einem Fotoapparat verglichen. Welche Organteile entsprechen dem Objektiv, der Blende, dem Film. Wie wird das Bild scharf gestellt?</w:t>
      </w:r>
      <w:r w:rsidR="00B56C8E">
        <w:br/>
      </w:r>
      <w:r w:rsidR="00B56C8E">
        <w:rPr>
          <w:sz w:val="24"/>
        </w:rPr>
        <w:sym w:font="Symbol" w:char="F02A"/>
      </w:r>
    </w:p>
    <w:bookmarkStart w:id="671" w:name="_Hlt497298178"/>
    <w:p w14:paraId="1CE640D3"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"o143"</w:instrText>
      </w:r>
      <w:r>
        <w:fldChar w:fldCharType="separate"/>
      </w:r>
      <w:r>
        <w:rPr>
          <w:rStyle w:val="Hyperlink"/>
        </w:rPr>
        <w:t>1</w:t>
      </w:r>
      <w:bookmarkStart w:id="672" w:name="_Hlt6062800"/>
      <w:r>
        <w:rPr>
          <w:rStyle w:val="Hyperlink"/>
        </w:rPr>
        <w:t>4</w:t>
      </w:r>
      <w:bookmarkEnd w:id="672"/>
      <w:r>
        <w:rPr>
          <w:rStyle w:val="Hyperlink"/>
        </w:rPr>
        <w:t>3.</w:t>
      </w:r>
      <w:r>
        <w:fldChar w:fldCharType="end"/>
      </w:r>
      <w:bookmarkEnd w:id="671"/>
      <w:r>
        <w:t xml:space="preserve"> Ein Teleobjektiv besteht aus einer Sammellinse (f</w:t>
      </w:r>
      <w:r>
        <w:rPr>
          <w:rFonts w:ascii="TimesNewRomanPS" w:hAnsi="TimesNewRomanPS"/>
          <w:vertAlign w:val="subscript"/>
        </w:rPr>
        <w:t>1</w:t>
      </w:r>
      <w:r>
        <w:t xml:space="preserve"> = 25 mm) und einer Zerstreuungslinse ( f</w:t>
      </w:r>
      <w:r>
        <w:rPr>
          <w:rFonts w:ascii="TimesNewRomanPS" w:hAnsi="TimesNewRomanPS"/>
          <w:vertAlign w:val="subscript"/>
        </w:rPr>
        <w:t>2</w:t>
      </w:r>
      <w:r>
        <w:t xml:space="preserve"> = - 20 mm), die im Abstand von 20 mm voneinander angebracht sind.</w:t>
      </w:r>
      <w:r>
        <w:br/>
        <w:t>Wie groß ist die Brennweite des Teleobjektivs?</w:t>
      </w:r>
      <w:r>
        <w:br/>
      </w:r>
      <w:r>
        <w:rPr>
          <w:sz w:val="24"/>
        </w:rPr>
        <w:sym w:font="Symbol" w:char="F02A"/>
      </w:r>
      <w:r>
        <w:rPr>
          <w:sz w:val="24"/>
        </w:rPr>
        <w:sym w:font="Symbol" w:char="F02A"/>
      </w:r>
      <w:r>
        <w:rPr>
          <w:sz w:val="24"/>
        </w:rPr>
        <w:sym w:font="Symbol" w:char="F02A"/>
      </w:r>
    </w:p>
    <w:tbl>
      <w:tblPr>
        <w:tblW w:w="0" w:type="auto"/>
        <w:tblLayout w:type="fixed"/>
        <w:tblCellMar>
          <w:left w:w="70" w:type="dxa"/>
          <w:right w:w="70" w:type="dxa"/>
        </w:tblCellMar>
        <w:tblLook w:val="0000" w:firstRow="0" w:lastRow="0" w:firstColumn="0" w:lastColumn="0" w:noHBand="0" w:noVBand="0"/>
      </w:tblPr>
      <w:tblGrid>
        <w:gridCol w:w="10061"/>
      </w:tblGrid>
      <w:tr w:rsidR="00B56C8E" w14:paraId="0111579B" w14:textId="77777777" w:rsidTr="00B56C8E">
        <w:tc>
          <w:tcPr>
            <w:tcW w:w="10061" w:type="dxa"/>
          </w:tcPr>
          <w:p w14:paraId="4851B173" w14:textId="77777777" w:rsidR="00B56C8E" w:rsidRDefault="00F955A9" w:rsidP="00B56C8E">
            <w:hyperlink r:id="rId398" w:anchor="o163" w:history="1">
              <w:r w:rsidR="00B56C8E">
                <w:rPr>
                  <w:rStyle w:val="Hyperlink"/>
                </w:rPr>
                <w:t>1</w:t>
              </w:r>
              <w:bookmarkStart w:id="673" w:name="_Hlt497300430"/>
              <w:r w:rsidR="00B56C8E">
                <w:rPr>
                  <w:rStyle w:val="Hyperlink"/>
                </w:rPr>
                <w:t>6</w:t>
              </w:r>
              <w:bookmarkStart w:id="674" w:name="_Hlt497300441"/>
              <w:bookmarkEnd w:id="673"/>
              <w:r w:rsidR="00B56C8E">
                <w:rPr>
                  <w:rStyle w:val="Hyperlink"/>
                </w:rPr>
                <w:t>3</w:t>
              </w:r>
              <w:bookmarkEnd w:id="674"/>
              <w:r w:rsidR="00B56C8E">
                <w:rPr>
                  <w:rStyle w:val="Hyperlink"/>
                </w:rPr>
                <w:t>.</w:t>
              </w:r>
            </w:hyperlink>
            <w:r w:rsidR="00B56C8E">
              <w:t xml:space="preserve"> Man verdecke das linke Auge mit der Hand oder einen Stück Papier und betrachte mit dem rechten Auge das Kreuz, indem man die Abbildung 15 bis 20 cm vom Auge entfernt hält. Nähert man nun die Zeichnung den Auge, stellt man fest, das in einer bestimmten Lage der Punkt nicht mehr sichtbar ist.</w:t>
            </w:r>
            <w:r w:rsidR="00B56C8E">
              <w:br/>
            </w:r>
            <w:r w:rsidR="00B56C8E">
              <w:rPr>
                <w:sz w:val="24"/>
              </w:rPr>
              <w:sym w:font="Symbol" w:char="F02A"/>
            </w:r>
          </w:p>
        </w:tc>
      </w:tr>
      <w:tr w:rsidR="00B56C8E" w14:paraId="59BCD300" w14:textId="77777777" w:rsidTr="00B56C8E">
        <w:tc>
          <w:tcPr>
            <w:tcW w:w="10061" w:type="dxa"/>
          </w:tcPr>
          <w:p w14:paraId="115A8C16" w14:textId="77777777" w:rsidR="00B56C8E" w:rsidRDefault="00F955A9" w:rsidP="00B56C8E">
            <w:r>
              <w:pict w14:anchorId="49CC90B3">
                <v:shape id="_x0000_i1172" type="#_x0000_t75" style="width:426pt;height:114pt" fillcolor="window">
                  <v:imagedata r:id="rId399" o:title="o163"/>
                </v:shape>
              </w:pict>
            </w:r>
          </w:p>
        </w:tc>
      </w:tr>
    </w:tbl>
    <w:p w14:paraId="3BF79662" w14:textId="77777777" w:rsidR="00B56C8E" w:rsidRDefault="00B56C8E" w:rsidP="00B56C8E">
      <w:pPr>
        <w:rPr>
          <w:sz w:val="24"/>
        </w:rPr>
      </w:pPr>
      <w:r>
        <w:br/>
      </w:r>
      <w:hyperlink r:id="rId400" w:anchor="o173" w:history="1">
        <w:r>
          <w:rPr>
            <w:rStyle w:val="Hyperlink"/>
          </w:rPr>
          <w:t>1</w:t>
        </w:r>
        <w:bookmarkStart w:id="675" w:name="_Hlt619832"/>
        <w:r>
          <w:rPr>
            <w:rStyle w:val="Hyperlink"/>
          </w:rPr>
          <w:t>7</w:t>
        </w:r>
        <w:bookmarkStart w:id="676" w:name="_Hlt620420"/>
        <w:bookmarkEnd w:id="675"/>
        <w:r>
          <w:rPr>
            <w:rStyle w:val="Hyperlink"/>
          </w:rPr>
          <w:t>3</w:t>
        </w:r>
        <w:bookmarkEnd w:id="676"/>
        <w:r>
          <w:rPr>
            <w:rStyle w:val="Hyperlink"/>
          </w:rPr>
          <w:t>.</w:t>
        </w:r>
      </w:hyperlink>
      <w:r>
        <w:t xml:space="preserve"> Wie muss das Objektiv eines Fotoapparates verschoben werden, wenn nach einem nahen Gegenstand ein weit entfernter scharf abgebildet werden soll?</w:t>
      </w:r>
      <w:r>
        <w:br/>
      </w:r>
      <w:r>
        <w:rPr>
          <w:sz w:val="24"/>
        </w:rPr>
        <w:sym w:font="Symbol" w:char="F02A"/>
      </w:r>
      <w:r>
        <w:rPr>
          <w:sz w:val="24"/>
        </w:rPr>
        <w:sym w:font="Symbol" w:char="F02A"/>
      </w:r>
    </w:p>
    <w:p w14:paraId="2450F4A3" w14:textId="77777777" w:rsidR="00B56C8E" w:rsidRDefault="00F955A9" w:rsidP="00B56C8E">
      <w:pPr>
        <w:rPr>
          <w:sz w:val="24"/>
        </w:rPr>
      </w:pPr>
      <w:hyperlink r:id="rId401" w:anchor="o180" w:history="1">
        <w:r w:rsidR="00B56C8E">
          <w:rPr>
            <w:rStyle w:val="Hyperlink"/>
          </w:rPr>
          <w:t>1</w:t>
        </w:r>
        <w:bookmarkStart w:id="677" w:name="_Hlt6037875"/>
        <w:r w:rsidR="00B56C8E">
          <w:rPr>
            <w:rStyle w:val="Hyperlink"/>
          </w:rPr>
          <w:t>8</w:t>
        </w:r>
        <w:bookmarkStart w:id="678" w:name="_Hlt6062989"/>
        <w:bookmarkEnd w:id="677"/>
        <w:r w:rsidR="00B56C8E">
          <w:rPr>
            <w:rStyle w:val="Hyperlink"/>
          </w:rPr>
          <w:t>0</w:t>
        </w:r>
        <w:bookmarkEnd w:id="678"/>
        <w:r w:rsidR="00B56C8E">
          <w:rPr>
            <w:rStyle w:val="Hyperlink"/>
          </w:rPr>
          <w:t>.</w:t>
        </w:r>
      </w:hyperlink>
      <w:r w:rsidR="00B56C8E">
        <w:t xml:space="preserve"> Erklären Sie mit Hilfe einer Skizze, warum ein Keplersches Fernrohr einen Gegenstand vergrößert darstellt.</w:t>
      </w:r>
      <w:r w:rsidR="00B56C8E">
        <w:br/>
      </w:r>
      <w:r w:rsidR="00B56C8E">
        <w:rPr>
          <w:sz w:val="24"/>
        </w:rPr>
        <w:sym w:font="Symbol" w:char="F02A"/>
      </w:r>
      <w:r w:rsidR="00B56C8E">
        <w:rPr>
          <w:sz w:val="24"/>
        </w:rPr>
        <w:sym w:font="Symbol" w:char="F02A"/>
      </w:r>
      <w:r w:rsidR="00B56C8E">
        <w:rPr>
          <w:sz w:val="24"/>
        </w:rPr>
        <w:sym w:font="Symbol" w:char="F02A"/>
      </w:r>
    </w:p>
    <w:p w14:paraId="50C5CC2F" w14:textId="77777777" w:rsidR="00B56C8E" w:rsidRDefault="00F955A9" w:rsidP="00B56C8E">
      <w:pPr>
        <w:rPr>
          <w:sz w:val="24"/>
        </w:rPr>
      </w:pPr>
      <w:hyperlink r:id="rId402" w:anchor="o181" w:history="1">
        <w:r w:rsidR="00B56C8E">
          <w:rPr>
            <w:rStyle w:val="Hyperlink"/>
          </w:rPr>
          <w:t>1</w:t>
        </w:r>
        <w:bookmarkStart w:id="679" w:name="_Hlt6060554"/>
        <w:r w:rsidR="00B56C8E">
          <w:rPr>
            <w:rStyle w:val="Hyperlink"/>
          </w:rPr>
          <w:t>8</w:t>
        </w:r>
        <w:bookmarkStart w:id="680" w:name="_Hlt6060494"/>
        <w:bookmarkEnd w:id="679"/>
        <w:r w:rsidR="00B56C8E">
          <w:rPr>
            <w:rStyle w:val="Hyperlink"/>
          </w:rPr>
          <w:t>1</w:t>
        </w:r>
        <w:bookmarkEnd w:id="680"/>
        <w:r w:rsidR="00B56C8E">
          <w:rPr>
            <w:rStyle w:val="Hyperlink"/>
          </w:rPr>
          <w:t>.</w:t>
        </w:r>
      </w:hyperlink>
      <w:r w:rsidR="00B56C8E">
        <w:t xml:space="preserve"> Skizzieren Sie den Strahlengang in einem Keplerschen Linsenfernrohr (Refraktor) und in einem Newtonschen Spiegelfernrohr (Reflektor).</w:t>
      </w:r>
      <w:r w:rsidR="00B56C8E">
        <w:rPr>
          <w:sz w:val="24"/>
        </w:rPr>
        <w:br/>
      </w:r>
      <w:r w:rsidR="00B56C8E">
        <w:rPr>
          <w:sz w:val="24"/>
        </w:rPr>
        <w:sym w:font="Symbol" w:char="F02A"/>
      </w:r>
      <w:r w:rsidR="00B56C8E">
        <w:rPr>
          <w:sz w:val="24"/>
        </w:rPr>
        <w:sym w:font="Symbol" w:char="F02A"/>
      </w:r>
    </w:p>
    <w:p w14:paraId="4F36FF0A" w14:textId="77777777" w:rsidR="00B56C8E" w:rsidRDefault="00F955A9" w:rsidP="00B56C8E">
      <w:hyperlink r:id="rId403" w:anchor="o182" w:history="1">
        <w:r w:rsidR="00B56C8E">
          <w:rPr>
            <w:rStyle w:val="Hyperlink"/>
          </w:rPr>
          <w:t>1</w:t>
        </w:r>
        <w:bookmarkStart w:id="681" w:name="_Hlt6060767"/>
        <w:r w:rsidR="00B56C8E">
          <w:rPr>
            <w:rStyle w:val="Hyperlink"/>
          </w:rPr>
          <w:t>8</w:t>
        </w:r>
        <w:bookmarkEnd w:id="681"/>
        <w:r w:rsidR="00B56C8E">
          <w:rPr>
            <w:rStyle w:val="Hyperlink"/>
          </w:rPr>
          <w:t>2.</w:t>
        </w:r>
      </w:hyperlink>
      <w:r w:rsidR="00B56C8E">
        <w:t xml:space="preserve"> Im Newtonschen Reflektor befindet sich der Umlenkspiegel direkt vor dem </w:t>
      </w:r>
      <w:r w:rsidR="008225BB">
        <w:t>L</w:t>
      </w:r>
      <w:r w:rsidR="00B56C8E">
        <w:t>icht</w:t>
      </w:r>
      <w:r w:rsidR="008225BB">
        <w:t xml:space="preserve"> </w:t>
      </w:r>
      <w:r w:rsidR="00B56C8E">
        <w:t>sammelnden Hohlspiegel. Warum verdeckt er nicht einen Teil des sichtbaren Bildes?</w:t>
      </w:r>
    </w:p>
    <w:p w14:paraId="0BE305EB" w14:textId="77777777" w:rsidR="00B56C8E" w:rsidRDefault="00B56C8E" w:rsidP="00B56C8E">
      <w:pPr>
        <w:rPr>
          <w:sz w:val="24"/>
        </w:rPr>
      </w:pPr>
      <w:r>
        <w:rPr>
          <w:sz w:val="24"/>
        </w:rPr>
        <w:sym w:font="Symbol" w:char="F02A"/>
      </w:r>
      <w:r>
        <w:rPr>
          <w:sz w:val="24"/>
        </w:rPr>
        <w:sym w:font="Symbol" w:char="F02A"/>
      </w:r>
    </w:p>
    <w:p w14:paraId="1F66AF56" w14:textId="77777777" w:rsidR="00B56C8E" w:rsidRDefault="00F955A9" w:rsidP="00B56C8E">
      <w:pPr>
        <w:rPr>
          <w:sz w:val="24"/>
        </w:rPr>
      </w:pPr>
      <w:hyperlink r:id="rId404" w:anchor="o183" w:history="1">
        <w:r w:rsidR="00B56C8E">
          <w:rPr>
            <w:rStyle w:val="Hyperlink"/>
          </w:rPr>
          <w:t>1</w:t>
        </w:r>
        <w:bookmarkStart w:id="682" w:name="_Hlt6060912"/>
        <w:r w:rsidR="00B56C8E">
          <w:rPr>
            <w:rStyle w:val="Hyperlink"/>
          </w:rPr>
          <w:t>8</w:t>
        </w:r>
        <w:bookmarkStart w:id="683" w:name="_Hlt6064070"/>
        <w:bookmarkEnd w:id="682"/>
        <w:r w:rsidR="00B56C8E">
          <w:rPr>
            <w:rStyle w:val="Hyperlink"/>
          </w:rPr>
          <w:t>3</w:t>
        </w:r>
        <w:bookmarkEnd w:id="683"/>
        <w:r w:rsidR="00B56C8E">
          <w:rPr>
            <w:rStyle w:val="Hyperlink"/>
          </w:rPr>
          <w:t>.</w:t>
        </w:r>
      </w:hyperlink>
      <w:r w:rsidR="00B56C8E">
        <w:t xml:space="preserve"> Welche Aufgabe hat der Kondensor beim Diaprojektor?</w:t>
      </w:r>
      <w:r w:rsidR="00B56C8E">
        <w:br/>
      </w:r>
      <w:r w:rsidR="00B56C8E">
        <w:rPr>
          <w:sz w:val="24"/>
        </w:rPr>
        <w:sym w:font="Symbol" w:char="F02A"/>
      </w:r>
      <w:r w:rsidR="00B56C8E">
        <w:rPr>
          <w:sz w:val="24"/>
        </w:rPr>
        <w:sym w:font="Symbol" w:char="F02A"/>
      </w:r>
    </w:p>
    <w:bookmarkStart w:id="684" w:name="_Hlt6061705"/>
    <w:p w14:paraId="41613B1A"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"o184"</w:instrText>
      </w:r>
      <w:r>
        <w:fldChar w:fldCharType="separate"/>
      </w:r>
      <w:r>
        <w:rPr>
          <w:rStyle w:val="Hyperlink"/>
        </w:rPr>
        <w:t>1</w:t>
      </w:r>
      <w:bookmarkStart w:id="685" w:name="_Hlt6061916"/>
      <w:r>
        <w:rPr>
          <w:rStyle w:val="Hyperlink"/>
        </w:rPr>
        <w:t>8</w:t>
      </w:r>
      <w:bookmarkEnd w:id="685"/>
      <w:r>
        <w:rPr>
          <w:rStyle w:val="Hyperlink"/>
        </w:rPr>
        <w:t>4.</w:t>
      </w:r>
      <w:r>
        <w:fldChar w:fldCharType="end"/>
      </w:r>
      <w:bookmarkEnd w:id="684"/>
      <w:r>
        <w:t xml:space="preserve"> Welche Aufgaben haben das Objektiv und das Okular beim Mikroskop?</w:t>
      </w:r>
      <w:r>
        <w:br/>
      </w:r>
      <w:r>
        <w:rPr>
          <w:sz w:val="24"/>
        </w:rPr>
        <w:sym w:font="Symbol" w:char="F02A"/>
      </w:r>
      <w:r>
        <w:rPr>
          <w:sz w:val="24"/>
        </w:rPr>
        <w:sym w:font="Symbol" w:char="F02A"/>
      </w: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057B7B3D" w14:textId="77777777" w:rsidTr="00B56C8E">
        <w:trPr>
          <w:trHeight w:val="397"/>
        </w:trPr>
        <w:tc>
          <w:tcPr>
            <w:tcW w:w="5030" w:type="dxa"/>
            <w:vAlign w:val="center"/>
          </w:tcPr>
          <w:p w14:paraId="4A252B83" w14:textId="77777777" w:rsidR="00B56C8E" w:rsidRDefault="00B56C8E" w:rsidP="00AF679B">
            <w:pPr>
              <w:pStyle w:val="berschrift4"/>
            </w:pPr>
            <w:bookmarkStart w:id="686" w:name="t17"/>
            <w:bookmarkEnd w:id="686"/>
            <w:r>
              <w:t>Komplexe Aufgaben</w:t>
            </w:r>
          </w:p>
        </w:tc>
        <w:tc>
          <w:tcPr>
            <w:tcW w:w="5030" w:type="dxa"/>
            <w:vAlign w:val="center"/>
          </w:tcPr>
          <w:p w14:paraId="0F031CFB" w14:textId="77777777" w:rsidR="00B56C8E" w:rsidRDefault="00F955A9" w:rsidP="00B56C8E">
            <w:pPr>
              <w:jc w:val="center"/>
              <w:rPr>
                <w:rStyle w:val="Hyperlink"/>
              </w:rPr>
            </w:pPr>
            <w:hyperlink w:anchor="t0" w:history="1">
              <w:r w:rsidR="00B56C8E">
                <w:rPr>
                  <w:rStyle w:val="Hyperlink"/>
                </w:rPr>
                <w:t>(zu</w:t>
              </w:r>
              <w:bookmarkStart w:id="687" w:name="_Hlt497003840"/>
              <w:r w:rsidR="00B56C8E">
                <w:rPr>
                  <w:rStyle w:val="Hyperlink"/>
                </w:rPr>
                <w:t>m</w:t>
              </w:r>
              <w:bookmarkEnd w:id="687"/>
              <w:r w:rsidR="00B56C8E">
                <w:rPr>
                  <w:rStyle w:val="Hyperlink"/>
                </w:rPr>
                <w:t xml:space="preserve"> I</w:t>
              </w:r>
              <w:bookmarkStart w:id="688" w:name="_Hlt497297432"/>
              <w:r w:rsidR="00B56C8E">
                <w:rPr>
                  <w:rStyle w:val="Hyperlink"/>
                </w:rPr>
                <w:t>n</w:t>
              </w:r>
              <w:bookmarkStart w:id="689" w:name="_Hlt497273676"/>
              <w:bookmarkEnd w:id="688"/>
              <w:r w:rsidR="00B56C8E">
                <w:rPr>
                  <w:rStyle w:val="Hyperlink"/>
                </w:rPr>
                <w:t>h</w:t>
              </w:r>
              <w:bookmarkStart w:id="690" w:name="_Hlt512988663"/>
              <w:bookmarkStart w:id="691" w:name="_Hlt497298205"/>
              <w:bookmarkEnd w:id="689"/>
              <w:bookmarkEnd w:id="690"/>
              <w:r w:rsidR="00B56C8E">
                <w:rPr>
                  <w:rStyle w:val="Hyperlink"/>
                </w:rPr>
                <w:t>a</w:t>
              </w:r>
              <w:bookmarkEnd w:id="691"/>
              <w:r w:rsidR="00B56C8E">
                <w:rPr>
                  <w:rStyle w:val="Hyperlink"/>
                </w:rPr>
                <w:t>lts</w:t>
              </w:r>
              <w:bookmarkStart w:id="692" w:name="_Hlt497137615"/>
              <w:r w:rsidR="00B56C8E">
                <w:rPr>
                  <w:rStyle w:val="Hyperlink"/>
                </w:rPr>
                <w:t>v</w:t>
              </w:r>
              <w:bookmarkStart w:id="693" w:name="_Hlt497292690"/>
              <w:bookmarkEnd w:id="692"/>
              <w:r w:rsidR="00B56C8E">
                <w:rPr>
                  <w:rStyle w:val="Hyperlink"/>
                </w:rPr>
                <w:t>e</w:t>
              </w:r>
              <w:bookmarkStart w:id="694" w:name="_Hlt703852"/>
              <w:bookmarkEnd w:id="693"/>
              <w:r w:rsidR="00B56C8E">
                <w:rPr>
                  <w:rStyle w:val="Hyperlink"/>
                </w:rPr>
                <w:t>r</w:t>
              </w:r>
              <w:bookmarkEnd w:id="694"/>
              <w:r w:rsidR="00B56C8E">
                <w:rPr>
                  <w:rStyle w:val="Hyperlink"/>
                </w:rPr>
                <w:t>zeichnis )</w:t>
              </w:r>
            </w:hyperlink>
          </w:p>
        </w:tc>
      </w:tr>
    </w:tbl>
    <w:p w14:paraId="6D339385" w14:textId="77777777" w:rsidR="00B56C8E" w:rsidRDefault="00F955A9" w:rsidP="00B56C8E">
      <w:hyperlink r:id="rId405" w:anchor="o39" w:history="1">
        <w:r w:rsidR="00B56C8E">
          <w:rPr>
            <w:rStyle w:val="Hyperlink"/>
          </w:rPr>
          <w:t>3</w:t>
        </w:r>
        <w:bookmarkStart w:id="695" w:name="_Hlt497137612"/>
        <w:r w:rsidR="00B56C8E">
          <w:rPr>
            <w:rStyle w:val="Hyperlink"/>
          </w:rPr>
          <w:t>9</w:t>
        </w:r>
        <w:bookmarkEnd w:id="695"/>
        <w:r w:rsidR="00B56C8E">
          <w:rPr>
            <w:rStyle w:val="Hyperlink"/>
          </w:rPr>
          <w:t>.</w:t>
        </w:r>
      </w:hyperlink>
      <w:r w:rsidR="00B56C8E">
        <w:t xml:space="preserve"> Die Spektralanalyse ist eine wichtige Methode, um die stoffliche Zusammensetzung </w:t>
      </w:r>
      <w:r w:rsidR="008225BB">
        <w:t>L</w:t>
      </w:r>
      <w:r w:rsidR="00B56C8E">
        <w:t>icht</w:t>
      </w:r>
      <w:r w:rsidR="008225BB">
        <w:t xml:space="preserve"> </w:t>
      </w:r>
      <w:r w:rsidR="00B56C8E">
        <w:t xml:space="preserve">aussendender  Objekte zu erforschen. </w:t>
      </w:r>
      <w:r w:rsidR="00B56C8E">
        <w:br/>
      </w:r>
      <w:r w:rsidR="00B56C8E" w:rsidRPr="00071EFA">
        <w:rPr>
          <w:b/>
        </w:rPr>
        <w:t>a)</w:t>
      </w:r>
      <w:r w:rsidR="00B56C8E">
        <w:t xml:space="preserve"> Vom Licht einer Glühlampe werden ein Beugungsspektrum und ein Dispersionsspektrum erzeugt. Skizzieren Sie dazu je eine mögliche Experimentieranordnung und erklären Sie die Entstehung des jeweiligen Spektrums.</w:t>
      </w:r>
      <w:r w:rsidR="00B56C8E">
        <w:br/>
      </w:r>
      <w:r w:rsidR="00B56C8E" w:rsidRPr="00071EFA">
        <w:rPr>
          <w:b/>
        </w:rPr>
        <w:t>b)</w:t>
      </w:r>
      <w:r w:rsidR="00B56C8E">
        <w:t xml:space="preserve"> Atomarer Wasserstoff wird unter vermindertem Druck in einem Gasentladungsröhrchen zum Leuchten gebracht und ein Spektrum des emittierten Lichtes erzeugt. Beschreiben Sie das erzeugte Spektrum und erklären Sie sein Zustandekommen mit Hilfe des Energieniveauschemas vom Wasserstoffatom.</w:t>
      </w:r>
      <w:r w:rsidR="00B56C8E">
        <w:br/>
      </w:r>
      <w:r w:rsidR="00B56C8E" w:rsidRPr="00071EFA">
        <w:rPr>
          <w:b/>
        </w:rPr>
        <w:t>c)</w:t>
      </w:r>
      <w:r w:rsidR="00B56C8E">
        <w:t xml:space="preserve"> Berechnen Sie Frequenz und Wellenlänge einer der Spektrallinien, die im sichtbaren Bereich des Wasserstoffspektrums (zwischen 400 nm und 800 nm) liegt.</w:t>
      </w:r>
      <w:r w:rsidR="00B56C8E">
        <w:br/>
      </w:r>
      <w:r w:rsidR="00B56C8E" w:rsidRPr="00071EFA">
        <w:rPr>
          <w:b/>
        </w:rPr>
        <w:t>d)</w:t>
      </w:r>
      <w:r w:rsidR="00B56C8E">
        <w:t xml:space="preserve"> Wasserstoff kann im Weltall durch Absorption von Photonen ionisiert werden.</w:t>
      </w:r>
      <w:r w:rsidR="00B56C8E">
        <w:br/>
        <w:t>Berechnen Sie die Energie,  die ein solches Photon mindestens haben muss.</w:t>
      </w:r>
      <w:r w:rsidR="00B56C8E">
        <w:br/>
      </w:r>
      <w:r w:rsidR="00B56C8E">
        <w:rPr>
          <w:sz w:val="24"/>
        </w:rPr>
        <w:sym w:font="Symbol" w:char="F02A"/>
      </w:r>
      <w:r w:rsidR="00B56C8E">
        <w:rPr>
          <w:sz w:val="24"/>
        </w:rPr>
        <w:sym w:font="Symbol" w:char="F02A"/>
      </w:r>
      <w:r w:rsidR="00B56C8E">
        <w:rPr>
          <w:sz w:val="24"/>
        </w:rPr>
        <w:sym w:font="Symbol" w:char="F02A"/>
      </w:r>
    </w:p>
    <w:bookmarkStart w:id="696" w:name="_Hlt497292679"/>
    <w:p w14:paraId="6EAF56A4" w14:textId="77777777" w:rsidR="00B56C8E" w:rsidRDefault="00B56C8E" w:rsidP="00B56C8E">
      <w:r>
        <w:fldChar w:fldCharType="begin"/>
      </w:r>
      <w:r w:rsidR="00493C02">
        <w:instrText>HYPERLINK "</w:instrText>
      </w:r>
      <w:r w:rsidR="00743CFB">
        <w:instrText>l</w:instrText>
      </w:r>
      <w:r w:rsidR="00493C02">
        <w:instrText>sgoptik</w:instrText>
      </w:r>
      <w:r w:rsidR="00292261">
        <w:instrText>.docx</w:instrText>
      </w:r>
      <w:r w:rsidR="00493C02">
        <w:instrText>" \l "o94"</w:instrText>
      </w:r>
      <w:r>
        <w:fldChar w:fldCharType="separate"/>
      </w:r>
      <w:r>
        <w:rPr>
          <w:rStyle w:val="Hyperlink"/>
        </w:rPr>
        <w:t>94.</w:t>
      </w:r>
      <w:r>
        <w:fldChar w:fldCharType="end"/>
      </w:r>
      <w:bookmarkEnd w:id="696"/>
      <w:r>
        <w:t xml:space="preserve"> Im Innern der gezeichneten Kästen werden die von links einfallenden Lichtstrahlen abgelenkt. Zusammengehörige Strahlen sind in der gleichen Farbe gezeichnet. </w:t>
      </w:r>
      <w:r>
        <w:br/>
        <w:t xml:space="preserve">Welche in den Kästen </w:t>
      </w:r>
      <w:r w:rsidR="008225BB">
        <w:t>versteckten</w:t>
      </w:r>
      <w:r>
        <w:t xml:space="preserve"> Glaskörper bewirken diese Ablenkungen? </w:t>
      </w:r>
      <w:r>
        <w:br/>
      </w:r>
    </w:p>
    <w:tbl>
      <w:tblPr>
        <w:tblW w:w="0" w:type="auto"/>
        <w:tblLayout w:type="fixed"/>
        <w:tblCellMar>
          <w:left w:w="70" w:type="dxa"/>
          <w:right w:w="70" w:type="dxa"/>
        </w:tblCellMar>
        <w:tblLook w:val="0000" w:firstRow="0" w:lastRow="0" w:firstColumn="0" w:lastColumn="0" w:noHBand="0" w:noVBand="0"/>
      </w:tblPr>
      <w:tblGrid>
        <w:gridCol w:w="3259"/>
        <w:gridCol w:w="3259"/>
        <w:gridCol w:w="3259"/>
      </w:tblGrid>
      <w:tr w:rsidR="00B56C8E" w14:paraId="4C4D4C1C" w14:textId="77777777" w:rsidTr="00B56C8E">
        <w:tc>
          <w:tcPr>
            <w:tcW w:w="3259" w:type="dxa"/>
          </w:tcPr>
          <w:p w14:paraId="579BBF32" w14:textId="77777777" w:rsidR="00B56C8E" w:rsidRDefault="00F955A9" w:rsidP="00B56C8E">
            <w:r>
              <w:pict w14:anchorId="47D81239">
                <v:shape id="_x0000_i1173" type="#_x0000_t75" style="width:156pt;height:71.25pt" fillcolor="window">
                  <v:imagedata r:id="rId406" o:title="o94_1"/>
                </v:shape>
              </w:pict>
            </w:r>
          </w:p>
        </w:tc>
        <w:tc>
          <w:tcPr>
            <w:tcW w:w="3259" w:type="dxa"/>
          </w:tcPr>
          <w:p w14:paraId="0D02D77B" w14:textId="77777777" w:rsidR="00B56C8E" w:rsidRDefault="00F955A9" w:rsidP="00B56C8E">
            <w:r>
              <w:pict w14:anchorId="473FDD76">
                <v:shape id="_x0000_i1174" type="#_x0000_t75" style="width:123pt;height:165.75pt" fillcolor="window">
                  <v:imagedata r:id="rId407" o:title="o94_2"/>
                </v:shape>
              </w:pict>
            </w:r>
          </w:p>
        </w:tc>
        <w:tc>
          <w:tcPr>
            <w:tcW w:w="3259" w:type="dxa"/>
          </w:tcPr>
          <w:p w14:paraId="411135E4" w14:textId="77777777" w:rsidR="00B56C8E" w:rsidRDefault="00F955A9" w:rsidP="00B56C8E">
            <w:r>
              <w:pict w14:anchorId="781FE004">
                <v:shape id="_x0000_i1175" type="#_x0000_t75" style="width:156pt;height:84pt" fillcolor="window">
                  <v:imagedata r:id="rId408" o:title="o94_3"/>
                </v:shape>
              </w:pict>
            </w:r>
          </w:p>
        </w:tc>
      </w:tr>
    </w:tbl>
    <w:p w14:paraId="4C6DB7AC" w14:textId="77777777" w:rsidR="00B56C8E" w:rsidRDefault="00B56C8E" w:rsidP="00B56C8E">
      <w:pPr>
        <w:rPr>
          <w:sz w:val="24"/>
        </w:rPr>
      </w:pPr>
      <w:r>
        <w:rPr>
          <w:sz w:val="24"/>
        </w:rPr>
        <w:sym w:font="Symbol" w:char="F02A"/>
      </w:r>
      <w:r>
        <w:rPr>
          <w:sz w:val="24"/>
        </w:rPr>
        <w:sym w:font="Symbol" w:char="F02A"/>
      </w:r>
      <w:r>
        <w:rPr>
          <w:sz w:val="24"/>
        </w:rPr>
        <w:sym w:font="Symbol" w:char="F02A"/>
      </w:r>
    </w:p>
    <w:p w14:paraId="282C11BC" w14:textId="77777777" w:rsidR="00B56C8E" w:rsidRDefault="00B56C8E" w:rsidP="00B56C8E">
      <w:pPr>
        <w:rPr>
          <w:sz w:val="24"/>
        </w:rPr>
      </w:pPr>
    </w:p>
    <w:p w14:paraId="3DB12161" w14:textId="77777777" w:rsidR="00B56C8E" w:rsidRDefault="00B56C8E" w:rsidP="00B56C8E">
      <w:pPr>
        <w:rPr>
          <w:sz w:val="24"/>
        </w:rPr>
      </w:pPr>
      <w:r>
        <w:rPr>
          <w:color w:val="FF0000"/>
          <w:sz w:val="36"/>
        </w:rPr>
        <w:sym w:font="Symbol" w:char="F02A"/>
      </w:r>
      <w:hyperlink r:id="rId409" w:anchor="o211" w:history="1">
        <w:r>
          <w:rPr>
            <w:rStyle w:val="Hyperlink"/>
          </w:rPr>
          <w:t>2</w:t>
        </w:r>
        <w:bookmarkStart w:id="697" w:name="_Hlt85016833"/>
        <w:bookmarkStart w:id="698" w:name="_Hlt85016528"/>
        <w:bookmarkEnd w:id="697"/>
        <w:r>
          <w:rPr>
            <w:rStyle w:val="Hyperlink"/>
          </w:rPr>
          <w:t>1</w:t>
        </w:r>
        <w:bookmarkEnd w:id="698"/>
        <w:r>
          <w:rPr>
            <w:rStyle w:val="Hyperlink"/>
          </w:rPr>
          <w:t>1.</w:t>
        </w:r>
      </w:hyperlink>
    </w:p>
    <w:p w14:paraId="4F5A5609" w14:textId="77777777" w:rsidR="00B56C8E" w:rsidRDefault="00B56C8E" w:rsidP="00B56C8E">
      <w:r>
        <w:t xml:space="preserve">Bereits im Jahre 1802 beschrieb </w:t>
      </w:r>
      <w:r>
        <w:rPr>
          <w:i/>
        </w:rPr>
        <w:t xml:space="preserve">Th. Young </w:t>
      </w:r>
      <w:r>
        <w:t xml:space="preserve">(1733 bis 1829) ein Versuchsprinzip zum Nachweis von Welleneigenschaften des Lichtes. 1822 gelang es dann </w:t>
      </w:r>
      <w:r>
        <w:rPr>
          <w:i/>
        </w:rPr>
        <w:t>A. J. Fresnel</w:t>
      </w:r>
      <w:r>
        <w:t xml:space="preserve"> (1788 bis 1827) durch einen geeigneten Versuchsaufbau, dies auch experimentell zu zeigen.</w:t>
      </w:r>
    </w:p>
    <w:p w14:paraId="57A38244" w14:textId="77777777" w:rsidR="00B56C8E" w:rsidRDefault="00B56C8E" w:rsidP="00B56C8E">
      <w:r>
        <w:t>Er ließ hierzu in einem seiner Versuche monochromatisches Licht durch eine Spaltblende (SB) auf ein Biprisma (BP) fallen. Beim Durchgang des Lichtes durch das Prismenglas wurde dieses so gebrochen, dass der Schirm (S) scheinbar von 2 virtuellen Lichtquellen L</w:t>
      </w:r>
      <w:r>
        <w:rPr>
          <w:vertAlign w:val="subscript"/>
        </w:rPr>
        <w:t>1</w:t>
      </w:r>
      <w:r>
        <w:t xml:space="preserve"> und L</w:t>
      </w:r>
      <w:r>
        <w:rPr>
          <w:vertAlign w:val="subscript"/>
        </w:rPr>
        <w:t>2</w:t>
      </w:r>
      <w:r>
        <w:t xml:space="preserve"> beleuchtet wurde. Ihr Abstand liegt in der </w:t>
      </w:r>
      <w:r w:rsidR="008225BB">
        <w:t>Größenordnung</w:t>
      </w:r>
      <w:r>
        <w:t xml:space="preserve"> der Gitterkonstante optischer Gitter. Auf dem Schirm konnten dadurch in einem schmalen Bereich helle und dunkle Streifen wahrgenommen werden.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B56C8E" w14:paraId="473E1580" w14:textId="77777777" w:rsidTr="00B56C8E">
        <w:tc>
          <w:tcPr>
            <w:tcW w:w="5030" w:type="dxa"/>
          </w:tcPr>
          <w:p w14:paraId="36C9533B" w14:textId="77777777" w:rsidR="00B56C8E" w:rsidRDefault="00B56C8E" w:rsidP="00B56C8E">
            <w:pPr>
              <w:pStyle w:val="Textkrper"/>
              <w:tabs>
                <w:tab w:val="left" w:pos="0"/>
              </w:tabs>
            </w:pPr>
            <w:r>
              <w:t>1. Erklären Sie die Entstehung der Streifen auf dem Schirm! Geben Sie an, in welchem Bereich des Schirmes diese wahrgenommen werden konnten!</w:t>
            </w:r>
          </w:p>
          <w:p w14:paraId="648AC0D1" w14:textId="77777777" w:rsidR="00B56C8E" w:rsidRDefault="00B56C8E" w:rsidP="00B56C8E">
            <w:pPr>
              <w:tabs>
                <w:tab w:val="left" w:pos="0"/>
              </w:tabs>
            </w:pPr>
            <w:r>
              <w:t xml:space="preserve">2 Mit seiner Versuchsanordnung konnte </w:t>
            </w:r>
            <w:r>
              <w:rPr>
                <w:i/>
              </w:rPr>
              <w:t>Fresnel</w:t>
            </w:r>
            <w:r>
              <w:t xml:space="preserve"> die Wellenlänge des verwendeten Lichtes ermitteln.</w:t>
            </w:r>
          </w:p>
          <w:p w14:paraId="3A140F95" w14:textId="77777777" w:rsidR="00B56C8E" w:rsidRDefault="00B56C8E" w:rsidP="00B56C8E">
            <w:r>
              <w:t xml:space="preserve">Dazu </w:t>
            </w:r>
            <w:r w:rsidR="008225BB">
              <w:t>musste</w:t>
            </w:r>
            <w:r>
              <w:t xml:space="preserve"> er zunächst den Abstand g der virtuellen Lichtquellen  L</w:t>
            </w:r>
            <w:r>
              <w:rPr>
                <w:vertAlign w:val="subscript"/>
              </w:rPr>
              <w:t>1</w:t>
            </w:r>
            <w:r>
              <w:t xml:space="preserve"> und L</w:t>
            </w:r>
            <w:r>
              <w:rPr>
                <w:vertAlign w:val="subscript"/>
              </w:rPr>
              <w:t>2</w:t>
            </w:r>
            <w:r>
              <w:t xml:space="preserve"> zueinander messen.</w:t>
            </w:r>
          </w:p>
        </w:tc>
        <w:tc>
          <w:tcPr>
            <w:tcW w:w="5030" w:type="dxa"/>
          </w:tcPr>
          <w:p w14:paraId="2EA6920F" w14:textId="77777777" w:rsidR="00B56C8E" w:rsidRDefault="00F955A9" w:rsidP="00B56C8E">
            <w:r>
              <w:pict w14:anchorId="79E1E5B9">
                <v:shape id="_x0000_i1176" type="#_x0000_t75" style="width:244.5pt;height:168pt" fillcolor="window">
                  <v:imagedata r:id="rId410" o:title="o211"/>
                </v:shape>
              </w:pict>
            </w:r>
          </w:p>
        </w:tc>
      </w:tr>
    </w:tbl>
    <w:p w14:paraId="33CBB75A" w14:textId="77777777" w:rsidR="00B56C8E" w:rsidRDefault="00B56C8E" w:rsidP="00B56C8E"/>
    <w:p w14:paraId="2945C818" w14:textId="77777777" w:rsidR="00B56C8E" w:rsidRDefault="00B56C8E" w:rsidP="00B56C8E">
      <w:pPr>
        <w:tabs>
          <w:tab w:val="left" w:pos="0"/>
        </w:tabs>
      </w:pPr>
      <w:r>
        <w:rPr>
          <w:i/>
        </w:rPr>
        <w:t xml:space="preserve">Fresnel </w:t>
      </w:r>
      <w:r w:rsidR="008225BB">
        <w:t>platzierte</w:t>
      </w:r>
      <w:r>
        <w:t xml:space="preserve"> dafür zusätzlich zu den angegebenen Teilen noch eine Sammellinse mit der Brennweite f = 20,0 cm so im Strahlengang zwischen BP und S, dass durch sie beide virtuellen Lichtquellen L</w:t>
      </w:r>
      <w:r>
        <w:rPr>
          <w:vertAlign w:val="subscript"/>
        </w:rPr>
        <w:t>1</w:t>
      </w:r>
      <w:r>
        <w:t xml:space="preserve"> und L</w:t>
      </w:r>
      <w:r>
        <w:rPr>
          <w:vertAlign w:val="subscript"/>
        </w:rPr>
        <w:t>2</w:t>
      </w:r>
      <w:r>
        <w:t xml:space="preserve"> scharf auf dem Schirm abgebildet wurden. Der Abstand der Linse zum Schirm betrug  s</w:t>
      </w:r>
      <w:r>
        <w:sym w:font="Symbol" w:char="F0A2"/>
      </w:r>
      <w:r>
        <w:t xml:space="preserve"> = 1,00 m. Auf dem Schirm waren die Abbilder der virtuellen Lichtquellen  b = 1,00 mm  voneinander entfernt zu sehen.</w:t>
      </w:r>
    </w:p>
    <w:p w14:paraId="751A16BC" w14:textId="77777777" w:rsidR="00B56C8E" w:rsidRDefault="00B56C8E" w:rsidP="00B56C8E">
      <w:pPr>
        <w:pStyle w:val="Textkrper-Zeileneinzug"/>
        <w:tabs>
          <w:tab w:val="left" w:pos="0"/>
        </w:tabs>
        <w:ind w:left="0"/>
        <w:rPr>
          <w:rFonts w:ascii="Arial" w:hAnsi="Arial"/>
        </w:rPr>
      </w:pPr>
      <w:r>
        <w:rPr>
          <w:rFonts w:ascii="Arial" w:hAnsi="Arial"/>
        </w:rPr>
        <w:t xml:space="preserve">Nachdem diese zusätzliche Linse wieder entfernt wurde, untersuchte er die Streifen auf dem Schirm. Es stellte sich heraus, dass der gegenseitige Abstand zweier benachbarter heller Streifen konstant war. Er betrug </w:t>
      </w:r>
      <w:r>
        <w:rPr>
          <w:rFonts w:ascii="Arial" w:hAnsi="Arial"/>
        </w:rPr>
        <w:sym w:font="Symbol" w:char="F044"/>
      </w:r>
      <w:r>
        <w:rPr>
          <w:rFonts w:ascii="Arial" w:hAnsi="Arial"/>
        </w:rPr>
        <w:t>y = 3,00 mm.</w:t>
      </w:r>
    </w:p>
    <w:p w14:paraId="04E71838" w14:textId="77777777" w:rsidR="00B56C8E" w:rsidRDefault="00B56C8E" w:rsidP="00B56C8E">
      <w:pPr>
        <w:pStyle w:val="Textkrper-Zeileneinzug"/>
        <w:tabs>
          <w:tab w:val="left" w:pos="0"/>
        </w:tabs>
        <w:ind w:left="0"/>
        <w:rPr>
          <w:rFonts w:ascii="Arial" w:hAnsi="Arial"/>
          <w:b/>
        </w:rPr>
      </w:pPr>
      <w:r>
        <w:rPr>
          <w:rFonts w:ascii="Arial" w:hAnsi="Arial"/>
        </w:rPr>
        <w:t xml:space="preserve">Berechnen Sie die </w:t>
      </w:r>
      <w:r w:rsidR="008225BB">
        <w:rPr>
          <w:rFonts w:ascii="Arial" w:hAnsi="Arial"/>
        </w:rPr>
        <w:t xml:space="preserve">Wellenlänge </w:t>
      </w:r>
      <w:r>
        <w:rPr>
          <w:rFonts w:ascii="Arial" w:hAnsi="Arial"/>
        </w:rPr>
        <w:sym w:font="Symbol" w:char="F06C"/>
      </w:r>
      <w:r>
        <w:rPr>
          <w:rFonts w:ascii="Arial" w:hAnsi="Arial"/>
        </w:rPr>
        <w:t>!</w:t>
      </w:r>
    </w:p>
    <w:p w14:paraId="3098E1CE" w14:textId="77777777" w:rsidR="00B56C8E" w:rsidRDefault="00B56C8E" w:rsidP="00B56C8E">
      <w:pPr>
        <w:pStyle w:val="Textkrper-Zeileneinzug"/>
        <w:tabs>
          <w:tab w:val="left" w:pos="0"/>
        </w:tabs>
        <w:ind w:left="0"/>
        <w:rPr>
          <w:rFonts w:ascii="Arial" w:hAnsi="Arial"/>
        </w:rPr>
      </w:pPr>
      <w:r>
        <w:rPr>
          <w:rFonts w:ascii="Arial" w:hAnsi="Arial"/>
        </w:rPr>
        <w:t>Hinweise:</w:t>
      </w:r>
    </w:p>
    <w:p w14:paraId="741B5DEB" w14:textId="77777777" w:rsidR="00B56C8E" w:rsidRDefault="00B56C8E" w:rsidP="00B56C8E">
      <w:pPr>
        <w:pStyle w:val="Textkrper-Zeileneinzug"/>
        <w:tabs>
          <w:tab w:val="left" w:pos="0"/>
          <w:tab w:val="left" w:pos="1134"/>
        </w:tabs>
        <w:ind w:left="0"/>
        <w:rPr>
          <w:rFonts w:ascii="Arial" w:hAnsi="Arial"/>
        </w:rPr>
      </w:pPr>
      <w:r>
        <w:rPr>
          <w:rFonts w:ascii="Arial" w:hAnsi="Arial"/>
        </w:rPr>
        <w:t>-Die zusätzliche Linse, mit deren Hilfe der Abstand der beiden virtuellen Lichtquellen L</w:t>
      </w:r>
      <w:r>
        <w:rPr>
          <w:rFonts w:ascii="Arial" w:hAnsi="Arial"/>
          <w:vertAlign w:val="subscript"/>
        </w:rPr>
        <w:t>1</w:t>
      </w:r>
      <w:r>
        <w:rPr>
          <w:rFonts w:ascii="Arial" w:hAnsi="Arial"/>
        </w:rPr>
        <w:t xml:space="preserve"> und L</w:t>
      </w:r>
      <w:r>
        <w:rPr>
          <w:rFonts w:ascii="Arial" w:hAnsi="Arial"/>
          <w:vertAlign w:val="subscript"/>
        </w:rPr>
        <w:t>2</w:t>
      </w:r>
      <w:r>
        <w:rPr>
          <w:rFonts w:ascii="Arial" w:hAnsi="Arial"/>
        </w:rPr>
        <w:t xml:space="preserve"> gemessen wurde, ist in der oben angegebenen Skizze aus Gründen der Übersichtlichkeit nicht dargestellt.</w:t>
      </w:r>
    </w:p>
    <w:p w14:paraId="58EF0884" w14:textId="77777777" w:rsidR="00B56C8E" w:rsidRDefault="00B56C8E" w:rsidP="00B56C8E">
      <w:pPr>
        <w:pStyle w:val="Textkrper-Zeileneinzug"/>
        <w:tabs>
          <w:tab w:val="left" w:pos="0"/>
          <w:tab w:val="left" w:pos="1134"/>
        </w:tabs>
        <w:ind w:left="0"/>
        <w:rPr>
          <w:rFonts w:ascii="Arial" w:hAnsi="Arial"/>
        </w:rPr>
      </w:pPr>
      <w:r>
        <w:rPr>
          <w:rFonts w:ascii="Arial" w:hAnsi="Arial"/>
        </w:rPr>
        <w:t>-Gehen Sie davon aus, dass L</w:t>
      </w:r>
      <w:r>
        <w:rPr>
          <w:rFonts w:ascii="Arial" w:hAnsi="Arial"/>
          <w:vertAlign w:val="subscript"/>
        </w:rPr>
        <w:t>1</w:t>
      </w:r>
      <w:r>
        <w:rPr>
          <w:rFonts w:ascii="Arial" w:hAnsi="Arial"/>
        </w:rPr>
        <w:t xml:space="preserve"> und L</w:t>
      </w:r>
      <w:r>
        <w:rPr>
          <w:rFonts w:ascii="Arial" w:hAnsi="Arial"/>
          <w:vertAlign w:val="subscript"/>
        </w:rPr>
        <w:t>2</w:t>
      </w:r>
      <w:r>
        <w:rPr>
          <w:rFonts w:ascii="Arial" w:hAnsi="Arial"/>
        </w:rPr>
        <w:t xml:space="preserve"> in einer parallel zum Schirm S verlaufenden Ebene liegen.</w:t>
      </w:r>
    </w:p>
    <w:p w14:paraId="65268B70" w14:textId="77777777" w:rsidR="00B56C8E" w:rsidRDefault="00B56C8E" w:rsidP="00B56C8E">
      <w:pPr>
        <w:pStyle w:val="Textkrper-Zeileneinzug"/>
        <w:tabs>
          <w:tab w:val="left" w:pos="0"/>
          <w:tab w:val="left" w:pos="1134"/>
        </w:tabs>
        <w:ind w:left="0"/>
        <w:rPr>
          <w:rFonts w:ascii="Arial" w:hAnsi="Arial"/>
        </w:rPr>
      </w:pPr>
    </w:p>
    <w:p w14:paraId="12C03F93" w14:textId="77777777" w:rsidR="00B56C8E" w:rsidRDefault="00B56C8E" w:rsidP="00B56C8E">
      <w:pPr>
        <w:pStyle w:val="Textkrper-Zeileneinzug"/>
        <w:tabs>
          <w:tab w:val="left" w:pos="0"/>
          <w:tab w:val="left" w:pos="1134"/>
        </w:tabs>
        <w:ind w:left="0"/>
        <w:rPr>
          <w:rFonts w:ascii="Arial" w:hAnsi="Arial"/>
        </w:rPr>
      </w:pPr>
      <w:r>
        <w:rPr>
          <w:color w:val="FF0000"/>
          <w:sz w:val="36"/>
        </w:rPr>
        <w:sym w:font="Symbol" w:char="F02A"/>
      </w:r>
      <w:hyperlink r:id="rId411" w:anchor="o215" w:history="1">
        <w:r>
          <w:rPr>
            <w:rStyle w:val="Hyperlink"/>
          </w:rPr>
          <w:t>2</w:t>
        </w:r>
        <w:bookmarkStart w:id="699" w:name="_Hlt98055623"/>
        <w:r>
          <w:rPr>
            <w:rStyle w:val="Hyperlink"/>
          </w:rPr>
          <w:t>1</w:t>
        </w:r>
        <w:bookmarkEnd w:id="699"/>
        <w:r>
          <w:rPr>
            <w:rStyle w:val="Hyperlink"/>
          </w:rPr>
          <w:t>5.</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B56C8E" w14:paraId="6EEDFCB2" w14:textId="77777777" w:rsidTr="00B56C8E">
        <w:tc>
          <w:tcPr>
            <w:tcW w:w="5030" w:type="dxa"/>
          </w:tcPr>
          <w:p w14:paraId="7453B5DA" w14:textId="77777777" w:rsidR="00B56C8E" w:rsidRDefault="00B56C8E" w:rsidP="00B56C8E">
            <w:pPr>
              <w:pStyle w:val="Textkrper-Zeileneinzug"/>
              <w:tabs>
                <w:tab w:val="left" w:pos="0"/>
                <w:tab w:val="left" w:pos="1134"/>
              </w:tabs>
              <w:ind w:left="0"/>
              <w:rPr>
                <w:rFonts w:ascii="Arial" w:hAnsi="Arial"/>
              </w:rPr>
            </w:pPr>
            <w:r>
              <w:rPr>
                <w:rFonts w:ascii="Arial" w:hAnsi="Arial"/>
              </w:rPr>
              <w:t>Mit Hilfe der abgebildeten Versuchsanordnung kann die Abhängigkeit der Brechzahl von der Wellenlänge des einfallenden Lichts untersucht werden.</w:t>
            </w:r>
            <w:r>
              <w:rPr>
                <w:rFonts w:ascii="Arial" w:hAnsi="Arial"/>
              </w:rPr>
              <w:br/>
              <w:t xml:space="preserve">Ein schmales Bündel weißen Glühlichtes (Vakuumwellenlängen 400 nm </w:t>
            </w:r>
            <w:r>
              <w:rPr>
                <w:rFonts w:ascii="Arial" w:hAnsi="Arial"/>
              </w:rPr>
              <w:sym w:font="Symbol" w:char="F0A3"/>
            </w:r>
            <w:r>
              <w:rPr>
                <w:rFonts w:ascii="Arial" w:hAnsi="Arial"/>
              </w:rPr>
              <w:t xml:space="preserve"> </w:t>
            </w:r>
            <w:r>
              <w:rPr>
                <w:rFonts w:ascii="Arial" w:hAnsi="Arial"/>
              </w:rPr>
              <w:sym w:font="Symbol" w:char="F06C"/>
            </w:r>
            <w:r>
              <w:rPr>
                <w:rFonts w:ascii="Arial" w:hAnsi="Arial"/>
              </w:rPr>
              <w:t xml:space="preserve"> </w:t>
            </w:r>
            <w:r>
              <w:rPr>
                <w:rFonts w:ascii="Arial" w:hAnsi="Arial"/>
              </w:rPr>
              <w:sym w:font="Symbol" w:char="F0A3"/>
            </w:r>
            <w:r>
              <w:rPr>
                <w:rFonts w:ascii="Arial" w:hAnsi="Arial"/>
              </w:rPr>
              <w:t xml:space="preserve"> 750 nm) durchläuft einen halbkreisförmigen Glaskörper (</w:t>
            </w:r>
            <w:r>
              <w:rPr>
                <w:rFonts w:ascii="Arial" w:hAnsi="Arial"/>
              </w:rPr>
              <w:sym w:font="Symbol" w:char="F061"/>
            </w:r>
            <w:r>
              <w:rPr>
                <w:rFonts w:ascii="Arial" w:hAnsi="Arial"/>
              </w:rPr>
              <w:t xml:space="preserve"> = 35,00°)</w:t>
            </w:r>
            <w:r>
              <w:rPr>
                <w:rFonts w:ascii="Arial" w:hAnsi="Arial"/>
              </w:rPr>
              <w:br/>
              <w:t>Das gebrochene Licht fällt nach dem Durchlaufen einer schmalen Spaltblende auf die Cäsiumschicht einer Vakuumfotozelle (Ablösearbeit für Cäsium 1,94 eV). Diese ist an ein entsprechendes Messsystem angeschlossen.</w:t>
            </w:r>
            <w:r>
              <w:rPr>
                <w:rFonts w:ascii="Arial" w:hAnsi="Arial"/>
              </w:rPr>
              <w:br/>
            </w:r>
          </w:p>
        </w:tc>
        <w:tc>
          <w:tcPr>
            <w:tcW w:w="5030" w:type="dxa"/>
          </w:tcPr>
          <w:p w14:paraId="4A746907" w14:textId="77777777" w:rsidR="00B56C8E" w:rsidRDefault="00F955A9" w:rsidP="00B56C8E">
            <w:pPr>
              <w:pStyle w:val="Textkrper-Zeileneinzug"/>
              <w:tabs>
                <w:tab w:val="left" w:pos="0"/>
                <w:tab w:val="left" w:pos="1134"/>
              </w:tabs>
              <w:ind w:left="0"/>
              <w:rPr>
                <w:rFonts w:ascii="Arial" w:hAnsi="Arial"/>
              </w:rPr>
            </w:pPr>
            <w:r>
              <w:rPr>
                <w:rFonts w:ascii="Arial" w:hAnsi="Arial"/>
              </w:rPr>
              <w:pict w14:anchorId="6A36D62D">
                <v:shape id="_x0000_i1177" type="#_x0000_t75" style="width:244.5pt;height:235.5pt" fillcolor="window">
                  <v:imagedata r:id="rId412" o:title="o215"/>
                </v:shape>
              </w:pict>
            </w:r>
          </w:p>
        </w:tc>
      </w:tr>
    </w:tbl>
    <w:p w14:paraId="3B04199F" w14:textId="77777777" w:rsidR="00B56C8E" w:rsidRDefault="00B56C8E" w:rsidP="00B56C8E">
      <w:pPr>
        <w:pStyle w:val="Textkrper-Zeileneinzug"/>
        <w:tabs>
          <w:tab w:val="left" w:pos="0"/>
          <w:tab w:val="left" w:pos="1134"/>
        </w:tabs>
        <w:ind w:left="0"/>
        <w:rPr>
          <w:rFonts w:ascii="Arial" w:hAnsi="Arial"/>
        </w:rPr>
      </w:pPr>
      <w:r>
        <w:rPr>
          <w:rFonts w:ascii="Arial" w:hAnsi="Arial"/>
        </w:rPr>
        <w:t>Spaltblende und Vakuumfotozelle werden auf einer Parallelen zur x-Achse bewegt. Bei bestimmten y-Koordinaten wird die maximale kinetische Energie der Fotoelektronen bestimmt:</w:t>
      </w:r>
      <w:r>
        <w:rPr>
          <w:rFonts w:ascii="Arial" w:hAnsi="Arial"/>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134"/>
        <w:gridCol w:w="1134"/>
        <w:gridCol w:w="1134"/>
        <w:gridCol w:w="1134"/>
        <w:gridCol w:w="1134"/>
      </w:tblGrid>
      <w:tr w:rsidR="00B56C8E" w14:paraId="30C27D32" w14:textId="77777777" w:rsidTr="00B56C8E">
        <w:tc>
          <w:tcPr>
            <w:tcW w:w="1134" w:type="dxa"/>
          </w:tcPr>
          <w:p w14:paraId="2757C467" w14:textId="77777777" w:rsidR="00B56C8E" w:rsidRDefault="00B56C8E" w:rsidP="00B56C8E">
            <w:pPr>
              <w:pStyle w:val="Textkrper-Zeileneinzug"/>
              <w:tabs>
                <w:tab w:val="left" w:pos="0"/>
                <w:tab w:val="left" w:pos="1134"/>
              </w:tabs>
              <w:ind w:left="0"/>
              <w:rPr>
                <w:rFonts w:ascii="Arial" w:hAnsi="Arial"/>
              </w:rPr>
            </w:pPr>
            <w:r>
              <w:rPr>
                <w:rFonts w:ascii="Arial" w:hAnsi="Arial"/>
              </w:rPr>
              <w:t>y in m</w:t>
            </w:r>
          </w:p>
        </w:tc>
        <w:tc>
          <w:tcPr>
            <w:tcW w:w="1134" w:type="dxa"/>
          </w:tcPr>
          <w:p w14:paraId="6D165C83" w14:textId="77777777" w:rsidR="00B56C8E" w:rsidRDefault="00B56C8E" w:rsidP="00B56C8E">
            <w:pPr>
              <w:pStyle w:val="Textkrper-Zeileneinzug"/>
              <w:tabs>
                <w:tab w:val="left" w:pos="0"/>
                <w:tab w:val="left" w:pos="1134"/>
              </w:tabs>
              <w:ind w:left="0"/>
              <w:rPr>
                <w:rFonts w:ascii="Arial" w:hAnsi="Arial"/>
              </w:rPr>
            </w:pPr>
            <w:r>
              <w:rPr>
                <w:rFonts w:ascii="Arial" w:hAnsi="Arial"/>
              </w:rPr>
              <w:t>3,136</w:t>
            </w:r>
          </w:p>
        </w:tc>
        <w:tc>
          <w:tcPr>
            <w:tcW w:w="1134" w:type="dxa"/>
          </w:tcPr>
          <w:p w14:paraId="0DE7F72B" w14:textId="77777777" w:rsidR="00B56C8E" w:rsidRDefault="00B56C8E" w:rsidP="00B56C8E">
            <w:pPr>
              <w:pStyle w:val="Textkrper-Zeileneinzug"/>
              <w:tabs>
                <w:tab w:val="left" w:pos="0"/>
                <w:tab w:val="left" w:pos="1134"/>
              </w:tabs>
              <w:ind w:left="0"/>
              <w:rPr>
                <w:rFonts w:ascii="Arial" w:hAnsi="Arial"/>
              </w:rPr>
            </w:pPr>
            <w:r>
              <w:rPr>
                <w:rFonts w:ascii="Arial" w:hAnsi="Arial"/>
              </w:rPr>
              <w:t>3,144</w:t>
            </w:r>
          </w:p>
        </w:tc>
        <w:tc>
          <w:tcPr>
            <w:tcW w:w="1134" w:type="dxa"/>
          </w:tcPr>
          <w:p w14:paraId="1701DD8D" w14:textId="77777777" w:rsidR="00B56C8E" w:rsidRDefault="00B56C8E" w:rsidP="00B56C8E">
            <w:pPr>
              <w:pStyle w:val="Textkrper-Zeileneinzug"/>
              <w:tabs>
                <w:tab w:val="left" w:pos="0"/>
                <w:tab w:val="left" w:pos="1134"/>
              </w:tabs>
              <w:ind w:left="0"/>
              <w:rPr>
                <w:rFonts w:ascii="Arial" w:hAnsi="Arial"/>
              </w:rPr>
            </w:pPr>
            <w:r>
              <w:rPr>
                <w:rFonts w:ascii="Arial" w:hAnsi="Arial"/>
              </w:rPr>
              <w:t>3,181</w:t>
            </w:r>
          </w:p>
        </w:tc>
        <w:tc>
          <w:tcPr>
            <w:tcW w:w="1134" w:type="dxa"/>
          </w:tcPr>
          <w:p w14:paraId="3D9D3527" w14:textId="77777777" w:rsidR="00B56C8E" w:rsidRDefault="00B56C8E" w:rsidP="00B56C8E">
            <w:pPr>
              <w:pStyle w:val="Textkrper-Zeileneinzug"/>
              <w:tabs>
                <w:tab w:val="left" w:pos="0"/>
                <w:tab w:val="left" w:pos="1134"/>
              </w:tabs>
              <w:ind w:left="0"/>
              <w:rPr>
                <w:rFonts w:ascii="Arial" w:hAnsi="Arial"/>
              </w:rPr>
            </w:pPr>
            <w:r>
              <w:rPr>
                <w:rFonts w:ascii="Arial" w:hAnsi="Arial"/>
              </w:rPr>
              <w:t>3,236</w:t>
            </w:r>
          </w:p>
        </w:tc>
        <w:tc>
          <w:tcPr>
            <w:tcW w:w="1134" w:type="dxa"/>
          </w:tcPr>
          <w:p w14:paraId="530CE538" w14:textId="77777777" w:rsidR="00B56C8E" w:rsidRDefault="00B56C8E" w:rsidP="00B56C8E">
            <w:pPr>
              <w:pStyle w:val="Textkrper-Zeileneinzug"/>
              <w:tabs>
                <w:tab w:val="left" w:pos="0"/>
                <w:tab w:val="left" w:pos="1134"/>
              </w:tabs>
              <w:ind w:left="0"/>
              <w:rPr>
                <w:rFonts w:ascii="Arial" w:hAnsi="Arial"/>
              </w:rPr>
            </w:pPr>
            <w:r>
              <w:rPr>
                <w:rFonts w:ascii="Arial" w:hAnsi="Arial"/>
              </w:rPr>
              <w:t>3,308</w:t>
            </w:r>
          </w:p>
        </w:tc>
      </w:tr>
      <w:tr w:rsidR="00B56C8E" w14:paraId="29B2F1AA" w14:textId="77777777" w:rsidTr="00B56C8E">
        <w:tc>
          <w:tcPr>
            <w:tcW w:w="1134" w:type="dxa"/>
          </w:tcPr>
          <w:p w14:paraId="3049B790" w14:textId="77777777" w:rsidR="00B56C8E" w:rsidRDefault="00B56C8E" w:rsidP="00B56C8E">
            <w:pPr>
              <w:pStyle w:val="Textkrper-Zeileneinzug"/>
              <w:tabs>
                <w:tab w:val="left" w:pos="0"/>
                <w:tab w:val="left" w:pos="1134"/>
              </w:tabs>
              <w:ind w:left="0"/>
              <w:rPr>
                <w:rFonts w:ascii="Arial" w:hAnsi="Arial"/>
              </w:rPr>
            </w:pPr>
            <w:r>
              <w:rPr>
                <w:rFonts w:ascii="Arial" w:hAnsi="Arial"/>
              </w:rPr>
              <w:t>E</w:t>
            </w:r>
            <w:r>
              <w:rPr>
                <w:rFonts w:ascii="Arial" w:hAnsi="Arial"/>
                <w:vertAlign w:val="subscript"/>
              </w:rPr>
              <w:t>kin</w:t>
            </w:r>
            <w:r>
              <w:rPr>
                <w:rFonts w:ascii="Arial" w:hAnsi="Arial"/>
              </w:rPr>
              <w:t xml:space="preserve"> in eV</w:t>
            </w:r>
          </w:p>
        </w:tc>
        <w:tc>
          <w:tcPr>
            <w:tcW w:w="1134" w:type="dxa"/>
          </w:tcPr>
          <w:p w14:paraId="1713E555" w14:textId="77777777" w:rsidR="00B56C8E" w:rsidRDefault="00B56C8E" w:rsidP="00B56C8E">
            <w:pPr>
              <w:pStyle w:val="Textkrper-Zeileneinzug"/>
              <w:tabs>
                <w:tab w:val="left" w:pos="0"/>
                <w:tab w:val="left" w:pos="1134"/>
              </w:tabs>
              <w:ind w:left="0"/>
              <w:rPr>
                <w:rFonts w:ascii="Arial" w:hAnsi="Arial"/>
              </w:rPr>
            </w:pPr>
            <w:r>
              <w:rPr>
                <w:rFonts w:ascii="Arial" w:hAnsi="Arial"/>
              </w:rPr>
              <w:t>0,201</w:t>
            </w:r>
          </w:p>
        </w:tc>
        <w:tc>
          <w:tcPr>
            <w:tcW w:w="1134" w:type="dxa"/>
          </w:tcPr>
          <w:p w14:paraId="7151B56F" w14:textId="77777777" w:rsidR="00B56C8E" w:rsidRDefault="00B56C8E" w:rsidP="00B56C8E">
            <w:pPr>
              <w:pStyle w:val="Textkrper-Zeileneinzug"/>
              <w:tabs>
                <w:tab w:val="left" w:pos="0"/>
                <w:tab w:val="left" w:pos="1134"/>
              </w:tabs>
              <w:ind w:left="0"/>
              <w:rPr>
                <w:rFonts w:ascii="Arial" w:hAnsi="Arial"/>
              </w:rPr>
            </w:pPr>
            <w:r>
              <w:rPr>
                <w:rFonts w:ascii="Arial" w:hAnsi="Arial"/>
              </w:rPr>
              <w:t>0,331</w:t>
            </w:r>
          </w:p>
        </w:tc>
        <w:tc>
          <w:tcPr>
            <w:tcW w:w="1134" w:type="dxa"/>
          </w:tcPr>
          <w:p w14:paraId="66AA4F12" w14:textId="77777777" w:rsidR="00B56C8E" w:rsidRDefault="00B56C8E" w:rsidP="00B56C8E">
            <w:pPr>
              <w:pStyle w:val="Textkrper-Zeileneinzug"/>
              <w:tabs>
                <w:tab w:val="left" w:pos="0"/>
                <w:tab w:val="left" w:pos="1134"/>
              </w:tabs>
              <w:ind w:left="0"/>
              <w:rPr>
                <w:rFonts w:ascii="Arial" w:hAnsi="Arial"/>
              </w:rPr>
            </w:pPr>
            <w:r>
              <w:rPr>
                <w:rFonts w:ascii="Arial" w:hAnsi="Arial"/>
              </w:rPr>
              <w:t>0,582</w:t>
            </w:r>
          </w:p>
        </w:tc>
        <w:tc>
          <w:tcPr>
            <w:tcW w:w="1134" w:type="dxa"/>
          </w:tcPr>
          <w:p w14:paraId="2EA8472C" w14:textId="77777777" w:rsidR="00B56C8E" w:rsidRDefault="00B56C8E" w:rsidP="00B56C8E">
            <w:pPr>
              <w:pStyle w:val="Textkrper-Zeileneinzug"/>
              <w:tabs>
                <w:tab w:val="left" w:pos="0"/>
                <w:tab w:val="left" w:pos="1134"/>
              </w:tabs>
              <w:ind w:left="0"/>
              <w:rPr>
                <w:rFonts w:ascii="Arial" w:hAnsi="Arial"/>
              </w:rPr>
            </w:pPr>
            <w:r>
              <w:rPr>
                <w:rFonts w:ascii="Arial" w:hAnsi="Arial"/>
              </w:rPr>
              <w:t>0,905</w:t>
            </w:r>
          </w:p>
        </w:tc>
        <w:tc>
          <w:tcPr>
            <w:tcW w:w="1134" w:type="dxa"/>
          </w:tcPr>
          <w:p w14:paraId="08BF3077" w14:textId="77777777" w:rsidR="00B56C8E" w:rsidRDefault="00B56C8E" w:rsidP="00B56C8E">
            <w:pPr>
              <w:pStyle w:val="Textkrper-Zeileneinzug"/>
              <w:tabs>
                <w:tab w:val="left" w:pos="0"/>
                <w:tab w:val="left" w:pos="1134"/>
              </w:tabs>
              <w:ind w:left="0"/>
              <w:rPr>
                <w:rFonts w:ascii="Arial" w:hAnsi="Arial"/>
              </w:rPr>
            </w:pPr>
            <w:r>
              <w:rPr>
                <w:rFonts w:ascii="Arial" w:hAnsi="Arial"/>
              </w:rPr>
              <w:t>1,160</w:t>
            </w:r>
          </w:p>
        </w:tc>
      </w:tr>
    </w:tbl>
    <w:p w14:paraId="50EDD595" w14:textId="77777777" w:rsidR="00B56C8E" w:rsidRDefault="00B56C8E" w:rsidP="00B56C8E">
      <w:pPr>
        <w:pStyle w:val="Textkrper-Zeileneinzug"/>
        <w:tabs>
          <w:tab w:val="left" w:pos="0"/>
          <w:tab w:val="left" w:pos="1134"/>
        </w:tabs>
        <w:ind w:left="0"/>
        <w:rPr>
          <w:rFonts w:ascii="Arial" w:hAnsi="Arial"/>
        </w:rPr>
      </w:pPr>
    </w:p>
    <w:p w14:paraId="4F279244" w14:textId="77777777" w:rsidR="00B56C8E" w:rsidRDefault="00B56C8E" w:rsidP="00B56C8E">
      <w:pPr>
        <w:pStyle w:val="Textkrper-Zeileneinzug"/>
        <w:tabs>
          <w:tab w:val="left" w:pos="0"/>
          <w:tab w:val="left" w:pos="1134"/>
        </w:tabs>
        <w:ind w:left="0"/>
        <w:rPr>
          <w:rFonts w:ascii="Arial" w:hAnsi="Arial"/>
        </w:rPr>
      </w:pPr>
      <w:r>
        <w:rPr>
          <w:rFonts w:ascii="Arial" w:hAnsi="Arial"/>
        </w:rPr>
        <w:t>a) Beschreiben und erklären Sie eine experimentelle Methode, mit der die maximale kinetische Energie der Fotoelektronen bestimmt werden kann.</w:t>
      </w:r>
    </w:p>
    <w:p w14:paraId="3C230C13" w14:textId="77777777" w:rsidR="00B56C8E" w:rsidRDefault="00B56C8E" w:rsidP="00B56C8E">
      <w:pPr>
        <w:pStyle w:val="Textkrper-Zeileneinzug"/>
        <w:tabs>
          <w:tab w:val="left" w:pos="0"/>
          <w:tab w:val="left" w:pos="1134"/>
        </w:tabs>
        <w:ind w:left="0"/>
        <w:rPr>
          <w:rFonts w:ascii="Arial" w:hAnsi="Arial"/>
        </w:rPr>
      </w:pPr>
      <w:r>
        <w:rPr>
          <w:rFonts w:ascii="Arial" w:hAnsi="Arial"/>
        </w:rPr>
        <w:t>b) Ermitteln Sie den Wellenlängenbereich des einfallenden Lichtes, in dem Elektronen aus der Cäsiumschicht herausgelöst werden.</w:t>
      </w:r>
    </w:p>
    <w:p w14:paraId="279318C9" w14:textId="38C7BB37" w:rsidR="00B56C8E" w:rsidRDefault="00B56C8E" w:rsidP="00B56C8E">
      <w:pPr>
        <w:pStyle w:val="Textkrper-Zeileneinzug"/>
        <w:tabs>
          <w:tab w:val="left" w:pos="0"/>
          <w:tab w:val="left" w:pos="1134"/>
        </w:tabs>
        <w:ind w:left="0"/>
        <w:rPr>
          <w:rFonts w:ascii="Arial" w:hAnsi="Arial"/>
        </w:rPr>
      </w:pPr>
      <w:r>
        <w:rPr>
          <w:rFonts w:ascii="Arial" w:hAnsi="Arial"/>
        </w:rPr>
        <w:t>c) Berechnen Sie zu allen Wertepaaren der Messwerttabelle jeweils die zugehörigen Vakuumwellenlängen und die Brechzahlen.</w:t>
      </w:r>
      <w:r>
        <w:rPr>
          <w:rFonts w:ascii="Arial" w:hAnsi="Arial"/>
        </w:rPr>
        <w:br/>
        <w:t>d) Zeichnen Sie den Graph der Funktion n(</w:t>
      </w:r>
      <w:r>
        <w:rPr>
          <w:rFonts w:ascii="Arial" w:hAnsi="Arial"/>
        </w:rPr>
        <w:sym w:font="Symbol" w:char="F06C"/>
      </w:r>
      <w:r>
        <w:rPr>
          <w:rFonts w:ascii="Arial" w:hAnsi="Arial"/>
        </w:rPr>
        <w:t>) in dem durch Messung untersuchten Intervall. Der Schnittpunkt der Koordinatenachse</w:t>
      </w:r>
      <w:bookmarkStart w:id="700" w:name="_GoBack"/>
      <w:bookmarkEnd w:id="700"/>
      <w:r>
        <w:rPr>
          <w:rFonts w:ascii="Arial" w:hAnsi="Arial"/>
        </w:rPr>
        <w:t xml:space="preserve"> soll die Koordinaten (390 nm; 1,450) haben.</w:t>
      </w:r>
    </w:p>
    <w:p w14:paraId="512A8F5D" w14:textId="77777777" w:rsidR="00B56C8E" w:rsidRDefault="00B56C8E" w:rsidP="00B56C8E">
      <w:pPr>
        <w:pStyle w:val="Textkrper-Zeileneinzug"/>
        <w:tabs>
          <w:tab w:val="left" w:pos="0"/>
          <w:tab w:val="left" w:pos="1134"/>
        </w:tabs>
        <w:ind w:left="0"/>
        <w:rPr>
          <w:rFonts w:ascii="Arial" w:hAnsi="Arial"/>
        </w:rPr>
      </w:pPr>
    </w:p>
    <w:p w14:paraId="68CAD366" w14:textId="77777777" w:rsidR="00B56C8E" w:rsidRDefault="00B56C8E" w:rsidP="00B56C8E">
      <w:pPr>
        <w:pStyle w:val="Textkrper-Zeileneinzug"/>
        <w:tabs>
          <w:tab w:val="left" w:pos="0"/>
          <w:tab w:val="left" w:pos="1134"/>
        </w:tabs>
        <w:ind w:left="0"/>
        <w:rPr>
          <w:rFonts w:ascii="Arial" w:hAnsi="Arial"/>
        </w:rPr>
      </w:pPr>
    </w:p>
    <w:p w14:paraId="481CF07B" w14:textId="77777777" w:rsidR="0096484F" w:rsidRDefault="00F955A9" w:rsidP="0096484F">
      <w:hyperlink r:id="rId413" w:anchor="o305" w:history="1">
        <w:r w:rsidR="0096484F" w:rsidRPr="0069053C">
          <w:rPr>
            <w:rStyle w:val="Hyperlink"/>
            <w:b/>
            <w:sz w:val="22"/>
          </w:rPr>
          <w:t>305.</w:t>
        </w:r>
      </w:hyperlink>
      <w:r w:rsidR="0096484F">
        <w:t xml:space="preserve"> (Aus Magdas Sammlung) </w:t>
      </w:r>
    </w:p>
    <w:p w14:paraId="19428543" w14:textId="77777777" w:rsidR="0096484F" w:rsidRDefault="0096484F" w:rsidP="0096484F">
      <w:pPr>
        <w:rPr>
          <w:i/>
        </w:rPr>
      </w:pPr>
      <w:r>
        <w:rPr>
          <w:i/>
        </w:rPr>
        <w:t xml:space="preserve">Hurrah! Sommer ist auch Exkursionszeit! Das gilt natürlich auch für das Waldgymnasium. Herr Blümchen (der Bio-Lehrer) leitet </w:t>
      </w:r>
      <w:r w:rsidR="002964AE">
        <w:rPr>
          <w:i/>
        </w:rPr>
        <w:t>diese....</w:t>
      </w:r>
    </w:p>
    <w:p w14:paraId="27FF285E" w14:textId="77777777" w:rsidR="0096484F" w:rsidRDefault="0096484F" w:rsidP="0096484F"/>
    <w:p w14:paraId="02BC6D80" w14:textId="77777777" w:rsidR="0096484F" w:rsidRDefault="0096484F" w:rsidP="0096484F">
      <w:pPr>
        <w:widowControl w:val="0"/>
        <w:suppressAutoHyphens/>
      </w:pPr>
      <w:r w:rsidRPr="0096484F">
        <w:rPr>
          <w:b/>
        </w:rPr>
        <w:t>1.</w:t>
      </w:r>
      <w:r>
        <w:t xml:space="preserve"> Alle Kinder sollten sich helle Sachen anziehen. Doch Anton steht auf schwarze Klamotten. Beim Sammeln von Käfern, Blüten und Gräsern auf der Wiese schwitzt er am meisten, obwohl er am faulsten ist. Warum wohl? Begründe mit Hilfe deines physikalischen Wissens.</w:t>
      </w:r>
    </w:p>
    <w:p w14:paraId="11C188B1" w14:textId="77777777" w:rsidR="0096484F" w:rsidRDefault="0096484F" w:rsidP="0096484F">
      <w:pPr>
        <w:widowControl w:val="0"/>
        <w:suppressAutoHyphens/>
      </w:pPr>
    </w:p>
    <w:p w14:paraId="48A5A2D4" w14:textId="77777777" w:rsidR="0096484F" w:rsidRDefault="0096484F" w:rsidP="0096484F">
      <w:pPr>
        <w:widowControl w:val="0"/>
        <w:suppressAutoHyphens/>
      </w:pPr>
      <w:r w:rsidRPr="0096484F">
        <w:rPr>
          <w:b/>
        </w:rPr>
        <w:t>2.</w:t>
      </w:r>
      <w:r>
        <w:t xml:space="preserve"> Es ist Mittag, und Herr Blümchen hat heiße Würstchen versprochen. Diese will er mit Hilfe eines </w:t>
      </w:r>
      <w:r w:rsidR="00E4695B">
        <w:t>Wölbspiegels</w:t>
      </w:r>
      <w:r>
        <w:t xml:space="preserve"> heiß machen.</w:t>
      </w:r>
    </w:p>
    <w:p w14:paraId="15647629" w14:textId="77777777" w:rsidR="0096484F" w:rsidRDefault="0096484F" w:rsidP="0096484F">
      <w:r w:rsidRPr="0069053C">
        <w:rPr>
          <w:b/>
        </w:rPr>
        <w:t>a)</w:t>
      </w:r>
      <w:r>
        <w:t xml:space="preserve"> Was für einen Wölbspiegel muss er benutzen?</w:t>
      </w:r>
    </w:p>
    <w:p w14:paraId="4A15BFE3" w14:textId="77777777" w:rsidR="0096484F" w:rsidRDefault="0096484F" w:rsidP="0096484F">
      <w:r w:rsidRPr="0069053C">
        <w:rPr>
          <w:b/>
        </w:rPr>
        <w:t>b)</w:t>
      </w:r>
      <w:r>
        <w:t xml:space="preserve"> Erkläre die Funktionsweise dieses Gerätes. Fertige dazu auch eine ordentliche Skizze an.</w:t>
      </w:r>
    </w:p>
    <w:p w14:paraId="3F6F3BC2" w14:textId="77777777" w:rsidR="0096484F" w:rsidRDefault="0096484F" w:rsidP="0096484F">
      <w:pPr>
        <w:widowControl w:val="0"/>
        <w:suppressAutoHyphens/>
      </w:pPr>
    </w:p>
    <w:p w14:paraId="29546894" w14:textId="77777777" w:rsidR="0096484F" w:rsidRDefault="0096484F" w:rsidP="0096484F">
      <w:pPr>
        <w:widowControl w:val="0"/>
        <w:suppressAutoHyphens/>
      </w:pPr>
      <w:r w:rsidRPr="0096484F">
        <w:rPr>
          <w:b/>
        </w:rPr>
        <w:t>3.</w:t>
      </w:r>
      <w:r>
        <w:t xml:space="preserve"> Plötzlich verdunkelt sich der Himmel und ein Gewitter zieht herauf. Leider erreichen die Kinder nicht mehr rechtzeitig das Forsthaus und werden ganz nass. Ritas neue Frisur ist völlig unordentlich geworden. Erst im Forsthaus gibt es einen ebenen Spiegel, damit sie sich wieder in Ordnung bringen kann.</w:t>
      </w:r>
    </w:p>
    <w:p w14:paraId="263CCD35" w14:textId="77777777" w:rsidR="0096484F" w:rsidRDefault="0096484F" w:rsidP="0096484F">
      <w:r w:rsidRPr="0069053C">
        <w:rPr>
          <w:b/>
        </w:rPr>
        <w:t>a)</w:t>
      </w:r>
      <w:r>
        <w:t xml:space="preserve"> </w:t>
      </w:r>
      <w:r w:rsidR="00EC308B">
        <w:t>Zeige mit einer geeigneten Skizze, wie das Bild, das Rita von sich sieht, durch den Spiegel erzeugt wird.</w:t>
      </w:r>
    </w:p>
    <w:p w14:paraId="0599431F" w14:textId="77777777" w:rsidR="0096484F" w:rsidRDefault="0096484F" w:rsidP="0096484F">
      <w:r w:rsidRPr="0069053C">
        <w:rPr>
          <w:b/>
        </w:rPr>
        <w:t>b)</w:t>
      </w:r>
      <w:r>
        <w:t xml:space="preserve"> Nenne die Eigenschaften des Spiegelbildes.</w:t>
      </w:r>
    </w:p>
    <w:p w14:paraId="63B0C012" w14:textId="77777777" w:rsidR="00ED7BED" w:rsidRDefault="00ED7BED" w:rsidP="0096484F">
      <w:pPr>
        <w:widowControl w:val="0"/>
        <w:suppressAutoHyphens/>
      </w:pPr>
    </w:p>
    <w:p w14:paraId="0EC55B24" w14:textId="77777777" w:rsidR="0096484F" w:rsidRDefault="00ED7BED" w:rsidP="0096484F">
      <w:pPr>
        <w:widowControl w:val="0"/>
        <w:suppressAutoHyphens/>
      </w:pPr>
      <w:r w:rsidRPr="00ED7BED">
        <w:rPr>
          <w:b/>
        </w:rPr>
        <w:t>4.</w:t>
      </w:r>
      <w:r>
        <w:t xml:space="preserve"> </w:t>
      </w:r>
      <w:r w:rsidR="0096484F">
        <w:t>Es wird langsam Abend. Am Lagerfeuer reden alle Kinder von der totalen Mondfinsternis vom letzten Jahr. Nur Lutz hat mal wieder keine Ahnung.</w:t>
      </w:r>
    </w:p>
    <w:p w14:paraId="44463D6F" w14:textId="77777777" w:rsidR="0096484F" w:rsidRDefault="0096484F" w:rsidP="0096484F">
      <w:r>
        <w:t>Fertige zur Entstehung einer totalen Mondfinsternis eine Skizze an und beschrifte diese.</w:t>
      </w:r>
    </w:p>
    <w:p w14:paraId="55AF9E7E" w14:textId="77777777" w:rsidR="00ED7BED" w:rsidRDefault="00ED7BED" w:rsidP="0096484F">
      <w:pPr>
        <w:widowControl w:val="0"/>
        <w:suppressAutoHyphens/>
      </w:pPr>
    </w:p>
    <w:p w14:paraId="4D603970" w14:textId="77777777" w:rsidR="0096484F" w:rsidRDefault="00ED7BED" w:rsidP="0096484F">
      <w:pPr>
        <w:widowControl w:val="0"/>
        <w:suppressAutoHyphens/>
      </w:pPr>
      <w:r w:rsidRPr="00ED7BED">
        <w:rPr>
          <w:b/>
        </w:rPr>
        <w:t>5.</w:t>
      </w:r>
      <w:r>
        <w:t xml:space="preserve"> </w:t>
      </w:r>
      <w:r w:rsidR="0096484F">
        <w:t>Erwin beleuchtet mit seiner Taschenlampe ein Blatt (15cm groß). Er hält die Taschenlampe 50cm von dem Blatt entfernt. Wie groß ist der Schatten des Blattes, wenn die Taschenlampe 4,50m von der Hauswand entfernt ist? Ordentlicher Rechenweg!!!</w:t>
      </w:r>
    </w:p>
    <w:p w14:paraId="7F886C94" w14:textId="77777777" w:rsidR="0096484F" w:rsidRDefault="0096484F" w:rsidP="0096484F"/>
    <w:p w14:paraId="2FBA6360" w14:textId="77777777" w:rsidR="00B56C8E" w:rsidRDefault="00B56C8E" w:rsidP="0096484F">
      <w:pPr>
        <w:pStyle w:val="Textkrper-Zeileneinzug"/>
        <w:tabs>
          <w:tab w:val="left" w:pos="0"/>
          <w:tab w:val="left" w:pos="1134"/>
        </w:tabs>
        <w:ind w:left="0"/>
        <w:rPr>
          <w:rFonts w:ascii="Arial" w:hAnsi="Arial"/>
        </w:rPr>
      </w:pPr>
    </w:p>
    <w:p w14:paraId="1C832C39" w14:textId="77777777" w:rsidR="00B56C8E" w:rsidRDefault="00B56C8E" w:rsidP="00B56C8E">
      <w:pPr>
        <w:pStyle w:val="Textkrper-Zeileneinzug"/>
        <w:tabs>
          <w:tab w:val="left" w:pos="0"/>
          <w:tab w:val="left" w:pos="1134"/>
        </w:tabs>
        <w:ind w:left="0"/>
        <w:rPr>
          <w:rFonts w:ascii="Arial" w:hAnsi="Arial"/>
        </w:rPr>
      </w:pPr>
    </w:p>
    <w:p w14:paraId="6F445215" w14:textId="77777777" w:rsidR="00B56C8E" w:rsidRDefault="00B56C8E" w:rsidP="00B56C8E">
      <w:pPr>
        <w:pStyle w:val="Textkrper-Zeileneinzug"/>
        <w:tabs>
          <w:tab w:val="left" w:pos="0"/>
          <w:tab w:val="left" w:pos="1134"/>
        </w:tabs>
        <w:ind w:left="0"/>
        <w:rPr>
          <w:rFonts w:ascii="Arial" w:hAnsi="Arial"/>
        </w:rPr>
      </w:pPr>
    </w:p>
    <w:p w14:paraId="2B0DE57E" w14:textId="77777777" w:rsidR="00B56C8E" w:rsidRDefault="00B56C8E" w:rsidP="00B56C8E">
      <w:pPr>
        <w:pStyle w:val="Textkrper-Zeileneinzug"/>
        <w:tabs>
          <w:tab w:val="left" w:pos="0"/>
          <w:tab w:val="left" w:pos="1134"/>
        </w:tabs>
        <w:ind w:left="0"/>
        <w:rPr>
          <w:rFonts w:ascii="Arial" w:hAnsi="Arial"/>
        </w:rPr>
      </w:pPr>
    </w:p>
    <w:p w14:paraId="4F29E1F9" w14:textId="77777777" w:rsidR="00B56C8E" w:rsidRDefault="00B56C8E" w:rsidP="00B56C8E">
      <w:pPr>
        <w:pStyle w:val="Textkrper-Zeileneinzug"/>
        <w:tabs>
          <w:tab w:val="left" w:pos="0"/>
          <w:tab w:val="left" w:pos="1134"/>
        </w:tabs>
        <w:ind w:left="0"/>
        <w:rPr>
          <w:rFonts w:ascii="Arial" w:hAnsi="Arial"/>
        </w:rPr>
      </w:pPr>
    </w:p>
    <w:p w14:paraId="14CEE713" w14:textId="77777777" w:rsidR="00B56C8E" w:rsidRDefault="00B56C8E" w:rsidP="00B56C8E">
      <w:pPr>
        <w:pStyle w:val="Textkrper-Zeileneinzug"/>
        <w:tabs>
          <w:tab w:val="left" w:pos="0"/>
          <w:tab w:val="left" w:pos="1134"/>
        </w:tabs>
        <w:ind w:left="0"/>
        <w:rPr>
          <w:rFonts w:ascii="Arial" w:hAnsi="Arial"/>
        </w:rPr>
      </w:pPr>
    </w:p>
    <w:p w14:paraId="608380AB" w14:textId="77777777" w:rsidR="00B56C8E" w:rsidRDefault="00B56C8E" w:rsidP="00B56C8E">
      <w:pPr>
        <w:pStyle w:val="Textkrper-Zeileneinzug"/>
        <w:tabs>
          <w:tab w:val="left" w:pos="0"/>
          <w:tab w:val="left" w:pos="1134"/>
        </w:tabs>
        <w:ind w:left="0"/>
        <w:rPr>
          <w:rFonts w:ascii="Arial" w:hAnsi="Arial"/>
        </w:rPr>
      </w:pPr>
    </w:p>
    <w:p w14:paraId="2FEC05E0" w14:textId="77777777" w:rsidR="00B56C8E" w:rsidRDefault="00B56C8E" w:rsidP="00B56C8E">
      <w:pPr>
        <w:pStyle w:val="Textkrper-Zeileneinzug"/>
        <w:tabs>
          <w:tab w:val="left" w:pos="0"/>
          <w:tab w:val="left" w:pos="1134"/>
        </w:tabs>
        <w:ind w:left="0"/>
        <w:rPr>
          <w:rFonts w:ascii="Arial" w:hAnsi="Arial"/>
        </w:rPr>
      </w:pPr>
    </w:p>
    <w:p w14:paraId="0CAA2F7B" w14:textId="77777777" w:rsidR="00B56C8E" w:rsidRDefault="00B56C8E" w:rsidP="00B56C8E"/>
    <w:p w14:paraId="77EC31A2" w14:textId="77777777" w:rsidR="00964BD4" w:rsidRPr="00A117BC" w:rsidRDefault="00964BD4" w:rsidP="00A117BC"/>
    <w:sectPr w:rsidR="00964BD4" w:rsidRPr="00A117BC">
      <w:headerReference w:type="default" r:id="rId414"/>
      <w:footerReference w:type="default" r:id="rId415"/>
      <w:type w:val="continuous"/>
      <w:pgSz w:w="11906" w:h="16838" w:code="9"/>
      <w:pgMar w:top="1701" w:right="851" w:bottom="1701" w:left="1134" w:header="720" w:footer="1247"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D42DEF" w14:textId="77777777" w:rsidR="00C21EDA" w:rsidRDefault="00C21EDA">
      <w:r>
        <w:separator/>
      </w:r>
    </w:p>
    <w:p w14:paraId="5EF317F8" w14:textId="77777777" w:rsidR="00C21EDA" w:rsidRDefault="00C21EDA"/>
  </w:endnote>
  <w:endnote w:type="continuationSeparator" w:id="0">
    <w:p w14:paraId="16B707B9" w14:textId="77777777" w:rsidR="00C21EDA" w:rsidRDefault="00C21EDA">
      <w:r>
        <w:continuationSeparator/>
      </w:r>
    </w:p>
    <w:p w14:paraId="06B004E0" w14:textId="77777777" w:rsidR="00C21EDA" w:rsidRDefault="00C21E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que Extended">
    <w:altName w:val="Calibri"/>
    <w:panose1 w:val="00000000000000000000"/>
    <w:charset w:val="00"/>
    <w:family w:val="swiss"/>
    <w:notTrueType/>
    <w:pitch w:val="default"/>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SymbolProp BT">
    <w:altName w:val="Symbol"/>
    <w:charset w:val="02"/>
    <w:family w:val="auto"/>
    <w:pitch w:val="variable"/>
    <w:sig w:usb0="00000000" w:usb1="10000000" w:usb2="00000000" w:usb3="00000000" w:csb0="80000000"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68C58D" w14:textId="77777777" w:rsidR="00C21EDA" w:rsidRDefault="00C21EDA">
    <w:pPr>
      <w:pStyle w:val="Fuzeile"/>
    </w:pPr>
    <w:r>
      <w:t xml:space="preserve">Seite </w:t>
    </w:r>
    <w:r>
      <w:fldChar w:fldCharType="begin"/>
    </w:r>
    <w:r>
      <w:instrText xml:space="preserve"> PAGE </w:instrText>
    </w:r>
    <w:r>
      <w:fldChar w:fldCharType="separate"/>
    </w:r>
    <w:r w:rsidR="00F955A9">
      <w:rPr>
        <w:noProof/>
      </w:rPr>
      <w:t>72</w:t>
    </w:r>
    <w:r>
      <w:fldChar w:fldCharType="end"/>
    </w:r>
    <w:r>
      <w:t xml:space="preserve"> von </w:t>
    </w:r>
    <w:r>
      <w:rPr>
        <w:noProof/>
      </w:rPr>
      <w:fldChar w:fldCharType="begin"/>
    </w:r>
    <w:r>
      <w:rPr>
        <w:noProof/>
      </w:rPr>
      <w:instrText xml:space="preserve"> NUMPAGES </w:instrText>
    </w:r>
    <w:r>
      <w:rPr>
        <w:noProof/>
      </w:rPr>
      <w:fldChar w:fldCharType="separate"/>
    </w:r>
    <w:r w:rsidR="00F955A9">
      <w:rPr>
        <w:noProof/>
      </w:rPr>
      <w:t>73</w:t>
    </w:r>
    <w:r>
      <w:rPr>
        <w:noProof/>
      </w:rPr>
      <w:fldChar w:fldCharType="end"/>
    </w:r>
  </w:p>
  <w:p w14:paraId="0C6F8386" w14:textId="77777777" w:rsidR="00C21EDA" w:rsidRDefault="00C21ED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C372CF" w14:textId="77777777" w:rsidR="00C21EDA" w:rsidRDefault="00C21EDA">
      <w:r>
        <w:separator/>
      </w:r>
    </w:p>
    <w:p w14:paraId="69184FB4" w14:textId="77777777" w:rsidR="00C21EDA" w:rsidRDefault="00C21EDA"/>
  </w:footnote>
  <w:footnote w:type="continuationSeparator" w:id="0">
    <w:p w14:paraId="4EC317FE" w14:textId="77777777" w:rsidR="00C21EDA" w:rsidRDefault="00C21EDA">
      <w:r>
        <w:continuationSeparator/>
      </w:r>
    </w:p>
    <w:p w14:paraId="2D7C5AD8" w14:textId="77777777" w:rsidR="00C21EDA" w:rsidRDefault="00C21ED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D40509" w14:textId="77777777" w:rsidR="00C21EDA" w:rsidRDefault="00C21EDA">
    <w:pPr>
      <w:pStyle w:val="Kopfzeile"/>
    </w:pPr>
    <w:r>
      <w:t>Pittys Physikaufgaben – Optik</w:t>
    </w:r>
  </w:p>
  <w:p w14:paraId="0ED1EDB5" w14:textId="77777777" w:rsidR="00C21EDA" w:rsidRDefault="00C21ED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81F4F05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0F0ED644"/>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000002"/>
    <w:multiLevelType w:val="multilevel"/>
    <w:tmpl w:val="00000002"/>
    <w:lvl w:ilvl="0">
      <w:start w:val="1"/>
      <w:numFmt w:val="decimal"/>
      <w:suff w:val="nothing"/>
      <w:lvlText w:val="%1."/>
      <w:lvlJc w:val="left"/>
      <w:pPr>
        <w:ind w:left="283" w:hanging="283"/>
      </w:pPr>
    </w:lvl>
    <w:lvl w:ilvl="1">
      <w:start w:val="1"/>
      <w:numFmt w:val="decimal"/>
      <w:suff w:val="nothing"/>
      <w:lvlText w:val="%2."/>
      <w:lvlJc w:val="left"/>
      <w:pPr>
        <w:ind w:left="567" w:hanging="283"/>
      </w:pPr>
    </w:lvl>
    <w:lvl w:ilvl="2">
      <w:start w:val="1"/>
      <w:numFmt w:val="decimal"/>
      <w:suff w:val="nothing"/>
      <w:lvlText w:val="%3."/>
      <w:lvlJc w:val="left"/>
      <w:pPr>
        <w:ind w:left="850" w:hanging="283"/>
      </w:pPr>
    </w:lvl>
    <w:lvl w:ilvl="3">
      <w:start w:val="1"/>
      <w:numFmt w:val="decimal"/>
      <w:suff w:val="nothing"/>
      <w:lvlText w:val="%4."/>
      <w:lvlJc w:val="left"/>
      <w:pPr>
        <w:ind w:left="1134" w:hanging="283"/>
      </w:pPr>
    </w:lvl>
    <w:lvl w:ilvl="4">
      <w:start w:val="1"/>
      <w:numFmt w:val="decimal"/>
      <w:suff w:val="nothing"/>
      <w:lvlText w:val="%5."/>
      <w:lvlJc w:val="left"/>
      <w:pPr>
        <w:ind w:left="1417" w:hanging="283"/>
      </w:pPr>
    </w:lvl>
    <w:lvl w:ilvl="5">
      <w:start w:val="1"/>
      <w:numFmt w:val="decimal"/>
      <w:suff w:val="nothing"/>
      <w:lvlText w:val="%6."/>
      <w:lvlJc w:val="left"/>
      <w:pPr>
        <w:ind w:left="1701" w:hanging="283"/>
      </w:pPr>
    </w:lvl>
    <w:lvl w:ilvl="6">
      <w:start w:val="1"/>
      <w:numFmt w:val="decimal"/>
      <w:suff w:val="nothing"/>
      <w:lvlText w:val="%7."/>
      <w:lvlJc w:val="left"/>
      <w:pPr>
        <w:ind w:left="1984" w:hanging="283"/>
      </w:pPr>
    </w:lvl>
    <w:lvl w:ilvl="7">
      <w:start w:val="1"/>
      <w:numFmt w:val="decimal"/>
      <w:suff w:val="nothing"/>
      <w:lvlText w:val="%8."/>
      <w:lvlJc w:val="left"/>
      <w:pPr>
        <w:ind w:left="2268" w:hanging="283"/>
      </w:pPr>
    </w:lvl>
    <w:lvl w:ilvl="8">
      <w:start w:val="1"/>
      <w:numFmt w:val="decimal"/>
      <w:suff w:val="nothing"/>
      <w:lvlText w:val="%9."/>
      <w:lvlJc w:val="left"/>
      <w:pPr>
        <w:ind w:left="2551" w:hanging="283"/>
      </w:pPr>
    </w:lvl>
  </w:abstractNum>
  <w:abstractNum w:abstractNumId="3" w15:restartNumberingAfterBreak="0">
    <w:nsid w:val="003F169C"/>
    <w:multiLevelType w:val="hybridMultilevel"/>
    <w:tmpl w:val="09820578"/>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4" w15:restartNumberingAfterBreak="0">
    <w:nsid w:val="0394785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62B5EA0"/>
    <w:multiLevelType w:val="singleLevel"/>
    <w:tmpl w:val="04070017"/>
    <w:lvl w:ilvl="0">
      <w:start w:val="1"/>
      <w:numFmt w:val="lowerLetter"/>
      <w:lvlText w:val="%1)"/>
      <w:lvlJc w:val="left"/>
      <w:pPr>
        <w:tabs>
          <w:tab w:val="num" w:pos="360"/>
        </w:tabs>
        <w:ind w:left="360" w:hanging="360"/>
      </w:pPr>
    </w:lvl>
  </w:abstractNum>
  <w:abstractNum w:abstractNumId="6" w15:restartNumberingAfterBreak="0">
    <w:nsid w:val="066E522A"/>
    <w:multiLevelType w:val="hybridMultilevel"/>
    <w:tmpl w:val="988256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726B83"/>
    <w:multiLevelType w:val="singleLevel"/>
    <w:tmpl w:val="77F697FE"/>
    <w:lvl w:ilvl="0">
      <w:start w:val="1"/>
      <w:numFmt w:val="lowerLetter"/>
      <w:lvlText w:val="%1)"/>
      <w:lvlJc w:val="left"/>
      <w:pPr>
        <w:tabs>
          <w:tab w:val="num" w:pos="420"/>
        </w:tabs>
        <w:ind w:left="420" w:hanging="360"/>
      </w:pPr>
      <w:rPr>
        <w:rFonts w:hint="default"/>
      </w:rPr>
    </w:lvl>
  </w:abstractNum>
  <w:abstractNum w:abstractNumId="8" w15:restartNumberingAfterBreak="0">
    <w:nsid w:val="0ACB43F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D7E3C99"/>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12730522"/>
    <w:multiLevelType w:val="hybridMultilevel"/>
    <w:tmpl w:val="B3463AAE"/>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34C0EEF"/>
    <w:multiLevelType w:val="singleLevel"/>
    <w:tmpl w:val="04070017"/>
    <w:lvl w:ilvl="0">
      <w:start w:val="1"/>
      <w:numFmt w:val="lowerLetter"/>
      <w:lvlText w:val="%1)"/>
      <w:lvlJc w:val="left"/>
      <w:pPr>
        <w:tabs>
          <w:tab w:val="num" w:pos="360"/>
        </w:tabs>
        <w:ind w:left="360" w:hanging="360"/>
      </w:pPr>
      <w:rPr>
        <w:rFonts w:hint="default"/>
      </w:rPr>
    </w:lvl>
  </w:abstractNum>
  <w:abstractNum w:abstractNumId="12" w15:restartNumberingAfterBreak="0">
    <w:nsid w:val="144F4039"/>
    <w:multiLevelType w:val="hybridMultilevel"/>
    <w:tmpl w:val="50B2362E"/>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5993CEB"/>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4" w15:restartNumberingAfterBreak="0">
    <w:nsid w:val="19436727"/>
    <w:multiLevelType w:val="singleLevel"/>
    <w:tmpl w:val="04070017"/>
    <w:lvl w:ilvl="0">
      <w:start w:val="1"/>
      <w:numFmt w:val="lowerLetter"/>
      <w:lvlText w:val="%1)"/>
      <w:lvlJc w:val="left"/>
      <w:pPr>
        <w:tabs>
          <w:tab w:val="num" w:pos="360"/>
        </w:tabs>
        <w:ind w:left="360" w:hanging="360"/>
      </w:pPr>
      <w:rPr>
        <w:rFonts w:hint="default"/>
      </w:rPr>
    </w:lvl>
  </w:abstractNum>
  <w:abstractNum w:abstractNumId="15" w15:restartNumberingAfterBreak="0">
    <w:nsid w:val="2BAF03E9"/>
    <w:multiLevelType w:val="hybridMultilevel"/>
    <w:tmpl w:val="BA361F40"/>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E454D6"/>
    <w:multiLevelType w:val="hybridMultilevel"/>
    <w:tmpl w:val="C270EA9E"/>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3F7FD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AEC3283"/>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3AF33AA6"/>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0" w15:restartNumberingAfterBreak="0">
    <w:nsid w:val="3BF15554"/>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3CA30618"/>
    <w:multiLevelType w:val="hybridMultilevel"/>
    <w:tmpl w:val="7A9050DA"/>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9077D2"/>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40FC54E5"/>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42A73A19"/>
    <w:multiLevelType w:val="hybridMultilevel"/>
    <w:tmpl w:val="26F01E08"/>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666B1A"/>
    <w:multiLevelType w:val="singleLevel"/>
    <w:tmpl w:val="04070017"/>
    <w:lvl w:ilvl="0">
      <w:start w:val="1"/>
      <w:numFmt w:val="lowerLetter"/>
      <w:lvlText w:val="%1)"/>
      <w:lvlJc w:val="left"/>
      <w:pPr>
        <w:tabs>
          <w:tab w:val="num" w:pos="360"/>
        </w:tabs>
        <w:ind w:left="360" w:hanging="360"/>
      </w:pPr>
      <w:rPr>
        <w:rFonts w:hint="default"/>
      </w:rPr>
    </w:lvl>
  </w:abstractNum>
  <w:abstractNum w:abstractNumId="26" w15:restartNumberingAfterBreak="0">
    <w:nsid w:val="46E86751"/>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7" w15:restartNumberingAfterBreak="0">
    <w:nsid w:val="4C35495F"/>
    <w:multiLevelType w:val="hybridMultilevel"/>
    <w:tmpl w:val="EB52566E"/>
    <w:lvl w:ilvl="0" w:tplc="04070001">
      <w:start w:val="1"/>
      <w:numFmt w:val="bullet"/>
      <w:lvlText w:val=""/>
      <w:lvlJc w:val="left"/>
      <w:pPr>
        <w:tabs>
          <w:tab w:val="num" w:pos="840"/>
        </w:tabs>
        <w:ind w:left="840" w:hanging="360"/>
      </w:pPr>
      <w:rPr>
        <w:rFonts w:ascii="Symbol" w:hAnsi="Symbol" w:hint="default"/>
      </w:rPr>
    </w:lvl>
    <w:lvl w:ilvl="1" w:tplc="04070003" w:tentative="1">
      <w:start w:val="1"/>
      <w:numFmt w:val="bullet"/>
      <w:lvlText w:val="o"/>
      <w:lvlJc w:val="left"/>
      <w:pPr>
        <w:tabs>
          <w:tab w:val="num" w:pos="1560"/>
        </w:tabs>
        <w:ind w:left="1560" w:hanging="360"/>
      </w:pPr>
      <w:rPr>
        <w:rFonts w:ascii="Courier New" w:hAnsi="Courier New" w:cs="Courier New" w:hint="default"/>
      </w:rPr>
    </w:lvl>
    <w:lvl w:ilvl="2" w:tplc="04070005" w:tentative="1">
      <w:start w:val="1"/>
      <w:numFmt w:val="bullet"/>
      <w:lvlText w:val=""/>
      <w:lvlJc w:val="left"/>
      <w:pPr>
        <w:tabs>
          <w:tab w:val="num" w:pos="2280"/>
        </w:tabs>
        <w:ind w:left="2280" w:hanging="360"/>
      </w:pPr>
      <w:rPr>
        <w:rFonts w:ascii="Wingdings" w:hAnsi="Wingdings" w:hint="default"/>
      </w:rPr>
    </w:lvl>
    <w:lvl w:ilvl="3" w:tplc="04070001" w:tentative="1">
      <w:start w:val="1"/>
      <w:numFmt w:val="bullet"/>
      <w:lvlText w:val=""/>
      <w:lvlJc w:val="left"/>
      <w:pPr>
        <w:tabs>
          <w:tab w:val="num" w:pos="3000"/>
        </w:tabs>
        <w:ind w:left="3000" w:hanging="360"/>
      </w:pPr>
      <w:rPr>
        <w:rFonts w:ascii="Symbol" w:hAnsi="Symbol" w:hint="default"/>
      </w:rPr>
    </w:lvl>
    <w:lvl w:ilvl="4" w:tplc="04070003" w:tentative="1">
      <w:start w:val="1"/>
      <w:numFmt w:val="bullet"/>
      <w:lvlText w:val="o"/>
      <w:lvlJc w:val="left"/>
      <w:pPr>
        <w:tabs>
          <w:tab w:val="num" w:pos="3720"/>
        </w:tabs>
        <w:ind w:left="3720" w:hanging="360"/>
      </w:pPr>
      <w:rPr>
        <w:rFonts w:ascii="Courier New" w:hAnsi="Courier New" w:cs="Courier New" w:hint="default"/>
      </w:rPr>
    </w:lvl>
    <w:lvl w:ilvl="5" w:tplc="04070005" w:tentative="1">
      <w:start w:val="1"/>
      <w:numFmt w:val="bullet"/>
      <w:lvlText w:val=""/>
      <w:lvlJc w:val="left"/>
      <w:pPr>
        <w:tabs>
          <w:tab w:val="num" w:pos="4440"/>
        </w:tabs>
        <w:ind w:left="4440" w:hanging="360"/>
      </w:pPr>
      <w:rPr>
        <w:rFonts w:ascii="Wingdings" w:hAnsi="Wingdings" w:hint="default"/>
      </w:rPr>
    </w:lvl>
    <w:lvl w:ilvl="6" w:tplc="04070001" w:tentative="1">
      <w:start w:val="1"/>
      <w:numFmt w:val="bullet"/>
      <w:lvlText w:val=""/>
      <w:lvlJc w:val="left"/>
      <w:pPr>
        <w:tabs>
          <w:tab w:val="num" w:pos="5160"/>
        </w:tabs>
        <w:ind w:left="5160" w:hanging="360"/>
      </w:pPr>
      <w:rPr>
        <w:rFonts w:ascii="Symbol" w:hAnsi="Symbol" w:hint="default"/>
      </w:rPr>
    </w:lvl>
    <w:lvl w:ilvl="7" w:tplc="04070003" w:tentative="1">
      <w:start w:val="1"/>
      <w:numFmt w:val="bullet"/>
      <w:lvlText w:val="o"/>
      <w:lvlJc w:val="left"/>
      <w:pPr>
        <w:tabs>
          <w:tab w:val="num" w:pos="5880"/>
        </w:tabs>
        <w:ind w:left="5880" w:hanging="360"/>
      </w:pPr>
      <w:rPr>
        <w:rFonts w:ascii="Courier New" w:hAnsi="Courier New" w:cs="Courier New" w:hint="default"/>
      </w:rPr>
    </w:lvl>
    <w:lvl w:ilvl="8" w:tplc="04070005" w:tentative="1">
      <w:start w:val="1"/>
      <w:numFmt w:val="bullet"/>
      <w:lvlText w:val=""/>
      <w:lvlJc w:val="left"/>
      <w:pPr>
        <w:tabs>
          <w:tab w:val="num" w:pos="6600"/>
        </w:tabs>
        <w:ind w:left="6600" w:hanging="360"/>
      </w:pPr>
      <w:rPr>
        <w:rFonts w:ascii="Wingdings" w:hAnsi="Wingdings" w:hint="default"/>
      </w:rPr>
    </w:lvl>
  </w:abstractNum>
  <w:abstractNum w:abstractNumId="28" w15:restartNumberingAfterBreak="0">
    <w:nsid w:val="4E8D3592"/>
    <w:multiLevelType w:val="multilevel"/>
    <w:tmpl w:val="BC769304"/>
    <w:lvl w:ilvl="0">
      <w:start w:val="1"/>
      <w:numFmt w:val="bullet"/>
      <w:lvlText w:val=""/>
      <w:lvlJc w:val="left"/>
      <w:pPr>
        <w:tabs>
          <w:tab w:val="num" w:pos="0"/>
        </w:tabs>
        <w:ind w:left="360"/>
      </w:pPr>
    </w:lvl>
    <w:lvl w:ilvl="1">
      <w:start w:val="1"/>
      <w:numFmt w:val="bullet"/>
      <w:lvlText w:val=""/>
      <w:lvlJc w:val="left"/>
      <w:pPr>
        <w:tabs>
          <w:tab w:val="num" w:pos="0"/>
        </w:tabs>
        <w:ind w:left="360"/>
      </w:pPr>
    </w:lvl>
    <w:lvl w:ilvl="2">
      <w:start w:val="1"/>
      <w:numFmt w:val="bullet"/>
      <w:lvlText w:val=""/>
      <w:lvlJc w:val="left"/>
      <w:pPr>
        <w:tabs>
          <w:tab w:val="num" w:pos="0"/>
        </w:tabs>
        <w:ind w:left="360"/>
      </w:pPr>
    </w:lvl>
    <w:lvl w:ilvl="3">
      <w:start w:val="1"/>
      <w:numFmt w:val="bullet"/>
      <w:lvlText w:val=""/>
      <w:lvlJc w:val="left"/>
      <w:pPr>
        <w:tabs>
          <w:tab w:val="num" w:pos="0"/>
        </w:tabs>
        <w:ind w:left="360"/>
      </w:pPr>
    </w:lvl>
    <w:lvl w:ilvl="4">
      <w:start w:val="1"/>
      <w:numFmt w:val="bullet"/>
      <w:lvlText w:val=""/>
      <w:lvlJc w:val="left"/>
      <w:pPr>
        <w:tabs>
          <w:tab w:val="num" w:pos="0"/>
        </w:tabs>
        <w:ind w:left="360"/>
      </w:pPr>
    </w:lvl>
    <w:lvl w:ilvl="5">
      <w:start w:val="1"/>
      <w:numFmt w:val="bullet"/>
      <w:lvlText w:val=""/>
      <w:lvlJc w:val="left"/>
      <w:pPr>
        <w:tabs>
          <w:tab w:val="num" w:pos="0"/>
        </w:tabs>
        <w:ind w:left="360"/>
      </w:pPr>
    </w:lvl>
    <w:lvl w:ilvl="6">
      <w:start w:val="1"/>
      <w:numFmt w:val="bullet"/>
      <w:lvlText w:val=""/>
      <w:lvlJc w:val="left"/>
      <w:pPr>
        <w:tabs>
          <w:tab w:val="num" w:pos="0"/>
        </w:tabs>
        <w:ind w:left="360"/>
      </w:pPr>
    </w:lvl>
    <w:lvl w:ilvl="7">
      <w:start w:val="1"/>
      <w:numFmt w:val="bullet"/>
      <w:lvlText w:val=""/>
      <w:lvlJc w:val="left"/>
      <w:pPr>
        <w:tabs>
          <w:tab w:val="num" w:pos="0"/>
        </w:tabs>
        <w:ind w:left="360"/>
      </w:pPr>
    </w:lvl>
    <w:lvl w:ilvl="8">
      <w:start w:val="1"/>
      <w:numFmt w:val="bullet"/>
      <w:lvlText w:val=""/>
      <w:lvlJc w:val="left"/>
      <w:pPr>
        <w:tabs>
          <w:tab w:val="num" w:pos="0"/>
        </w:tabs>
        <w:ind w:left="360"/>
      </w:pPr>
    </w:lvl>
  </w:abstractNum>
  <w:abstractNum w:abstractNumId="29" w15:restartNumberingAfterBreak="0">
    <w:nsid w:val="4F6060E7"/>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30" w15:restartNumberingAfterBreak="0">
    <w:nsid w:val="50F7619D"/>
    <w:multiLevelType w:val="multilevel"/>
    <w:tmpl w:val="E1E81E98"/>
    <w:lvl w:ilvl="0">
      <w:start w:val="1"/>
      <w:numFmt w:val="lowerLetter"/>
      <w:pStyle w:val="Aufzhlungszeichen2"/>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58562AE9"/>
    <w:multiLevelType w:val="singleLevel"/>
    <w:tmpl w:val="04070017"/>
    <w:lvl w:ilvl="0">
      <w:start w:val="1"/>
      <w:numFmt w:val="lowerLetter"/>
      <w:lvlText w:val="%1)"/>
      <w:lvlJc w:val="left"/>
      <w:pPr>
        <w:tabs>
          <w:tab w:val="num" w:pos="360"/>
        </w:tabs>
        <w:ind w:left="360" w:hanging="360"/>
      </w:pPr>
      <w:rPr>
        <w:rFonts w:hint="default"/>
      </w:rPr>
    </w:lvl>
  </w:abstractNum>
  <w:abstractNum w:abstractNumId="32" w15:restartNumberingAfterBreak="0">
    <w:nsid w:val="5ED83DCF"/>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1607436"/>
    <w:multiLevelType w:val="multilevel"/>
    <w:tmpl w:val="4B0EEBA8"/>
    <w:lvl w:ilvl="0">
      <w:start w:val="5"/>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622D3162"/>
    <w:multiLevelType w:val="singleLevel"/>
    <w:tmpl w:val="BFEEA830"/>
    <w:lvl w:ilvl="0">
      <w:start w:val="1"/>
      <w:numFmt w:val="bullet"/>
      <w:pStyle w:val="Aufzhlungszeichen"/>
      <w:lvlText w:val=""/>
      <w:lvlJc w:val="left"/>
      <w:pPr>
        <w:tabs>
          <w:tab w:val="num" w:pos="360"/>
        </w:tabs>
        <w:ind w:left="360" w:hanging="360"/>
      </w:pPr>
      <w:rPr>
        <w:rFonts w:ascii="Wingdings" w:hAnsi="Wingdings" w:hint="default"/>
      </w:rPr>
    </w:lvl>
  </w:abstractNum>
  <w:abstractNum w:abstractNumId="35" w15:restartNumberingAfterBreak="0">
    <w:nsid w:val="653E38D0"/>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66FD53F6"/>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67544740"/>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35C50E4"/>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39" w15:restartNumberingAfterBreak="0">
    <w:nsid w:val="75B443C7"/>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40" w15:restartNumberingAfterBreak="0">
    <w:nsid w:val="78C313AA"/>
    <w:multiLevelType w:val="singleLevel"/>
    <w:tmpl w:val="04070017"/>
    <w:lvl w:ilvl="0">
      <w:start w:val="1"/>
      <w:numFmt w:val="lowerLetter"/>
      <w:lvlText w:val="%1)"/>
      <w:lvlJc w:val="left"/>
      <w:pPr>
        <w:tabs>
          <w:tab w:val="num" w:pos="360"/>
        </w:tabs>
        <w:ind w:left="360" w:hanging="360"/>
      </w:pPr>
    </w:lvl>
  </w:abstractNum>
  <w:abstractNum w:abstractNumId="41" w15:restartNumberingAfterBreak="0">
    <w:nsid w:val="7AC76C9B"/>
    <w:multiLevelType w:val="singleLevel"/>
    <w:tmpl w:val="04070017"/>
    <w:lvl w:ilvl="0">
      <w:start w:val="1"/>
      <w:numFmt w:val="lowerLetter"/>
      <w:lvlText w:val="%1)"/>
      <w:lvlJc w:val="left"/>
      <w:pPr>
        <w:tabs>
          <w:tab w:val="num" w:pos="360"/>
        </w:tabs>
        <w:ind w:left="360" w:hanging="360"/>
      </w:pPr>
      <w:rPr>
        <w:rFonts w:hint="default"/>
      </w:rPr>
    </w:lvl>
  </w:abstractNum>
  <w:abstractNum w:abstractNumId="42" w15:restartNumberingAfterBreak="0">
    <w:nsid w:val="7C0F2C13"/>
    <w:multiLevelType w:val="singleLevel"/>
    <w:tmpl w:val="04070017"/>
    <w:lvl w:ilvl="0">
      <w:start w:val="1"/>
      <w:numFmt w:val="lowerLetter"/>
      <w:lvlText w:val="%1)"/>
      <w:lvlJc w:val="left"/>
      <w:pPr>
        <w:tabs>
          <w:tab w:val="num" w:pos="360"/>
        </w:tabs>
        <w:ind w:left="360" w:hanging="360"/>
      </w:pPr>
      <w:rPr>
        <w:rFonts w:hint="default"/>
      </w:rPr>
    </w:lvl>
  </w:abstractNum>
  <w:abstractNum w:abstractNumId="43" w15:restartNumberingAfterBreak="0">
    <w:nsid w:val="7E3C04C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4" w15:restartNumberingAfterBreak="0">
    <w:nsid w:val="7F6E7F49"/>
    <w:multiLevelType w:val="multilevel"/>
    <w:tmpl w:val="88DE33C4"/>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5" w15:restartNumberingAfterBreak="0">
    <w:nsid w:val="7FD677E0"/>
    <w:multiLevelType w:val="singleLevel"/>
    <w:tmpl w:val="04070017"/>
    <w:lvl w:ilvl="0">
      <w:start w:val="1"/>
      <w:numFmt w:val="lowerLetter"/>
      <w:lvlText w:val="%1)"/>
      <w:lvlJc w:val="left"/>
      <w:pPr>
        <w:tabs>
          <w:tab w:val="num" w:pos="360"/>
        </w:tabs>
        <w:ind w:left="360" w:hanging="360"/>
      </w:pPr>
      <w:rPr>
        <w:rFonts w:hint="default"/>
      </w:rPr>
    </w:lvl>
  </w:abstractNum>
  <w:num w:numId="1">
    <w:abstractNumId w:val="1"/>
  </w:num>
  <w:num w:numId="2">
    <w:abstractNumId w:val="34"/>
  </w:num>
  <w:num w:numId="3">
    <w:abstractNumId w:val="0"/>
  </w:num>
  <w:num w:numId="4">
    <w:abstractNumId w:val="30"/>
  </w:num>
  <w:num w:numId="5">
    <w:abstractNumId w:val="34"/>
  </w:num>
  <w:num w:numId="6">
    <w:abstractNumId w:val="30"/>
  </w:num>
  <w:num w:numId="7">
    <w:abstractNumId w:val="19"/>
  </w:num>
  <w:num w:numId="8">
    <w:abstractNumId w:val="20"/>
  </w:num>
  <w:num w:numId="9">
    <w:abstractNumId w:val="29"/>
  </w:num>
  <w:num w:numId="10">
    <w:abstractNumId w:val="18"/>
  </w:num>
  <w:num w:numId="11">
    <w:abstractNumId w:val="13"/>
  </w:num>
  <w:num w:numId="12">
    <w:abstractNumId w:val="26"/>
  </w:num>
  <w:num w:numId="13">
    <w:abstractNumId w:val="28"/>
  </w:num>
  <w:num w:numId="14">
    <w:abstractNumId w:val="33"/>
  </w:num>
  <w:num w:numId="15">
    <w:abstractNumId w:val="25"/>
  </w:num>
  <w:num w:numId="16">
    <w:abstractNumId w:val="4"/>
  </w:num>
  <w:num w:numId="17">
    <w:abstractNumId w:val="43"/>
  </w:num>
  <w:num w:numId="18">
    <w:abstractNumId w:val="36"/>
  </w:num>
  <w:num w:numId="19">
    <w:abstractNumId w:val="23"/>
  </w:num>
  <w:num w:numId="20">
    <w:abstractNumId w:val="8"/>
  </w:num>
  <w:num w:numId="21">
    <w:abstractNumId w:val="17"/>
  </w:num>
  <w:num w:numId="22">
    <w:abstractNumId w:val="22"/>
  </w:num>
  <w:num w:numId="23">
    <w:abstractNumId w:val="14"/>
  </w:num>
  <w:num w:numId="24">
    <w:abstractNumId w:val="45"/>
  </w:num>
  <w:num w:numId="25">
    <w:abstractNumId w:val="11"/>
  </w:num>
  <w:num w:numId="26">
    <w:abstractNumId w:val="42"/>
  </w:num>
  <w:num w:numId="27">
    <w:abstractNumId w:val="31"/>
  </w:num>
  <w:num w:numId="28">
    <w:abstractNumId w:val="6"/>
  </w:num>
  <w:num w:numId="29">
    <w:abstractNumId w:val="27"/>
  </w:num>
  <w:num w:numId="30">
    <w:abstractNumId w:val="39"/>
  </w:num>
  <w:num w:numId="31">
    <w:abstractNumId w:val="32"/>
  </w:num>
  <w:num w:numId="32">
    <w:abstractNumId w:val="38"/>
  </w:num>
  <w:num w:numId="33">
    <w:abstractNumId w:val="9"/>
  </w:num>
  <w:num w:numId="34">
    <w:abstractNumId w:val="40"/>
  </w:num>
  <w:num w:numId="35">
    <w:abstractNumId w:val="5"/>
  </w:num>
  <w:num w:numId="36">
    <w:abstractNumId w:val="41"/>
  </w:num>
  <w:num w:numId="37">
    <w:abstractNumId w:val="37"/>
  </w:num>
  <w:num w:numId="38">
    <w:abstractNumId w:val="7"/>
  </w:num>
  <w:num w:numId="39">
    <w:abstractNumId w:val="44"/>
  </w:num>
  <w:num w:numId="40">
    <w:abstractNumId w:val="35"/>
  </w:num>
  <w:num w:numId="41">
    <w:abstractNumId w:val="21"/>
  </w:num>
  <w:num w:numId="42">
    <w:abstractNumId w:val="10"/>
  </w:num>
  <w:num w:numId="43">
    <w:abstractNumId w:val="24"/>
  </w:num>
  <w:num w:numId="44">
    <w:abstractNumId w:val="16"/>
  </w:num>
  <w:num w:numId="45">
    <w:abstractNumId w:val="15"/>
  </w:num>
  <w:num w:numId="46">
    <w:abstractNumId w:val="12"/>
  </w:num>
  <w:num w:numId="47">
    <w:abstractNumId w:val="2"/>
  </w:num>
  <w:num w:numId="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9" w:dllVersion="512" w:checkStyle="1"/>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6C8E"/>
    <w:rsid w:val="00005880"/>
    <w:rsid w:val="000077D0"/>
    <w:rsid w:val="00013221"/>
    <w:rsid w:val="00023408"/>
    <w:rsid w:val="00025803"/>
    <w:rsid w:val="00044767"/>
    <w:rsid w:val="00046A32"/>
    <w:rsid w:val="00046B21"/>
    <w:rsid w:val="0005658E"/>
    <w:rsid w:val="00057A02"/>
    <w:rsid w:val="00071EFA"/>
    <w:rsid w:val="00072B80"/>
    <w:rsid w:val="00092893"/>
    <w:rsid w:val="000929B2"/>
    <w:rsid w:val="000935CD"/>
    <w:rsid w:val="00096AB2"/>
    <w:rsid w:val="000B7289"/>
    <w:rsid w:val="000C75A6"/>
    <w:rsid w:val="000C783B"/>
    <w:rsid w:val="000D48AD"/>
    <w:rsid w:val="000E22F0"/>
    <w:rsid w:val="000E2DD6"/>
    <w:rsid w:val="000E40D2"/>
    <w:rsid w:val="000E7A61"/>
    <w:rsid w:val="000F44EC"/>
    <w:rsid w:val="000F6AF4"/>
    <w:rsid w:val="000F6E17"/>
    <w:rsid w:val="00105B63"/>
    <w:rsid w:val="00121C35"/>
    <w:rsid w:val="001223AF"/>
    <w:rsid w:val="0013015D"/>
    <w:rsid w:val="001322A9"/>
    <w:rsid w:val="001323A0"/>
    <w:rsid w:val="001468A4"/>
    <w:rsid w:val="00166BE2"/>
    <w:rsid w:val="00170074"/>
    <w:rsid w:val="00170126"/>
    <w:rsid w:val="00172AE2"/>
    <w:rsid w:val="001747D4"/>
    <w:rsid w:val="00175A45"/>
    <w:rsid w:val="00176E62"/>
    <w:rsid w:val="00193A58"/>
    <w:rsid w:val="001954DB"/>
    <w:rsid w:val="00195D2E"/>
    <w:rsid w:val="001A5E1B"/>
    <w:rsid w:val="001A7DA9"/>
    <w:rsid w:val="001B5EC4"/>
    <w:rsid w:val="001C3C64"/>
    <w:rsid w:val="001C46EE"/>
    <w:rsid w:val="001C4DBC"/>
    <w:rsid w:val="001C691F"/>
    <w:rsid w:val="001D7BC4"/>
    <w:rsid w:val="001E1997"/>
    <w:rsid w:val="001E3D9B"/>
    <w:rsid w:val="001F5E7B"/>
    <w:rsid w:val="001F608D"/>
    <w:rsid w:val="0020158F"/>
    <w:rsid w:val="00210A4B"/>
    <w:rsid w:val="00212761"/>
    <w:rsid w:val="00213791"/>
    <w:rsid w:val="00216312"/>
    <w:rsid w:val="00227470"/>
    <w:rsid w:val="00242548"/>
    <w:rsid w:val="00246A55"/>
    <w:rsid w:val="002519B1"/>
    <w:rsid w:val="00260485"/>
    <w:rsid w:val="00262764"/>
    <w:rsid w:val="0027640F"/>
    <w:rsid w:val="00280F0A"/>
    <w:rsid w:val="00287677"/>
    <w:rsid w:val="00292261"/>
    <w:rsid w:val="002964AE"/>
    <w:rsid w:val="002A6256"/>
    <w:rsid w:val="002B1F27"/>
    <w:rsid w:val="002B3D6F"/>
    <w:rsid w:val="002B479F"/>
    <w:rsid w:val="002B70B1"/>
    <w:rsid w:val="002C0771"/>
    <w:rsid w:val="002C1070"/>
    <w:rsid w:val="002C376B"/>
    <w:rsid w:val="002C5BA1"/>
    <w:rsid w:val="002D1D0F"/>
    <w:rsid w:val="002D6099"/>
    <w:rsid w:val="002E73E5"/>
    <w:rsid w:val="002F208E"/>
    <w:rsid w:val="002F5C3D"/>
    <w:rsid w:val="002F69E0"/>
    <w:rsid w:val="00300627"/>
    <w:rsid w:val="00300670"/>
    <w:rsid w:val="00301421"/>
    <w:rsid w:val="00301FB9"/>
    <w:rsid w:val="0030478B"/>
    <w:rsid w:val="003145EA"/>
    <w:rsid w:val="0032129B"/>
    <w:rsid w:val="00342C48"/>
    <w:rsid w:val="0034307C"/>
    <w:rsid w:val="00343906"/>
    <w:rsid w:val="00347358"/>
    <w:rsid w:val="003502DA"/>
    <w:rsid w:val="00372108"/>
    <w:rsid w:val="003834FC"/>
    <w:rsid w:val="00386743"/>
    <w:rsid w:val="0039068F"/>
    <w:rsid w:val="003A3C54"/>
    <w:rsid w:val="003A53A1"/>
    <w:rsid w:val="003A71BE"/>
    <w:rsid w:val="003B1F73"/>
    <w:rsid w:val="003B3E3B"/>
    <w:rsid w:val="003B7079"/>
    <w:rsid w:val="003B7349"/>
    <w:rsid w:val="003C380D"/>
    <w:rsid w:val="003D13B9"/>
    <w:rsid w:val="003E40CA"/>
    <w:rsid w:val="003E6A64"/>
    <w:rsid w:val="003F1417"/>
    <w:rsid w:val="00401863"/>
    <w:rsid w:val="0040232B"/>
    <w:rsid w:val="00403DF7"/>
    <w:rsid w:val="00412CBC"/>
    <w:rsid w:val="00414353"/>
    <w:rsid w:val="0041578D"/>
    <w:rsid w:val="004456F9"/>
    <w:rsid w:val="00453A8C"/>
    <w:rsid w:val="004630AD"/>
    <w:rsid w:val="004755FC"/>
    <w:rsid w:val="004809B6"/>
    <w:rsid w:val="00482B3C"/>
    <w:rsid w:val="004863BB"/>
    <w:rsid w:val="00490906"/>
    <w:rsid w:val="00490AC1"/>
    <w:rsid w:val="00493C02"/>
    <w:rsid w:val="00494256"/>
    <w:rsid w:val="004948B8"/>
    <w:rsid w:val="00497F48"/>
    <w:rsid w:val="004A5ABB"/>
    <w:rsid w:val="004A790E"/>
    <w:rsid w:val="004D3411"/>
    <w:rsid w:val="004D55F3"/>
    <w:rsid w:val="004F637D"/>
    <w:rsid w:val="0050330C"/>
    <w:rsid w:val="00517202"/>
    <w:rsid w:val="005207A3"/>
    <w:rsid w:val="005304E0"/>
    <w:rsid w:val="00533176"/>
    <w:rsid w:val="00546208"/>
    <w:rsid w:val="005560A2"/>
    <w:rsid w:val="005615F1"/>
    <w:rsid w:val="005725E4"/>
    <w:rsid w:val="00584BA0"/>
    <w:rsid w:val="00584DC8"/>
    <w:rsid w:val="00592711"/>
    <w:rsid w:val="005A6F75"/>
    <w:rsid w:val="005B7F37"/>
    <w:rsid w:val="005C5139"/>
    <w:rsid w:val="005C7FFE"/>
    <w:rsid w:val="005D2B6F"/>
    <w:rsid w:val="005E0B73"/>
    <w:rsid w:val="005E1E34"/>
    <w:rsid w:val="005E3F28"/>
    <w:rsid w:val="005E730B"/>
    <w:rsid w:val="005F3F61"/>
    <w:rsid w:val="005F507C"/>
    <w:rsid w:val="0060282E"/>
    <w:rsid w:val="00614A25"/>
    <w:rsid w:val="006162B2"/>
    <w:rsid w:val="00617781"/>
    <w:rsid w:val="0062230C"/>
    <w:rsid w:val="00623657"/>
    <w:rsid w:val="00625F24"/>
    <w:rsid w:val="006262BC"/>
    <w:rsid w:val="00630E7F"/>
    <w:rsid w:val="0063124C"/>
    <w:rsid w:val="00631AF1"/>
    <w:rsid w:val="006335AA"/>
    <w:rsid w:val="00633712"/>
    <w:rsid w:val="00646878"/>
    <w:rsid w:val="00661EC8"/>
    <w:rsid w:val="00671530"/>
    <w:rsid w:val="00686D77"/>
    <w:rsid w:val="00687691"/>
    <w:rsid w:val="0069053C"/>
    <w:rsid w:val="00696864"/>
    <w:rsid w:val="006970CD"/>
    <w:rsid w:val="006A079D"/>
    <w:rsid w:val="006A14A3"/>
    <w:rsid w:val="006B21FF"/>
    <w:rsid w:val="006D1A48"/>
    <w:rsid w:val="006D35BE"/>
    <w:rsid w:val="006E6E34"/>
    <w:rsid w:val="006E782E"/>
    <w:rsid w:val="00700E2B"/>
    <w:rsid w:val="00701724"/>
    <w:rsid w:val="007020F9"/>
    <w:rsid w:val="00711A86"/>
    <w:rsid w:val="00723D00"/>
    <w:rsid w:val="00741D7D"/>
    <w:rsid w:val="00743CFB"/>
    <w:rsid w:val="007448B1"/>
    <w:rsid w:val="00746696"/>
    <w:rsid w:val="00751C77"/>
    <w:rsid w:val="00761AE3"/>
    <w:rsid w:val="007723A5"/>
    <w:rsid w:val="00776A96"/>
    <w:rsid w:val="0077753B"/>
    <w:rsid w:val="007814E8"/>
    <w:rsid w:val="007814F9"/>
    <w:rsid w:val="00790577"/>
    <w:rsid w:val="007928C4"/>
    <w:rsid w:val="00793E4D"/>
    <w:rsid w:val="007978B7"/>
    <w:rsid w:val="007A0667"/>
    <w:rsid w:val="007A3824"/>
    <w:rsid w:val="007A7259"/>
    <w:rsid w:val="007B1883"/>
    <w:rsid w:val="007C3C7E"/>
    <w:rsid w:val="007C5256"/>
    <w:rsid w:val="007D1836"/>
    <w:rsid w:val="007D1BE1"/>
    <w:rsid w:val="007D6A4D"/>
    <w:rsid w:val="007E1EA3"/>
    <w:rsid w:val="007F40C3"/>
    <w:rsid w:val="007F671A"/>
    <w:rsid w:val="00801E2B"/>
    <w:rsid w:val="00801EEB"/>
    <w:rsid w:val="00807A71"/>
    <w:rsid w:val="00812154"/>
    <w:rsid w:val="008123FA"/>
    <w:rsid w:val="00816DB7"/>
    <w:rsid w:val="00820481"/>
    <w:rsid w:val="008225BB"/>
    <w:rsid w:val="00825460"/>
    <w:rsid w:val="00851B94"/>
    <w:rsid w:val="008536D0"/>
    <w:rsid w:val="00857875"/>
    <w:rsid w:val="00860806"/>
    <w:rsid w:val="00876402"/>
    <w:rsid w:val="00881069"/>
    <w:rsid w:val="00883E5C"/>
    <w:rsid w:val="00893727"/>
    <w:rsid w:val="0089420B"/>
    <w:rsid w:val="008A714F"/>
    <w:rsid w:val="008B3175"/>
    <w:rsid w:val="008B4594"/>
    <w:rsid w:val="008C2273"/>
    <w:rsid w:val="008D3067"/>
    <w:rsid w:val="008D33A9"/>
    <w:rsid w:val="008D7A15"/>
    <w:rsid w:val="008E2823"/>
    <w:rsid w:val="008E7437"/>
    <w:rsid w:val="0090071C"/>
    <w:rsid w:val="00902AE4"/>
    <w:rsid w:val="009166A7"/>
    <w:rsid w:val="009247AC"/>
    <w:rsid w:val="00926A72"/>
    <w:rsid w:val="00935418"/>
    <w:rsid w:val="00943789"/>
    <w:rsid w:val="00945E8F"/>
    <w:rsid w:val="009509A3"/>
    <w:rsid w:val="00955823"/>
    <w:rsid w:val="0096484F"/>
    <w:rsid w:val="00964A6E"/>
    <w:rsid w:val="00964BD4"/>
    <w:rsid w:val="009741F4"/>
    <w:rsid w:val="009742C9"/>
    <w:rsid w:val="0098305D"/>
    <w:rsid w:val="00984453"/>
    <w:rsid w:val="009A016C"/>
    <w:rsid w:val="009B3316"/>
    <w:rsid w:val="009D5818"/>
    <w:rsid w:val="009D68BF"/>
    <w:rsid w:val="009E7942"/>
    <w:rsid w:val="009F53E6"/>
    <w:rsid w:val="009F6DAC"/>
    <w:rsid w:val="00A117BC"/>
    <w:rsid w:val="00A206A4"/>
    <w:rsid w:val="00A21D38"/>
    <w:rsid w:val="00A304B3"/>
    <w:rsid w:val="00A32A20"/>
    <w:rsid w:val="00A458B9"/>
    <w:rsid w:val="00A568EE"/>
    <w:rsid w:val="00A56FB8"/>
    <w:rsid w:val="00A60D00"/>
    <w:rsid w:val="00A72764"/>
    <w:rsid w:val="00A72A92"/>
    <w:rsid w:val="00A73E09"/>
    <w:rsid w:val="00A77DCD"/>
    <w:rsid w:val="00A85D4F"/>
    <w:rsid w:val="00A93CF7"/>
    <w:rsid w:val="00AA1784"/>
    <w:rsid w:val="00AB3C46"/>
    <w:rsid w:val="00AB3E85"/>
    <w:rsid w:val="00AB586C"/>
    <w:rsid w:val="00AB6121"/>
    <w:rsid w:val="00AB7068"/>
    <w:rsid w:val="00AC4BAE"/>
    <w:rsid w:val="00AC52EE"/>
    <w:rsid w:val="00AD0EFF"/>
    <w:rsid w:val="00AD7996"/>
    <w:rsid w:val="00AF3B43"/>
    <w:rsid w:val="00AF57E6"/>
    <w:rsid w:val="00AF679B"/>
    <w:rsid w:val="00B00858"/>
    <w:rsid w:val="00B03613"/>
    <w:rsid w:val="00B03708"/>
    <w:rsid w:val="00B25EDF"/>
    <w:rsid w:val="00B33697"/>
    <w:rsid w:val="00B40093"/>
    <w:rsid w:val="00B40DB6"/>
    <w:rsid w:val="00B477E8"/>
    <w:rsid w:val="00B56C8E"/>
    <w:rsid w:val="00B62E51"/>
    <w:rsid w:val="00B703B0"/>
    <w:rsid w:val="00B717C0"/>
    <w:rsid w:val="00B758EB"/>
    <w:rsid w:val="00B75C9C"/>
    <w:rsid w:val="00B77858"/>
    <w:rsid w:val="00B80EBA"/>
    <w:rsid w:val="00B87FD6"/>
    <w:rsid w:val="00B945CA"/>
    <w:rsid w:val="00B95A6B"/>
    <w:rsid w:val="00BA3290"/>
    <w:rsid w:val="00BA43E3"/>
    <w:rsid w:val="00BB5FC9"/>
    <w:rsid w:val="00BB6EF1"/>
    <w:rsid w:val="00BB7083"/>
    <w:rsid w:val="00BC2D4F"/>
    <w:rsid w:val="00BE7012"/>
    <w:rsid w:val="00BF1125"/>
    <w:rsid w:val="00BF27DA"/>
    <w:rsid w:val="00BF6106"/>
    <w:rsid w:val="00C06BE2"/>
    <w:rsid w:val="00C07553"/>
    <w:rsid w:val="00C16DE5"/>
    <w:rsid w:val="00C21EDA"/>
    <w:rsid w:val="00C25CC4"/>
    <w:rsid w:val="00C34AAE"/>
    <w:rsid w:val="00C37357"/>
    <w:rsid w:val="00C420A7"/>
    <w:rsid w:val="00C57B46"/>
    <w:rsid w:val="00C62C4A"/>
    <w:rsid w:val="00C651BF"/>
    <w:rsid w:val="00C91CA5"/>
    <w:rsid w:val="00C9291A"/>
    <w:rsid w:val="00C95B15"/>
    <w:rsid w:val="00CA03B2"/>
    <w:rsid w:val="00CA54C2"/>
    <w:rsid w:val="00CB3F6E"/>
    <w:rsid w:val="00CC01F4"/>
    <w:rsid w:val="00CC1076"/>
    <w:rsid w:val="00CC5FE6"/>
    <w:rsid w:val="00CD0D41"/>
    <w:rsid w:val="00CE4150"/>
    <w:rsid w:val="00CF2481"/>
    <w:rsid w:val="00CF5B61"/>
    <w:rsid w:val="00CF7FAC"/>
    <w:rsid w:val="00D15D63"/>
    <w:rsid w:val="00D21A9B"/>
    <w:rsid w:val="00D307F0"/>
    <w:rsid w:val="00D44C0C"/>
    <w:rsid w:val="00D57321"/>
    <w:rsid w:val="00D62E75"/>
    <w:rsid w:val="00D633F1"/>
    <w:rsid w:val="00D77E41"/>
    <w:rsid w:val="00D82931"/>
    <w:rsid w:val="00DA1ED6"/>
    <w:rsid w:val="00DA3985"/>
    <w:rsid w:val="00DA60E0"/>
    <w:rsid w:val="00DA663D"/>
    <w:rsid w:val="00DB1EDE"/>
    <w:rsid w:val="00DC3ADA"/>
    <w:rsid w:val="00DC6E4E"/>
    <w:rsid w:val="00DC79C5"/>
    <w:rsid w:val="00DD33EC"/>
    <w:rsid w:val="00DD4DCD"/>
    <w:rsid w:val="00DE5C05"/>
    <w:rsid w:val="00DE6A03"/>
    <w:rsid w:val="00DF244A"/>
    <w:rsid w:val="00DF6E76"/>
    <w:rsid w:val="00E11BF3"/>
    <w:rsid w:val="00E17C60"/>
    <w:rsid w:val="00E234F0"/>
    <w:rsid w:val="00E44273"/>
    <w:rsid w:val="00E46645"/>
    <w:rsid w:val="00E4695B"/>
    <w:rsid w:val="00E57138"/>
    <w:rsid w:val="00E57BF8"/>
    <w:rsid w:val="00E62F69"/>
    <w:rsid w:val="00E72F45"/>
    <w:rsid w:val="00E73013"/>
    <w:rsid w:val="00E81D04"/>
    <w:rsid w:val="00E8547F"/>
    <w:rsid w:val="00E86C47"/>
    <w:rsid w:val="00EA3B27"/>
    <w:rsid w:val="00EA734C"/>
    <w:rsid w:val="00EA7F8E"/>
    <w:rsid w:val="00EB345B"/>
    <w:rsid w:val="00EB6F1C"/>
    <w:rsid w:val="00EC308B"/>
    <w:rsid w:val="00EC4B4C"/>
    <w:rsid w:val="00EC5340"/>
    <w:rsid w:val="00EC63EE"/>
    <w:rsid w:val="00ED7BED"/>
    <w:rsid w:val="00EE3B7D"/>
    <w:rsid w:val="00EF7882"/>
    <w:rsid w:val="00F02ABE"/>
    <w:rsid w:val="00F0324A"/>
    <w:rsid w:val="00F136BC"/>
    <w:rsid w:val="00F20F21"/>
    <w:rsid w:val="00F34477"/>
    <w:rsid w:val="00F402E8"/>
    <w:rsid w:val="00F40C40"/>
    <w:rsid w:val="00F43D07"/>
    <w:rsid w:val="00F57B0D"/>
    <w:rsid w:val="00F65160"/>
    <w:rsid w:val="00F753B9"/>
    <w:rsid w:val="00F955A9"/>
    <w:rsid w:val="00F97CE6"/>
    <w:rsid w:val="00F97E8E"/>
    <w:rsid w:val="00FA5E34"/>
    <w:rsid w:val="00FA6CAA"/>
    <w:rsid w:val="00FB319B"/>
    <w:rsid w:val="00FB723A"/>
    <w:rsid w:val="00FC119A"/>
    <w:rsid w:val="00FC22F8"/>
    <w:rsid w:val="00FC7390"/>
    <w:rsid w:val="00FD77FD"/>
    <w:rsid w:val="00FE204B"/>
    <w:rsid w:val="00FE68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9"/>
    <o:shapelayout v:ext="edit">
      <o:idmap v:ext="edit" data="1"/>
    </o:shapelayout>
  </w:shapeDefaults>
  <w:decimalSymbol w:val=","/>
  <w:listSeparator w:val=";"/>
  <w14:docId w14:val="3F202FB2"/>
  <w15:chartTrackingRefBased/>
  <w15:docId w15:val="{D1BF7BEF-44E8-49BB-BF3B-27A8C4D06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E7437"/>
    <w:rPr>
      <w:rFonts w:ascii="Arial" w:hAnsi="Arial"/>
      <w:sz w:val="22"/>
    </w:rPr>
  </w:style>
  <w:style w:type="paragraph" w:styleId="berschrift1">
    <w:name w:val="heading 1"/>
    <w:basedOn w:val="Standard"/>
    <w:next w:val="Standard"/>
    <w:qFormat/>
    <w:pPr>
      <w:keepNext/>
      <w:outlineLvl w:val="0"/>
    </w:pPr>
    <w:rPr>
      <w:b/>
      <w:kern w:val="32"/>
      <w:sz w:val="32"/>
    </w:rPr>
  </w:style>
  <w:style w:type="paragraph" w:styleId="berschrift2">
    <w:name w:val="heading 2"/>
    <w:basedOn w:val="Standard"/>
    <w:next w:val="Standard"/>
    <w:link w:val="berschrift2Zchn"/>
    <w:autoRedefine/>
    <w:qFormat/>
    <w:rsid w:val="00044767"/>
    <w:pPr>
      <w:keepNext/>
      <w:ind w:left="284" w:hanging="284"/>
      <w:jc w:val="center"/>
      <w:outlineLvl w:val="1"/>
    </w:pPr>
    <w:rPr>
      <w:b/>
      <w:sz w:val="28"/>
    </w:rPr>
  </w:style>
  <w:style w:type="paragraph" w:styleId="berschrift3">
    <w:name w:val="heading 3"/>
    <w:basedOn w:val="Standard"/>
    <w:next w:val="Standard"/>
    <w:qFormat/>
    <w:rsid w:val="001F5E7B"/>
    <w:pPr>
      <w:keepNext/>
      <w:spacing w:before="240" w:after="60"/>
      <w:outlineLvl w:val="2"/>
    </w:pPr>
    <w:rPr>
      <w:b/>
      <w:sz w:val="28"/>
      <w:u w:val="single"/>
    </w:rPr>
  </w:style>
  <w:style w:type="paragraph" w:styleId="berschrift4">
    <w:name w:val="heading 4"/>
    <w:basedOn w:val="Standard"/>
    <w:next w:val="Standard"/>
    <w:qFormat/>
    <w:rsid w:val="001F5E7B"/>
    <w:pPr>
      <w:keepNext/>
      <w:spacing w:before="120" w:after="60"/>
      <w:jc w:val="center"/>
      <w:outlineLvl w:val="3"/>
    </w:pPr>
    <w:rPr>
      <w:b/>
      <w:sz w:val="24"/>
    </w:rPr>
  </w:style>
  <w:style w:type="paragraph" w:styleId="berschrift5">
    <w:name w:val="heading 5"/>
    <w:basedOn w:val="Standard"/>
    <w:next w:val="Standard"/>
    <w:autoRedefine/>
    <w:qFormat/>
    <w:rsid w:val="00044767"/>
    <w:pPr>
      <w:spacing w:before="120" w:after="60"/>
      <w:outlineLvl w:val="4"/>
    </w:pPr>
    <w:rPr>
      <w:b/>
      <w:i/>
      <w:sz w:val="26"/>
    </w:rPr>
  </w:style>
  <w:style w:type="paragraph" w:styleId="berschrift6">
    <w:name w:val="heading 6"/>
    <w:basedOn w:val="Standard"/>
    <w:next w:val="Standard"/>
    <w:qFormat/>
    <w:pPr>
      <w:spacing w:before="240" w:after="60"/>
      <w:outlineLvl w:val="5"/>
    </w:pPr>
    <w:rPr>
      <w:rFonts w:ascii="Times New Roman" w:hAnsi="Times New Roman"/>
      <w:b/>
    </w:rPr>
  </w:style>
  <w:style w:type="paragraph" w:styleId="berschrift7">
    <w:name w:val="heading 7"/>
    <w:basedOn w:val="Standard"/>
    <w:next w:val="Standard"/>
    <w:qFormat/>
    <w:pPr>
      <w:keepNext/>
      <w:outlineLvl w:val="6"/>
    </w:pPr>
    <w:rPr>
      <w:color w:val="FF00FF"/>
      <w:sz w:val="28"/>
    </w:rPr>
  </w:style>
  <w:style w:type="paragraph" w:styleId="berschrift8">
    <w:name w:val="heading 8"/>
    <w:basedOn w:val="Standard"/>
    <w:next w:val="Standard"/>
    <w:qFormat/>
    <w:pPr>
      <w:keepNext/>
      <w:outlineLvl w:val="7"/>
    </w:pPr>
    <w:rPr>
      <w:b/>
      <w:color w:val="FF00FF"/>
      <w:sz w:val="24"/>
    </w:rPr>
  </w:style>
  <w:style w:type="paragraph" w:styleId="berschrift9">
    <w:name w:val="heading 9"/>
    <w:basedOn w:val="Standard"/>
    <w:next w:val="Standard"/>
    <w:qFormat/>
    <w:pPr>
      <w:keepNext/>
      <w:outlineLvl w:val="8"/>
    </w:pPr>
    <w:rPr>
      <w:color w:val="FF00F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rsid w:val="00044767"/>
    <w:rPr>
      <w:rFonts w:ascii="Arial" w:hAnsi="Arial"/>
      <w:b/>
      <w:sz w:val="28"/>
      <w:lang w:val="de-DE" w:eastAsia="de-DE" w:bidi="ar-SA"/>
    </w:rPr>
  </w:style>
  <w:style w:type="paragraph" w:styleId="Aufzhlungszeichen">
    <w:name w:val="List Bullet"/>
    <w:basedOn w:val="Standard"/>
    <w:autoRedefine/>
    <w:pPr>
      <w:numPr>
        <w:numId w:val="5"/>
      </w:numPr>
    </w:pPr>
  </w:style>
  <w:style w:type="paragraph" w:styleId="Aufzhlungszeichen2">
    <w:name w:val="List Bullet 2"/>
    <w:basedOn w:val="Standard"/>
    <w:autoRedefine/>
    <w:pPr>
      <w:numPr>
        <w:numId w:val="6"/>
      </w:numPr>
      <w:tabs>
        <w:tab w:val="clear" w:pos="360"/>
        <w:tab w:val="num" w:pos="643"/>
      </w:tabs>
      <w:ind w:left="643"/>
    </w:pPr>
  </w:style>
  <w:style w:type="paragraph" w:styleId="Blocktext">
    <w:name w:val="Block Text"/>
    <w:basedOn w:val="Standard"/>
    <w:pPr>
      <w:widowControl w:val="0"/>
      <w:ind w:left="284" w:right="720" w:hanging="284"/>
    </w:pPr>
  </w:style>
  <w:style w:type="paragraph" w:styleId="Fuzeile">
    <w:name w:val="footer"/>
    <w:basedOn w:val="Standard"/>
    <w:pPr>
      <w:tabs>
        <w:tab w:val="center" w:pos="4536"/>
        <w:tab w:val="right" w:pos="9072"/>
      </w:tabs>
    </w:pPr>
  </w:style>
  <w:style w:type="character" w:styleId="BesuchterHyperlink">
    <w:name w:val="FollowedHyperlink"/>
    <w:rPr>
      <w:rFonts w:ascii="Arial" w:hAnsi="Arial"/>
      <w:dstrike w:val="0"/>
      <w:color w:val="0000FF"/>
      <w:sz w:val="24"/>
      <w:u w:val="single"/>
      <w:vertAlign w:val="baseline"/>
    </w:rPr>
  </w:style>
  <w:style w:type="character" w:styleId="Hyperlink">
    <w:name w:val="Hyperlink"/>
    <w:rsid w:val="005A6F75"/>
    <w:rPr>
      <w:rFonts w:ascii="Arial" w:hAnsi="Arial"/>
      <w:color w:val="0000FF"/>
      <w:sz w:val="24"/>
      <w:u w:val="single"/>
    </w:rPr>
  </w:style>
  <w:style w:type="paragraph" w:styleId="Kopfzeile">
    <w:name w:val="header"/>
    <w:basedOn w:val="Standard"/>
    <w:pPr>
      <w:tabs>
        <w:tab w:val="center" w:pos="4536"/>
        <w:tab w:val="right" w:pos="9072"/>
      </w:tabs>
    </w:p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4">
    <w:name w:val="List Continue 4"/>
    <w:basedOn w:val="Standard"/>
    <w:pPr>
      <w:spacing w:after="120"/>
      <w:ind w:left="1132"/>
    </w:pPr>
  </w:style>
  <w:style w:type="paragraph" w:styleId="NurText">
    <w:name w:val="Plain Text"/>
    <w:basedOn w:val="Standard"/>
    <w:rPr>
      <w:rFonts w:ascii="Courier New" w:hAnsi="Courier New"/>
    </w:rPr>
  </w:style>
  <w:style w:type="paragraph" w:styleId="Textkrper">
    <w:name w:val="Body Text"/>
    <w:basedOn w:val="Standard"/>
    <w:pPr>
      <w:spacing w:after="120"/>
    </w:pPr>
  </w:style>
  <w:style w:type="paragraph" w:styleId="Textkrper-Zeileneinzug">
    <w:name w:val="Body Text Indent"/>
    <w:basedOn w:val="Standard"/>
    <w:pPr>
      <w:ind w:left="284"/>
    </w:pPr>
    <w:rPr>
      <w:rFonts w:ascii="Unique Extended" w:hAnsi="Unique Extended"/>
    </w:rPr>
  </w:style>
  <w:style w:type="paragraph" w:styleId="Titel">
    <w:name w:val="Title"/>
    <w:basedOn w:val="Standard"/>
    <w:qFormat/>
    <w:pPr>
      <w:jc w:val="center"/>
    </w:pPr>
    <w:rPr>
      <w:i/>
      <w:color w:val="FF00FF"/>
      <w:sz w:val="28"/>
      <w:u w:val="single"/>
    </w:rPr>
  </w:style>
  <w:style w:type="paragraph" w:customStyle="1" w:styleId="Aufgabe">
    <w:name w:val="Aufgabe"/>
    <w:basedOn w:val="Standard"/>
    <w:pPr>
      <w:ind w:left="567" w:right="567"/>
      <w:jc w:val="both"/>
    </w:pPr>
    <w:rPr>
      <w:rFonts w:ascii="New York" w:hAnsi="New York"/>
      <w:sz w:val="24"/>
    </w:rPr>
  </w:style>
  <w:style w:type="paragraph" w:customStyle="1" w:styleId="Text">
    <w:name w:val="Text"/>
    <w:basedOn w:val="Standard"/>
    <w:rPr>
      <w:rFonts w:ascii="Tms Rmn" w:hAnsi="Tms Rmn"/>
      <w:shadow/>
      <w:noProof/>
    </w:rPr>
  </w:style>
  <w:style w:type="paragraph" w:customStyle="1" w:styleId="WW-Caption">
    <w:name w:val="WW-Caption"/>
    <w:basedOn w:val="Standard"/>
    <w:next w:val="Standard"/>
    <w:pPr>
      <w:suppressAutoHyphens/>
      <w:spacing w:before="120" w:after="120"/>
    </w:pPr>
    <w:rPr>
      <w:b/>
    </w:rPr>
  </w:style>
  <w:style w:type="paragraph" w:customStyle="1" w:styleId="Vorgabetext">
    <w:name w:val="Vorgabetext"/>
    <w:basedOn w:val="Standard"/>
    <w:rPr>
      <w:rFonts w:ascii="Times New Roman" w:hAnsi="Times New Roman"/>
      <w:sz w:val="24"/>
    </w:rPr>
  </w:style>
  <w:style w:type="paragraph" w:styleId="Textkrper2">
    <w:name w:val="Body Text 2"/>
    <w:basedOn w:val="Standard"/>
    <w:rPr>
      <w:color w:val="000000"/>
    </w:rPr>
  </w:style>
  <w:style w:type="paragraph" w:customStyle="1" w:styleId="Default">
    <w:name w:val="Default"/>
    <w:rPr>
      <w:rFonts w:ascii="Arial" w:hAnsi="Arial"/>
      <w:snapToGrid w:val="0"/>
      <w:color w:val="000000"/>
      <w:sz w:val="24"/>
    </w:rPr>
  </w:style>
  <w:style w:type="paragraph" w:styleId="Textkrper3">
    <w:name w:val="Body Text 3"/>
    <w:basedOn w:val="Standard"/>
  </w:style>
  <w:style w:type="table" w:styleId="Tabellenraster">
    <w:name w:val="Table Grid"/>
    <w:basedOn w:val="NormaleTabelle"/>
    <w:rsid w:val="003B73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vorlage1">
    <w:name w:val="Formatvorlage1"/>
    <w:basedOn w:val="berschrift3"/>
    <w:rsid w:val="001F5E7B"/>
  </w:style>
  <w:style w:type="paragraph" w:customStyle="1" w:styleId="Formatvorlage2">
    <w:name w:val="Formatvorlage2"/>
    <w:basedOn w:val="berschrift4"/>
    <w:rsid w:val="001F5E7B"/>
  </w:style>
  <w:style w:type="paragraph" w:customStyle="1" w:styleId="Hyperlinkzentriert">
    <w:name w:val="Hyperlink_zentriert"/>
    <w:basedOn w:val="Standard"/>
    <w:autoRedefine/>
    <w:rsid w:val="0032129B"/>
    <w:pPr>
      <w:jc w:val="center"/>
    </w:pPr>
    <w:rPr>
      <w:color w:val="0000FF"/>
      <w:sz w:val="24"/>
      <w:u w:val="single"/>
    </w:rPr>
  </w:style>
  <w:style w:type="paragraph" w:customStyle="1" w:styleId="Standard-1">
    <w:name w:val="Standard-1"/>
    <w:basedOn w:val="Standard"/>
    <w:rsid w:val="00B56C8E"/>
    <w:pPr>
      <w:tabs>
        <w:tab w:val="left" w:pos="567"/>
      </w:tabs>
      <w:ind w:left="284" w:hanging="284"/>
    </w:pPr>
    <w:rPr>
      <w:rFonts w:ascii="Times New Roman" w:hAnsi="Times New Roman"/>
      <w:sz w:val="24"/>
    </w:rPr>
  </w:style>
  <w:style w:type="paragraph" w:customStyle="1" w:styleId="Aufzhlung-abc">
    <w:name w:val="Aufzählung-abc"/>
    <w:basedOn w:val="Standard"/>
    <w:rsid w:val="00B56C8E"/>
    <w:pPr>
      <w:tabs>
        <w:tab w:val="left" w:pos="567"/>
      </w:tabs>
      <w:ind w:left="568" w:hanging="284"/>
    </w:pPr>
    <w:rPr>
      <w:rFonts w:ascii="Times New Roman" w:hAnsi="Times New Roman"/>
      <w:sz w:val="24"/>
    </w:rPr>
  </w:style>
  <w:style w:type="paragraph" w:styleId="StandardWeb">
    <w:name w:val="Normal (Web)"/>
    <w:basedOn w:val="Standard"/>
    <w:rsid w:val="00B56C8E"/>
    <w:pPr>
      <w:spacing w:before="100" w:beforeAutospacing="1" w:after="100" w:afterAutospacing="1"/>
    </w:pPr>
    <w:rPr>
      <w:rFonts w:ascii="Times New Roman" w:hAnsi="Times New Roman"/>
      <w:sz w:val="24"/>
      <w:szCs w:val="24"/>
    </w:rPr>
  </w:style>
  <w:style w:type="paragraph" w:customStyle="1" w:styleId="rot">
    <w:name w:val="rot"/>
    <w:basedOn w:val="Standard"/>
    <w:rsid w:val="00B56C8E"/>
    <w:pPr>
      <w:spacing w:before="100" w:beforeAutospacing="1" w:after="100" w:afterAutospacing="1"/>
    </w:pPr>
    <w:rPr>
      <w:rFonts w:ascii="Times New Roman" w:hAnsi="Times New Roman"/>
      <w:sz w:val="24"/>
      <w:szCs w:val="24"/>
    </w:rPr>
  </w:style>
  <w:style w:type="character" w:styleId="Fett">
    <w:name w:val="Strong"/>
    <w:qFormat/>
    <w:rsid w:val="00B56C8E"/>
    <w:rPr>
      <w:b/>
    </w:rPr>
  </w:style>
  <w:style w:type="character" w:customStyle="1" w:styleId="klein">
    <w:name w:val="klein"/>
    <w:basedOn w:val="Absatz-Standardschriftart"/>
    <w:rsid w:val="00B56C8E"/>
  </w:style>
  <w:style w:type="paragraph" w:styleId="HTMLVorformatiert">
    <w:name w:val="HTML Preformatted"/>
    <w:basedOn w:val="Standard"/>
    <w:rsid w:val="00CF7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NichtaufgelsteErwhnung1">
    <w:name w:val="Nicht aufgelöste Erwähnung1"/>
    <w:basedOn w:val="Absatz-Standardschriftart"/>
    <w:uiPriority w:val="99"/>
    <w:semiHidden/>
    <w:unhideWhenUsed/>
    <w:rsid w:val="00B40093"/>
    <w:rPr>
      <w:color w:val="605E5C"/>
      <w:shd w:val="clear" w:color="auto" w:fill="E1DFDD"/>
    </w:rPr>
  </w:style>
  <w:style w:type="character" w:customStyle="1" w:styleId="NichtaufgelsteErwhnung2">
    <w:name w:val="Nicht aufgelöste Erwähnung2"/>
    <w:basedOn w:val="Absatz-Standardschriftart"/>
    <w:uiPriority w:val="99"/>
    <w:semiHidden/>
    <w:unhideWhenUsed/>
    <w:rsid w:val="00F032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8882226">
      <w:bodyDiv w:val="1"/>
      <w:marLeft w:val="0"/>
      <w:marRight w:val="0"/>
      <w:marTop w:val="0"/>
      <w:marBottom w:val="0"/>
      <w:divBdr>
        <w:top w:val="none" w:sz="0" w:space="0" w:color="auto"/>
        <w:left w:val="none" w:sz="0" w:space="0" w:color="auto"/>
        <w:bottom w:val="none" w:sz="0" w:space="0" w:color="auto"/>
        <w:right w:val="none" w:sz="0" w:space="0" w:color="auto"/>
      </w:divBdr>
    </w:div>
    <w:div w:id="121504594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OrganizeInFolder/>
</w:webSettings>
</file>

<file path=word/_rels/document.xml.rels><?xml version="1.0" encoding="UTF-8" standalone="yes"?>
<Relationships xmlns="http://schemas.openxmlformats.org/package/2006/relationships"><Relationship Id="rId117" Type="http://schemas.openxmlformats.org/officeDocument/2006/relationships/hyperlink" Target="lsgoptik.docx" TargetMode="External"/><Relationship Id="rId299" Type="http://schemas.openxmlformats.org/officeDocument/2006/relationships/image" Target="media/image117.jpeg"/><Relationship Id="rId21" Type="http://schemas.openxmlformats.org/officeDocument/2006/relationships/image" Target="media/image4.jpeg"/><Relationship Id="rId63" Type="http://schemas.openxmlformats.org/officeDocument/2006/relationships/hyperlink" Target="lsgoptik.docx" TargetMode="External"/><Relationship Id="rId159" Type="http://schemas.openxmlformats.org/officeDocument/2006/relationships/hyperlink" Target="lsgoptik.docx" TargetMode="External"/><Relationship Id="rId324" Type="http://schemas.openxmlformats.org/officeDocument/2006/relationships/hyperlink" Target="lsgoptik.docx" TargetMode="External"/><Relationship Id="rId366" Type="http://schemas.openxmlformats.org/officeDocument/2006/relationships/oleObject" Target="embeddings/oleObject25.bin"/><Relationship Id="rId170" Type="http://schemas.openxmlformats.org/officeDocument/2006/relationships/image" Target="media/image69.jpeg"/><Relationship Id="rId226" Type="http://schemas.openxmlformats.org/officeDocument/2006/relationships/image" Target="media/image95.wmf"/><Relationship Id="rId268" Type="http://schemas.openxmlformats.org/officeDocument/2006/relationships/image" Target="media/image105.png"/><Relationship Id="rId32" Type="http://schemas.openxmlformats.org/officeDocument/2006/relationships/image" Target="media/image12.jpeg"/><Relationship Id="rId74" Type="http://schemas.openxmlformats.org/officeDocument/2006/relationships/image" Target="media/image27.jpeg"/><Relationship Id="rId128" Type="http://schemas.openxmlformats.org/officeDocument/2006/relationships/image" Target="media/image51.jpeg"/><Relationship Id="rId335" Type="http://schemas.openxmlformats.org/officeDocument/2006/relationships/hyperlink" Target="lsgoptik.docx" TargetMode="External"/><Relationship Id="rId377" Type="http://schemas.openxmlformats.org/officeDocument/2006/relationships/image" Target="media/image138.wmf"/><Relationship Id="rId5" Type="http://schemas.openxmlformats.org/officeDocument/2006/relationships/webSettings" Target="webSettings.xml"/><Relationship Id="rId181" Type="http://schemas.openxmlformats.org/officeDocument/2006/relationships/image" Target="media/image74.png"/><Relationship Id="rId237" Type="http://schemas.openxmlformats.org/officeDocument/2006/relationships/image" Target="media/image98.wmf"/><Relationship Id="rId402" Type="http://schemas.openxmlformats.org/officeDocument/2006/relationships/hyperlink" Target="lsgoptik.docx" TargetMode="External"/><Relationship Id="rId258" Type="http://schemas.openxmlformats.org/officeDocument/2006/relationships/hyperlink" Target="lsgoptik.docx" TargetMode="External"/><Relationship Id="rId279" Type="http://schemas.openxmlformats.org/officeDocument/2006/relationships/hyperlink" Target="lsgoptik.docx" TargetMode="External"/><Relationship Id="rId22" Type="http://schemas.openxmlformats.org/officeDocument/2006/relationships/image" Target="media/image5.jpeg"/><Relationship Id="rId43" Type="http://schemas.openxmlformats.org/officeDocument/2006/relationships/image" Target="media/image14.jpeg"/><Relationship Id="rId64" Type="http://schemas.openxmlformats.org/officeDocument/2006/relationships/hyperlink" Target="lsgoptik.docx" TargetMode="External"/><Relationship Id="rId118" Type="http://schemas.openxmlformats.org/officeDocument/2006/relationships/hyperlink" Target="lsgoptik.docx" TargetMode="External"/><Relationship Id="rId139" Type="http://schemas.openxmlformats.org/officeDocument/2006/relationships/hyperlink" Target="lsgoptik.docx" TargetMode="External"/><Relationship Id="rId290" Type="http://schemas.openxmlformats.org/officeDocument/2006/relationships/hyperlink" Target="lsgoptik.docx" TargetMode="External"/><Relationship Id="rId304" Type="http://schemas.openxmlformats.org/officeDocument/2006/relationships/image" Target="media/image121.jpeg"/><Relationship Id="rId325" Type="http://schemas.openxmlformats.org/officeDocument/2006/relationships/hyperlink" Target="lsgoptik.docx" TargetMode="External"/><Relationship Id="rId346" Type="http://schemas.openxmlformats.org/officeDocument/2006/relationships/hyperlink" Target="lsgoptik.docx" TargetMode="External"/><Relationship Id="rId367" Type="http://schemas.openxmlformats.org/officeDocument/2006/relationships/image" Target="media/image133.jpeg"/><Relationship Id="rId388" Type="http://schemas.openxmlformats.org/officeDocument/2006/relationships/image" Target="media/image142.jpeg"/><Relationship Id="rId85" Type="http://schemas.openxmlformats.org/officeDocument/2006/relationships/hyperlink" Target="lsgoptik.docx" TargetMode="External"/><Relationship Id="rId150" Type="http://schemas.openxmlformats.org/officeDocument/2006/relationships/image" Target="media/image59.jpeg"/><Relationship Id="rId171" Type="http://schemas.openxmlformats.org/officeDocument/2006/relationships/hyperlink" Target="lsgoptik.docx" TargetMode="External"/><Relationship Id="rId192" Type="http://schemas.openxmlformats.org/officeDocument/2006/relationships/image" Target="media/image79.jpeg"/><Relationship Id="rId206" Type="http://schemas.openxmlformats.org/officeDocument/2006/relationships/image" Target="media/image86.wmf"/><Relationship Id="rId227" Type="http://schemas.openxmlformats.org/officeDocument/2006/relationships/oleObject" Target="embeddings/oleObject16.bin"/><Relationship Id="rId413" Type="http://schemas.openxmlformats.org/officeDocument/2006/relationships/hyperlink" Target="lsgoptik.docx" TargetMode="External"/><Relationship Id="rId248" Type="http://schemas.openxmlformats.org/officeDocument/2006/relationships/hyperlink" Target="lsgoptik.docx" TargetMode="External"/><Relationship Id="rId269" Type="http://schemas.openxmlformats.org/officeDocument/2006/relationships/hyperlink" Target="lsgoptik.docx" TargetMode="External"/><Relationship Id="rId12" Type="http://schemas.openxmlformats.org/officeDocument/2006/relationships/hyperlink" Target="lsgoptik.docx" TargetMode="External"/><Relationship Id="rId33" Type="http://schemas.openxmlformats.org/officeDocument/2006/relationships/hyperlink" Target="lsgoptik.docx" TargetMode="External"/><Relationship Id="rId108" Type="http://schemas.openxmlformats.org/officeDocument/2006/relationships/hyperlink" Target="lsgoptik.docx" TargetMode="External"/><Relationship Id="rId129" Type="http://schemas.openxmlformats.org/officeDocument/2006/relationships/hyperlink" Target="formeln.docx" TargetMode="External"/><Relationship Id="rId280" Type="http://schemas.openxmlformats.org/officeDocument/2006/relationships/image" Target="media/image109.jpeg"/><Relationship Id="rId315" Type="http://schemas.openxmlformats.org/officeDocument/2006/relationships/hyperlink" Target="lsgoptik.docx" TargetMode="External"/><Relationship Id="rId336" Type="http://schemas.openxmlformats.org/officeDocument/2006/relationships/hyperlink" Target="lsgoptik.docx" TargetMode="External"/><Relationship Id="rId357" Type="http://schemas.openxmlformats.org/officeDocument/2006/relationships/image" Target="media/image129.jpeg"/><Relationship Id="rId54" Type="http://schemas.openxmlformats.org/officeDocument/2006/relationships/image" Target="media/image20.jpeg"/><Relationship Id="rId75" Type="http://schemas.openxmlformats.org/officeDocument/2006/relationships/hyperlink" Target="lsgoptik.docx" TargetMode="External"/><Relationship Id="rId96" Type="http://schemas.openxmlformats.org/officeDocument/2006/relationships/image" Target="media/image39.png"/><Relationship Id="rId140" Type="http://schemas.openxmlformats.org/officeDocument/2006/relationships/hyperlink" Target="lsgoptik.docx" TargetMode="External"/><Relationship Id="rId161" Type="http://schemas.openxmlformats.org/officeDocument/2006/relationships/image" Target="media/image64.wmf"/><Relationship Id="rId182" Type="http://schemas.openxmlformats.org/officeDocument/2006/relationships/oleObject" Target="embeddings/oleObject2.bin"/><Relationship Id="rId217" Type="http://schemas.openxmlformats.org/officeDocument/2006/relationships/image" Target="media/image91.wmf"/><Relationship Id="rId378" Type="http://schemas.openxmlformats.org/officeDocument/2006/relationships/oleObject" Target="embeddings/oleObject28.bin"/><Relationship Id="rId399" Type="http://schemas.openxmlformats.org/officeDocument/2006/relationships/image" Target="media/image144.jpeg"/><Relationship Id="rId403" Type="http://schemas.openxmlformats.org/officeDocument/2006/relationships/hyperlink" Target="lsgoptik.docx" TargetMode="External"/><Relationship Id="rId6" Type="http://schemas.openxmlformats.org/officeDocument/2006/relationships/footnotes" Target="footnotes.xml"/><Relationship Id="rId238" Type="http://schemas.openxmlformats.org/officeDocument/2006/relationships/oleObject" Target="embeddings/oleObject19.bin"/><Relationship Id="rId259" Type="http://schemas.openxmlformats.org/officeDocument/2006/relationships/hyperlink" Target="lsgoptik.docx" TargetMode="External"/><Relationship Id="rId23" Type="http://schemas.openxmlformats.org/officeDocument/2006/relationships/image" Target="media/image6.jpeg"/><Relationship Id="rId119" Type="http://schemas.openxmlformats.org/officeDocument/2006/relationships/hyperlink" Target="lsgoptik.docx" TargetMode="External"/><Relationship Id="rId270" Type="http://schemas.openxmlformats.org/officeDocument/2006/relationships/image" Target="media/image106.png"/><Relationship Id="rId291" Type="http://schemas.openxmlformats.org/officeDocument/2006/relationships/image" Target="media/image113.jpeg"/><Relationship Id="rId305" Type="http://schemas.openxmlformats.org/officeDocument/2006/relationships/hyperlink" Target="lsgoptik.docx" TargetMode="External"/><Relationship Id="rId326" Type="http://schemas.openxmlformats.org/officeDocument/2006/relationships/hyperlink" Target="lsgoptik.docx" TargetMode="External"/><Relationship Id="rId347" Type="http://schemas.openxmlformats.org/officeDocument/2006/relationships/hyperlink" Target="lsgoptik.docx" TargetMode="External"/><Relationship Id="rId44" Type="http://schemas.openxmlformats.org/officeDocument/2006/relationships/hyperlink" Target="lsgoptik.docx" TargetMode="External"/><Relationship Id="rId65" Type="http://schemas.openxmlformats.org/officeDocument/2006/relationships/hyperlink" Target="lsgoptik.docx" TargetMode="External"/><Relationship Id="rId86" Type="http://schemas.openxmlformats.org/officeDocument/2006/relationships/hyperlink" Target="lsgoptik.docx" TargetMode="External"/><Relationship Id="rId130" Type="http://schemas.openxmlformats.org/officeDocument/2006/relationships/image" Target="media/image52.jpeg"/><Relationship Id="rId151" Type="http://schemas.openxmlformats.org/officeDocument/2006/relationships/hyperlink" Target="lsgoptik.docx" TargetMode="External"/><Relationship Id="rId368" Type="http://schemas.openxmlformats.org/officeDocument/2006/relationships/hyperlink" Target="lsgoptik.docx" TargetMode="External"/><Relationship Id="rId389" Type="http://schemas.openxmlformats.org/officeDocument/2006/relationships/hyperlink" Target="lsgoptik.docx" TargetMode="External"/><Relationship Id="rId172" Type="http://schemas.openxmlformats.org/officeDocument/2006/relationships/image" Target="media/image70.jpeg"/><Relationship Id="rId193" Type="http://schemas.openxmlformats.org/officeDocument/2006/relationships/hyperlink" Target="lsgoptik.docx" TargetMode="External"/><Relationship Id="rId207" Type="http://schemas.openxmlformats.org/officeDocument/2006/relationships/oleObject" Target="embeddings/oleObject6.bin"/><Relationship Id="rId228" Type="http://schemas.openxmlformats.org/officeDocument/2006/relationships/hyperlink" Target="formeln.docx" TargetMode="External"/><Relationship Id="rId249" Type="http://schemas.openxmlformats.org/officeDocument/2006/relationships/hyperlink" Target="lsgoptik.docx" TargetMode="External"/><Relationship Id="rId414" Type="http://schemas.openxmlformats.org/officeDocument/2006/relationships/header" Target="header1.xml"/><Relationship Id="rId13" Type="http://schemas.openxmlformats.org/officeDocument/2006/relationships/hyperlink" Target="lsgoptik.docx" TargetMode="External"/><Relationship Id="rId109" Type="http://schemas.openxmlformats.org/officeDocument/2006/relationships/hyperlink" Target="bilder\o282_1.pdf" TargetMode="External"/><Relationship Id="rId260" Type="http://schemas.openxmlformats.org/officeDocument/2006/relationships/hyperlink" Target="lsgoptik.docx" TargetMode="External"/><Relationship Id="rId281" Type="http://schemas.openxmlformats.org/officeDocument/2006/relationships/hyperlink" Target="lsgoptik.docx" TargetMode="External"/><Relationship Id="rId316" Type="http://schemas.openxmlformats.org/officeDocument/2006/relationships/hyperlink" Target="lsgoptik.docx" TargetMode="External"/><Relationship Id="rId337" Type="http://schemas.openxmlformats.org/officeDocument/2006/relationships/hyperlink" Target="lsgoptik.docx" TargetMode="External"/><Relationship Id="rId34" Type="http://schemas.openxmlformats.org/officeDocument/2006/relationships/hyperlink" Target="lsgoptik.docx" TargetMode="External"/><Relationship Id="rId55" Type="http://schemas.openxmlformats.org/officeDocument/2006/relationships/image" Target="media/image21.jpeg"/><Relationship Id="rId76" Type="http://schemas.openxmlformats.org/officeDocument/2006/relationships/image" Target="media/image28.jpeg"/><Relationship Id="rId97" Type="http://schemas.openxmlformats.org/officeDocument/2006/relationships/hyperlink" Target="lsgoptik.docx" TargetMode="External"/><Relationship Id="rId120" Type="http://schemas.openxmlformats.org/officeDocument/2006/relationships/hyperlink" Target="lsgoptik.docx" TargetMode="External"/><Relationship Id="rId141" Type="http://schemas.openxmlformats.org/officeDocument/2006/relationships/hyperlink" Target="lsgoptik.docx" TargetMode="External"/><Relationship Id="rId358" Type="http://schemas.openxmlformats.org/officeDocument/2006/relationships/hyperlink" Target="lsgoptik.docx" TargetMode="External"/><Relationship Id="rId379" Type="http://schemas.openxmlformats.org/officeDocument/2006/relationships/image" Target="media/image139.wmf"/><Relationship Id="rId7" Type="http://schemas.openxmlformats.org/officeDocument/2006/relationships/endnotes" Target="endnotes.xml"/><Relationship Id="rId162" Type="http://schemas.openxmlformats.org/officeDocument/2006/relationships/image" Target="media/image65.jpeg"/><Relationship Id="rId183" Type="http://schemas.openxmlformats.org/officeDocument/2006/relationships/hyperlink" Target="lsgoptik.docx" TargetMode="External"/><Relationship Id="rId218" Type="http://schemas.openxmlformats.org/officeDocument/2006/relationships/oleObject" Target="embeddings/oleObject12.bin"/><Relationship Id="rId239" Type="http://schemas.openxmlformats.org/officeDocument/2006/relationships/image" Target="media/image99.wmf"/><Relationship Id="rId390" Type="http://schemas.openxmlformats.org/officeDocument/2006/relationships/image" Target="media/image143.png"/><Relationship Id="rId404" Type="http://schemas.openxmlformats.org/officeDocument/2006/relationships/hyperlink" Target="lsgoptik.docx" TargetMode="External"/><Relationship Id="rId250" Type="http://schemas.openxmlformats.org/officeDocument/2006/relationships/hyperlink" Target="lsgoptik.docx" TargetMode="External"/><Relationship Id="rId271" Type="http://schemas.openxmlformats.org/officeDocument/2006/relationships/hyperlink" Target="lsgoptik.docx" TargetMode="External"/><Relationship Id="rId292" Type="http://schemas.openxmlformats.org/officeDocument/2006/relationships/hyperlink" Target="lsgoptik.docx" TargetMode="External"/><Relationship Id="rId306" Type="http://schemas.openxmlformats.org/officeDocument/2006/relationships/image" Target="media/image122.jpeg"/><Relationship Id="rId24" Type="http://schemas.openxmlformats.org/officeDocument/2006/relationships/image" Target="media/image7.jpeg"/><Relationship Id="rId45" Type="http://schemas.openxmlformats.org/officeDocument/2006/relationships/image" Target="media/image15.jpeg"/><Relationship Id="rId66" Type="http://schemas.openxmlformats.org/officeDocument/2006/relationships/hyperlink" Target="lsgoptik.docx" TargetMode="External"/><Relationship Id="rId87" Type="http://schemas.openxmlformats.org/officeDocument/2006/relationships/image" Target="media/image34.jpeg"/><Relationship Id="rId110" Type="http://schemas.openxmlformats.org/officeDocument/2006/relationships/hyperlink" Target="bilder\o282_2.pdf" TargetMode="External"/><Relationship Id="rId131" Type="http://schemas.openxmlformats.org/officeDocument/2006/relationships/image" Target="media/image53.jpeg"/><Relationship Id="rId327" Type="http://schemas.openxmlformats.org/officeDocument/2006/relationships/hyperlink" Target="lsgoptik.docx" TargetMode="External"/><Relationship Id="rId348" Type="http://schemas.openxmlformats.org/officeDocument/2006/relationships/hyperlink" Target="lsgoptik.docx" TargetMode="External"/><Relationship Id="rId369" Type="http://schemas.openxmlformats.org/officeDocument/2006/relationships/hyperlink" Target="lsgoptik.docx" TargetMode="External"/><Relationship Id="rId152" Type="http://schemas.openxmlformats.org/officeDocument/2006/relationships/hyperlink" Target="lsgoptik.docx" TargetMode="External"/><Relationship Id="rId173" Type="http://schemas.openxmlformats.org/officeDocument/2006/relationships/hyperlink" Target="lsgoptik.docx" TargetMode="External"/><Relationship Id="rId194" Type="http://schemas.openxmlformats.org/officeDocument/2006/relationships/image" Target="media/image80.png"/><Relationship Id="rId208" Type="http://schemas.openxmlformats.org/officeDocument/2006/relationships/oleObject" Target="embeddings/oleObject7.bin"/><Relationship Id="rId229" Type="http://schemas.openxmlformats.org/officeDocument/2006/relationships/hyperlink" Target="lsgoptik.docx" TargetMode="External"/><Relationship Id="rId380" Type="http://schemas.openxmlformats.org/officeDocument/2006/relationships/oleObject" Target="embeddings/oleObject29.bin"/><Relationship Id="rId415" Type="http://schemas.openxmlformats.org/officeDocument/2006/relationships/footer" Target="footer1.xml"/><Relationship Id="rId240" Type="http://schemas.openxmlformats.org/officeDocument/2006/relationships/oleObject" Target="embeddings/oleObject20.bin"/><Relationship Id="rId261" Type="http://schemas.openxmlformats.org/officeDocument/2006/relationships/image" Target="media/image100.png"/><Relationship Id="rId14" Type="http://schemas.openxmlformats.org/officeDocument/2006/relationships/hyperlink" Target="lsgoptik.docx" TargetMode="External"/><Relationship Id="rId35" Type="http://schemas.openxmlformats.org/officeDocument/2006/relationships/hyperlink" Target="lsgoptik.docx" TargetMode="External"/><Relationship Id="rId56" Type="http://schemas.openxmlformats.org/officeDocument/2006/relationships/hyperlink" Target="lsgoptik.docx" TargetMode="External"/><Relationship Id="rId77" Type="http://schemas.openxmlformats.org/officeDocument/2006/relationships/image" Target="media/image29.jpeg"/><Relationship Id="rId100" Type="http://schemas.openxmlformats.org/officeDocument/2006/relationships/image" Target="media/image41.jpeg"/><Relationship Id="rId282" Type="http://schemas.openxmlformats.org/officeDocument/2006/relationships/image" Target="media/image110.jpeg"/><Relationship Id="rId317" Type="http://schemas.openxmlformats.org/officeDocument/2006/relationships/hyperlink" Target="lsgoptik.docx" TargetMode="External"/><Relationship Id="rId338" Type="http://schemas.openxmlformats.org/officeDocument/2006/relationships/hyperlink" Target="lsgoptik.docx" TargetMode="External"/><Relationship Id="rId359" Type="http://schemas.openxmlformats.org/officeDocument/2006/relationships/hyperlink" Target="lsgoptik.docx" TargetMode="External"/><Relationship Id="rId8" Type="http://schemas.openxmlformats.org/officeDocument/2006/relationships/hyperlink" Target="index.docx" TargetMode="External"/><Relationship Id="rId98" Type="http://schemas.openxmlformats.org/officeDocument/2006/relationships/image" Target="media/image40.jpeg"/><Relationship Id="rId121" Type="http://schemas.openxmlformats.org/officeDocument/2006/relationships/hyperlink" Target="lsgoptik.docx" TargetMode="External"/><Relationship Id="rId142" Type="http://schemas.openxmlformats.org/officeDocument/2006/relationships/hyperlink" Target="lsgoptik.docx" TargetMode="External"/><Relationship Id="rId163" Type="http://schemas.openxmlformats.org/officeDocument/2006/relationships/hyperlink" Target="lsgoptik.docx" TargetMode="External"/><Relationship Id="rId184" Type="http://schemas.openxmlformats.org/officeDocument/2006/relationships/image" Target="media/image75.png"/><Relationship Id="rId219" Type="http://schemas.openxmlformats.org/officeDocument/2006/relationships/image" Target="media/image92.wmf"/><Relationship Id="rId370" Type="http://schemas.openxmlformats.org/officeDocument/2006/relationships/image" Target="media/image134.jpeg"/><Relationship Id="rId391" Type="http://schemas.openxmlformats.org/officeDocument/2006/relationships/hyperlink" Target="lsgoptik.docx" TargetMode="External"/><Relationship Id="rId405" Type="http://schemas.openxmlformats.org/officeDocument/2006/relationships/hyperlink" Target="lsgoptik.docx" TargetMode="External"/><Relationship Id="rId230" Type="http://schemas.openxmlformats.org/officeDocument/2006/relationships/hyperlink" Target="lsgoptik.docx" TargetMode="External"/><Relationship Id="rId251" Type="http://schemas.openxmlformats.org/officeDocument/2006/relationships/hyperlink" Target="lsgoptik.docx" TargetMode="External"/><Relationship Id="rId25" Type="http://schemas.openxmlformats.org/officeDocument/2006/relationships/image" Target="media/image8.jpeg"/><Relationship Id="rId46" Type="http://schemas.openxmlformats.org/officeDocument/2006/relationships/hyperlink" Target="lsgoptik.docx" TargetMode="External"/><Relationship Id="rId67" Type="http://schemas.openxmlformats.org/officeDocument/2006/relationships/image" Target="media/image24.jpeg"/><Relationship Id="rId272" Type="http://schemas.openxmlformats.org/officeDocument/2006/relationships/hyperlink" Target="lsgoptik.docx" TargetMode="External"/><Relationship Id="rId293" Type="http://schemas.openxmlformats.org/officeDocument/2006/relationships/image" Target="media/image114.png"/><Relationship Id="rId307" Type="http://schemas.openxmlformats.org/officeDocument/2006/relationships/image" Target="media/image123.jpeg"/><Relationship Id="rId328" Type="http://schemas.openxmlformats.org/officeDocument/2006/relationships/hyperlink" Target="lsgoptik.docx" TargetMode="External"/><Relationship Id="rId349" Type="http://schemas.openxmlformats.org/officeDocument/2006/relationships/image" Target="media/image128.wmf"/><Relationship Id="rId88" Type="http://schemas.openxmlformats.org/officeDocument/2006/relationships/hyperlink" Target="lsgoptik.docx" TargetMode="External"/><Relationship Id="rId111" Type="http://schemas.openxmlformats.org/officeDocument/2006/relationships/image" Target="media/image46.jpeg"/><Relationship Id="rId132" Type="http://schemas.openxmlformats.org/officeDocument/2006/relationships/hyperlink" Target="lsgoptik.docx" TargetMode="External"/><Relationship Id="rId153" Type="http://schemas.openxmlformats.org/officeDocument/2006/relationships/image" Target="media/image60.jpeg"/><Relationship Id="rId174" Type="http://schemas.openxmlformats.org/officeDocument/2006/relationships/image" Target="media/image71.jpeg"/><Relationship Id="rId195" Type="http://schemas.openxmlformats.org/officeDocument/2006/relationships/hyperlink" Target="lsgoptik.docx" TargetMode="External"/><Relationship Id="rId209" Type="http://schemas.openxmlformats.org/officeDocument/2006/relationships/image" Target="media/image87.wmf"/><Relationship Id="rId360" Type="http://schemas.openxmlformats.org/officeDocument/2006/relationships/hyperlink" Target="lsgoptik.docx" TargetMode="External"/><Relationship Id="rId381" Type="http://schemas.openxmlformats.org/officeDocument/2006/relationships/hyperlink" Target="lsgoptik.docx" TargetMode="External"/><Relationship Id="rId416" Type="http://schemas.openxmlformats.org/officeDocument/2006/relationships/fontTable" Target="fontTable.xml"/><Relationship Id="rId220" Type="http://schemas.openxmlformats.org/officeDocument/2006/relationships/oleObject" Target="embeddings/oleObject13.bin"/><Relationship Id="rId241" Type="http://schemas.openxmlformats.org/officeDocument/2006/relationships/hyperlink" Target="lsgoptik.docx" TargetMode="External"/><Relationship Id="rId15" Type="http://schemas.openxmlformats.org/officeDocument/2006/relationships/hyperlink" Target="lsgoptik.docx" TargetMode="External"/><Relationship Id="rId36" Type="http://schemas.openxmlformats.org/officeDocument/2006/relationships/hyperlink" Target="lsgoptik.docx" TargetMode="External"/><Relationship Id="rId57" Type="http://schemas.openxmlformats.org/officeDocument/2006/relationships/image" Target="media/image22.jpeg"/><Relationship Id="rId262" Type="http://schemas.openxmlformats.org/officeDocument/2006/relationships/hyperlink" Target="lsgoptik.docx" TargetMode="External"/><Relationship Id="rId283" Type="http://schemas.openxmlformats.org/officeDocument/2006/relationships/hyperlink" Target="lsgoptik.docx" TargetMode="External"/><Relationship Id="rId318" Type="http://schemas.openxmlformats.org/officeDocument/2006/relationships/hyperlink" Target="lsgoptik.docx" TargetMode="External"/><Relationship Id="rId339" Type="http://schemas.openxmlformats.org/officeDocument/2006/relationships/hyperlink" Target="lsgoptik.docx" TargetMode="External"/><Relationship Id="rId78" Type="http://schemas.openxmlformats.org/officeDocument/2006/relationships/image" Target="media/image30.jpeg"/><Relationship Id="rId99" Type="http://schemas.openxmlformats.org/officeDocument/2006/relationships/hyperlink" Target="lsgoptik.docx" TargetMode="External"/><Relationship Id="rId101" Type="http://schemas.openxmlformats.org/officeDocument/2006/relationships/hyperlink" Target="lsgoptik.docx" TargetMode="External"/><Relationship Id="rId122" Type="http://schemas.openxmlformats.org/officeDocument/2006/relationships/image" Target="media/image48.jpeg"/><Relationship Id="rId143" Type="http://schemas.openxmlformats.org/officeDocument/2006/relationships/image" Target="media/image56.jpeg"/><Relationship Id="rId164" Type="http://schemas.openxmlformats.org/officeDocument/2006/relationships/image" Target="media/image66.wmf"/><Relationship Id="rId185" Type="http://schemas.openxmlformats.org/officeDocument/2006/relationships/hyperlink" Target="lsgoptik.docx" TargetMode="External"/><Relationship Id="rId350" Type="http://schemas.openxmlformats.org/officeDocument/2006/relationships/oleObject" Target="embeddings/oleObject22.bin"/><Relationship Id="rId371" Type="http://schemas.openxmlformats.org/officeDocument/2006/relationships/image" Target="media/image135.jpeg"/><Relationship Id="rId406" Type="http://schemas.openxmlformats.org/officeDocument/2006/relationships/image" Target="media/image145.jpeg"/><Relationship Id="rId9" Type="http://schemas.openxmlformats.org/officeDocument/2006/relationships/hyperlink" Target="formeln.docx" TargetMode="External"/><Relationship Id="rId210" Type="http://schemas.openxmlformats.org/officeDocument/2006/relationships/oleObject" Target="embeddings/oleObject8.bin"/><Relationship Id="rId392" Type="http://schemas.openxmlformats.org/officeDocument/2006/relationships/hyperlink" Target="formeln.docx" TargetMode="External"/><Relationship Id="rId26" Type="http://schemas.openxmlformats.org/officeDocument/2006/relationships/hyperlink" Target="lsgoptik.docx" TargetMode="External"/><Relationship Id="rId231" Type="http://schemas.openxmlformats.org/officeDocument/2006/relationships/hyperlink" Target="lsgoptik.docx" TargetMode="External"/><Relationship Id="rId252" Type="http://schemas.openxmlformats.org/officeDocument/2006/relationships/hyperlink" Target="lsgoptik.docx" TargetMode="External"/><Relationship Id="rId273" Type="http://schemas.openxmlformats.org/officeDocument/2006/relationships/image" Target="media/image107.wmf"/><Relationship Id="rId294" Type="http://schemas.openxmlformats.org/officeDocument/2006/relationships/hyperlink" Target="lsgoptik.docx" TargetMode="External"/><Relationship Id="rId308" Type="http://schemas.openxmlformats.org/officeDocument/2006/relationships/hyperlink" Target="lsgoptik.docx" TargetMode="External"/><Relationship Id="rId329" Type="http://schemas.openxmlformats.org/officeDocument/2006/relationships/hyperlink" Target="lsgoptik.docx" TargetMode="External"/><Relationship Id="rId47" Type="http://schemas.openxmlformats.org/officeDocument/2006/relationships/image" Target="media/image16.jpeg"/><Relationship Id="rId68" Type="http://schemas.openxmlformats.org/officeDocument/2006/relationships/hyperlink" Target="lsgoptik.docx" TargetMode="External"/><Relationship Id="rId89" Type="http://schemas.openxmlformats.org/officeDocument/2006/relationships/hyperlink" Target="lsgoptik.docx" TargetMode="External"/><Relationship Id="rId112" Type="http://schemas.openxmlformats.org/officeDocument/2006/relationships/hyperlink" Target="lsgoptik.docx" TargetMode="External"/><Relationship Id="rId133" Type="http://schemas.openxmlformats.org/officeDocument/2006/relationships/image" Target="media/image54.jpeg"/><Relationship Id="rId154" Type="http://schemas.openxmlformats.org/officeDocument/2006/relationships/hyperlink" Target="lsgoptik.docx" TargetMode="External"/><Relationship Id="rId175" Type="http://schemas.openxmlformats.org/officeDocument/2006/relationships/image" Target="media/image72.jpeg"/><Relationship Id="rId340" Type="http://schemas.openxmlformats.org/officeDocument/2006/relationships/hyperlink" Target="lsgoptik.docx" TargetMode="External"/><Relationship Id="rId361" Type="http://schemas.openxmlformats.org/officeDocument/2006/relationships/image" Target="media/image130.wmf"/><Relationship Id="rId196" Type="http://schemas.openxmlformats.org/officeDocument/2006/relationships/image" Target="media/image81.png"/><Relationship Id="rId200" Type="http://schemas.openxmlformats.org/officeDocument/2006/relationships/image" Target="media/image83.png"/><Relationship Id="rId382" Type="http://schemas.openxmlformats.org/officeDocument/2006/relationships/image" Target="media/image140.wmf"/><Relationship Id="rId417" Type="http://schemas.openxmlformats.org/officeDocument/2006/relationships/theme" Target="theme/theme1.xml"/><Relationship Id="rId16" Type="http://schemas.openxmlformats.org/officeDocument/2006/relationships/hyperlink" Target="lsgoptik.docx" TargetMode="External"/><Relationship Id="rId221" Type="http://schemas.openxmlformats.org/officeDocument/2006/relationships/hyperlink" Target="lsgoptik.docx" TargetMode="External"/><Relationship Id="rId242" Type="http://schemas.openxmlformats.org/officeDocument/2006/relationships/hyperlink" Target="lsgoptik.docx" TargetMode="External"/><Relationship Id="rId263" Type="http://schemas.openxmlformats.org/officeDocument/2006/relationships/image" Target="media/image101.png"/><Relationship Id="rId284" Type="http://schemas.openxmlformats.org/officeDocument/2006/relationships/hyperlink" Target="lsgoptik.docx" TargetMode="External"/><Relationship Id="rId319" Type="http://schemas.openxmlformats.org/officeDocument/2006/relationships/hyperlink" Target="lsgoptik.docx" TargetMode="External"/><Relationship Id="rId37" Type="http://schemas.openxmlformats.org/officeDocument/2006/relationships/hyperlink" Target="lsgoptik.docx" TargetMode="External"/><Relationship Id="rId58" Type="http://schemas.openxmlformats.org/officeDocument/2006/relationships/hyperlink" Target="lsgoptik.docx" TargetMode="External"/><Relationship Id="rId79" Type="http://schemas.openxmlformats.org/officeDocument/2006/relationships/image" Target="media/image31.jpeg"/><Relationship Id="rId102" Type="http://schemas.openxmlformats.org/officeDocument/2006/relationships/hyperlink" Target="http://www.finken.de/fingerpuppe-wuppi.html" TargetMode="External"/><Relationship Id="rId123" Type="http://schemas.openxmlformats.org/officeDocument/2006/relationships/hyperlink" Target="lsgoptik.docx" TargetMode="External"/><Relationship Id="rId144" Type="http://schemas.openxmlformats.org/officeDocument/2006/relationships/hyperlink" Target="lsgoptik.docx" TargetMode="External"/><Relationship Id="rId330" Type="http://schemas.openxmlformats.org/officeDocument/2006/relationships/hyperlink" Target="lsgoptik.docx" TargetMode="External"/><Relationship Id="rId90" Type="http://schemas.openxmlformats.org/officeDocument/2006/relationships/image" Target="media/image35.jpeg"/><Relationship Id="rId165" Type="http://schemas.openxmlformats.org/officeDocument/2006/relationships/oleObject" Target="embeddings/oleObject1.bin"/><Relationship Id="rId186" Type="http://schemas.openxmlformats.org/officeDocument/2006/relationships/image" Target="media/image76.png"/><Relationship Id="rId351" Type="http://schemas.openxmlformats.org/officeDocument/2006/relationships/hyperlink" Target="formeln.docx" TargetMode="External"/><Relationship Id="rId372" Type="http://schemas.openxmlformats.org/officeDocument/2006/relationships/hyperlink" Target="lsgoptik.docx" TargetMode="External"/><Relationship Id="rId393" Type="http://schemas.openxmlformats.org/officeDocument/2006/relationships/hyperlink" Target="lsgoptik.docx" TargetMode="External"/><Relationship Id="rId407" Type="http://schemas.openxmlformats.org/officeDocument/2006/relationships/image" Target="media/image146.jpeg"/><Relationship Id="rId211" Type="http://schemas.openxmlformats.org/officeDocument/2006/relationships/image" Target="media/image88.wmf"/><Relationship Id="rId232" Type="http://schemas.openxmlformats.org/officeDocument/2006/relationships/hyperlink" Target="lsgoptik.docx" TargetMode="External"/><Relationship Id="rId253" Type="http://schemas.openxmlformats.org/officeDocument/2006/relationships/hyperlink" Target="lsgoptik.docx" TargetMode="External"/><Relationship Id="rId274" Type="http://schemas.openxmlformats.org/officeDocument/2006/relationships/oleObject" Target="embeddings/oleObject21.bin"/><Relationship Id="rId295" Type="http://schemas.openxmlformats.org/officeDocument/2006/relationships/hyperlink" Target="lsgoptik.docx" TargetMode="External"/><Relationship Id="rId309" Type="http://schemas.openxmlformats.org/officeDocument/2006/relationships/hyperlink" Target="lsgoptik.docx" TargetMode="External"/><Relationship Id="rId27" Type="http://schemas.openxmlformats.org/officeDocument/2006/relationships/hyperlink" Target="lsgoptik.docx" TargetMode="External"/><Relationship Id="rId48" Type="http://schemas.openxmlformats.org/officeDocument/2006/relationships/hyperlink" Target="lsgoptik.docx" TargetMode="External"/><Relationship Id="rId69" Type="http://schemas.openxmlformats.org/officeDocument/2006/relationships/hyperlink" Target="lsgoptik.docx" TargetMode="External"/><Relationship Id="rId113" Type="http://schemas.openxmlformats.org/officeDocument/2006/relationships/hyperlink" Target="bilder\o284.pdf" TargetMode="External"/><Relationship Id="rId134" Type="http://schemas.openxmlformats.org/officeDocument/2006/relationships/image" Target="media/image55.jpeg"/><Relationship Id="rId320" Type="http://schemas.openxmlformats.org/officeDocument/2006/relationships/hyperlink" Target="lsgoptik.docx" TargetMode="External"/><Relationship Id="rId80" Type="http://schemas.openxmlformats.org/officeDocument/2006/relationships/image" Target="media/image32.jpeg"/><Relationship Id="rId155" Type="http://schemas.openxmlformats.org/officeDocument/2006/relationships/image" Target="media/image61.jpeg"/><Relationship Id="rId176" Type="http://schemas.openxmlformats.org/officeDocument/2006/relationships/hyperlink" Target="lsgoptik.docx" TargetMode="External"/><Relationship Id="rId197" Type="http://schemas.openxmlformats.org/officeDocument/2006/relationships/hyperlink" Target="lsgoptik.docx" TargetMode="External"/><Relationship Id="rId341" Type="http://schemas.openxmlformats.org/officeDocument/2006/relationships/image" Target="media/image127.jpeg"/><Relationship Id="rId362" Type="http://schemas.openxmlformats.org/officeDocument/2006/relationships/oleObject" Target="embeddings/oleObject23.bin"/><Relationship Id="rId383" Type="http://schemas.openxmlformats.org/officeDocument/2006/relationships/oleObject" Target="embeddings/oleObject30.bin"/><Relationship Id="rId201" Type="http://schemas.openxmlformats.org/officeDocument/2006/relationships/hyperlink" Target="lsgoptik.docx" TargetMode="External"/><Relationship Id="rId222" Type="http://schemas.openxmlformats.org/officeDocument/2006/relationships/image" Target="media/image93.wmf"/><Relationship Id="rId243" Type="http://schemas.openxmlformats.org/officeDocument/2006/relationships/hyperlink" Target="lsgoptik.docx" TargetMode="External"/><Relationship Id="rId264" Type="http://schemas.openxmlformats.org/officeDocument/2006/relationships/hyperlink" Target="lsgoptik.docx" TargetMode="External"/><Relationship Id="rId285" Type="http://schemas.openxmlformats.org/officeDocument/2006/relationships/image" Target="media/image111.jpeg"/><Relationship Id="rId17" Type="http://schemas.openxmlformats.org/officeDocument/2006/relationships/hyperlink" Target="lsgoptik.docx" TargetMode="External"/><Relationship Id="rId38" Type="http://schemas.openxmlformats.org/officeDocument/2006/relationships/image" Target="media/image13.jpeg"/><Relationship Id="rId59" Type="http://schemas.openxmlformats.org/officeDocument/2006/relationships/image" Target="media/image23.jpeg"/><Relationship Id="rId103" Type="http://schemas.openxmlformats.org/officeDocument/2006/relationships/image" Target="media/image42.jpeg"/><Relationship Id="rId124" Type="http://schemas.openxmlformats.org/officeDocument/2006/relationships/hyperlink" Target="lsgoptik.docx" TargetMode="External"/><Relationship Id="rId310" Type="http://schemas.openxmlformats.org/officeDocument/2006/relationships/hyperlink" Target="lsgoptik.docx" TargetMode="External"/><Relationship Id="rId70" Type="http://schemas.openxmlformats.org/officeDocument/2006/relationships/image" Target="media/image25.jpeg"/><Relationship Id="rId91" Type="http://schemas.openxmlformats.org/officeDocument/2006/relationships/hyperlink" Target="lsgoptik.docx" TargetMode="External"/><Relationship Id="rId145" Type="http://schemas.openxmlformats.org/officeDocument/2006/relationships/image" Target="media/image57.jpeg"/><Relationship Id="rId166" Type="http://schemas.openxmlformats.org/officeDocument/2006/relationships/image" Target="media/image67.png"/><Relationship Id="rId187" Type="http://schemas.openxmlformats.org/officeDocument/2006/relationships/hyperlink" Target="lsgoptik.docx" TargetMode="External"/><Relationship Id="rId331" Type="http://schemas.openxmlformats.org/officeDocument/2006/relationships/image" Target="media/image125.png"/><Relationship Id="rId352" Type="http://schemas.openxmlformats.org/officeDocument/2006/relationships/hyperlink" Target="lsgoptik.docx" TargetMode="External"/><Relationship Id="rId373" Type="http://schemas.openxmlformats.org/officeDocument/2006/relationships/image" Target="media/image136.wmf"/><Relationship Id="rId394" Type="http://schemas.openxmlformats.org/officeDocument/2006/relationships/hyperlink" Target="lsgoptik.docx" TargetMode="External"/><Relationship Id="rId408" Type="http://schemas.openxmlformats.org/officeDocument/2006/relationships/image" Target="media/image147.jpeg"/><Relationship Id="rId1" Type="http://schemas.openxmlformats.org/officeDocument/2006/relationships/customXml" Target="../customXml/item1.xml"/><Relationship Id="rId212" Type="http://schemas.openxmlformats.org/officeDocument/2006/relationships/oleObject" Target="embeddings/oleObject9.bin"/><Relationship Id="rId233" Type="http://schemas.openxmlformats.org/officeDocument/2006/relationships/image" Target="media/image96.wmf"/><Relationship Id="rId254" Type="http://schemas.openxmlformats.org/officeDocument/2006/relationships/hyperlink" Target="lsgoptik.docx" TargetMode="External"/><Relationship Id="rId28" Type="http://schemas.openxmlformats.org/officeDocument/2006/relationships/image" Target="media/image9.jpeg"/><Relationship Id="rId49" Type="http://schemas.openxmlformats.org/officeDocument/2006/relationships/image" Target="media/image17.jpeg"/><Relationship Id="rId114" Type="http://schemas.openxmlformats.org/officeDocument/2006/relationships/image" Target="media/image47.jpeg"/><Relationship Id="rId275" Type="http://schemas.openxmlformats.org/officeDocument/2006/relationships/hyperlink" Target="lsgoptik.docx" TargetMode="External"/><Relationship Id="rId296" Type="http://schemas.openxmlformats.org/officeDocument/2006/relationships/image" Target="media/image115.png"/><Relationship Id="rId300" Type="http://schemas.openxmlformats.org/officeDocument/2006/relationships/image" Target="media/image118.jpeg"/><Relationship Id="rId60" Type="http://schemas.openxmlformats.org/officeDocument/2006/relationships/hyperlink" Target="lsgoptik.docx" TargetMode="External"/><Relationship Id="rId81" Type="http://schemas.openxmlformats.org/officeDocument/2006/relationships/hyperlink" Target="formeln.docx" TargetMode="External"/><Relationship Id="rId135" Type="http://schemas.openxmlformats.org/officeDocument/2006/relationships/hyperlink" Target="lsgoptik.docx" TargetMode="External"/><Relationship Id="rId156" Type="http://schemas.openxmlformats.org/officeDocument/2006/relationships/hyperlink" Target="lsgoptik.docx" TargetMode="External"/><Relationship Id="rId177" Type="http://schemas.openxmlformats.org/officeDocument/2006/relationships/hyperlink" Target="lsgoptik.docx" TargetMode="External"/><Relationship Id="rId198" Type="http://schemas.openxmlformats.org/officeDocument/2006/relationships/image" Target="media/image82.png"/><Relationship Id="rId321" Type="http://schemas.openxmlformats.org/officeDocument/2006/relationships/hyperlink" Target="lsgoptik.docx" TargetMode="External"/><Relationship Id="rId342" Type="http://schemas.openxmlformats.org/officeDocument/2006/relationships/hyperlink" Target="lsgoptik.docx" TargetMode="External"/><Relationship Id="rId363" Type="http://schemas.openxmlformats.org/officeDocument/2006/relationships/image" Target="media/image131.wmf"/><Relationship Id="rId384" Type="http://schemas.openxmlformats.org/officeDocument/2006/relationships/hyperlink" Target="lsgoptik.docx" TargetMode="External"/><Relationship Id="rId202" Type="http://schemas.openxmlformats.org/officeDocument/2006/relationships/image" Target="media/image84.jpeg"/><Relationship Id="rId223" Type="http://schemas.openxmlformats.org/officeDocument/2006/relationships/oleObject" Target="embeddings/oleObject14.bin"/><Relationship Id="rId244" Type="http://schemas.openxmlformats.org/officeDocument/2006/relationships/hyperlink" Target="lsgoptik.docx" TargetMode="External"/><Relationship Id="rId18" Type="http://schemas.openxmlformats.org/officeDocument/2006/relationships/image" Target="media/image1.jpeg"/><Relationship Id="rId39" Type="http://schemas.openxmlformats.org/officeDocument/2006/relationships/hyperlink" Target="lsgoptik.docx" TargetMode="External"/><Relationship Id="rId265" Type="http://schemas.openxmlformats.org/officeDocument/2006/relationships/image" Target="media/image102.png"/><Relationship Id="rId286" Type="http://schemas.openxmlformats.org/officeDocument/2006/relationships/hyperlink" Target="lsgoptik.docx" TargetMode="External"/><Relationship Id="rId50" Type="http://schemas.openxmlformats.org/officeDocument/2006/relationships/hyperlink" Target="lsgoptik.docx" TargetMode="External"/><Relationship Id="rId104" Type="http://schemas.openxmlformats.org/officeDocument/2006/relationships/image" Target="media/image43.jpeg"/><Relationship Id="rId125" Type="http://schemas.openxmlformats.org/officeDocument/2006/relationships/image" Target="media/image49.png"/><Relationship Id="rId146" Type="http://schemas.openxmlformats.org/officeDocument/2006/relationships/hyperlink" Target="lsgoptik.docx" TargetMode="External"/><Relationship Id="rId167" Type="http://schemas.openxmlformats.org/officeDocument/2006/relationships/hyperlink" Target="formeln.docx" TargetMode="External"/><Relationship Id="rId188" Type="http://schemas.openxmlformats.org/officeDocument/2006/relationships/image" Target="media/image77.wmf"/><Relationship Id="rId311" Type="http://schemas.openxmlformats.org/officeDocument/2006/relationships/hyperlink" Target="lsgoptik.docx" TargetMode="External"/><Relationship Id="rId332" Type="http://schemas.openxmlformats.org/officeDocument/2006/relationships/image" Target="media/image126.jpeg"/><Relationship Id="rId353" Type="http://schemas.openxmlformats.org/officeDocument/2006/relationships/hyperlink" Target="lsgoptik.docx" TargetMode="External"/><Relationship Id="rId374" Type="http://schemas.openxmlformats.org/officeDocument/2006/relationships/oleObject" Target="embeddings/oleObject26.bin"/><Relationship Id="rId395" Type="http://schemas.openxmlformats.org/officeDocument/2006/relationships/hyperlink" Target="lsgoptik.docx" TargetMode="External"/><Relationship Id="rId409" Type="http://schemas.openxmlformats.org/officeDocument/2006/relationships/hyperlink" Target="lsgoptik.docx" TargetMode="External"/><Relationship Id="rId71" Type="http://schemas.openxmlformats.org/officeDocument/2006/relationships/hyperlink" Target="lsgoptik.docx" TargetMode="External"/><Relationship Id="rId92" Type="http://schemas.openxmlformats.org/officeDocument/2006/relationships/image" Target="media/image36.jpeg"/><Relationship Id="rId213" Type="http://schemas.openxmlformats.org/officeDocument/2006/relationships/image" Target="media/image89.wmf"/><Relationship Id="rId234" Type="http://schemas.openxmlformats.org/officeDocument/2006/relationships/oleObject" Target="embeddings/oleObject17.bin"/><Relationship Id="rId2" Type="http://schemas.openxmlformats.org/officeDocument/2006/relationships/numbering" Target="numbering.xml"/><Relationship Id="rId29" Type="http://schemas.openxmlformats.org/officeDocument/2006/relationships/hyperlink" Target="lsgoptik.docx" TargetMode="External"/><Relationship Id="rId255" Type="http://schemas.openxmlformats.org/officeDocument/2006/relationships/hyperlink" Target="lsgoptik.docx" TargetMode="External"/><Relationship Id="rId276" Type="http://schemas.openxmlformats.org/officeDocument/2006/relationships/hyperlink" Target="lsgoptik.docx" TargetMode="External"/><Relationship Id="rId297" Type="http://schemas.openxmlformats.org/officeDocument/2006/relationships/hyperlink" Target="lsgoptik.docx" TargetMode="External"/><Relationship Id="rId40" Type="http://schemas.openxmlformats.org/officeDocument/2006/relationships/hyperlink" Target="lsgoptik.docx" TargetMode="External"/><Relationship Id="rId115" Type="http://schemas.openxmlformats.org/officeDocument/2006/relationships/hyperlink" Target="lsgoptik.docx" TargetMode="External"/><Relationship Id="rId136" Type="http://schemas.openxmlformats.org/officeDocument/2006/relationships/hyperlink" Target="lsgoptik.docx" TargetMode="External"/><Relationship Id="rId157" Type="http://schemas.openxmlformats.org/officeDocument/2006/relationships/image" Target="media/image62.jpeg"/><Relationship Id="rId178" Type="http://schemas.openxmlformats.org/officeDocument/2006/relationships/image" Target="media/image73.jpeg"/><Relationship Id="rId301" Type="http://schemas.openxmlformats.org/officeDocument/2006/relationships/image" Target="media/image119.jpeg"/><Relationship Id="rId322" Type="http://schemas.openxmlformats.org/officeDocument/2006/relationships/hyperlink" Target="lsgoptik.docx" TargetMode="External"/><Relationship Id="rId343" Type="http://schemas.openxmlformats.org/officeDocument/2006/relationships/hyperlink" Target="lsgoptik.docx" TargetMode="External"/><Relationship Id="rId364" Type="http://schemas.openxmlformats.org/officeDocument/2006/relationships/oleObject" Target="embeddings/oleObject24.bin"/><Relationship Id="rId61" Type="http://schemas.openxmlformats.org/officeDocument/2006/relationships/hyperlink" Target="lsgoptik.docx" TargetMode="External"/><Relationship Id="rId82" Type="http://schemas.openxmlformats.org/officeDocument/2006/relationships/hyperlink" Target="lsgoptik.docx" TargetMode="External"/><Relationship Id="rId199" Type="http://schemas.openxmlformats.org/officeDocument/2006/relationships/hyperlink" Target="lsgoptik.docx" TargetMode="External"/><Relationship Id="rId203" Type="http://schemas.openxmlformats.org/officeDocument/2006/relationships/hyperlink" Target="lsgoptik.docx" TargetMode="External"/><Relationship Id="rId385" Type="http://schemas.openxmlformats.org/officeDocument/2006/relationships/hyperlink" Target="formeln.docx" TargetMode="External"/><Relationship Id="rId19" Type="http://schemas.openxmlformats.org/officeDocument/2006/relationships/image" Target="media/image2.jpeg"/><Relationship Id="rId224" Type="http://schemas.openxmlformats.org/officeDocument/2006/relationships/image" Target="media/image94.wmf"/><Relationship Id="rId245" Type="http://schemas.openxmlformats.org/officeDocument/2006/relationships/hyperlink" Target="lsgoptik.docx" TargetMode="External"/><Relationship Id="rId266" Type="http://schemas.openxmlformats.org/officeDocument/2006/relationships/image" Target="media/image103.png"/><Relationship Id="rId287" Type="http://schemas.openxmlformats.org/officeDocument/2006/relationships/hyperlink" Target="lsgoptik.docx" TargetMode="External"/><Relationship Id="rId410" Type="http://schemas.openxmlformats.org/officeDocument/2006/relationships/image" Target="media/image148.png"/><Relationship Id="rId30" Type="http://schemas.openxmlformats.org/officeDocument/2006/relationships/image" Target="media/image10.jpeg"/><Relationship Id="rId105" Type="http://schemas.openxmlformats.org/officeDocument/2006/relationships/image" Target="media/image44.jpeg"/><Relationship Id="rId126" Type="http://schemas.openxmlformats.org/officeDocument/2006/relationships/hyperlink" Target="lsgoptik.docx" TargetMode="External"/><Relationship Id="rId147" Type="http://schemas.openxmlformats.org/officeDocument/2006/relationships/image" Target="media/image58.jpeg"/><Relationship Id="rId168" Type="http://schemas.openxmlformats.org/officeDocument/2006/relationships/hyperlink" Target="lsgoptik.docx" TargetMode="External"/><Relationship Id="rId312" Type="http://schemas.openxmlformats.org/officeDocument/2006/relationships/image" Target="media/image124.png"/><Relationship Id="rId333" Type="http://schemas.openxmlformats.org/officeDocument/2006/relationships/hyperlink" Target="lsgoptik.docx" TargetMode="External"/><Relationship Id="rId354" Type="http://schemas.openxmlformats.org/officeDocument/2006/relationships/hyperlink" Target="lsgoptik.docx" TargetMode="External"/><Relationship Id="rId51" Type="http://schemas.openxmlformats.org/officeDocument/2006/relationships/image" Target="media/image18.jpeg"/><Relationship Id="rId72" Type="http://schemas.openxmlformats.org/officeDocument/2006/relationships/image" Target="media/image26.jpeg"/><Relationship Id="rId93" Type="http://schemas.openxmlformats.org/officeDocument/2006/relationships/image" Target="media/image37.jpeg"/><Relationship Id="rId189" Type="http://schemas.openxmlformats.org/officeDocument/2006/relationships/oleObject" Target="embeddings/oleObject3.bin"/><Relationship Id="rId375" Type="http://schemas.openxmlformats.org/officeDocument/2006/relationships/image" Target="media/image137.wmf"/><Relationship Id="rId396" Type="http://schemas.openxmlformats.org/officeDocument/2006/relationships/hyperlink" Target="lsgoptik.docx" TargetMode="External"/><Relationship Id="rId3" Type="http://schemas.openxmlformats.org/officeDocument/2006/relationships/styles" Target="styles.xml"/><Relationship Id="rId214" Type="http://schemas.openxmlformats.org/officeDocument/2006/relationships/oleObject" Target="embeddings/oleObject10.bin"/><Relationship Id="rId235" Type="http://schemas.openxmlformats.org/officeDocument/2006/relationships/image" Target="media/image97.wmf"/><Relationship Id="rId256" Type="http://schemas.openxmlformats.org/officeDocument/2006/relationships/hyperlink" Target="lsgoptik.docx" TargetMode="External"/><Relationship Id="rId277" Type="http://schemas.openxmlformats.org/officeDocument/2006/relationships/hyperlink" Target="lsgoptik.docx" TargetMode="External"/><Relationship Id="rId298" Type="http://schemas.openxmlformats.org/officeDocument/2006/relationships/image" Target="media/image116.jpeg"/><Relationship Id="rId400" Type="http://schemas.openxmlformats.org/officeDocument/2006/relationships/hyperlink" Target="lsgoptik.docx" TargetMode="External"/><Relationship Id="rId116" Type="http://schemas.openxmlformats.org/officeDocument/2006/relationships/hyperlink" Target="formeln.docx" TargetMode="External"/><Relationship Id="rId137" Type="http://schemas.openxmlformats.org/officeDocument/2006/relationships/hyperlink" Target="lsgoptik.docx" TargetMode="External"/><Relationship Id="rId158" Type="http://schemas.openxmlformats.org/officeDocument/2006/relationships/hyperlink" Target="lsgoptik.docx" TargetMode="External"/><Relationship Id="rId302" Type="http://schemas.openxmlformats.org/officeDocument/2006/relationships/hyperlink" Target="lsgoptik.docx" TargetMode="External"/><Relationship Id="rId323" Type="http://schemas.openxmlformats.org/officeDocument/2006/relationships/hyperlink" Target="lsgoptik.docx" TargetMode="External"/><Relationship Id="rId344" Type="http://schemas.openxmlformats.org/officeDocument/2006/relationships/hyperlink" Target="formeln.docx" TargetMode="External"/><Relationship Id="rId20" Type="http://schemas.openxmlformats.org/officeDocument/2006/relationships/image" Target="media/image3.jpeg"/><Relationship Id="rId41" Type="http://schemas.openxmlformats.org/officeDocument/2006/relationships/hyperlink" Target="lsgoptik.docx" TargetMode="External"/><Relationship Id="rId62" Type="http://schemas.openxmlformats.org/officeDocument/2006/relationships/hyperlink" Target="lsgoptik.docx" TargetMode="External"/><Relationship Id="rId83" Type="http://schemas.openxmlformats.org/officeDocument/2006/relationships/hyperlink" Target="lsgoptik.docx" TargetMode="External"/><Relationship Id="rId179" Type="http://schemas.openxmlformats.org/officeDocument/2006/relationships/hyperlink" Target="lsgoptik.docx" TargetMode="External"/><Relationship Id="rId365" Type="http://schemas.openxmlformats.org/officeDocument/2006/relationships/image" Target="media/image132.wmf"/><Relationship Id="rId386" Type="http://schemas.openxmlformats.org/officeDocument/2006/relationships/image" Target="media/image141.wmf"/><Relationship Id="rId190" Type="http://schemas.openxmlformats.org/officeDocument/2006/relationships/image" Target="media/image78.wmf"/><Relationship Id="rId204" Type="http://schemas.openxmlformats.org/officeDocument/2006/relationships/image" Target="media/image85.wmf"/><Relationship Id="rId225" Type="http://schemas.openxmlformats.org/officeDocument/2006/relationships/oleObject" Target="embeddings/oleObject15.bin"/><Relationship Id="rId246" Type="http://schemas.openxmlformats.org/officeDocument/2006/relationships/hyperlink" Target="lsgoptik.docx" TargetMode="External"/><Relationship Id="rId267" Type="http://schemas.openxmlformats.org/officeDocument/2006/relationships/image" Target="media/image104.png"/><Relationship Id="rId288" Type="http://schemas.openxmlformats.org/officeDocument/2006/relationships/image" Target="media/image112.jpeg"/><Relationship Id="rId411" Type="http://schemas.openxmlformats.org/officeDocument/2006/relationships/hyperlink" Target="lsgoptik.docx" TargetMode="External"/><Relationship Id="rId106" Type="http://schemas.openxmlformats.org/officeDocument/2006/relationships/hyperlink" Target="lsgoptik.docx" TargetMode="External"/><Relationship Id="rId127" Type="http://schemas.openxmlformats.org/officeDocument/2006/relationships/image" Target="media/image50.jpeg"/><Relationship Id="rId313" Type="http://schemas.openxmlformats.org/officeDocument/2006/relationships/hyperlink" Target="formeln.docx" TargetMode="External"/><Relationship Id="rId10" Type="http://schemas.openxmlformats.org/officeDocument/2006/relationships/hyperlink" Target="lsgoptik.docx" TargetMode="External"/><Relationship Id="rId31" Type="http://schemas.openxmlformats.org/officeDocument/2006/relationships/image" Target="media/image11.jpeg"/><Relationship Id="rId52" Type="http://schemas.openxmlformats.org/officeDocument/2006/relationships/hyperlink" Target="lsgoptik.docx" TargetMode="External"/><Relationship Id="rId73" Type="http://schemas.openxmlformats.org/officeDocument/2006/relationships/hyperlink" Target="lsgoptik.docx" TargetMode="External"/><Relationship Id="rId94" Type="http://schemas.openxmlformats.org/officeDocument/2006/relationships/image" Target="media/image38.png"/><Relationship Id="rId148" Type="http://schemas.openxmlformats.org/officeDocument/2006/relationships/hyperlink" Target="lsgoptik.docx" TargetMode="External"/><Relationship Id="rId169" Type="http://schemas.openxmlformats.org/officeDocument/2006/relationships/image" Target="media/image68.jpeg"/><Relationship Id="rId334" Type="http://schemas.openxmlformats.org/officeDocument/2006/relationships/hyperlink" Target="lsgoptik.docx" TargetMode="External"/><Relationship Id="rId355" Type="http://schemas.openxmlformats.org/officeDocument/2006/relationships/hyperlink" Target="lsgoptik.docx" TargetMode="External"/><Relationship Id="rId376" Type="http://schemas.openxmlformats.org/officeDocument/2006/relationships/oleObject" Target="embeddings/oleObject27.bin"/><Relationship Id="rId397" Type="http://schemas.openxmlformats.org/officeDocument/2006/relationships/hyperlink" Target="lsgoptik.docx" TargetMode="External"/><Relationship Id="rId4" Type="http://schemas.openxmlformats.org/officeDocument/2006/relationships/settings" Target="settings.xml"/><Relationship Id="rId180" Type="http://schemas.openxmlformats.org/officeDocument/2006/relationships/hyperlink" Target="lsgoptik.docx" TargetMode="External"/><Relationship Id="rId215" Type="http://schemas.openxmlformats.org/officeDocument/2006/relationships/oleObject" Target="embeddings/oleObject11.bin"/><Relationship Id="rId236" Type="http://schemas.openxmlformats.org/officeDocument/2006/relationships/oleObject" Target="embeddings/oleObject18.bin"/><Relationship Id="rId257" Type="http://schemas.openxmlformats.org/officeDocument/2006/relationships/hyperlink" Target="lsgoptik.docx" TargetMode="External"/><Relationship Id="rId278" Type="http://schemas.openxmlformats.org/officeDocument/2006/relationships/image" Target="media/image108.jpeg"/><Relationship Id="rId401" Type="http://schemas.openxmlformats.org/officeDocument/2006/relationships/hyperlink" Target="lsgoptik.docx" TargetMode="External"/><Relationship Id="rId303" Type="http://schemas.openxmlformats.org/officeDocument/2006/relationships/image" Target="media/image120.jpeg"/><Relationship Id="rId42" Type="http://schemas.openxmlformats.org/officeDocument/2006/relationships/hyperlink" Target="lsgoptik.docx" TargetMode="External"/><Relationship Id="rId84" Type="http://schemas.openxmlformats.org/officeDocument/2006/relationships/image" Target="media/image33.jpeg"/><Relationship Id="rId138" Type="http://schemas.openxmlformats.org/officeDocument/2006/relationships/hyperlink" Target="lsgoptik.docx" TargetMode="External"/><Relationship Id="rId345" Type="http://schemas.openxmlformats.org/officeDocument/2006/relationships/hyperlink" Target="lsgoptik.docx" TargetMode="External"/><Relationship Id="rId387" Type="http://schemas.openxmlformats.org/officeDocument/2006/relationships/oleObject" Target="embeddings/oleObject31.bin"/><Relationship Id="rId191" Type="http://schemas.openxmlformats.org/officeDocument/2006/relationships/oleObject" Target="embeddings/oleObject4.bin"/><Relationship Id="rId205" Type="http://schemas.openxmlformats.org/officeDocument/2006/relationships/oleObject" Target="embeddings/oleObject5.bin"/><Relationship Id="rId247" Type="http://schemas.openxmlformats.org/officeDocument/2006/relationships/hyperlink" Target="lsgoptik.docx" TargetMode="External"/><Relationship Id="rId412" Type="http://schemas.openxmlformats.org/officeDocument/2006/relationships/image" Target="media/image149.png"/><Relationship Id="rId107" Type="http://schemas.openxmlformats.org/officeDocument/2006/relationships/image" Target="media/image45.jpeg"/><Relationship Id="rId289" Type="http://schemas.openxmlformats.org/officeDocument/2006/relationships/hyperlink" Target="lsgoptik.docx" TargetMode="External"/><Relationship Id="rId11" Type="http://schemas.openxmlformats.org/officeDocument/2006/relationships/hyperlink" Target="lsgoptik.docx" TargetMode="External"/><Relationship Id="rId53" Type="http://schemas.openxmlformats.org/officeDocument/2006/relationships/image" Target="media/image19.png"/><Relationship Id="rId149" Type="http://schemas.openxmlformats.org/officeDocument/2006/relationships/hyperlink" Target="lsgoptik.docx" TargetMode="External"/><Relationship Id="rId314" Type="http://schemas.openxmlformats.org/officeDocument/2006/relationships/hyperlink" Target="lsgoptik.docx" TargetMode="External"/><Relationship Id="rId356" Type="http://schemas.openxmlformats.org/officeDocument/2006/relationships/hyperlink" Target="lsgoptik.docx" TargetMode="External"/><Relationship Id="rId398" Type="http://schemas.openxmlformats.org/officeDocument/2006/relationships/hyperlink" Target="lsgoptik.docx" TargetMode="External"/><Relationship Id="rId95" Type="http://schemas.openxmlformats.org/officeDocument/2006/relationships/hyperlink" Target="lsgoptik.docx" TargetMode="External"/><Relationship Id="rId160" Type="http://schemas.openxmlformats.org/officeDocument/2006/relationships/image" Target="media/image63.wmf"/><Relationship Id="rId216" Type="http://schemas.openxmlformats.org/officeDocument/2006/relationships/image" Target="media/image9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olke\sammlung_docx\aufgabe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5F101-50F9-4213-B125-3E553EB79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aufgaben.dot</Template>
  <TotalTime>0</TotalTime>
  <Pages>73</Pages>
  <Words>16432</Words>
  <Characters>103526</Characters>
  <Application>Microsoft Office Word</Application>
  <DocSecurity>0</DocSecurity>
  <Lines>862</Lines>
  <Paragraphs>239</Paragraphs>
  <ScaleCrop>false</ScaleCrop>
  <HeadingPairs>
    <vt:vector size="2" baseType="variant">
      <vt:variant>
        <vt:lpstr>Titel</vt:lpstr>
      </vt:variant>
      <vt:variant>
        <vt:i4>1</vt:i4>
      </vt:variant>
    </vt:vector>
  </HeadingPairs>
  <TitlesOfParts>
    <vt:vector size="1" baseType="lpstr">
      <vt:lpstr>Pittys Physikaufgaben - Elektrizitätslehre</vt:lpstr>
    </vt:vector>
  </TitlesOfParts>
  <Company> </Company>
  <LinksUpToDate>false</LinksUpToDate>
  <CharactersWithSpaces>119719</CharactersWithSpaces>
  <SharedDoc>false</SharedDoc>
  <HLinks>
    <vt:vector size="2166" baseType="variant">
      <vt:variant>
        <vt:i4>131084</vt:i4>
      </vt:variant>
      <vt:variant>
        <vt:i4>1158</vt:i4>
      </vt:variant>
      <vt:variant>
        <vt:i4>0</vt:i4>
      </vt:variant>
      <vt:variant>
        <vt:i4>5</vt:i4>
      </vt:variant>
      <vt:variant>
        <vt:lpwstr>lsgoptik.doc</vt:lpwstr>
      </vt:variant>
      <vt:variant>
        <vt:lpwstr>o305</vt:lpwstr>
      </vt:variant>
      <vt:variant>
        <vt:i4>196621</vt:i4>
      </vt:variant>
      <vt:variant>
        <vt:i4>1155</vt:i4>
      </vt:variant>
      <vt:variant>
        <vt:i4>0</vt:i4>
      </vt:variant>
      <vt:variant>
        <vt:i4>5</vt:i4>
      </vt:variant>
      <vt:variant>
        <vt:lpwstr>lsgoptik.doc</vt:lpwstr>
      </vt:variant>
      <vt:variant>
        <vt:lpwstr>o215</vt:lpwstr>
      </vt:variant>
      <vt:variant>
        <vt:i4>458765</vt:i4>
      </vt:variant>
      <vt:variant>
        <vt:i4>1152</vt:i4>
      </vt:variant>
      <vt:variant>
        <vt:i4>0</vt:i4>
      </vt:variant>
      <vt:variant>
        <vt:i4>5</vt:i4>
      </vt:variant>
      <vt:variant>
        <vt:lpwstr>lsgoptik.doc</vt:lpwstr>
      </vt:variant>
      <vt:variant>
        <vt:lpwstr>o211</vt:lpwstr>
      </vt:variant>
      <vt:variant>
        <vt:i4>3997756</vt:i4>
      </vt:variant>
      <vt:variant>
        <vt:i4>1149</vt:i4>
      </vt:variant>
      <vt:variant>
        <vt:i4>0</vt:i4>
      </vt:variant>
      <vt:variant>
        <vt:i4>5</vt:i4>
      </vt:variant>
      <vt:variant>
        <vt:lpwstr>lsgoptik.doc</vt:lpwstr>
      </vt:variant>
      <vt:variant>
        <vt:lpwstr>o94</vt:lpwstr>
      </vt:variant>
      <vt:variant>
        <vt:i4>3604540</vt:i4>
      </vt:variant>
      <vt:variant>
        <vt:i4>1146</vt:i4>
      </vt:variant>
      <vt:variant>
        <vt:i4>0</vt:i4>
      </vt:variant>
      <vt:variant>
        <vt:i4>5</vt:i4>
      </vt:variant>
      <vt:variant>
        <vt:lpwstr>lsgoptik.doc</vt:lpwstr>
      </vt:variant>
      <vt:variant>
        <vt:lpwstr>o39</vt:lpwstr>
      </vt:variant>
      <vt:variant>
        <vt:i4>3145844</vt:i4>
      </vt:variant>
      <vt:variant>
        <vt:i4>1143</vt:i4>
      </vt:variant>
      <vt:variant>
        <vt:i4>0</vt:i4>
      </vt:variant>
      <vt:variant>
        <vt:i4>5</vt:i4>
      </vt:variant>
      <vt:variant>
        <vt:lpwstr/>
      </vt:variant>
      <vt:variant>
        <vt:lpwstr>t0</vt:lpwstr>
      </vt:variant>
      <vt:variant>
        <vt:i4>65540</vt:i4>
      </vt:variant>
      <vt:variant>
        <vt:i4>1140</vt:i4>
      </vt:variant>
      <vt:variant>
        <vt:i4>0</vt:i4>
      </vt:variant>
      <vt:variant>
        <vt:i4>5</vt:i4>
      </vt:variant>
      <vt:variant>
        <vt:lpwstr>lsgoptik.doc</vt:lpwstr>
      </vt:variant>
      <vt:variant>
        <vt:lpwstr>o184</vt:lpwstr>
      </vt:variant>
      <vt:variant>
        <vt:i4>393220</vt:i4>
      </vt:variant>
      <vt:variant>
        <vt:i4>1137</vt:i4>
      </vt:variant>
      <vt:variant>
        <vt:i4>0</vt:i4>
      </vt:variant>
      <vt:variant>
        <vt:i4>5</vt:i4>
      </vt:variant>
      <vt:variant>
        <vt:lpwstr>lsgoptik.doc</vt:lpwstr>
      </vt:variant>
      <vt:variant>
        <vt:lpwstr>o183</vt:lpwstr>
      </vt:variant>
      <vt:variant>
        <vt:i4>458756</vt:i4>
      </vt:variant>
      <vt:variant>
        <vt:i4>1134</vt:i4>
      </vt:variant>
      <vt:variant>
        <vt:i4>0</vt:i4>
      </vt:variant>
      <vt:variant>
        <vt:i4>5</vt:i4>
      </vt:variant>
      <vt:variant>
        <vt:lpwstr>lsgoptik.doc</vt:lpwstr>
      </vt:variant>
      <vt:variant>
        <vt:lpwstr>o182</vt:lpwstr>
      </vt:variant>
      <vt:variant>
        <vt:i4>262148</vt:i4>
      </vt:variant>
      <vt:variant>
        <vt:i4>1131</vt:i4>
      </vt:variant>
      <vt:variant>
        <vt:i4>0</vt:i4>
      </vt:variant>
      <vt:variant>
        <vt:i4>5</vt:i4>
      </vt:variant>
      <vt:variant>
        <vt:lpwstr>lsgoptik.doc</vt:lpwstr>
      </vt:variant>
      <vt:variant>
        <vt:lpwstr>o181</vt:lpwstr>
      </vt:variant>
      <vt:variant>
        <vt:i4>327684</vt:i4>
      </vt:variant>
      <vt:variant>
        <vt:i4>1128</vt:i4>
      </vt:variant>
      <vt:variant>
        <vt:i4>0</vt:i4>
      </vt:variant>
      <vt:variant>
        <vt:i4>5</vt:i4>
      </vt:variant>
      <vt:variant>
        <vt:lpwstr>lsgoptik.doc</vt:lpwstr>
      </vt:variant>
      <vt:variant>
        <vt:lpwstr>o180</vt:lpwstr>
      </vt:variant>
      <vt:variant>
        <vt:i4>393227</vt:i4>
      </vt:variant>
      <vt:variant>
        <vt:i4>1125</vt:i4>
      </vt:variant>
      <vt:variant>
        <vt:i4>0</vt:i4>
      </vt:variant>
      <vt:variant>
        <vt:i4>5</vt:i4>
      </vt:variant>
      <vt:variant>
        <vt:lpwstr>lsgoptik.doc</vt:lpwstr>
      </vt:variant>
      <vt:variant>
        <vt:lpwstr>o173</vt:lpwstr>
      </vt:variant>
      <vt:variant>
        <vt:i4>393226</vt:i4>
      </vt:variant>
      <vt:variant>
        <vt:i4>1122</vt:i4>
      </vt:variant>
      <vt:variant>
        <vt:i4>0</vt:i4>
      </vt:variant>
      <vt:variant>
        <vt:i4>5</vt:i4>
      </vt:variant>
      <vt:variant>
        <vt:lpwstr>lsgoptik.doc</vt:lpwstr>
      </vt:variant>
      <vt:variant>
        <vt:lpwstr>o163</vt:lpwstr>
      </vt:variant>
      <vt:variant>
        <vt:i4>393224</vt:i4>
      </vt:variant>
      <vt:variant>
        <vt:i4>1119</vt:i4>
      </vt:variant>
      <vt:variant>
        <vt:i4>0</vt:i4>
      </vt:variant>
      <vt:variant>
        <vt:i4>5</vt:i4>
      </vt:variant>
      <vt:variant>
        <vt:lpwstr>lsgoptik.doc</vt:lpwstr>
      </vt:variant>
      <vt:variant>
        <vt:lpwstr>o143</vt:lpwstr>
      </vt:variant>
      <vt:variant>
        <vt:i4>196623</vt:i4>
      </vt:variant>
      <vt:variant>
        <vt:i4>1116</vt:i4>
      </vt:variant>
      <vt:variant>
        <vt:i4>0</vt:i4>
      </vt:variant>
      <vt:variant>
        <vt:i4>5</vt:i4>
      </vt:variant>
      <vt:variant>
        <vt:lpwstr>lsgoptik.doc</vt:lpwstr>
      </vt:variant>
      <vt:variant>
        <vt:lpwstr>o136</vt:lpwstr>
      </vt:variant>
      <vt:variant>
        <vt:i4>262159</vt:i4>
      </vt:variant>
      <vt:variant>
        <vt:i4>1113</vt:i4>
      </vt:variant>
      <vt:variant>
        <vt:i4>0</vt:i4>
      </vt:variant>
      <vt:variant>
        <vt:i4>5</vt:i4>
      </vt:variant>
      <vt:variant>
        <vt:lpwstr>lsgoptik.doc</vt:lpwstr>
      </vt:variant>
      <vt:variant>
        <vt:lpwstr>o131</vt:lpwstr>
      </vt:variant>
      <vt:variant>
        <vt:i4>3342396</vt:i4>
      </vt:variant>
      <vt:variant>
        <vt:i4>1110</vt:i4>
      </vt:variant>
      <vt:variant>
        <vt:i4>0</vt:i4>
      </vt:variant>
      <vt:variant>
        <vt:i4>5</vt:i4>
      </vt:variant>
      <vt:variant>
        <vt:lpwstr>lsgoptik.doc</vt:lpwstr>
      </vt:variant>
      <vt:variant>
        <vt:lpwstr>o77</vt:lpwstr>
      </vt:variant>
      <vt:variant>
        <vt:i4>3276860</vt:i4>
      </vt:variant>
      <vt:variant>
        <vt:i4>1107</vt:i4>
      </vt:variant>
      <vt:variant>
        <vt:i4>0</vt:i4>
      </vt:variant>
      <vt:variant>
        <vt:i4>5</vt:i4>
      </vt:variant>
      <vt:variant>
        <vt:lpwstr>lsgoptik.doc</vt:lpwstr>
      </vt:variant>
      <vt:variant>
        <vt:lpwstr>o6</vt:lpwstr>
      </vt:variant>
      <vt:variant>
        <vt:i4>3145844</vt:i4>
      </vt:variant>
      <vt:variant>
        <vt:i4>1104</vt:i4>
      </vt:variant>
      <vt:variant>
        <vt:i4>0</vt:i4>
      </vt:variant>
      <vt:variant>
        <vt:i4>5</vt:i4>
      </vt:variant>
      <vt:variant>
        <vt:lpwstr/>
      </vt:variant>
      <vt:variant>
        <vt:lpwstr>t0</vt:lpwstr>
      </vt:variant>
      <vt:variant>
        <vt:i4>12</vt:i4>
      </vt:variant>
      <vt:variant>
        <vt:i4>1101</vt:i4>
      </vt:variant>
      <vt:variant>
        <vt:i4>0</vt:i4>
      </vt:variant>
      <vt:variant>
        <vt:i4>5</vt:i4>
      </vt:variant>
      <vt:variant>
        <vt:lpwstr>lsgoptik.doc</vt:lpwstr>
      </vt:variant>
      <vt:variant>
        <vt:lpwstr>o307</vt:lpwstr>
      </vt:variant>
      <vt:variant>
        <vt:i4>786447</vt:i4>
      </vt:variant>
      <vt:variant>
        <vt:i4>1098</vt:i4>
      </vt:variant>
      <vt:variant>
        <vt:i4>0</vt:i4>
      </vt:variant>
      <vt:variant>
        <vt:i4>5</vt:i4>
      </vt:variant>
      <vt:variant>
        <vt:lpwstr>lsgoptik.doc</vt:lpwstr>
      </vt:variant>
      <vt:variant>
        <vt:lpwstr>o139</vt:lpwstr>
      </vt:variant>
      <vt:variant>
        <vt:i4>851983</vt:i4>
      </vt:variant>
      <vt:variant>
        <vt:i4>1095</vt:i4>
      </vt:variant>
      <vt:variant>
        <vt:i4>0</vt:i4>
      </vt:variant>
      <vt:variant>
        <vt:i4>5</vt:i4>
      </vt:variant>
      <vt:variant>
        <vt:lpwstr>lsgoptik.doc</vt:lpwstr>
      </vt:variant>
      <vt:variant>
        <vt:lpwstr>o138</vt:lpwstr>
      </vt:variant>
      <vt:variant>
        <vt:i4>3211370</vt:i4>
      </vt:variant>
      <vt:variant>
        <vt:i4>1092</vt:i4>
      </vt:variant>
      <vt:variant>
        <vt:i4>0</vt:i4>
      </vt:variant>
      <vt:variant>
        <vt:i4>5</vt:i4>
      </vt:variant>
      <vt:variant>
        <vt:lpwstr>formeln.doc</vt:lpwstr>
      </vt:variant>
      <vt:variant>
        <vt:lpwstr>quantenphysik</vt:lpwstr>
      </vt:variant>
      <vt:variant>
        <vt:i4>3145844</vt:i4>
      </vt:variant>
      <vt:variant>
        <vt:i4>1089</vt:i4>
      </vt:variant>
      <vt:variant>
        <vt:i4>0</vt:i4>
      </vt:variant>
      <vt:variant>
        <vt:i4>5</vt:i4>
      </vt:variant>
      <vt:variant>
        <vt:lpwstr/>
      </vt:variant>
      <vt:variant>
        <vt:lpwstr>t0</vt:lpwstr>
      </vt:variant>
      <vt:variant>
        <vt:i4>327693</vt:i4>
      </vt:variant>
      <vt:variant>
        <vt:i4>1086</vt:i4>
      </vt:variant>
      <vt:variant>
        <vt:i4>0</vt:i4>
      </vt:variant>
      <vt:variant>
        <vt:i4>5</vt:i4>
      </vt:variant>
      <vt:variant>
        <vt:lpwstr>lsgoptik.doc</vt:lpwstr>
      </vt:variant>
      <vt:variant>
        <vt:lpwstr>o213</vt:lpwstr>
      </vt:variant>
      <vt:variant>
        <vt:i4>327693</vt:i4>
      </vt:variant>
      <vt:variant>
        <vt:i4>1083</vt:i4>
      </vt:variant>
      <vt:variant>
        <vt:i4>0</vt:i4>
      </vt:variant>
      <vt:variant>
        <vt:i4>5</vt:i4>
      </vt:variant>
      <vt:variant>
        <vt:lpwstr>lsgoptik.doc</vt:lpwstr>
      </vt:variant>
      <vt:variant>
        <vt:lpwstr>o110</vt:lpwstr>
      </vt:variant>
      <vt:variant>
        <vt:i4>786444</vt:i4>
      </vt:variant>
      <vt:variant>
        <vt:i4>1080</vt:i4>
      </vt:variant>
      <vt:variant>
        <vt:i4>0</vt:i4>
      </vt:variant>
      <vt:variant>
        <vt:i4>5</vt:i4>
      </vt:variant>
      <vt:variant>
        <vt:lpwstr>lsgoptik.doc</vt:lpwstr>
      </vt:variant>
      <vt:variant>
        <vt:lpwstr>o109</vt:lpwstr>
      </vt:variant>
      <vt:variant>
        <vt:i4>3473468</vt:i4>
      </vt:variant>
      <vt:variant>
        <vt:i4>1077</vt:i4>
      </vt:variant>
      <vt:variant>
        <vt:i4>0</vt:i4>
      </vt:variant>
      <vt:variant>
        <vt:i4>5</vt:i4>
      </vt:variant>
      <vt:variant>
        <vt:lpwstr>lsgoptik.doc</vt:lpwstr>
      </vt:variant>
      <vt:variant>
        <vt:lpwstr>o13</vt:lpwstr>
      </vt:variant>
      <vt:variant>
        <vt:i4>3473468</vt:i4>
      </vt:variant>
      <vt:variant>
        <vt:i4>1071</vt:i4>
      </vt:variant>
      <vt:variant>
        <vt:i4>0</vt:i4>
      </vt:variant>
      <vt:variant>
        <vt:i4>5</vt:i4>
      </vt:variant>
      <vt:variant>
        <vt:lpwstr>lsgoptik.doc</vt:lpwstr>
      </vt:variant>
      <vt:variant>
        <vt:lpwstr>o12</vt:lpwstr>
      </vt:variant>
      <vt:variant>
        <vt:i4>3211370</vt:i4>
      </vt:variant>
      <vt:variant>
        <vt:i4>1068</vt:i4>
      </vt:variant>
      <vt:variant>
        <vt:i4>0</vt:i4>
      </vt:variant>
      <vt:variant>
        <vt:i4>5</vt:i4>
      </vt:variant>
      <vt:variant>
        <vt:lpwstr>formeln.doc</vt:lpwstr>
      </vt:variant>
      <vt:variant>
        <vt:lpwstr>quantenphysik</vt:lpwstr>
      </vt:variant>
      <vt:variant>
        <vt:i4>3145844</vt:i4>
      </vt:variant>
      <vt:variant>
        <vt:i4>1065</vt:i4>
      </vt:variant>
      <vt:variant>
        <vt:i4>0</vt:i4>
      </vt:variant>
      <vt:variant>
        <vt:i4>5</vt:i4>
      </vt:variant>
      <vt:variant>
        <vt:lpwstr/>
      </vt:variant>
      <vt:variant>
        <vt:lpwstr>t0</vt:lpwstr>
      </vt:variant>
      <vt:variant>
        <vt:i4>983052</vt:i4>
      </vt:variant>
      <vt:variant>
        <vt:i4>1062</vt:i4>
      </vt:variant>
      <vt:variant>
        <vt:i4>0</vt:i4>
      </vt:variant>
      <vt:variant>
        <vt:i4>5</vt:i4>
      </vt:variant>
      <vt:variant>
        <vt:lpwstr>lsgoptik.doc</vt:lpwstr>
      </vt:variant>
      <vt:variant>
        <vt:lpwstr>o308</vt:lpwstr>
      </vt:variant>
      <vt:variant>
        <vt:i4>917519</vt:i4>
      </vt:variant>
      <vt:variant>
        <vt:i4>1059</vt:i4>
      </vt:variant>
      <vt:variant>
        <vt:i4>0</vt:i4>
      </vt:variant>
      <vt:variant>
        <vt:i4>5</vt:i4>
      </vt:variant>
      <vt:variant>
        <vt:lpwstr>lsgoptik.doc</vt:lpwstr>
      </vt:variant>
      <vt:variant>
        <vt:lpwstr>o238</vt:lpwstr>
      </vt:variant>
      <vt:variant>
        <vt:i4>393231</vt:i4>
      </vt:variant>
      <vt:variant>
        <vt:i4>1047</vt:i4>
      </vt:variant>
      <vt:variant>
        <vt:i4>0</vt:i4>
      </vt:variant>
      <vt:variant>
        <vt:i4>5</vt:i4>
      </vt:variant>
      <vt:variant>
        <vt:lpwstr>lsgoptik.doc</vt:lpwstr>
      </vt:variant>
      <vt:variant>
        <vt:lpwstr>o230</vt:lpwstr>
      </vt:variant>
      <vt:variant>
        <vt:i4>65551</vt:i4>
      </vt:variant>
      <vt:variant>
        <vt:i4>1044</vt:i4>
      </vt:variant>
      <vt:variant>
        <vt:i4>0</vt:i4>
      </vt:variant>
      <vt:variant>
        <vt:i4>5</vt:i4>
      </vt:variant>
      <vt:variant>
        <vt:lpwstr>lsgoptik.doc</vt:lpwstr>
      </vt:variant>
      <vt:variant>
        <vt:lpwstr>o134</vt:lpwstr>
      </vt:variant>
      <vt:variant>
        <vt:i4>393231</vt:i4>
      </vt:variant>
      <vt:variant>
        <vt:i4>1041</vt:i4>
      </vt:variant>
      <vt:variant>
        <vt:i4>0</vt:i4>
      </vt:variant>
      <vt:variant>
        <vt:i4>5</vt:i4>
      </vt:variant>
      <vt:variant>
        <vt:lpwstr>lsgoptik.doc</vt:lpwstr>
      </vt:variant>
      <vt:variant>
        <vt:lpwstr>o133</vt:lpwstr>
      </vt:variant>
      <vt:variant>
        <vt:i4>3932220</vt:i4>
      </vt:variant>
      <vt:variant>
        <vt:i4>1038</vt:i4>
      </vt:variant>
      <vt:variant>
        <vt:i4>0</vt:i4>
      </vt:variant>
      <vt:variant>
        <vt:i4>5</vt:i4>
      </vt:variant>
      <vt:variant>
        <vt:lpwstr>lsgoptik.doc</vt:lpwstr>
      </vt:variant>
      <vt:variant>
        <vt:lpwstr>o86</vt:lpwstr>
      </vt:variant>
      <vt:variant>
        <vt:i4>3473468</vt:i4>
      </vt:variant>
      <vt:variant>
        <vt:i4>1035</vt:i4>
      </vt:variant>
      <vt:variant>
        <vt:i4>0</vt:i4>
      </vt:variant>
      <vt:variant>
        <vt:i4>5</vt:i4>
      </vt:variant>
      <vt:variant>
        <vt:lpwstr>lsgoptik.doc</vt:lpwstr>
      </vt:variant>
      <vt:variant>
        <vt:lpwstr>o11</vt:lpwstr>
      </vt:variant>
      <vt:variant>
        <vt:i4>3473468</vt:i4>
      </vt:variant>
      <vt:variant>
        <vt:i4>1032</vt:i4>
      </vt:variant>
      <vt:variant>
        <vt:i4>0</vt:i4>
      </vt:variant>
      <vt:variant>
        <vt:i4>5</vt:i4>
      </vt:variant>
      <vt:variant>
        <vt:lpwstr>lsgoptik.doc</vt:lpwstr>
      </vt:variant>
      <vt:variant>
        <vt:lpwstr>o10</vt:lpwstr>
      </vt:variant>
      <vt:variant>
        <vt:i4>3997756</vt:i4>
      </vt:variant>
      <vt:variant>
        <vt:i4>1029</vt:i4>
      </vt:variant>
      <vt:variant>
        <vt:i4>0</vt:i4>
      </vt:variant>
      <vt:variant>
        <vt:i4>5</vt:i4>
      </vt:variant>
      <vt:variant>
        <vt:lpwstr>lsgoptik.doc</vt:lpwstr>
      </vt:variant>
      <vt:variant>
        <vt:lpwstr>o9</vt:lpwstr>
      </vt:variant>
      <vt:variant>
        <vt:i4>3145844</vt:i4>
      </vt:variant>
      <vt:variant>
        <vt:i4>1026</vt:i4>
      </vt:variant>
      <vt:variant>
        <vt:i4>0</vt:i4>
      </vt:variant>
      <vt:variant>
        <vt:i4>5</vt:i4>
      </vt:variant>
      <vt:variant>
        <vt:lpwstr/>
      </vt:variant>
      <vt:variant>
        <vt:lpwstr>t0</vt:lpwstr>
      </vt:variant>
      <vt:variant>
        <vt:i4>458763</vt:i4>
      </vt:variant>
      <vt:variant>
        <vt:i4>1023</vt:i4>
      </vt:variant>
      <vt:variant>
        <vt:i4>0</vt:i4>
      </vt:variant>
      <vt:variant>
        <vt:i4>5</vt:i4>
      </vt:variant>
      <vt:variant>
        <vt:lpwstr>lsgoptik.doc</vt:lpwstr>
      </vt:variant>
      <vt:variant>
        <vt:lpwstr>o172</vt:lpwstr>
      </vt:variant>
      <vt:variant>
        <vt:i4>393230</vt:i4>
      </vt:variant>
      <vt:variant>
        <vt:i4>1020</vt:i4>
      </vt:variant>
      <vt:variant>
        <vt:i4>0</vt:i4>
      </vt:variant>
      <vt:variant>
        <vt:i4>5</vt:i4>
      </vt:variant>
      <vt:variant>
        <vt:lpwstr>lsgoptik.doc</vt:lpwstr>
      </vt:variant>
      <vt:variant>
        <vt:lpwstr>o123</vt:lpwstr>
      </vt:variant>
      <vt:variant>
        <vt:i4>458766</vt:i4>
      </vt:variant>
      <vt:variant>
        <vt:i4>1017</vt:i4>
      </vt:variant>
      <vt:variant>
        <vt:i4>0</vt:i4>
      </vt:variant>
      <vt:variant>
        <vt:i4>5</vt:i4>
      </vt:variant>
      <vt:variant>
        <vt:lpwstr>lsgoptik.doc</vt:lpwstr>
      </vt:variant>
      <vt:variant>
        <vt:lpwstr>o122</vt:lpwstr>
      </vt:variant>
      <vt:variant>
        <vt:i4>3932220</vt:i4>
      </vt:variant>
      <vt:variant>
        <vt:i4>1014</vt:i4>
      </vt:variant>
      <vt:variant>
        <vt:i4>0</vt:i4>
      </vt:variant>
      <vt:variant>
        <vt:i4>5</vt:i4>
      </vt:variant>
      <vt:variant>
        <vt:lpwstr>lsgoptik.doc</vt:lpwstr>
      </vt:variant>
      <vt:variant>
        <vt:lpwstr>o84</vt:lpwstr>
      </vt:variant>
      <vt:variant>
        <vt:i4>3211324</vt:i4>
      </vt:variant>
      <vt:variant>
        <vt:i4>1011</vt:i4>
      </vt:variant>
      <vt:variant>
        <vt:i4>0</vt:i4>
      </vt:variant>
      <vt:variant>
        <vt:i4>5</vt:i4>
      </vt:variant>
      <vt:variant>
        <vt:lpwstr>lsgoptik.doc</vt:lpwstr>
      </vt:variant>
      <vt:variant>
        <vt:lpwstr>o54</vt:lpwstr>
      </vt:variant>
      <vt:variant>
        <vt:i4>3211324</vt:i4>
      </vt:variant>
      <vt:variant>
        <vt:i4>1008</vt:i4>
      </vt:variant>
      <vt:variant>
        <vt:i4>0</vt:i4>
      </vt:variant>
      <vt:variant>
        <vt:i4>5</vt:i4>
      </vt:variant>
      <vt:variant>
        <vt:lpwstr>lsgoptik.doc</vt:lpwstr>
      </vt:variant>
      <vt:variant>
        <vt:lpwstr>o53</vt:lpwstr>
      </vt:variant>
      <vt:variant>
        <vt:i4>3014781</vt:i4>
      </vt:variant>
      <vt:variant>
        <vt:i4>1005</vt:i4>
      </vt:variant>
      <vt:variant>
        <vt:i4>0</vt:i4>
      </vt:variant>
      <vt:variant>
        <vt:i4>5</vt:i4>
      </vt:variant>
      <vt:variant>
        <vt:lpwstr>formeln.doc</vt:lpwstr>
      </vt:variant>
      <vt:variant>
        <vt:lpwstr>polarisation</vt:lpwstr>
      </vt:variant>
      <vt:variant>
        <vt:i4>3145844</vt:i4>
      </vt:variant>
      <vt:variant>
        <vt:i4>1002</vt:i4>
      </vt:variant>
      <vt:variant>
        <vt:i4>0</vt:i4>
      </vt:variant>
      <vt:variant>
        <vt:i4>5</vt:i4>
      </vt:variant>
      <vt:variant>
        <vt:lpwstr/>
      </vt:variant>
      <vt:variant>
        <vt:lpwstr>t0</vt:lpwstr>
      </vt:variant>
      <vt:variant>
        <vt:i4>196613</vt:i4>
      </vt:variant>
      <vt:variant>
        <vt:i4>996</vt:i4>
      </vt:variant>
      <vt:variant>
        <vt:i4>0</vt:i4>
      </vt:variant>
      <vt:variant>
        <vt:i4>5</vt:i4>
      </vt:variant>
      <vt:variant>
        <vt:lpwstr>lsgoptik.doc</vt:lpwstr>
      </vt:variant>
      <vt:variant>
        <vt:lpwstr>o295</vt:lpwstr>
      </vt:variant>
      <vt:variant>
        <vt:i4>458757</vt:i4>
      </vt:variant>
      <vt:variant>
        <vt:i4>993</vt:i4>
      </vt:variant>
      <vt:variant>
        <vt:i4>0</vt:i4>
      </vt:variant>
      <vt:variant>
        <vt:i4>5</vt:i4>
      </vt:variant>
      <vt:variant>
        <vt:lpwstr>lsgoptik.doc</vt:lpwstr>
      </vt:variant>
      <vt:variant>
        <vt:lpwstr>o192</vt:lpwstr>
      </vt:variant>
      <vt:variant>
        <vt:i4>262149</vt:i4>
      </vt:variant>
      <vt:variant>
        <vt:i4>990</vt:i4>
      </vt:variant>
      <vt:variant>
        <vt:i4>0</vt:i4>
      </vt:variant>
      <vt:variant>
        <vt:i4>5</vt:i4>
      </vt:variant>
      <vt:variant>
        <vt:lpwstr>lsgoptik.doc</vt:lpwstr>
      </vt:variant>
      <vt:variant>
        <vt:lpwstr>o191</vt:lpwstr>
      </vt:variant>
      <vt:variant>
        <vt:i4>327685</vt:i4>
      </vt:variant>
      <vt:variant>
        <vt:i4>987</vt:i4>
      </vt:variant>
      <vt:variant>
        <vt:i4>0</vt:i4>
      </vt:variant>
      <vt:variant>
        <vt:i4>5</vt:i4>
      </vt:variant>
      <vt:variant>
        <vt:lpwstr>lsgoptik.doc</vt:lpwstr>
      </vt:variant>
      <vt:variant>
        <vt:lpwstr>o190</vt:lpwstr>
      </vt:variant>
      <vt:variant>
        <vt:i4>851972</vt:i4>
      </vt:variant>
      <vt:variant>
        <vt:i4>984</vt:i4>
      </vt:variant>
      <vt:variant>
        <vt:i4>0</vt:i4>
      </vt:variant>
      <vt:variant>
        <vt:i4>5</vt:i4>
      </vt:variant>
      <vt:variant>
        <vt:lpwstr>lsgoptik.doc</vt:lpwstr>
      </vt:variant>
      <vt:variant>
        <vt:lpwstr>o188</vt:lpwstr>
      </vt:variant>
      <vt:variant>
        <vt:i4>3932220</vt:i4>
      </vt:variant>
      <vt:variant>
        <vt:i4>981</vt:i4>
      </vt:variant>
      <vt:variant>
        <vt:i4>0</vt:i4>
      </vt:variant>
      <vt:variant>
        <vt:i4>5</vt:i4>
      </vt:variant>
      <vt:variant>
        <vt:lpwstr>lsgoptik.doc</vt:lpwstr>
      </vt:variant>
      <vt:variant>
        <vt:lpwstr>o81</vt:lpwstr>
      </vt:variant>
      <vt:variant>
        <vt:i4>13303821</vt:i4>
      </vt:variant>
      <vt:variant>
        <vt:i4>978</vt:i4>
      </vt:variant>
      <vt:variant>
        <vt:i4>0</vt:i4>
      </vt:variant>
      <vt:variant>
        <vt:i4>5</vt:i4>
      </vt:variant>
      <vt:variant>
        <vt:lpwstr>formeln.doc</vt:lpwstr>
      </vt:variant>
      <vt:variant>
        <vt:lpwstr>interferenz_dünne_schichten</vt:lpwstr>
      </vt:variant>
      <vt:variant>
        <vt:i4>3145844</vt:i4>
      </vt:variant>
      <vt:variant>
        <vt:i4>975</vt:i4>
      </vt:variant>
      <vt:variant>
        <vt:i4>0</vt:i4>
      </vt:variant>
      <vt:variant>
        <vt:i4>5</vt:i4>
      </vt:variant>
      <vt:variant>
        <vt:lpwstr/>
      </vt:variant>
      <vt:variant>
        <vt:lpwstr>t0</vt:lpwstr>
      </vt:variant>
      <vt:variant>
        <vt:i4>393228</vt:i4>
      </vt:variant>
      <vt:variant>
        <vt:i4>972</vt:i4>
      </vt:variant>
      <vt:variant>
        <vt:i4>0</vt:i4>
      </vt:variant>
      <vt:variant>
        <vt:i4>5</vt:i4>
      </vt:variant>
      <vt:variant>
        <vt:lpwstr>lsgoptik.doc</vt:lpwstr>
      </vt:variant>
      <vt:variant>
        <vt:lpwstr>o301</vt:lpwstr>
      </vt:variant>
      <vt:variant>
        <vt:i4>983045</vt:i4>
      </vt:variant>
      <vt:variant>
        <vt:i4>969</vt:i4>
      </vt:variant>
      <vt:variant>
        <vt:i4>0</vt:i4>
      </vt:variant>
      <vt:variant>
        <vt:i4>5</vt:i4>
      </vt:variant>
      <vt:variant>
        <vt:lpwstr>lsgoptik.doc</vt:lpwstr>
      </vt:variant>
      <vt:variant>
        <vt:lpwstr>o299</vt:lpwstr>
      </vt:variant>
      <vt:variant>
        <vt:i4>65541</vt:i4>
      </vt:variant>
      <vt:variant>
        <vt:i4>966</vt:i4>
      </vt:variant>
      <vt:variant>
        <vt:i4>0</vt:i4>
      </vt:variant>
      <vt:variant>
        <vt:i4>5</vt:i4>
      </vt:variant>
      <vt:variant>
        <vt:lpwstr>lsgoptik.doc</vt:lpwstr>
      </vt:variant>
      <vt:variant>
        <vt:lpwstr>o297</vt:lpwstr>
      </vt:variant>
      <vt:variant>
        <vt:i4>5</vt:i4>
      </vt:variant>
      <vt:variant>
        <vt:i4>963</vt:i4>
      </vt:variant>
      <vt:variant>
        <vt:i4>0</vt:i4>
      </vt:variant>
      <vt:variant>
        <vt:i4>5</vt:i4>
      </vt:variant>
      <vt:variant>
        <vt:lpwstr>lsgoptik.doc</vt:lpwstr>
      </vt:variant>
      <vt:variant>
        <vt:lpwstr>o296</vt:lpwstr>
      </vt:variant>
      <vt:variant>
        <vt:i4>4</vt:i4>
      </vt:variant>
      <vt:variant>
        <vt:i4>960</vt:i4>
      </vt:variant>
      <vt:variant>
        <vt:i4>0</vt:i4>
      </vt:variant>
      <vt:variant>
        <vt:i4>5</vt:i4>
      </vt:variant>
      <vt:variant>
        <vt:lpwstr>lsgoptik.doc</vt:lpwstr>
      </vt:variant>
      <vt:variant>
        <vt:lpwstr>o286</vt:lpwstr>
      </vt:variant>
      <vt:variant>
        <vt:i4>327690</vt:i4>
      </vt:variant>
      <vt:variant>
        <vt:i4>957</vt:i4>
      </vt:variant>
      <vt:variant>
        <vt:i4>0</vt:i4>
      </vt:variant>
      <vt:variant>
        <vt:i4>5</vt:i4>
      </vt:variant>
      <vt:variant>
        <vt:lpwstr>lsgoptik.doc</vt:lpwstr>
      </vt:variant>
      <vt:variant>
        <vt:lpwstr>o263</vt:lpwstr>
      </vt:variant>
      <vt:variant>
        <vt:i4>65545</vt:i4>
      </vt:variant>
      <vt:variant>
        <vt:i4>954</vt:i4>
      </vt:variant>
      <vt:variant>
        <vt:i4>0</vt:i4>
      </vt:variant>
      <vt:variant>
        <vt:i4>5</vt:i4>
      </vt:variant>
      <vt:variant>
        <vt:lpwstr>lsgoptik.doc</vt:lpwstr>
      </vt:variant>
      <vt:variant>
        <vt:lpwstr>o257</vt:lpwstr>
      </vt:variant>
      <vt:variant>
        <vt:i4>9</vt:i4>
      </vt:variant>
      <vt:variant>
        <vt:i4>951</vt:i4>
      </vt:variant>
      <vt:variant>
        <vt:i4>0</vt:i4>
      </vt:variant>
      <vt:variant>
        <vt:i4>5</vt:i4>
      </vt:variant>
      <vt:variant>
        <vt:lpwstr>lsgoptik.doc</vt:lpwstr>
      </vt:variant>
      <vt:variant>
        <vt:lpwstr>o256</vt:lpwstr>
      </vt:variant>
      <vt:variant>
        <vt:i4>917512</vt:i4>
      </vt:variant>
      <vt:variant>
        <vt:i4>948</vt:i4>
      </vt:variant>
      <vt:variant>
        <vt:i4>0</vt:i4>
      </vt:variant>
      <vt:variant>
        <vt:i4>5</vt:i4>
      </vt:variant>
      <vt:variant>
        <vt:lpwstr>lsgoptik.doc</vt:lpwstr>
      </vt:variant>
      <vt:variant>
        <vt:lpwstr>o248</vt:lpwstr>
      </vt:variant>
      <vt:variant>
        <vt:i4>458760</vt:i4>
      </vt:variant>
      <vt:variant>
        <vt:i4>945</vt:i4>
      </vt:variant>
      <vt:variant>
        <vt:i4>0</vt:i4>
      </vt:variant>
      <vt:variant>
        <vt:i4>5</vt:i4>
      </vt:variant>
      <vt:variant>
        <vt:lpwstr>lsgoptik.doc</vt:lpwstr>
      </vt:variant>
      <vt:variant>
        <vt:lpwstr>o241</vt:lpwstr>
      </vt:variant>
      <vt:variant>
        <vt:i4>458767</vt:i4>
      </vt:variant>
      <vt:variant>
        <vt:i4>942</vt:i4>
      </vt:variant>
      <vt:variant>
        <vt:i4>0</vt:i4>
      </vt:variant>
      <vt:variant>
        <vt:i4>5</vt:i4>
      </vt:variant>
      <vt:variant>
        <vt:lpwstr>lsgoptik.doc</vt:lpwstr>
      </vt:variant>
      <vt:variant>
        <vt:lpwstr>o231</vt:lpwstr>
      </vt:variant>
      <vt:variant>
        <vt:i4>458766</vt:i4>
      </vt:variant>
      <vt:variant>
        <vt:i4>939</vt:i4>
      </vt:variant>
      <vt:variant>
        <vt:i4>0</vt:i4>
      </vt:variant>
      <vt:variant>
        <vt:i4>5</vt:i4>
      </vt:variant>
      <vt:variant>
        <vt:lpwstr>lsgoptik.doc</vt:lpwstr>
      </vt:variant>
      <vt:variant>
        <vt:lpwstr>o221</vt:lpwstr>
      </vt:variant>
      <vt:variant>
        <vt:i4>983053</vt:i4>
      </vt:variant>
      <vt:variant>
        <vt:i4>936</vt:i4>
      </vt:variant>
      <vt:variant>
        <vt:i4>0</vt:i4>
      </vt:variant>
      <vt:variant>
        <vt:i4>5</vt:i4>
      </vt:variant>
      <vt:variant>
        <vt:lpwstr>lsgoptik.doc</vt:lpwstr>
      </vt:variant>
      <vt:variant>
        <vt:lpwstr>o219</vt:lpwstr>
      </vt:variant>
      <vt:variant>
        <vt:i4>65549</vt:i4>
      </vt:variant>
      <vt:variant>
        <vt:i4>933</vt:i4>
      </vt:variant>
      <vt:variant>
        <vt:i4>0</vt:i4>
      </vt:variant>
      <vt:variant>
        <vt:i4>5</vt:i4>
      </vt:variant>
      <vt:variant>
        <vt:lpwstr>lsgoptik.doc</vt:lpwstr>
      </vt:variant>
      <vt:variant>
        <vt:lpwstr>o217</vt:lpwstr>
      </vt:variant>
      <vt:variant>
        <vt:i4>262157</vt:i4>
      </vt:variant>
      <vt:variant>
        <vt:i4>930</vt:i4>
      </vt:variant>
      <vt:variant>
        <vt:i4>0</vt:i4>
      </vt:variant>
      <vt:variant>
        <vt:i4>5</vt:i4>
      </vt:variant>
      <vt:variant>
        <vt:lpwstr>lsgoptik.doc</vt:lpwstr>
      </vt:variant>
      <vt:variant>
        <vt:lpwstr>o212</vt:lpwstr>
      </vt:variant>
      <vt:variant>
        <vt:i4>196612</vt:i4>
      </vt:variant>
      <vt:variant>
        <vt:i4>927</vt:i4>
      </vt:variant>
      <vt:variant>
        <vt:i4>0</vt:i4>
      </vt:variant>
      <vt:variant>
        <vt:i4>5</vt:i4>
      </vt:variant>
      <vt:variant>
        <vt:lpwstr>lsgoptik.doc</vt:lpwstr>
      </vt:variant>
      <vt:variant>
        <vt:lpwstr>o186</vt:lpwstr>
      </vt:variant>
      <vt:variant>
        <vt:i4>262155</vt:i4>
      </vt:variant>
      <vt:variant>
        <vt:i4>924</vt:i4>
      </vt:variant>
      <vt:variant>
        <vt:i4>0</vt:i4>
      </vt:variant>
      <vt:variant>
        <vt:i4>5</vt:i4>
      </vt:variant>
      <vt:variant>
        <vt:lpwstr>lsgoptik.doc</vt:lpwstr>
      </vt:variant>
      <vt:variant>
        <vt:lpwstr>o171</vt:lpwstr>
      </vt:variant>
      <vt:variant>
        <vt:i4>327691</vt:i4>
      </vt:variant>
      <vt:variant>
        <vt:i4>921</vt:i4>
      </vt:variant>
      <vt:variant>
        <vt:i4>0</vt:i4>
      </vt:variant>
      <vt:variant>
        <vt:i4>5</vt:i4>
      </vt:variant>
      <vt:variant>
        <vt:lpwstr>lsgoptik.doc</vt:lpwstr>
      </vt:variant>
      <vt:variant>
        <vt:lpwstr>o170</vt:lpwstr>
      </vt:variant>
      <vt:variant>
        <vt:i4>786442</vt:i4>
      </vt:variant>
      <vt:variant>
        <vt:i4>918</vt:i4>
      </vt:variant>
      <vt:variant>
        <vt:i4>0</vt:i4>
      </vt:variant>
      <vt:variant>
        <vt:i4>5</vt:i4>
      </vt:variant>
      <vt:variant>
        <vt:lpwstr>lsgoptik.doc</vt:lpwstr>
      </vt:variant>
      <vt:variant>
        <vt:lpwstr>o169</vt:lpwstr>
      </vt:variant>
      <vt:variant>
        <vt:i4>851978</vt:i4>
      </vt:variant>
      <vt:variant>
        <vt:i4>915</vt:i4>
      </vt:variant>
      <vt:variant>
        <vt:i4>0</vt:i4>
      </vt:variant>
      <vt:variant>
        <vt:i4>5</vt:i4>
      </vt:variant>
      <vt:variant>
        <vt:lpwstr>lsgoptik.doc</vt:lpwstr>
      </vt:variant>
      <vt:variant>
        <vt:lpwstr>o168</vt:lpwstr>
      </vt:variant>
      <vt:variant>
        <vt:i4>458762</vt:i4>
      </vt:variant>
      <vt:variant>
        <vt:i4>912</vt:i4>
      </vt:variant>
      <vt:variant>
        <vt:i4>0</vt:i4>
      </vt:variant>
      <vt:variant>
        <vt:i4>5</vt:i4>
      </vt:variant>
      <vt:variant>
        <vt:lpwstr>lsgoptik.doc</vt:lpwstr>
      </vt:variant>
      <vt:variant>
        <vt:lpwstr>o162</vt:lpwstr>
      </vt:variant>
      <vt:variant>
        <vt:i4>458761</vt:i4>
      </vt:variant>
      <vt:variant>
        <vt:i4>909</vt:i4>
      </vt:variant>
      <vt:variant>
        <vt:i4>0</vt:i4>
      </vt:variant>
      <vt:variant>
        <vt:i4>5</vt:i4>
      </vt:variant>
      <vt:variant>
        <vt:lpwstr>lsgoptik.doc</vt:lpwstr>
      </vt:variant>
      <vt:variant>
        <vt:lpwstr>o152</vt:lpwstr>
      </vt:variant>
      <vt:variant>
        <vt:i4>14</vt:i4>
      </vt:variant>
      <vt:variant>
        <vt:i4>906</vt:i4>
      </vt:variant>
      <vt:variant>
        <vt:i4>0</vt:i4>
      </vt:variant>
      <vt:variant>
        <vt:i4>5</vt:i4>
      </vt:variant>
      <vt:variant>
        <vt:lpwstr>lsgoptik.doc</vt:lpwstr>
      </vt:variant>
      <vt:variant>
        <vt:lpwstr>o125</vt:lpwstr>
      </vt:variant>
      <vt:variant>
        <vt:i4>65550</vt:i4>
      </vt:variant>
      <vt:variant>
        <vt:i4>903</vt:i4>
      </vt:variant>
      <vt:variant>
        <vt:i4>0</vt:i4>
      </vt:variant>
      <vt:variant>
        <vt:i4>5</vt:i4>
      </vt:variant>
      <vt:variant>
        <vt:lpwstr>lsgoptik.doc</vt:lpwstr>
      </vt:variant>
      <vt:variant>
        <vt:lpwstr>o124</vt:lpwstr>
      </vt:variant>
      <vt:variant>
        <vt:i4>196621</vt:i4>
      </vt:variant>
      <vt:variant>
        <vt:i4>900</vt:i4>
      </vt:variant>
      <vt:variant>
        <vt:i4>0</vt:i4>
      </vt:variant>
      <vt:variant>
        <vt:i4>5</vt:i4>
      </vt:variant>
      <vt:variant>
        <vt:lpwstr>lsgoptik.doc</vt:lpwstr>
      </vt:variant>
      <vt:variant>
        <vt:lpwstr>o116</vt:lpwstr>
      </vt:variant>
      <vt:variant>
        <vt:i4>196620</vt:i4>
      </vt:variant>
      <vt:variant>
        <vt:i4>897</vt:i4>
      </vt:variant>
      <vt:variant>
        <vt:i4>0</vt:i4>
      </vt:variant>
      <vt:variant>
        <vt:i4>5</vt:i4>
      </vt:variant>
      <vt:variant>
        <vt:lpwstr>lsgoptik.doc</vt:lpwstr>
      </vt:variant>
      <vt:variant>
        <vt:lpwstr>o106</vt:lpwstr>
      </vt:variant>
      <vt:variant>
        <vt:i4>3932220</vt:i4>
      </vt:variant>
      <vt:variant>
        <vt:i4>894</vt:i4>
      </vt:variant>
      <vt:variant>
        <vt:i4>0</vt:i4>
      </vt:variant>
      <vt:variant>
        <vt:i4>5</vt:i4>
      </vt:variant>
      <vt:variant>
        <vt:lpwstr>lsgoptik.doc</vt:lpwstr>
      </vt:variant>
      <vt:variant>
        <vt:lpwstr>o83</vt:lpwstr>
      </vt:variant>
      <vt:variant>
        <vt:i4>3932220</vt:i4>
      </vt:variant>
      <vt:variant>
        <vt:i4>891</vt:i4>
      </vt:variant>
      <vt:variant>
        <vt:i4>0</vt:i4>
      </vt:variant>
      <vt:variant>
        <vt:i4>5</vt:i4>
      </vt:variant>
      <vt:variant>
        <vt:lpwstr>lsgoptik.doc</vt:lpwstr>
      </vt:variant>
      <vt:variant>
        <vt:lpwstr>o82</vt:lpwstr>
      </vt:variant>
      <vt:variant>
        <vt:i4>3342396</vt:i4>
      </vt:variant>
      <vt:variant>
        <vt:i4>888</vt:i4>
      </vt:variant>
      <vt:variant>
        <vt:i4>0</vt:i4>
      </vt:variant>
      <vt:variant>
        <vt:i4>5</vt:i4>
      </vt:variant>
      <vt:variant>
        <vt:lpwstr>lsgoptik.doc</vt:lpwstr>
      </vt:variant>
      <vt:variant>
        <vt:lpwstr>o79</vt:lpwstr>
      </vt:variant>
      <vt:variant>
        <vt:i4>3211324</vt:i4>
      </vt:variant>
      <vt:variant>
        <vt:i4>885</vt:i4>
      </vt:variant>
      <vt:variant>
        <vt:i4>0</vt:i4>
      </vt:variant>
      <vt:variant>
        <vt:i4>5</vt:i4>
      </vt:variant>
      <vt:variant>
        <vt:lpwstr>lsgoptik.doc</vt:lpwstr>
      </vt:variant>
      <vt:variant>
        <vt:lpwstr>o51</vt:lpwstr>
      </vt:variant>
      <vt:variant>
        <vt:i4>3211324</vt:i4>
      </vt:variant>
      <vt:variant>
        <vt:i4>882</vt:i4>
      </vt:variant>
      <vt:variant>
        <vt:i4>0</vt:i4>
      </vt:variant>
      <vt:variant>
        <vt:i4>5</vt:i4>
      </vt:variant>
      <vt:variant>
        <vt:lpwstr>lsgoptik.doc</vt:lpwstr>
      </vt:variant>
      <vt:variant>
        <vt:lpwstr>o50</vt:lpwstr>
      </vt:variant>
      <vt:variant>
        <vt:i4>3145788</vt:i4>
      </vt:variant>
      <vt:variant>
        <vt:i4>879</vt:i4>
      </vt:variant>
      <vt:variant>
        <vt:i4>0</vt:i4>
      </vt:variant>
      <vt:variant>
        <vt:i4>5</vt:i4>
      </vt:variant>
      <vt:variant>
        <vt:lpwstr>lsgoptik.doc</vt:lpwstr>
      </vt:variant>
      <vt:variant>
        <vt:lpwstr>o49</vt:lpwstr>
      </vt:variant>
      <vt:variant>
        <vt:i4>3604540</vt:i4>
      </vt:variant>
      <vt:variant>
        <vt:i4>876</vt:i4>
      </vt:variant>
      <vt:variant>
        <vt:i4>0</vt:i4>
      </vt:variant>
      <vt:variant>
        <vt:i4>5</vt:i4>
      </vt:variant>
      <vt:variant>
        <vt:lpwstr>lsgoptik.doc</vt:lpwstr>
      </vt:variant>
      <vt:variant>
        <vt:lpwstr>o38</vt:lpwstr>
      </vt:variant>
      <vt:variant>
        <vt:i4>3932220</vt:i4>
      </vt:variant>
      <vt:variant>
        <vt:i4>873</vt:i4>
      </vt:variant>
      <vt:variant>
        <vt:i4>0</vt:i4>
      </vt:variant>
      <vt:variant>
        <vt:i4>5</vt:i4>
      </vt:variant>
      <vt:variant>
        <vt:lpwstr>lsgoptik.doc</vt:lpwstr>
      </vt:variant>
      <vt:variant>
        <vt:lpwstr>o8</vt:lpwstr>
      </vt:variant>
      <vt:variant>
        <vt:i4>6160404</vt:i4>
      </vt:variant>
      <vt:variant>
        <vt:i4>870</vt:i4>
      </vt:variant>
      <vt:variant>
        <vt:i4>0</vt:i4>
      </vt:variant>
      <vt:variant>
        <vt:i4>5</vt:i4>
      </vt:variant>
      <vt:variant>
        <vt:lpwstr>formeln.doc</vt:lpwstr>
      </vt:variant>
      <vt:variant>
        <vt:lpwstr>interferenz</vt:lpwstr>
      </vt:variant>
      <vt:variant>
        <vt:i4>3145844</vt:i4>
      </vt:variant>
      <vt:variant>
        <vt:i4>867</vt:i4>
      </vt:variant>
      <vt:variant>
        <vt:i4>0</vt:i4>
      </vt:variant>
      <vt:variant>
        <vt:i4>5</vt:i4>
      </vt:variant>
      <vt:variant>
        <vt:lpwstr/>
      </vt:variant>
      <vt:variant>
        <vt:lpwstr>t0</vt:lpwstr>
      </vt:variant>
      <vt:variant>
        <vt:i4>917516</vt:i4>
      </vt:variant>
      <vt:variant>
        <vt:i4>864</vt:i4>
      </vt:variant>
      <vt:variant>
        <vt:i4>0</vt:i4>
      </vt:variant>
      <vt:variant>
        <vt:i4>5</vt:i4>
      </vt:variant>
      <vt:variant>
        <vt:lpwstr>lsgoptik.doc</vt:lpwstr>
      </vt:variant>
      <vt:variant>
        <vt:lpwstr>o309</vt:lpwstr>
      </vt:variant>
      <vt:variant>
        <vt:i4>393221</vt:i4>
      </vt:variant>
      <vt:variant>
        <vt:i4>861</vt:i4>
      </vt:variant>
      <vt:variant>
        <vt:i4>0</vt:i4>
      </vt:variant>
      <vt:variant>
        <vt:i4>5</vt:i4>
      </vt:variant>
      <vt:variant>
        <vt:lpwstr>lsgoptik.doc</vt:lpwstr>
      </vt:variant>
      <vt:variant>
        <vt:lpwstr>o290</vt:lpwstr>
      </vt:variant>
      <vt:variant>
        <vt:i4>131076</vt:i4>
      </vt:variant>
      <vt:variant>
        <vt:i4>858</vt:i4>
      </vt:variant>
      <vt:variant>
        <vt:i4>0</vt:i4>
      </vt:variant>
      <vt:variant>
        <vt:i4>5</vt:i4>
      </vt:variant>
      <vt:variant>
        <vt:lpwstr>lsgoptik.doc</vt:lpwstr>
      </vt:variant>
      <vt:variant>
        <vt:lpwstr>o187</vt:lpwstr>
      </vt:variant>
      <vt:variant>
        <vt:i4>327688</vt:i4>
      </vt:variant>
      <vt:variant>
        <vt:i4>855</vt:i4>
      </vt:variant>
      <vt:variant>
        <vt:i4>0</vt:i4>
      </vt:variant>
      <vt:variant>
        <vt:i4>5</vt:i4>
      </vt:variant>
      <vt:variant>
        <vt:lpwstr>lsgoptik.doc</vt:lpwstr>
      </vt:variant>
      <vt:variant>
        <vt:lpwstr>o140</vt:lpwstr>
      </vt:variant>
      <vt:variant>
        <vt:i4>458767</vt:i4>
      </vt:variant>
      <vt:variant>
        <vt:i4>852</vt:i4>
      </vt:variant>
      <vt:variant>
        <vt:i4>0</vt:i4>
      </vt:variant>
      <vt:variant>
        <vt:i4>5</vt:i4>
      </vt:variant>
      <vt:variant>
        <vt:lpwstr>lsgoptik.doc</vt:lpwstr>
      </vt:variant>
      <vt:variant>
        <vt:lpwstr>o132</vt:lpwstr>
      </vt:variant>
      <vt:variant>
        <vt:i4>196622</vt:i4>
      </vt:variant>
      <vt:variant>
        <vt:i4>849</vt:i4>
      </vt:variant>
      <vt:variant>
        <vt:i4>0</vt:i4>
      </vt:variant>
      <vt:variant>
        <vt:i4>5</vt:i4>
      </vt:variant>
      <vt:variant>
        <vt:lpwstr>lsgoptik.doc</vt:lpwstr>
      </vt:variant>
      <vt:variant>
        <vt:lpwstr>o126</vt:lpwstr>
      </vt:variant>
      <vt:variant>
        <vt:i4>262157</vt:i4>
      </vt:variant>
      <vt:variant>
        <vt:i4>846</vt:i4>
      </vt:variant>
      <vt:variant>
        <vt:i4>0</vt:i4>
      </vt:variant>
      <vt:variant>
        <vt:i4>5</vt:i4>
      </vt:variant>
      <vt:variant>
        <vt:lpwstr>lsgoptik.doc</vt:lpwstr>
      </vt:variant>
      <vt:variant>
        <vt:lpwstr>o111</vt:lpwstr>
      </vt:variant>
      <vt:variant>
        <vt:i4>851980</vt:i4>
      </vt:variant>
      <vt:variant>
        <vt:i4>843</vt:i4>
      </vt:variant>
      <vt:variant>
        <vt:i4>0</vt:i4>
      </vt:variant>
      <vt:variant>
        <vt:i4>5</vt:i4>
      </vt:variant>
      <vt:variant>
        <vt:lpwstr>lsgoptik.doc</vt:lpwstr>
      </vt:variant>
      <vt:variant>
        <vt:lpwstr>o108</vt:lpwstr>
      </vt:variant>
      <vt:variant>
        <vt:i4>3932220</vt:i4>
      </vt:variant>
      <vt:variant>
        <vt:i4>840</vt:i4>
      </vt:variant>
      <vt:variant>
        <vt:i4>0</vt:i4>
      </vt:variant>
      <vt:variant>
        <vt:i4>5</vt:i4>
      </vt:variant>
      <vt:variant>
        <vt:lpwstr>lsgoptik.doc</vt:lpwstr>
      </vt:variant>
      <vt:variant>
        <vt:lpwstr>o85</vt:lpwstr>
      </vt:variant>
      <vt:variant>
        <vt:i4>3211324</vt:i4>
      </vt:variant>
      <vt:variant>
        <vt:i4>837</vt:i4>
      </vt:variant>
      <vt:variant>
        <vt:i4>0</vt:i4>
      </vt:variant>
      <vt:variant>
        <vt:i4>5</vt:i4>
      </vt:variant>
      <vt:variant>
        <vt:lpwstr>lsgoptik.doc</vt:lpwstr>
      </vt:variant>
      <vt:variant>
        <vt:lpwstr>o52</vt:lpwstr>
      </vt:variant>
      <vt:variant>
        <vt:i4>3145844</vt:i4>
      </vt:variant>
      <vt:variant>
        <vt:i4>834</vt:i4>
      </vt:variant>
      <vt:variant>
        <vt:i4>0</vt:i4>
      </vt:variant>
      <vt:variant>
        <vt:i4>5</vt:i4>
      </vt:variant>
      <vt:variant>
        <vt:lpwstr/>
      </vt:variant>
      <vt:variant>
        <vt:lpwstr>t0</vt:lpwstr>
      </vt:variant>
      <vt:variant>
        <vt:i4>458764</vt:i4>
      </vt:variant>
      <vt:variant>
        <vt:i4>831</vt:i4>
      </vt:variant>
      <vt:variant>
        <vt:i4>0</vt:i4>
      </vt:variant>
      <vt:variant>
        <vt:i4>5</vt:i4>
      </vt:variant>
      <vt:variant>
        <vt:lpwstr>lsgoptik.doc</vt:lpwstr>
      </vt:variant>
      <vt:variant>
        <vt:lpwstr>o300</vt:lpwstr>
      </vt:variant>
      <vt:variant>
        <vt:i4>917509</vt:i4>
      </vt:variant>
      <vt:variant>
        <vt:i4>828</vt:i4>
      </vt:variant>
      <vt:variant>
        <vt:i4>0</vt:i4>
      </vt:variant>
      <vt:variant>
        <vt:i4>5</vt:i4>
      </vt:variant>
      <vt:variant>
        <vt:lpwstr>lsgoptik.doc</vt:lpwstr>
      </vt:variant>
      <vt:variant>
        <vt:lpwstr>o298</vt:lpwstr>
      </vt:variant>
      <vt:variant>
        <vt:i4>327685</vt:i4>
      </vt:variant>
      <vt:variant>
        <vt:i4>825</vt:i4>
      </vt:variant>
      <vt:variant>
        <vt:i4>0</vt:i4>
      </vt:variant>
      <vt:variant>
        <vt:i4>5</vt:i4>
      </vt:variant>
      <vt:variant>
        <vt:lpwstr>lsgoptik.doc</vt:lpwstr>
      </vt:variant>
      <vt:variant>
        <vt:lpwstr>o293</vt:lpwstr>
      </vt:variant>
      <vt:variant>
        <vt:i4>262149</vt:i4>
      </vt:variant>
      <vt:variant>
        <vt:i4>822</vt:i4>
      </vt:variant>
      <vt:variant>
        <vt:i4>0</vt:i4>
      </vt:variant>
      <vt:variant>
        <vt:i4>5</vt:i4>
      </vt:variant>
      <vt:variant>
        <vt:lpwstr>lsgoptik.doc</vt:lpwstr>
      </vt:variant>
      <vt:variant>
        <vt:lpwstr>o292</vt:lpwstr>
      </vt:variant>
      <vt:variant>
        <vt:i4>983044</vt:i4>
      </vt:variant>
      <vt:variant>
        <vt:i4>819</vt:i4>
      </vt:variant>
      <vt:variant>
        <vt:i4>0</vt:i4>
      </vt:variant>
      <vt:variant>
        <vt:i4>5</vt:i4>
      </vt:variant>
      <vt:variant>
        <vt:lpwstr>lsgoptik.doc</vt:lpwstr>
      </vt:variant>
      <vt:variant>
        <vt:lpwstr>o289</vt:lpwstr>
      </vt:variant>
      <vt:variant>
        <vt:i4>917508</vt:i4>
      </vt:variant>
      <vt:variant>
        <vt:i4>816</vt:i4>
      </vt:variant>
      <vt:variant>
        <vt:i4>0</vt:i4>
      </vt:variant>
      <vt:variant>
        <vt:i4>5</vt:i4>
      </vt:variant>
      <vt:variant>
        <vt:lpwstr>lsgoptik.doc</vt:lpwstr>
      </vt:variant>
      <vt:variant>
        <vt:lpwstr>o288</vt:lpwstr>
      </vt:variant>
      <vt:variant>
        <vt:i4>65540</vt:i4>
      </vt:variant>
      <vt:variant>
        <vt:i4>813</vt:i4>
      </vt:variant>
      <vt:variant>
        <vt:i4>0</vt:i4>
      </vt:variant>
      <vt:variant>
        <vt:i4>5</vt:i4>
      </vt:variant>
      <vt:variant>
        <vt:lpwstr>lsgoptik.doc</vt:lpwstr>
      </vt:variant>
      <vt:variant>
        <vt:lpwstr>o287</vt:lpwstr>
      </vt:variant>
      <vt:variant>
        <vt:i4>327684</vt:i4>
      </vt:variant>
      <vt:variant>
        <vt:i4>810</vt:i4>
      </vt:variant>
      <vt:variant>
        <vt:i4>0</vt:i4>
      </vt:variant>
      <vt:variant>
        <vt:i4>5</vt:i4>
      </vt:variant>
      <vt:variant>
        <vt:lpwstr>lsgoptik.doc</vt:lpwstr>
      </vt:variant>
      <vt:variant>
        <vt:lpwstr>o283</vt:lpwstr>
      </vt:variant>
      <vt:variant>
        <vt:i4>196619</vt:i4>
      </vt:variant>
      <vt:variant>
        <vt:i4>807</vt:i4>
      </vt:variant>
      <vt:variant>
        <vt:i4>0</vt:i4>
      </vt:variant>
      <vt:variant>
        <vt:i4>5</vt:i4>
      </vt:variant>
      <vt:variant>
        <vt:lpwstr>lsgoptik.doc</vt:lpwstr>
      </vt:variant>
      <vt:variant>
        <vt:lpwstr>o275</vt:lpwstr>
      </vt:variant>
      <vt:variant>
        <vt:i4>131083</vt:i4>
      </vt:variant>
      <vt:variant>
        <vt:i4>804</vt:i4>
      </vt:variant>
      <vt:variant>
        <vt:i4>0</vt:i4>
      </vt:variant>
      <vt:variant>
        <vt:i4>5</vt:i4>
      </vt:variant>
      <vt:variant>
        <vt:lpwstr>lsgoptik.doc</vt:lpwstr>
      </vt:variant>
      <vt:variant>
        <vt:lpwstr>o274</vt:lpwstr>
      </vt:variant>
      <vt:variant>
        <vt:i4>327691</vt:i4>
      </vt:variant>
      <vt:variant>
        <vt:i4>801</vt:i4>
      </vt:variant>
      <vt:variant>
        <vt:i4>0</vt:i4>
      </vt:variant>
      <vt:variant>
        <vt:i4>5</vt:i4>
      </vt:variant>
      <vt:variant>
        <vt:lpwstr>lsgoptik.doc</vt:lpwstr>
      </vt:variant>
      <vt:variant>
        <vt:lpwstr>o273</vt:lpwstr>
      </vt:variant>
      <vt:variant>
        <vt:i4>262155</vt:i4>
      </vt:variant>
      <vt:variant>
        <vt:i4>798</vt:i4>
      </vt:variant>
      <vt:variant>
        <vt:i4>0</vt:i4>
      </vt:variant>
      <vt:variant>
        <vt:i4>5</vt:i4>
      </vt:variant>
      <vt:variant>
        <vt:lpwstr>lsgoptik.doc</vt:lpwstr>
      </vt:variant>
      <vt:variant>
        <vt:lpwstr>o272</vt:lpwstr>
      </vt:variant>
      <vt:variant>
        <vt:i4>458763</vt:i4>
      </vt:variant>
      <vt:variant>
        <vt:i4>795</vt:i4>
      </vt:variant>
      <vt:variant>
        <vt:i4>0</vt:i4>
      </vt:variant>
      <vt:variant>
        <vt:i4>5</vt:i4>
      </vt:variant>
      <vt:variant>
        <vt:lpwstr>lsgoptik.doc</vt:lpwstr>
      </vt:variant>
      <vt:variant>
        <vt:lpwstr>o271</vt:lpwstr>
      </vt:variant>
      <vt:variant>
        <vt:i4>262154</vt:i4>
      </vt:variant>
      <vt:variant>
        <vt:i4>792</vt:i4>
      </vt:variant>
      <vt:variant>
        <vt:i4>0</vt:i4>
      </vt:variant>
      <vt:variant>
        <vt:i4>5</vt:i4>
      </vt:variant>
      <vt:variant>
        <vt:lpwstr>lsgoptik.doc</vt:lpwstr>
      </vt:variant>
      <vt:variant>
        <vt:lpwstr>o262</vt:lpwstr>
      </vt:variant>
      <vt:variant>
        <vt:i4>983049</vt:i4>
      </vt:variant>
      <vt:variant>
        <vt:i4>789</vt:i4>
      </vt:variant>
      <vt:variant>
        <vt:i4>0</vt:i4>
      </vt:variant>
      <vt:variant>
        <vt:i4>5</vt:i4>
      </vt:variant>
      <vt:variant>
        <vt:lpwstr>lsgoptik.doc</vt:lpwstr>
      </vt:variant>
      <vt:variant>
        <vt:lpwstr>o259</vt:lpwstr>
      </vt:variant>
      <vt:variant>
        <vt:i4>65544</vt:i4>
      </vt:variant>
      <vt:variant>
        <vt:i4>786</vt:i4>
      </vt:variant>
      <vt:variant>
        <vt:i4>0</vt:i4>
      </vt:variant>
      <vt:variant>
        <vt:i4>5</vt:i4>
      </vt:variant>
      <vt:variant>
        <vt:lpwstr>lsgoptik.doc</vt:lpwstr>
      </vt:variant>
      <vt:variant>
        <vt:lpwstr>o247</vt:lpwstr>
      </vt:variant>
      <vt:variant>
        <vt:i4>8</vt:i4>
      </vt:variant>
      <vt:variant>
        <vt:i4>783</vt:i4>
      </vt:variant>
      <vt:variant>
        <vt:i4>0</vt:i4>
      </vt:variant>
      <vt:variant>
        <vt:i4>5</vt:i4>
      </vt:variant>
      <vt:variant>
        <vt:lpwstr>lsgoptik.doc</vt:lpwstr>
      </vt:variant>
      <vt:variant>
        <vt:lpwstr>o246</vt:lpwstr>
      </vt:variant>
      <vt:variant>
        <vt:i4>196616</vt:i4>
      </vt:variant>
      <vt:variant>
        <vt:i4>780</vt:i4>
      </vt:variant>
      <vt:variant>
        <vt:i4>0</vt:i4>
      </vt:variant>
      <vt:variant>
        <vt:i4>5</vt:i4>
      </vt:variant>
      <vt:variant>
        <vt:lpwstr>lsgoptik.doc</vt:lpwstr>
      </vt:variant>
      <vt:variant>
        <vt:lpwstr>o245</vt:lpwstr>
      </vt:variant>
      <vt:variant>
        <vt:i4>131080</vt:i4>
      </vt:variant>
      <vt:variant>
        <vt:i4>777</vt:i4>
      </vt:variant>
      <vt:variant>
        <vt:i4>0</vt:i4>
      </vt:variant>
      <vt:variant>
        <vt:i4>5</vt:i4>
      </vt:variant>
      <vt:variant>
        <vt:lpwstr>lsgoptik.doc</vt:lpwstr>
      </vt:variant>
      <vt:variant>
        <vt:lpwstr>o244</vt:lpwstr>
      </vt:variant>
      <vt:variant>
        <vt:i4>393224</vt:i4>
      </vt:variant>
      <vt:variant>
        <vt:i4>774</vt:i4>
      </vt:variant>
      <vt:variant>
        <vt:i4>0</vt:i4>
      </vt:variant>
      <vt:variant>
        <vt:i4>5</vt:i4>
      </vt:variant>
      <vt:variant>
        <vt:lpwstr>lsgoptik.doc</vt:lpwstr>
      </vt:variant>
      <vt:variant>
        <vt:lpwstr>o240</vt:lpwstr>
      </vt:variant>
      <vt:variant>
        <vt:i4>65551</vt:i4>
      </vt:variant>
      <vt:variant>
        <vt:i4>771</vt:i4>
      </vt:variant>
      <vt:variant>
        <vt:i4>0</vt:i4>
      </vt:variant>
      <vt:variant>
        <vt:i4>5</vt:i4>
      </vt:variant>
      <vt:variant>
        <vt:lpwstr>lsgoptik.doc</vt:lpwstr>
      </vt:variant>
      <vt:variant>
        <vt:lpwstr>o237</vt:lpwstr>
      </vt:variant>
      <vt:variant>
        <vt:i4>15</vt:i4>
      </vt:variant>
      <vt:variant>
        <vt:i4>768</vt:i4>
      </vt:variant>
      <vt:variant>
        <vt:i4>0</vt:i4>
      </vt:variant>
      <vt:variant>
        <vt:i4>5</vt:i4>
      </vt:variant>
      <vt:variant>
        <vt:lpwstr>lsgoptik.doc</vt:lpwstr>
      </vt:variant>
      <vt:variant>
        <vt:lpwstr>o236</vt:lpwstr>
      </vt:variant>
      <vt:variant>
        <vt:i4>131076</vt:i4>
      </vt:variant>
      <vt:variant>
        <vt:i4>762</vt:i4>
      </vt:variant>
      <vt:variant>
        <vt:i4>0</vt:i4>
      </vt:variant>
      <vt:variant>
        <vt:i4>5</vt:i4>
      </vt:variant>
      <vt:variant>
        <vt:lpwstr>lsgoptik.doc</vt:lpwstr>
      </vt:variant>
      <vt:variant>
        <vt:lpwstr>e325</vt:lpwstr>
      </vt:variant>
      <vt:variant>
        <vt:i4>983054</vt:i4>
      </vt:variant>
      <vt:variant>
        <vt:i4>759</vt:i4>
      </vt:variant>
      <vt:variant>
        <vt:i4>0</vt:i4>
      </vt:variant>
      <vt:variant>
        <vt:i4>5</vt:i4>
      </vt:variant>
      <vt:variant>
        <vt:lpwstr>lsgoptik.doc</vt:lpwstr>
      </vt:variant>
      <vt:variant>
        <vt:lpwstr>o229</vt:lpwstr>
      </vt:variant>
      <vt:variant>
        <vt:i4>131086</vt:i4>
      </vt:variant>
      <vt:variant>
        <vt:i4>756</vt:i4>
      </vt:variant>
      <vt:variant>
        <vt:i4>0</vt:i4>
      </vt:variant>
      <vt:variant>
        <vt:i4>5</vt:i4>
      </vt:variant>
      <vt:variant>
        <vt:lpwstr>lsgoptik.doc</vt:lpwstr>
      </vt:variant>
      <vt:variant>
        <vt:lpwstr>o224</vt:lpwstr>
      </vt:variant>
      <vt:variant>
        <vt:i4>327694</vt:i4>
      </vt:variant>
      <vt:variant>
        <vt:i4>753</vt:i4>
      </vt:variant>
      <vt:variant>
        <vt:i4>0</vt:i4>
      </vt:variant>
      <vt:variant>
        <vt:i4>5</vt:i4>
      </vt:variant>
      <vt:variant>
        <vt:lpwstr>lsgoptik.doc</vt:lpwstr>
      </vt:variant>
      <vt:variant>
        <vt:lpwstr>o223</vt:lpwstr>
      </vt:variant>
      <vt:variant>
        <vt:i4>983052</vt:i4>
      </vt:variant>
      <vt:variant>
        <vt:i4>750</vt:i4>
      </vt:variant>
      <vt:variant>
        <vt:i4>0</vt:i4>
      </vt:variant>
      <vt:variant>
        <vt:i4>5</vt:i4>
      </vt:variant>
      <vt:variant>
        <vt:lpwstr>lsgoptik.doc</vt:lpwstr>
      </vt:variant>
      <vt:variant>
        <vt:lpwstr>o209</vt:lpwstr>
      </vt:variant>
      <vt:variant>
        <vt:i4>65548</vt:i4>
      </vt:variant>
      <vt:variant>
        <vt:i4>747</vt:i4>
      </vt:variant>
      <vt:variant>
        <vt:i4>0</vt:i4>
      </vt:variant>
      <vt:variant>
        <vt:i4>5</vt:i4>
      </vt:variant>
      <vt:variant>
        <vt:lpwstr>lsgoptik.doc</vt:lpwstr>
      </vt:variant>
      <vt:variant>
        <vt:lpwstr>o207</vt:lpwstr>
      </vt:variant>
      <vt:variant>
        <vt:i4>393221</vt:i4>
      </vt:variant>
      <vt:variant>
        <vt:i4>744</vt:i4>
      </vt:variant>
      <vt:variant>
        <vt:i4>0</vt:i4>
      </vt:variant>
      <vt:variant>
        <vt:i4>5</vt:i4>
      </vt:variant>
      <vt:variant>
        <vt:lpwstr>lsgoptik.doc</vt:lpwstr>
      </vt:variant>
      <vt:variant>
        <vt:lpwstr>o193</vt:lpwstr>
      </vt:variant>
      <vt:variant>
        <vt:i4>4</vt:i4>
      </vt:variant>
      <vt:variant>
        <vt:i4>741</vt:i4>
      </vt:variant>
      <vt:variant>
        <vt:i4>0</vt:i4>
      </vt:variant>
      <vt:variant>
        <vt:i4>5</vt:i4>
      </vt:variant>
      <vt:variant>
        <vt:lpwstr>lsgoptik.doc</vt:lpwstr>
      </vt:variant>
      <vt:variant>
        <vt:lpwstr>o185</vt:lpwstr>
      </vt:variant>
      <vt:variant>
        <vt:i4>10</vt:i4>
      </vt:variant>
      <vt:variant>
        <vt:i4>738</vt:i4>
      </vt:variant>
      <vt:variant>
        <vt:i4>0</vt:i4>
      </vt:variant>
      <vt:variant>
        <vt:i4>5</vt:i4>
      </vt:variant>
      <vt:variant>
        <vt:lpwstr>lsgoptik.doc</vt:lpwstr>
      </vt:variant>
      <vt:variant>
        <vt:lpwstr>o165</vt:lpwstr>
      </vt:variant>
      <vt:variant>
        <vt:i4>196616</vt:i4>
      </vt:variant>
      <vt:variant>
        <vt:i4>735</vt:i4>
      </vt:variant>
      <vt:variant>
        <vt:i4>0</vt:i4>
      </vt:variant>
      <vt:variant>
        <vt:i4>5</vt:i4>
      </vt:variant>
      <vt:variant>
        <vt:lpwstr>lsgoptik.doc</vt:lpwstr>
      </vt:variant>
      <vt:variant>
        <vt:lpwstr>o146</vt:lpwstr>
      </vt:variant>
      <vt:variant>
        <vt:i4>8</vt:i4>
      </vt:variant>
      <vt:variant>
        <vt:i4>732</vt:i4>
      </vt:variant>
      <vt:variant>
        <vt:i4>0</vt:i4>
      </vt:variant>
      <vt:variant>
        <vt:i4>5</vt:i4>
      </vt:variant>
      <vt:variant>
        <vt:lpwstr>lsgoptik.doc</vt:lpwstr>
      </vt:variant>
      <vt:variant>
        <vt:lpwstr>o145</vt:lpwstr>
      </vt:variant>
      <vt:variant>
        <vt:i4>65544</vt:i4>
      </vt:variant>
      <vt:variant>
        <vt:i4>729</vt:i4>
      </vt:variant>
      <vt:variant>
        <vt:i4>0</vt:i4>
      </vt:variant>
      <vt:variant>
        <vt:i4>5</vt:i4>
      </vt:variant>
      <vt:variant>
        <vt:lpwstr>lsgoptik.doc</vt:lpwstr>
      </vt:variant>
      <vt:variant>
        <vt:lpwstr>o144</vt:lpwstr>
      </vt:variant>
      <vt:variant>
        <vt:i4>131087</vt:i4>
      </vt:variant>
      <vt:variant>
        <vt:i4>726</vt:i4>
      </vt:variant>
      <vt:variant>
        <vt:i4>0</vt:i4>
      </vt:variant>
      <vt:variant>
        <vt:i4>5</vt:i4>
      </vt:variant>
      <vt:variant>
        <vt:lpwstr>lsgoptik.doc</vt:lpwstr>
      </vt:variant>
      <vt:variant>
        <vt:lpwstr>o137</vt:lpwstr>
      </vt:variant>
      <vt:variant>
        <vt:i4>15</vt:i4>
      </vt:variant>
      <vt:variant>
        <vt:i4>723</vt:i4>
      </vt:variant>
      <vt:variant>
        <vt:i4>0</vt:i4>
      </vt:variant>
      <vt:variant>
        <vt:i4>5</vt:i4>
      </vt:variant>
      <vt:variant>
        <vt:lpwstr>lsgoptik.doc</vt:lpwstr>
      </vt:variant>
      <vt:variant>
        <vt:lpwstr>o135</vt:lpwstr>
      </vt:variant>
      <vt:variant>
        <vt:i4>786446</vt:i4>
      </vt:variant>
      <vt:variant>
        <vt:i4>720</vt:i4>
      </vt:variant>
      <vt:variant>
        <vt:i4>0</vt:i4>
      </vt:variant>
      <vt:variant>
        <vt:i4>5</vt:i4>
      </vt:variant>
      <vt:variant>
        <vt:lpwstr>lsgoptik.doc</vt:lpwstr>
      </vt:variant>
      <vt:variant>
        <vt:lpwstr>o129</vt:lpwstr>
      </vt:variant>
      <vt:variant>
        <vt:i4>131086</vt:i4>
      </vt:variant>
      <vt:variant>
        <vt:i4>717</vt:i4>
      </vt:variant>
      <vt:variant>
        <vt:i4>0</vt:i4>
      </vt:variant>
      <vt:variant>
        <vt:i4>5</vt:i4>
      </vt:variant>
      <vt:variant>
        <vt:lpwstr>lsgoptik.doc</vt:lpwstr>
      </vt:variant>
      <vt:variant>
        <vt:lpwstr>o127</vt:lpwstr>
      </vt:variant>
      <vt:variant>
        <vt:i4>327694</vt:i4>
      </vt:variant>
      <vt:variant>
        <vt:i4>714</vt:i4>
      </vt:variant>
      <vt:variant>
        <vt:i4>0</vt:i4>
      </vt:variant>
      <vt:variant>
        <vt:i4>5</vt:i4>
      </vt:variant>
      <vt:variant>
        <vt:lpwstr>lsgoptik.doc</vt:lpwstr>
      </vt:variant>
      <vt:variant>
        <vt:lpwstr>o120</vt:lpwstr>
      </vt:variant>
      <vt:variant>
        <vt:i4>851981</vt:i4>
      </vt:variant>
      <vt:variant>
        <vt:i4>711</vt:i4>
      </vt:variant>
      <vt:variant>
        <vt:i4>0</vt:i4>
      </vt:variant>
      <vt:variant>
        <vt:i4>5</vt:i4>
      </vt:variant>
      <vt:variant>
        <vt:lpwstr>lsgoptik.doc</vt:lpwstr>
      </vt:variant>
      <vt:variant>
        <vt:lpwstr>o118</vt:lpwstr>
      </vt:variant>
      <vt:variant>
        <vt:i4>13</vt:i4>
      </vt:variant>
      <vt:variant>
        <vt:i4>708</vt:i4>
      </vt:variant>
      <vt:variant>
        <vt:i4>0</vt:i4>
      </vt:variant>
      <vt:variant>
        <vt:i4>5</vt:i4>
      </vt:variant>
      <vt:variant>
        <vt:lpwstr>lsgoptik.doc</vt:lpwstr>
      </vt:variant>
      <vt:variant>
        <vt:lpwstr>o115</vt:lpwstr>
      </vt:variant>
      <vt:variant>
        <vt:i4>65549</vt:i4>
      </vt:variant>
      <vt:variant>
        <vt:i4>705</vt:i4>
      </vt:variant>
      <vt:variant>
        <vt:i4>0</vt:i4>
      </vt:variant>
      <vt:variant>
        <vt:i4>5</vt:i4>
      </vt:variant>
      <vt:variant>
        <vt:lpwstr>lsgoptik.doc</vt:lpwstr>
      </vt:variant>
      <vt:variant>
        <vt:lpwstr>o114</vt:lpwstr>
      </vt:variant>
      <vt:variant>
        <vt:i4>393229</vt:i4>
      </vt:variant>
      <vt:variant>
        <vt:i4>702</vt:i4>
      </vt:variant>
      <vt:variant>
        <vt:i4>0</vt:i4>
      </vt:variant>
      <vt:variant>
        <vt:i4>5</vt:i4>
      </vt:variant>
      <vt:variant>
        <vt:lpwstr>lsgoptik.doc</vt:lpwstr>
      </vt:variant>
      <vt:variant>
        <vt:lpwstr>o113</vt:lpwstr>
      </vt:variant>
      <vt:variant>
        <vt:i4>458765</vt:i4>
      </vt:variant>
      <vt:variant>
        <vt:i4>699</vt:i4>
      </vt:variant>
      <vt:variant>
        <vt:i4>0</vt:i4>
      </vt:variant>
      <vt:variant>
        <vt:i4>5</vt:i4>
      </vt:variant>
      <vt:variant>
        <vt:lpwstr>lsgoptik.doc</vt:lpwstr>
      </vt:variant>
      <vt:variant>
        <vt:lpwstr>o112</vt:lpwstr>
      </vt:variant>
      <vt:variant>
        <vt:i4>65548</vt:i4>
      </vt:variant>
      <vt:variant>
        <vt:i4>696</vt:i4>
      </vt:variant>
      <vt:variant>
        <vt:i4>0</vt:i4>
      </vt:variant>
      <vt:variant>
        <vt:i4>5</vt:i4>
      </vt:variant>
      <vt:variant>
        <vt:lpwstr>lsgoptik.doc</vt:lpwstr>
      </vt:variant>
      <vt:variant>
        <vt:lpwstr>o104</vt:lpwstr>
      </vt:variant>
      <vt:variant>
        <vt:i4>393228</vt:i4>
      </vt:variant>
      <vt:variant>
        <vt:i4>693</vt:i4>
      </vt:variant>
      <vt:variant>
        <vt:i4>0</vt:i4>
      </vt:variant>
      <vt:variant>
        <vt:i4>5</vt:i4>
      </vt:variant>
      <vt:variant>
        <vt:lpwstr>lsgoptik.doc</vt:lpwstr>
      </vt:variant>
      <vt:variant>
        <vt:lpwstr>o103</vt:lpwstr>
      </vt:variant>
      <vt:variant>
        <vt:i4>458764</vt:i4>
      </vt:variant>
      <vt:variant>
        <vt:i4>690</vt:i4>
      </vt:variant>
      <vt:variant>
        <vt:i4>0</vt:i4>
      </vt:variant>
      <vt:variant>
        <vt:i4>5</vt:i4>
      </vt:variant>
      <vt:variant>
        <vt:lpwstr>lsgoptik.doc</vt:lpwstr>
      </vt:variant>
      <vt:variant>
        <vt:lpwstr>o102</vt:lpwstr>
      </vt:variant>
      <vt:variant>
        <vt:i4>327692</vt:i4>
      </vt:variant>
      <vt:variant>
        <vt:i4>687</vt:i4>
      </vt:variant>
      <vt:variant>
        <vt:i4>0</vt:i4>
      </vt:variant>
      <vt:variant>
        <vt:i4>5</vt:i4>
      </vt:variant>
      <vt:variant>
        <vt:lpwstr>lsgoptik.doc</vt:lpwstr>
      </vt:variant>
      <vt:variant>
        <vt:lpwstr>o100</vt:lpwstr>
      </vt:variant>
      <vt:variant>
        <vt:i4>3997756</vt:i4>
      </vt:variant>
      <vt:variant>
        <vt:i4>684</vt:i4>
      </vt:variant>
      <vt:variant>
        <vt:i4>0</vt:i4>
      </vt:variant>
      <vt:variant>
        <vt:i4>5</vt:i4>
      </vt:variant>
      <vt:variant>
        <vt:lpwstr>lsgoptik.doc</vt:lpwstr>
      </vt:variant>
      <vt:variant>
        <vt:lpwstr>o99</vt:lpwstr>
      </vt:variant>
      <vt:variant>
        <vt:i4>3997756</vt:i4>
      </vt:variant>
      <vt:variant>
        <vt:i4>681</vt:i4>
      </vt:variant>
      <vt:variant>
        <vt:i4>0</vt:i4>
      </vt:variant>
      <vt:variant>
        <vt:i4>5</vt:i4>
      </vt:variant>
      <vt:variant>
        <vt:lpwstr>lsgoptik.doc</vt:lpwstr>
      </vt:variant>
      <vt:variant>
        <vt:lpwstr>o98</vt:lpwstr>
      </vt:variant>
      <vt:variant>
        <vt:i4>3997756</vt:i4>
      </vt:variant>
      <vt:variant>
        <vt:i4>678</vt:i4>
      </vt:variant>
      <vt:variant>
        <vt:i4>0</vt:i4>
      </vt:variant>
      <vt:variant>
        <vt:i4>5</vt:i4>
      </vt:variant>
      <vt:variant>
        <vt:lpwstr>lsgoptik.doc</vt:lpwstr>
      </vt:variant>
      <vt:variant>
        <vt:lpwstr>o97</vt:lpwstr>
      </vt:variant>
      <vt:variant>
        <vt:i4>3997756</vt:i4>
      </vt:variant>
      <vt:variant>
        <vt:i4>675</vt:i4>
      </vt:variant>
      <vt:variant>
        <vt:i4>0</vt:i4>
      </vt:variant>
      <vt:variant>
        <vt:i4>5</vt:i4>
      </vt:variant>
      <vt:variant>
        <vt:lpwstr>lsgoptik.doc</vt:lpwstr>
      </vt:variant>
      <vt:variant>
        <vt:lpwstr>o96</vt:lpwstr>
      </vt:variant>
      <vt:variant>
        <vt:i4>3932220</vt:i4>
      </vt:variant>
      <vt:variant>
        <vt:i4>672</vt:i4>
      </vt:variant>
      <vt:variant>
        <vt:i4>0</vt:i4>
      </vt:variant>
      <vt:variant>
        <vt:i4>5</vt:i4>
      </vt:variant>
      <vt:variant>
        <vt:lpwstr>lsgoptik.doc</vt:lpwstr>
      </vt:variant>
      <vt:variant>
        <vt:lpwstr>o87</vt:lpwstr>
      </vt:variant>
      <vt:variant>
        <vt:i4>3276860</vt:i4>
      </vt:variant>
      <vt:variant>
        <vt:i4>669</vt:i4>
      </vt:variant>
      <vt:variant>
        <vt:i4>0</vt:i4>
      </vt:variant>
      <vt:variant>
        <vt:i4>5</vt:i4>
      </vt:variant>
      <vt:variant>
        <vt:lpwstr>lsgoptik.doc</vt:lpwstr>
      </vt:variant>
      <vt:variant>
        <vt:lpwstr>o69</vt:lpwstr>
      </vt:variant>
      <vt:variant>
        <vt:i4>3276860</vt:i4>
      </vt:variant>
      <vt:variant>
        <vt:i4>666</vt:i4>
      </vt:variant>
      <vt:variant>
        <vt:i4>0</vt:i4>
      </vt:variant>
      <vt:variant>
        <vt:i4>5</vt:i4>
      </vt:variant>
      <vt:variant>
        <vt:lpwstr>lsgoptik.doc</vt:lpwstr>
      </vt:variant>
      <vt:variant>
        <vt:lpwstr>o68</vt:lpwstr>
      </vt:variant>
      <vt:variant>
        <vt:i4>3276860</vt:i4>
      </vt:variant>
      <vt:variant>
        <vt:i4>663</vt:i4>
      </vt:variant>
      <vt:variant>
        <vt:i4>0</vt:i4>
      </vt:variant>
      <vt:variant>
        <vt:i4>5</vt:i4>
      </vt:variant>
      <vt:variant>
        <vt:lpwstr>lsgoptik.doc</vt:lpwstr>
      </vt:variant>
      <vt:variant>
        <vt:lpwstr>o67</vt:lpwstr>
      </vt:variant>
      <vt:variant>
        <vt:i4>3276860</vt:i4>
      </vt:variant>
      <vt:variant>
        <vt:i4>660</vt:i4>
      </vt:variant>
      <vt:variant>
        <vt:i4>0</vt:i4>
      </vt:variant>
      <vt:variant>
        <vt:i4>5</vt:i4>
      </vt:variant>
      <vt:variant>
        <vt:lpwstr>lsgoptik.doc</vt:lpwstr>
      </vt:variant>
      <vt:variant>
        <vt:lpwstr>o66</vt:lpwstr>
      </vt:variant>
      <vt:variant>
        <vt:i4>3276860</vt:i4>
      </vt:variant>
      <vt:variant>
        <vt:i4>657</vt:i4>
      </vt:variant>
      <vt:variant>
        <vt:i4>0</vt:i4>
      </vt:variant>
      <vt:variant>
        <vt:i4>5</vt:i4>
      </vt:variant>
      <vt:variant>
        <vt:lpwstr>lsgoptik.doc</vt:lpwstr>
      </vt:variant>
      <vt:variant>
        <vt:lpwstr>o60</vt:lpwstr>
      </vt:variant>
      <vt:variant>
        <vt:i4>3211324</vt:i4>
      </vt:variant>
      <vt:variant>
        <vt:i4>645</vt:i4>
      </vt:variant>
      <vt:variant>
        <vt:i4>0</vt:i4>
      </vt:variant>
      <vt:variant>
        <vt:i4>5</vt:i4>
      </vt:variant>
      <vt:variant>
        <vt:lpwstr>lsgoptik.doc</vt:lpwstr>
      </vt:variant>
      <vt:variant>
        <vt:lpwstr>o57</vt:lpwstr>
      </vt:variant>
      <vt:variant>
        <vt:i4>3145788</vt:i4>
      </vt:variant>
      <vt:variant>
        <vt:i4>642</vt:i4>
      </vt:variant>
      <vt:variant>
        <vt:i4>0</vt:i4>
      </vt:variant>
      <vt:variant>
        <vt:i4>5</vt:i4>
      </vt:variant>
      <vt:variant>
        <vt:lpwstr>lsgoptik.doc</vt:lpwstr>
      </vt:variant>
      <vt:variant>
        <vt:lpwstr>o46</vt:lpwstr>
      </vt:variant>
      <vt:variant>
        <vt:i4>3604540</vt:i4>
      </vt:variant>
      <vt:variant>
        <vt:i4>636</vt:i4>
      </vt:variant>
      <vt:variant>
        <vt:i4>0</vt:i4>
      </vt:variant>
      <vt:variant>
        <vt:i4>5</vt:i4>
      </vt:variant>
      <vt:variant>
        <vt:lpwstr>lsgoptik.doc</vt:lpwstr>
      </vt:variant>
      <vt:variant>
        <vt:lpwstr>o37</vt:lpwstr>
      </vt:variant>
      <vt:variant>
        <vt:i4>3604540</vt:i4>
      </vt:variant>
      <vt:variant>
        <vt:i4>633</vt:i4>
      </vt:variant>
      <vt:variant>
        <vt:i4>0</vt:i4>
      </vt:variant>
      <vt:variant>
        <vt:i4>5</vt:i4>
      </vt:variant>
      <vt:variant>
        <vt:lpwstr>lsgoptik.doc</vt:lpwstr>
      </vt:variant>
      <vt:variant>
        <vt:lpwstr>o35</vt:lpwstr>
      </vt:variant>
      <vt:variant>
        <vt:i4>3604540</vt:i4>
      </vt:variant>
      <vt:variant>
        <vt:i4>630</vt:i4>
      </vt:variant>
      <vt:variant>
        <vt:i4>0</vt:i4>
      </vt:variant>
      <vt:variant>
        <vt:i4>5</vt:i4>
      </vt:variant>
      <vt:variant>
        <vt:lpwstr>lsgoptik.doc</vt:lpwstr>
      </vt:variant>
      <vt:variant>
        <vt:lpwstr>o34</vt:lpwstr>
      </vt:variant>
      <vt:variant>
        <vt:i4>3604540</vt:i4>
      </vt:variant>
      <vt:variant>
        <vt:i4>627</vt:i4>
      </vt:variant>
      <vt:variant>
        <vt:i4>0</vt:i4>
      </vt:variant>
      <vt:variant>
        <vt:i4>5</vt:i4>
      </vt:variant>
      <vt:variant>
        <vt:lpwstr>lsgoptik.doc</vt:lpwstr>
      </vt:variant>
      <vt:variant>
        <vt:lpwstr>o31</vt:lpwstr>
      </vt:variant>
      <vt:variant>
        <vt:i4>3539004</vt:i4>
      </vt:variant>
      <vt:variant>
        <vt:i4>624</vt:i4>
      </vt:variant>
      <vt:variant>
        <vt:i4>0</vt:i4>
      </vt:variant>
      <vt:variant>
        <vt:i4>5</vt:i4>
      </vt:variant>
      <vt:variant>
        <vt:lpwstr>lsgoptik.doc</vt:lpwstr>
      </vt:variant>
      <vt:variant>
        <vt:lpwstr>o29</vt:lpwstr>
      </vt:variant>
      <vt:variant>
        <vt:i4>3342396</vt:i4>
      </vt:variant>
      <vt:variant>
        <vt:i4>621</vt:i4>
      </vt:variant>
      <vt:variant>
        <vt:i4>0</vt:i4>
      </vt:variant>
      <vt:variant>
        <vt:i4>5</vt:i4>
      </vt:variant>
      <vt:variant>
        <vt:lpwstr>lsgoptik.doc</vt:lpwstr>
      </vt:variant>
      <vt:variant>
        <vt:lpwstr>o7</vt:lpwstr>
      </vt:variant>
      <vt:variant>
        <vt:i4>3145788</vt:i4>
      </vt:variant>
      <vt:variant>
        <vt:i4>618</vt:i4>
      </vt:variant>
      <vt:variant>
        <vt:i4>0</vt:i4>
      </vt:variant>
      <vt:variant>
        <vt:i4>5</vt:i4>
      </vt:variant>
      <vt:variant>
        <vt:lpwstr>lsgoptik.doc</vt:lpwstr>
      </vt:variant>
      <vt:variant>
        <vt:lpwstr>o4</vt:lpwstr>
      </vt:variant>
      <vt:variant>
        <vt:i4>3539004</vt:i4>
      </vt:variant>
      <vt:variant>
        <vt:i4>615</vt:i4>
      </vt:variant>
      <vt:variant>
        <vt:i4>0</vt:i4>
      </vt:variant>
      <vt:variant>
        <vt:i4>5</vt:i4>
      </vt:variant>
      <vt:variant>
        <vt:lpwstr>lsgoptik.doc</vt:lpwstr>
      </vt:variant>
      <vt:variant>
        <vt:lpwstr>o2</vt:lpwstr>
      </vt:variant>
      <vt:variant>
        <vt:i4>3473468</vt:i4>
      </vt:variant>
      <vt:variant>
        <vt:i4>612</vt:i4>
      </vt:variant>
      <vt:variant>
        <vt:i4>0</vt:i4>
      </vt:variant>
      <vt:variant>
        <vt:i4>5</vt:i4>
      </vt:variant>
      <vt:variant>
        <vt:lpwstr>lsgoptik.doc</vt:lpwstr>
      </vt:variant>
      <vt:variant>
        <vt:lpwstr>o1</vt:lpwstr>
      </vt:variant>
      <vt:variant>
        <vt:i4>9830515</vt:i4>
      </vt:variant>
      <vt:variant>
        <vt:i4>609</vt:i4>
      </vt:variant>
      <vt:variant>
        <vt:i4>0</vt:i4>
      </vt:variant>
      <vt:variant>
        <vt:i4>5</vt:i4>
      </vt:variant>
      <vt:variant>
        <vt:lpwstr>formeln.doc</vt:lpwstr>
      </vt:variant>
      <vt:variant>
        <vt:lpwstr>dünne_linsen</vt:lpwstr>
      </vt:variant>
      <vt:variant>
        <vt:i4>3145844</vt:i4>
      </vt:variant>
      <vt:variant>
        <vt:i4>606</vt:i4>
      </vt:variant>
      <vt:variant>
        <vt:i4>0</vt:i4>
      </vt:variant>
      <vt:variant>
        <vt:i4>5</vt:i4>
      </vt:variant>
      <vt:variant>
        <vt:lpwstr/>
      </vt:variant>
      <vt:variant>
        <vt:lpwstr>t0</vt:lpwstr>
      </vt:variant>
      <vt:variant>
        <vt:i4>393229</vt:i4>
      </vt:variant>
      <vt:variant>
        <vt:i4>594</vt:i4>
      </vt:variant>
      <vt:variant>
        <vt:i4>0</vt:i4>
      </vt:variant>
      <vt:variant>
        <vt:i4>5</vt:i4>
      </vt:variant>
      <vt:variant>
        <vt:lpwstr>lsgoptik.doc</vt:lpwstr>
      </vt:variant>
      <vt:variant>
        <vt:lpwstr>o311</vt:lpwstr>
      </vt:variant>
      <vt:variant>
        <vt:i4>327692</vt:i4>
      </vt:variant>
      <vt:variant>
        <vt:i4>564</vt:i4>
      </vt:variant>
      <vt:variant>
        <vt:i4>0</vt:i4>
      </vt:variant>
      <vt:variant>
        <vt:i4>5</vt:i4>
      </vt:variant>
      <vt:variant>
        <vt:lpwstr>lsgoptik.doc</vt:lpwstr>
      </vt:variant>
      <vt:variant>
        <vt:lpwstr>o302</vt:lpwstr>
      </vt:variant>
      <vt:variant>
        <vt:i4>131077</vt:i4>
      </vt:variant>
      <vt:variant>
        <vt:i4>561</vt:i4>
      </vt:variant>
      <vt:variant>
        <vt:i4>0</vt:i4>
      </vt:variant>
      <vt:variant>
        <vt:i4>5</vt:i4>
      </vt:variant>
      <vt:variant>
        <vt:lpwstr>lsgoptik.doc</vt:lpwstr>
      </vt:variant>
      <vt:variant>
        <vt:lpwstr>o294</vt:lpwstr>
      </vt:variant>
      <vt:variant>
        <vt:i4>458757</vt:i4>
      </vt:variant>
      <vt:variant>
        <vt:i4>558</vt:i4>
      </vt:variant>
      <vt:variant>
        <vt:i4>0</vt:i4>
      </vt:variant>
      <vt:variant>
        <vt:i4>5</vt:i4>
      </vt:variant>
      <vt:variant>
        <vt:lpwstr>lsgoptik.doc</vt:lpwstr>
      </vt:variant>
      <vt:variant>
        <vt:lpwstr>o291</vt:lpwstr>
      </vt:variant>
      <vt:variant>
        <vt:i4>131081</vt:i4>
      </vt:variant>
      <vt:variant>
        <vt:i4>555</vt:i4>
      </vt:variant>
      <vt:variant>
        <vt:i4>0</vt:i4>
      </vt:variant>
      <vt:variant>
        <vt:i4>5</vt:i4>
      </vt:variant>
      <vt:variant>
        <vt:lpwstr>lsgoptik.doc</vt:lpwstr>
      </vt:variant>
      <vt:variant>
        <vt:lpwstr>o254</vt:lpwstr>
      </vt:variant>
      <vt:variant>
        <vt:i4>393225</vt:i4>
      </vt:variant>
      <vt:variant>
        <vt:i4>552</vt:i4>
      </vt:variant>
      <vt:variant>
        <vt:i4>0</vt:i4>
      </vt:variant>
      <vt:variant>
        <vt:i4>5</vt:i4>
      </vt:variant>
      <vt:variant>
        <vt:lpwstr>lsgoptik.doc</vt:lpwstr>
      </vt:variant>
      <vt:variant>
        <vt:lpwstr>o250</vt:lpwstr>
      </vt:variant>
      <vt:variant>
        <vt:i4>983048</vt:i4>
      </vt:variant>
      <vt:variant>
        <vt:i4>549</vt:i4>
      </vt:variant>
      <vt:variant>
        <vt:i4>0</vt:i4>
      </vt:variant>
      <vt:variant>
        <vt:i4>5</vt:i4>
      </vt:variant>
      <vt:variant>
        <vt:lpwstr>lsgoptik.doc</vt:lpwstr>
      </vt:variant>
      <vt:variant>
        <vt:lpwstr>o249</vt:lpwstr>
      </vt:variant>
      <vt:variant>
        <vt:i4>983055</vt:i4>
      </vt:variant>
      <vt:variant>
        <vt:i4>540</vt:i4>
      </vt:variant>
      <vt:variant>
        <vt:i4>0</vt:i4>
      </vt:variant>
      <vt:variant>
        <vt:i4>5</vt:i4>
      </vt:variant>
      <vt:variant>
        <vt:lpwstr>lsgoptik.doc</vt:lpwstr>
      </vt:variant>
      <vt:variant>
        <vt:lpwstr>o239</vt:lpwstr>
      </vt:variant>
      <vt:variant>
        <vt:i4>131085</vt:i4>
      </vt:variant>
      <vt:variant>
        <vt:i4>537</vt:i4>
      </vt:variant>
      <vt:variant>
        <vt:i4>0</vt:i4>
      </vt:variant>
      <vt:variant>
        <vt:i4>5</vt:i4>
      </vt:variant>
      <vt:variant>
        <vt:lpwstr>lsgoptik.doc</vt:lpwstr>
      </vt:variant>
      <vt:variant>
        <vt:lpwstr>o214</vt:lpwstr>
      </vt:variant>
      <vt:variant>
        <vt:i4>196620</vt:i4>
      </vt:variant>
      <vt:variant>
        <vt:i4>534</vt:i4>
      </vt:variant>
      <vt:variant>
        <vt:i4>0</vt:i4>
      </vt:variant>
      <vt:variant>
        <vt:i4>5</vt:i4>
      </vt:variant>
      <vt:variant>
        <vt:lpwstr>lsgoptik.doc</vt:lpwstr>
      </vt:variant>
      <vt:variant>
        <vt:lpwstr>o205</vt:lpwstr>
      </vt:variant>
      <vt:variant>
        <vt:i4>131082</vt:i4>
      </vt:variant>
      <vt:variant>
        <vt:i4>528</vt:i4>
      </vt:variant>
      <vt:variant>
        <vt:i4>0</vt:i4>
      </vt:variant>
      <vt:variant>
        <vt:i4>5</vt:i4>
      </vt:variant>
      <vt:variant>
        <vt:lpwstr>lsgoptik.doc</vt:lpwstr>
      </vt:variant>
      <vt:variant>
        <vt:lpwstr>o167</vt:lpwstr>
      </vt:variant>
      <vt:variant>
        <vt:i4>196618</vt:i4>
      </vt:variant>
      <vt:variant>
        <vt:i4>525</vt:i4>
      </vt:variant>
      <vt:variant>
        <vt:i4>0</vt:i4>
      </vt:variant>
      <vt:variant>
        <vt:i4>5</vt:i4>
      </vt:variant>
      <vt:variant>
        <vt:lpwstr>lsgoptik.doc</vt:lpwstr>
      </vt:variant>
      <vt:variant>
        <vt:lpwstr>o166</vt:lpwstr>
      </vt:variant>
      <vt:variant>
        <vt:i4>327695</vt:i4>
      </vt:variant>
      <vt:variant>
        <vt:i4>522</vt:i4>
      </vt:variant>
      <vt:variant>
        <vt:i4>0</vt:i4>
      </vt:variant>
      <vt:variant>
        <vt:i4>5</vt:i4>
      </vt:variant>
      <vt:variant>
        <vt:lpwstr>lsgoptik.doc</vt:lpwstr>
      </vt:variant>
      <vt:variant>
        <vt:lpwstr>o130</vt:lpwstr>
      </vt:variant>
      <vt:variant>
        <vt:i4>851982</vt:i4>
      </vt:variant>
      <vt:variant>
        <vt:i4>519</vt:i4>
      </vt:variant>
      <vt:variant>
        <vt:i4>0</vt:i4>
      </vt:variant>
      <vt:variant>
        <vt:i4>5</vt:i4>
      </vt:variant>
      <vt:variant>
        <vt:lpwstr>lsgoptik.doc</vt:lpwstr>
      </vt:variant>
      <vt:variant>
        <vt:lpwstr>o128</vt:lpwstr>
      </vt:variant>
      <vt:variant>
        <vt:i4>262158</vt:i4>
      </vt:variant>
      <vt:variant>
        <vt:i4>516</vt:i4>
      </vt:variant>
      <vt:variant>
        <vt:i4>0</vt:i4>
      </vt:variant>
      <vt:variant>
        <vt:i4>5</vt:i4>
      </vt:variant>
      <vt:variant>
        <vt:lpwstr>lsgoptik.doc</vt:lpwstr>
      </vt:variant>
      <vt:variant>
        <vt:lpwstr>o121</vt:lpwstr>
      </vt:variant>
      <vt:variant>
        <vt:i4>262156</vt:i4>
      </vt:variant>
      <vt:variant>
        <vt:i4>513</vt:i4>
      </vt:variant>
      <vt:variant>
        <vt:i4>0</vt:i4>
      </vt:variant>
      <vt:variant>
        <vt:i4>5</vt:i4>
      </vt:variant>
      <vt:variant>
        <vt:lpwstr>lsgoptik.doc</vt:lpwstr>
      </vt:variant>
      <vt:variant>
        <vt:lpwstr>o101</vt:lpwstr>
      </vt:variant>
      <vt:variant>
        <vt:i4>3604540</vt:i4>
      </vt:variant>
      <vt:variant>
        <vt:i4>510</vt:i4>
      </vt:variant>
      <vt:variant>
        <vt:i4>0</vt:i4>
      </vt:variant>
      <vt:variant>
        <vt:i4>5</vt:i4>
      </vt:variant>
      <vt:variant>
        <vt:lpwstr>lsgoptik.doc</vt:lpwstr>
      </vt:variant>
      <vt:variant>
        <vt:lpwstr>o33</vt:lpwstr>
      </vt:variant>
      <vt:variant>
        <vt:i4>3604540</vt:i4>
      </vt:variant>
      <vt:variant>
        <vt:i4>507</vt:i4>
      </vt:variant>
      <vt:variant>
        <vt:i4>0</vt:i4>
      </vt:variant>
      <vt:variant>
        <vt:i4>5</vt:i4>
      </vt:variant>
      <vt:variant>
        <vt:lpwstr>lsgoptik.doc</vt:lpwstr>
      </vt:variant>
      <vt:variant>
        <vt:lpwstr>o32</vt:lpwstr>
      </vt:variant>
      <vt:variant>
        <vt:i4>3604540</vt:i4>
      </vt:variant>
      <vt:variant>
        <vt:i4>504</vt:i4>
      </vt:variant>
      <vt:variant>
        <vt:i4>0</vt:i4>
      </vt:variant>
      <vt:variant>
        <vt:i4>5</vt:i4>
      </vt:variant>
      <vt:variant>
        <vt:lpwstr>lsgoptik.doc</vt:lpwstr>
      </vt:variant>
      <vt:variant>
        <vt:lpwstr>o30</vt:lpwstr>
      </vt:variant>
      <vt:variant>
        <vt:i4>3211324</vt:i4>
      </vt:variant>
      <vt:variant>
        <vt:i4>501</vt:i4>
      </vt:variant>
      <vt:variant>
        <vt:i4>0</vt:i4>
      </vt:variant>
      <vt:variant>
        <vt:i4>5</vt:i4>
      </vt:variant>
      <vt:variant>
        <vt:lpwstr>lsgoptik.doc</vt:lpwstr>
      </vt:variant>
      <vt:variant>
        <vt:lpwstr>o5</vt:lpwstr>
      </vt:variant>
      <vt:variant>
        <vt:i4>3604540</vt:i4>
      </vt:variant>
      <vt:variant>
        <vt:i4>498</vt:i4>
      </vt:variant>
      <vt:variant>
        <vt:i4>0</vt:i4>
      </vt:variant>
      <vt:variant>
        <vt:i4>5</vt:i4>
      </vt:variant>
      <vt:variant>
        <vt:lpwstr>lsgoptik.doc</vt:lpwstr>
      </vt:variant>
      <vt:variant>
        <vt:lpwstr>o3</vt:lpwstr>
      </vt:variant>
      <vt:variant>
        <vt:i4>2883706</vt:i4>
      </vt:variant>
      <vt:variant>
        <vt:i4>495</vt:i4>
      </vt:variant>
      <vt:variant>
        <vt:i4>0</vt:i4>
      </vt:variant>
      <vt:variant>
        <vt:i4>5</vt:i4>
      </vt:variant>
      <vt:variant>
        <vt:lpwstr>formeln.doc</vt:lpwstr>
      </vt:variant>
      <vt:variant>
        <vt:lpwstr>brechung</vt:lpwstr>
      </vt:variant>
      <vt:variant>
        <vt:i4>3145844</vt:i4>
      </vt:variant>
      <vt:variant>
        <vt:i4>492</vt:i4>
      </vt:variant>
      <vt:variant>
        <vt:i4>0</vt:i4>
      </vt:variant>
      <vt:variant>
        <vt:i4>5</vt:i4>
      </vt:variant>
      <vt:variant>
        <vt:lpwstr/>
      </vt:variant>
      <vt:variant>
        <vt:lpwstr>t0</vt:lpwstr>
      </vt:variant>
      <vt:variant>
        <vt:i4>8060986</vt:i4>
      </vt:variant>
      <vt:variant>
        <vt:i4>489</vt:i4>
      </vt:variant>
      <vt:variant>
        <vt:i4>0</vt:i4>
      </vt:variant>
      <vt:variant>
        <vt:i4>5</vt:i4>
      </vt:variant>
      <vt:variant>
        <vt:lpwstr>T:\sammlung\lsgoptik.doc</vt:lpwstr>
      </vt:variant>
      <vt:variant>
        <vt:lpwstr>o306</vt:lpwstr>
      </vt:variant>
      <vt:variant>
        <vt:i4>196620</vt:i4>
      </vt:variant>
      <vt:variant>
        <vt:i4>486</vt:i4>
      </vt:variant>
      <vt:variant>
        <vt:i4>0</vt:i4>
      </vt:variant>
      <vt:variant>
        <vt:i4>5</vt:i4>
      </vt:variant>
      <vt:variant>
        <vt:lpwstr>lsgoptik.doc</vt:lpwstr>
      </vt:variant>
      <vt:variant>
        <vt:lpwstr>o304</vt:lpwstr>
      </vt:variant>
      <vt:variant>
        <vt:i4>196612</vt:i4>
      </vt:variant>
      <vt:variant>
        <vt:i4>483</vt:i4>
      </vt:variant>
      <vt:variant>
        <vt:i4>0</vt:i4>
      </vt:variant>
      <vt:variant>
        <vt:i4>5</vt:i4>
      </vt:variant>
      <vt:variant>
        <vt:lpwstr>lsgoptik.doc</vt:lpwstr>
      </vt:variant>
      <vt:variant>
        <vt:lpwstr>o285</vt:lpwstr>
      </vt:variant>
      <vt:variant>
        <vt:i4>393220</vt:i4>
      </vt:variant>
      <vt:variant>
        <vt:i4>480</vt:i4>
      </vt:variant>
      <vt:variant>
        <vt:i4>0</vt:i4>
      </vt:variant>
      <vt:variant>
        <vt:i4>5</vt:i4>
      </vt:variant>
      <vt:variant>
        <vt:lpwstr>lsgoptik.doc</vt:lpwstr>
      </vt:variant>
      <vt:variant>
        <vt:lpwstr>o280</vt:lpwstr>
      </vt:variant>
      <vt:variant>
        <vt:i4>983051</vt:i4>
      </vt:variant>
      <vt:variant>
        <vt:i4>477</vt:i4>
      </vt:variant>
      <vt:variant>
        <vt:i4>0</vt:i4>
      </vt:variant>
      <vt:variant>
        <vt:i4>5</vt:i4>
      </vt:variant>
      <vt:variant>
        <vt:lpwstr>lsgoptik.doc</vt:lpwstr>
      </vt:variant>
      <vt:variant>
        <vt:lpwstr>o279</vt:lpwstr>
      </vt:variant>
      <vt:variant>
        <vt:i4>917513</vt:i4>
      </vt:variant>
      <vt:variant>
        <vt:i4>474</vt:i4>
      </vt:variant>
      <vt:variant>
        <vt:i4>0</vt:i4>
      </vt:variant>
      <vt:variant>
        <vt:i4>5</vt:i4>
      </vt:variant>
      <vt:variant>
        <vt:lpwstr>lsgoptik.doc</vt:lpwstr>
      </vt:variant>
      <vt:variant>
        <vt:lpwstr>o258</vt:lpwstr>
      </vt:variant>
      <vt:variant>
        <vt:i4>131077</vt:i4>
      </vt:variant>
      <vt:variant>
        <vt:i4>471</vt:i4>
      </vt:variant>
      <vt:variant>
        <vt:i4>0</vt:i4>
      </vt:variant>
      <vt:variant>
        <vt:i4>5</vt:i4>
      </vt:variant>
      <vt:variant>
        <vt:lpwstr>lsgoptik.doc</vt:lpwstr>
      </vt:variant>
      <vt:variant>
        <vt:lpwstr>e234</vt:lpwstr>
      </vt:variant>
      <vt:variant>
        <vt:i4>13</vt:i4>
      </vt:variant>
      <vt:variant>
        <vt:i4>468</vt:i4>
      </vt:variant>
      <vt:variant>
        <vt:i4>0</vt:i4>
      </vt:variant>
      <vt:variant>
        <vt:i4>5</vt:i4>
      </vt:variant>
      <vt:variant>
        <vt:lpwstr>lsgoptik.doc</vt:lpwstr>
      </vt:variant>
      <vt:variant>
        <vt:lpwstr>o216</vt:lpwstr>
      </vt:variant>
      <vt:variant>
        <vt:i4>851979</vt:i4>
      </vt:variant>
      <vt:variant>
        <vt:i4>465</vt:i4>
      </vt:variant>
      <vt:variant>
        <vt:i4>0</vt:i4>
      </vt:variant>
      <vt:variant>
        <vt:i4>5</vt:i4>
      </vt:variant>
      <vt:variant>
        <vt:lpwstr>lsgoptik.doc</vt:lpwstr>
      </vt:variant>
      <vt:variant>
        <vt:lpwstr>o178</vt:lpwstr>
      </vt:variant>
      <vt:variant>
        <vt:i4>458760</vt:i4>
      </vt:variant>
      <vt:variant>
        <vt:i4>462</vt:i4>
      </vt:variant>
      <vt:variant>
        <vt:i4>0</vt:i4>
      </vt:variant>
      <vt:variant>
        <vt:i4>5</vt:i4>
      </vt:variant>
      <vt:variant>
        <vt:lpwstr>lsgoptik.doc</vt:lpwstr>
      </vt:variant>
      <vt:variant>
        <vt:lpwstr>o142</vt:lpwstr>
      </vt:variant>
      <vt:variant>
        <vt:i4>262152</vt:i4>
      </vt:variant>
      <vt:variant>
        <vt:i4>459</vt:i4>
      </vt:variant>
      <vt:variant>
        <vt:i4>0</vt:i4>
      </vt:variant>
      <vt:variant>
        <vt:i4>5</vt:i4>
      </vt:variant>
      <vt:variant>
        <vt:lpwstr>lsgoptik.doc</vt:lpwstr>
      </vt:variant>
      <vt:variant>
        <vt:lpwstr>o141</vt:lpwstr>
      </vt:variant>
      <vt:variant>
        <vt:i4>786445</vt:i4>
      </vt:variant>
      <vt:variant>
        <vt:i4>456</vt:i4>
      </vt:variant>
      <vt:variant>
        <vt:i4>0</vt:i4>
      </vt:variant>
      <vt:variant>
        <vt:i4>5</vt:i4>
      </vt:variant>
      <vt:variant>
        <vt:lpwstr>lsgoptik.doc</vt:lpwstr>
      </vt:variant>
      <vt:variant>
        <vt:lpwstr>o119</vt:lpwstr>
      </vt:variant>
      <vt:variant>
        <vt:i4>131085</vt:i4>
      </vt:variant>
      <vt:variant>
        <vt:i4>453</vt:i4>
      </vt:variant>
      <vt:variant>
        <vt:i4>0</vt:i4>
      </vt:variant>
      <vt:variant>
        <vt:i4>5</vt:i4>
      </vt:variant>
      <vt:variant>
        <vt:lpwstr>lsgoptik.doc</vt:lpwstr>
      </vt:variant>
      <vt:variant>
        <vt:lpwstr>o117</vt:lpwstr>
      </vt:variant>
      <vt:variant>
        <vt:i4>131084</vt:i4>
      </vt:variant>
      <vt:variant>
        <vt:i4>450</vt:i4>
      </vt:variant>
      <vt:variant>
        <vt:i4>0</vt:i4>
      </vt:variant>
      <vt:variant>
        <vt:i4>5</vt:i4>
      </vt:variant>
      <vt:variant>
        <vt:lpwstr>lsgoptik.doc</vt:lpwstr>
      </vt:variant>
      <vt:variant>
        <vt:lpwstr>o107</vt:lpwstr>
      </vt:variant>
      <vt:variant>
        <vt:i4>3997756</vt:i4>
      </vt:variant>
      <vt:variant>
        <vt:i4>447</vt:i4>
      </vt:variant>
      <vt:variant>
        <vt:i4>0</vt:i4>
      </vt:variant>
      <vt:variant>
        <vt:i4>5</vt:i4>
      </vt:variant>
      <vt:variant>
        <vt:lpwstr>lsgoptik.doc</vt:lpwstr>
      </vt:variant>
      <vt:variant>
        <vt:lpwstr>o95</vt:lpwstr>
      </vt:variant>
      <vt:variant>
        <vt:i4>3932220</vt:i4>
      </vt:variant>
      <vt:variant>
        <vt:i4>444</vt:i4>
      </vt:variant>
      <vt:variant>
        <vt:i4>0</vt:i4>
      </vt:variant>
      <vt:variant>
        <vt:i4>5</vt:i4>
      </vt:variant>
      <vt:variant>
        <vt:lpwstr>lsgoptik.doc</vt:lpwstr>
      </vt:variant>
      <vt:variant>
        <vt:lpwstr>o80</vt:lpwstr>
      </vt:variant>
      <vt:variant>
        <vt:i4>3342396</vt:i4>
      </vt:variant>
      <vt:variant>
        <vt:i4>441</vt:i4>
      </vt:variant>
      <vt:variant>
        <vt:i4>0</vt:i4>
      </vt:variant>
      <vt:variant>
        <vt:i4>5</vt:i4>
      </vt:variant>
      <vt:variant>
        <vt:lpwstr>lsgoptik.doc</vt:lpwstr>
      </vt:variant>
      <vt:variant>
        <vt:lpwstr>o78</vt:lpwstr>
      </vt:variant>
      <vt:variant>
        <vt:i4>3342396</vt:i4>
      </vt:variant>
      <vt:variant>
        <vt:i4>438</vt:i4>
      </vt:variant>
      <vt:variant>
        <vt:i4>0</vt:i4>
      </vt:variant>
      <vt:variant>
        <vt:i4>5</vt:i4>
      </vt:variant>
      <vt:variant>
        <vt:lpwstr>lsgoptik.doc</vt:lpwstr>
      </vt:variant>
      <vt:variant>
        <vt:lpwstr>o72</vt:lpwstr>
      </vt:variant>
      <vt:variant>
        <vt:i4>3276860</vt:i4>
      </vt:variant>
      <vt:variant>
        <vt:i4>435</vt:i4>
      </vt:variant>
      <vt:variant>
        <vt:i4>0</vt:i4>
      </vt:variant>
      <vt:variant>
        <vt:i4>5</vt:i4>
      </vt:variant>
      <vt:variant>
        <vt:lpwstr>lsgoptik.doc</vt:lpwstr>
      </vt:variant>
      <vt:variant>
        <vt:lpwstr>o65</vt:lpwstr>
      </vt:variant>
      <vt:variant>
        <vt:i4>3276860</vt:i4>
      </vt:variant>
      <vt:variant>
        <vt:i4>432</vt:i4>
      </vt:variant>
      <vt:variant>
        <vt:i4>0</vt:i4>
      </vt:variant>
      <vt:variant>
        <vt:i4>5</vt:i4>
      </vt:variant>
      <vt:variant>
        <vt:lpwstr>lsgoptik.doc</vt:lpwstr>
      </vt:variant>
      <vt:variant>
        <vt:lpwstr>o64</vt:lpwstr>
      </vt:variant>
      <vt:variant>
        <vt:i4>3211324</vt:i4>
      </vt:variant>
      <vt:variant>
        <vt:i4>429</vt:i4>
      </vt:variant>
      <vt:variant>
        <vt:i4>0</vt:i4>
      </vt:variant>
      <vt:variant>
        <vt:i4>5</vt:i4>
      </vt:variant>
      <vt:variant>
        <vt:lpwstr>lsgoptik.doc</vt:lpwstr>
      </vt:variant>
      <vt:variant>
        <vt:lpwstr>o59</vt:lpwstr>
      </vt:variant>
      <vt:variant>
        <vt:i4>3211324</vt:i4>
      </vt:variant>
      <vt:variant>
        <vt:i4>426</vt:i4>
      </vt:variant>
      <vt:variant>
        <vt:i4>0</vt:i4>
      </vt:variant>
      <vt:variant>
        <vt:i4>5</vt:i4>
      </vt:variant>
      <vt:variant>
        <vt:lpwstr>lsgoptik.doc</vt:lpwstr>
      </vt:variant>
      <vt:variant>
        <vt:lpwstr>o56</vt:lpwstr>
      </vt:variant>
      <vt:variant>
        <vt:i4>3211324</vt:i4>
      </vt:variant>
      <vt:variant>
        <vt:i4>423</vt:i4>
      </vt:variant>
      <vt:variant>
        <vt:i4>0</vt:i4>
      </vt:variant>
      <vt:variant>
        <vt:i4>5</vt:i4>
      </vt:variant>
      <vt:variant>
        <vt:lpwstr>lsgoptik.doc</vt:lpwstr>
      </vt:variant>
      <vt:variant>
        <vt:lpwstr>o55</vt:lpwstr>
      </vt:variant>
      <vt:variant>
        <vt:i4>3145788</vt:i4>
      </vt:variant>
      <vt:variant>
        <vt:i4>420</vt:i4>
      </vt:variant>
      <vt:variant>
        <vt:i4>0</vt:i4>
      </vt:variant>
      <vt:variant>
        <vt:i4>5</vt:i4>
      </vt:variant>
      <vt:variant>
        <vt:lpwstr>lsgoptik.doc</vt:lpwstr>
      </vt:variant>
      <vt:variant>
        <vt:lpwstr>o48</vt:lpwstr>
      </vt:variant>
      <vt:variant>
        <vt:i4>3604540</vt:i4>
      </vt:variant>
      <vt:variant>
        <vt:i4>417</vt:i4>
      </vt:variant>
      <vt:variant>
        <vt:i4>0</vt:i4>
      </vt:variant>
      <vt:variant>
        <vt:i4>5</vt:i4>
      </vt:variant>
      <vt:variant>
        <vt:lpwstr>lsgoptik.doc</vt:lpwstr>
      </vt:variant>
      <vt:variant>
        <vt:lpwstr>o36</vt:lpwstr>
      </vt:variant>
      <vt:variant>
        <vt:i4>3539004</vt:i4>
      </vt:variant>
      <vt:variant>
        <vt:i4>414</vt:i4>
      </vt:variant>
      <vt:variant>
        <vt:i4>0</vt:i4>
      </vt:variant>
      <vt:variant>
        <vt:i4>5</vt:i4>
      </vt:variant>
      <vt:variant>
        <vt:lpwstr>lsgoptik.doc</vt:lpwstr>
      </vt:variant>
      <vt:variant>
        <vt:lpwstr>o28</vt:lpwstr>
      </vt:variant>
      <vt:variant>
        <vt:i4>2883706</vt:i4>
      </vt:variant>
      <vt:variant>
        <vt:i4>411</vt:i4>
      </vt:variant>
      <vt:variant>
        <vt:i4>0</vt:i4>
      </vt:variant>
      <vt:variant>
        <vt:i4>5</vt:i4>
      </vt:variant>
      <vt:variant>
        <vt:lpwstr>formeln.doc</vt:lpwstr>
      </vt:variant>
      <vt:variant>
        <vt:lpwstr>brechung</vt:lpwstr>
      </vt:variant>
      <vt:variant>
        <vt:i4>3145844</vt:i4>
      </vt:variant>
      <vt:variant>
        <vt:i4>408</vt:i4>
      </vt:variant>
      <vt:variant>
        <vt:i4>0</vt:i4>
      </vt:variant>
      <vt:variant>
        <vt:i4>5</vt:i4>
      </vt:variant>
      <vt:variant>
        <vt:lpwstr/>
      </vt:variant>
      <vt:variant>
        <vt:lpwstr>t0</vt:lpwstr>
      </vt:variant>
      <vt:variant>
        <vt:i4>327689</vt:i4>
      </vt:variant>
      <vt:variant>
        <vt:i4>405</vt:i4>
      </vt:variant>
      <vt:variant>
        <vt:i4>0</vt:i4>
      </vt:variant>
      <vt:variant>
        <vt:i4>5</vt:i4>
      </vt:variant>
      <vt:variant>
        <vt:lpwstr>lsgoptik.doc</vt:lpwstr>
      </vt:variant>
      <vt:variant>
        <vt:lpwstr>o253</vt:lpwstr>
      </vt:variant>
      <vt:variant>
        <vt:i4>917518</vt:i4>
      </vt:variant>
      <vt:variant>
        <vt:i4>402</vt:i4>
      </vt:variant>
      <vt:variant>
        <vt:i4>0</vt:i4>
      </vt:variant>
      <vt:variant>
        <vt:i4>5</vt:i4>
      </vt:variant>
      <vt:variant>
        <vt:lpwstr>lsgoptik.doc</vt:lpwstr>
      </vt:variant>
      <vt:variant>
        <vt:lpwstr>o228</vt:lpwstr>
      </vt:variant>
      <vt:variant>
        <vt:i4>917517</vt:i4>
      </vt:variant>
      <vt:variant>
        <vt:i4>399</vt:i4>
      </vt:variant>
      <vt:variant>
        <vt:i4>0</vt:i4>
      </vt:variant>
      <vt:variant>
        <vt:i4>5</vt:i4>
      </vt:variant>
      <vt:variant>
        <vt:lpwstr>lsgoptik.doc</vt:lpwstr>
      </vt:variant>
      <vt:variant>
        <vt:lpwstr>o218</vt:lpwstr>
      </vt:variant>
      <vt:variant>
        <vt:i4>917516</vt:i4>
      </vt:variant>
      <vt:variant>
        <vt:i4>396</vt:i4>
      </vt:variant>
      <vt:variant>
        <vt:i4>0</vt:i4>
      </vt:variant>
      <vt:variant>
        <vt:i4>5</vt:i4>
      </vt:variant>
      <vt:variant>
        <vt:lpwstr>lsgoptik.doc</vt:lpwstr>
      </vt:variant>
      <vt:variant>
        <vt:lpwstr>o208</vt:lpwstr>
      </vt:variant>
      <vt:variant>
        <vt:i4>131084</vt:i4>
      </vt:variant>
      <vt:variant>
        <vt:i4>393</vt:i4>
      </vt:variant>
      <vt:variant>
        <vt:i4>0</vt:i4>
      </vt:variant>
      <vt:variant>
        <vt:i4>5</vt:i4>
      </vt:variant>
      <vt:variant>
        <vt:lpwstr>lsgoptik.doc</vt:lpwstr>
      </vt:variant>
      <vt:variant>
        <vt:lpwstr>o204</vt:lpwstr>
      </vt:variant>
      <vt:variant>
        <vt:i4>458764</vt:i4>
      </vt:variant>
      <vt:variant>
        <vt:i4>390</vt:i4>
      </vt:variant>
      <vt:variant>
        <vt:i4>0</vt:i4>
      </vt:variant>
      <vt:variant>
        <vt:i4>5</vt:i4>
      </vt:variant>
      <vt:variant>
        <vt:lpwstr>lsgoptik.doc</vt:lpwstr>
      </vt:variant>
      <vt:variant>
        <vt:lpwstr>o201</vt:lpwstr>
      </vt:variant>
      <vt:variant>
        <vt:i4>393228</vt:i4>
      </vt:variant>
      <vt:variant>
        <vt:i4>387</vt:i4>
      </vt:variant>
      <vt:variant>
        <vt:i4>0</vt:i4>
      </vt:variant>
      <vt:variant>
        <vt:i4>5</vt:i4>
      </vt:variant>
      <vt:variant>
        <vt:lpwstr>lsgoptik.doc</vt:lpwstr>
      </vt:variant>
      <vt:variant>
        <vt:lpwstr>o200</vt:lpwstr>
      </vt:variant>
      <vt:variant>
        <vt:i4>851973</vt:i4>
      </vt:variant>
      <vt:variant>
        <vt:i4>384</vt:i4>
      </vt:variant>
      <vt:variant>
        <vt:i4>0</vt:i4>
      </vt:variant>
      <vt:variant>
        <vt:i4>5</vt:i4>
      </vt:variant>
      <vt:variant>
        <vt:lpwstr>lsgoptik.doc</vt:lpwstr>
      </vt:variant>
      <vt:variant>
        <vt:lpwstr>o198</vt:lpwstr>
      </vt:variant>
      <vt:variant>
        <vt:i4>131077</vt:i4>
      </vt:variant>
      <vt:variant>
        <vt:i4>381</vt:i4>
      </vt:variant>
      <vt:variant>
        <vt:i4>0</vt:i4>
      </vt:variant>
      <vt:variant>
        <vt:i4>5</vt:i4>
      </vt:variant>
      <vt:variant>
        <vt:lpwstr>lsgoptik.doc</vt:lpwstr>
      </vt:variant>
      <vt:variant>
        <vt:lpwstr>o197</vt:lpwstr>
      </vt:variant>
      <vt:variant>
        <vt:i4>196613</vt:i4>
      </vt:variant>
      <vt:variant>
        <vt:i4>378</vt:i4>
      </vt:variant>
      <vt:variant>
        <vt:i4>0</vt:i4>
      </vt:variant>
      <vt:variant>
        <vt:i4>5</vt:i4>
      </vt:variant>
      <vt:variant>
        <vt:lpwstr>lsgoptik.doc</vt:lpwstr>
      </vt:variant>
      <vt:variant>
        <vt:lpwstr>o196</vt:lpwstr>
      </vt:variant>
      <vt:variant>
        <vt:i4>3997756</vt:i4>
      </vt:variant>
      <vt:variant>
        <vt:i4>375</vt:i4>
      </vt:variant>
      <vt:variant>
        <vt:i4>0</vt:i4>
      </vt:variant>
      <vt:variant>
        <vt:i4>5</vt:i4>
      </vt:variant>
      <vt:variant>
        <vt:lpwstr>lsgoptik.doc</vt:lpwstr>
      </vt:variant>
      <vt:variant>
        <vt:lpwstr>o93</vt:lpwstr>
      </vt:variant>
      <vt:variant>
        <vt:i4>3342396</vt:i4>
      </vt:variant>
      <vt:variant>
        <vt:i4>372</vt:i4>
      </vt:variant>
      <vt:variant>
        <vt:i4>0</vt:i4>
      </vt:variant>
      <vt:variant>
        <vt:i4>5</vt:i4>
      </vt:variant>
      <vt:variant>
        <vt:lpwstr>lsgoptik.doc</vt:lpwstr>
      </vt:variant>
      <vt:variant>
        <vt:lpwstr>o70</vt:lpwstr>
      </vt:variant>
      <vt:variant>
        <vt:i4>3276860</vt:i4>
      </vt:variant>
      <vt:variant>
        <vt:i4>369</vt:i4>
      </vt:variant>
      <vt:variant>
        <vt:i4>0</vt:i4>
      </vt:variant>
      <vt:variant>
        <vt:i4>5</vt:i4>
      </vt:variant>
      <vt:variant>
        <vt:lpwstr>lsgoptik.doc</vt:lpwstr>
      </vt:variant>
      <vt:variant>
        <vt:lpwstr>o63</vt:lpwstr>
      </vt:variant>
      <vt:variant>
        <vt:i4>3211324</vt:i4>
      </vt:variant>
      <vt:variant>
        <vt:i4>366</vt:i4>
      </vt:variant>
      <vt:variant>
        <vt:i4>0</vt:i4>
      </vt:variant>
      <vt:variant>
        <vt:i4>5</vt:i4>
      </vt:variant>
      <vt:variant>
        <vt:lpwstr>lsgoptik.doc</vt:lpwstr>
      </vt:variant>
      <vt:variant>
        <vt:lpwstr>o58</vt:lpwstr>
      </vt:variant>
      <vt:variant>
        <vt:i4>3145788</vt:i4>
      </vt:variant>
      <vt:variant>
        <vt:i4>363</vt:i4>
      </vt:variant>
      <vt:variant>
        <vt:i4>0</vt:i4>
      </vt:variant>
      <vt:variant>
        <vt:i4>5</vt:i4>
      </vt:variant>
      <vt:variant>
        <vt:lpwstr>lsgoptik.doc</vt:lpwstr>
      </vt:variant>
      <vt:variant>
        <vt:lpwstr>o43</vt:lpwstr>
      </vt:variant>
      <vt:variant>
        <vt:i4>3211363</vt:i4>
      </vt:variant>
      <vt:variant>
        <vt:i4>360</vt:i4>
      </vt:variant>
      <vt:variant>
        <vt:i4>0</vt:i4>
      </vt:variant>
      <vt:variant>
        <vt:i4>5</vt:i4>
      </vt:variant>
      <vt:variant>
        <vt:lpwstr>formeln.doc</vt:lpwstr>
      </vt:variant>
      <vt:variant>
        <vt:lpwstr>Reflexion</vt:lpwstr>
      </vt:variant>
      <vt:variant>
        <vt:i4>3145844</vt:i4>
      </vt:variant>
      <vt:variant>
        <vt:i4>357</vt:i4>
      </vt:variant>
      <vt:variant>
        <vt:i4>0</vt:i4>
      </vt:variant>
      <vt:variant>
        <vt:i4>5</vt:i4>
      </vt:variant>
      <vt:variant>
        <vt:lpwstr/>
      </vt:variant>
      <vt:variant>
        <vt:lpwstr>t0</vt:lpwstr>
      </vt:variant>
      <vt:variant>
        <vt:i4>262156</vt:i4>
      </vt:variant>
      <vt:variant>
        <vt:i4>354</vt:i4>
      </vt:variant>
      <vt:variant>
        <vt:i4>0</vt:i4>
      </vt:variant>
      <vt:variant>
        <vt:i4>5</vt:i4>
      </vt:variant>
      <vt:variant>
        <vt:lpwstr>lsgoptik.doc</vt:lpwstr>
      </vt:variant>
      <vt:variant>
        <vt:lpwstr>o303</vt:lpwstr>
      </vt:variant>
      <vt:variant>
        <vt:i4>6422578</vt:i4>
      </vt:variant>
      <vt:variant>
        <vt:i4>351</vt:i4>
      </vt:variant>
      <vt:variant>
        <vt:i4>0</vt:i4>
      </vt:variant>
      <vt:variant>
        <vt:i4>5</vt:i4>
      </vt:variant>
      <vt:variant>
        <vt:lpwstr>bilder/o284.pdf</vt:lpwstr>
      </vt:variant>
      <vt:variant>
        <vt:lpwstr/>
      </vt:variant>
      <vt:variant>
        <vt:i4>131076</vt:i4>
      </vt:variant>
      <vt:variant>
        <vt:i4>348</vt:i4>
      </vt:variant>
      <vt:variant>
        <vt:i4>0</vt:i4>
      </vt:variant>
      <vt:variant>
        <vt:i4>5</vt:i4>
      </vt:variant>
      <vt:variant>
        <vt:lpwstr>lsgoptik.doc</vt:lpwstr>
      </vt:variant>
      <vt:variant>
        <vt:lpwstr>o284</vt:lpwstr>
      </vt:variant>
      <vt:variant>
        <vt:i4>3997702</vt:i4>
      </vt:variant>
      <vt:variant>
        <vt:i4>345</vt:i4>
      </vt:variant>
      <vt:variant>
        <vt:i4>0</vt:i4>
      </vt:variant>
      <vt:variant>
        <vt:i4>5</vt:i4>
      </vt:variant>
      <vt:variant>
        <vt:lpwstr>bilder/o282_2.pdf</vt:lpwstr>
      </vt:variant>
      <vt:variant>
        <vt:lpwstr/>
      </vt:variant>
      <vt:variant>
        <vt:i4>3997701</vt:i4>
      </vt:variant>
      <vt:variant>
        <vt:i4>342</vt:i4>
      </vt:variant>
      <vt:variant>
        <vt:i4>0</vt:i4>
      </vt:variant>
      <vt:variant>
        <vt:i4>5</vt:i4>
      </vt:variant>
      <vt:variant>
        <vt:lpwstr>bilder/o282_1.pdf</vt:lpwstr>
      </vt:variant>
      <vt:variant>
        <vt:lpwstr/>
      </vt:variant>
      <vt:variant>
        <vt:i4>262148</vt:i4>
      </vt:variant>
      <vt:variant>
        <vt:i4>339</vt:i4>
      </vt:variant>
      <vt:variant>
        <vt:i4>0</vt:i4>
      </vt:variant>
      <vt:variant>
        <vt:i4>5</vt:i4>
      </vt:variant>
      <vt:variant>
        <vt:lpwstr>lsgoptik.doc</vt:lpwstr>
      </vt:variant>
      <vt:variant>
        <vt:lpwstr>o282</vt:lpwstr>
      </vt:variant>
      <vt:variant>
        <vt:i4>458762</vt:i4>
      </vt:variant>
      <vt:variant>
        <vt:i4>336</vt:i4>
      </vt:variant>
      <vt:variant>
        <vt:i4>0</vt:i4>
      </vt:variant>
      <vt:variant>
        <vt:i4>5</vt:i4>
      </vt:variant>
      <vt:variant>
        <vt:lpwstr>lsgoptik.doc</vt:lpwstr>
      </vt:variant>
      <vt:variant>
        <vt:lpwstr>o261</vt:lpwstr>
      </vt:variant>
      <vt:variant>
        <vt:i4>196617</vt:i4>
      </vt:variant>
      <vt:variant>
        <vt:i4>333</vt:i4>
      </vt:variant>
      <vt:variant>
        <vt:i4>0</vt:i4>
      </vt:variant>
      <vt:variant>
        <vt:i4>5</vt:i4>
      </vt:variant>
      <vt:variant>
        <vt:lpwstr>lsgoptik.doc</vt:lpwstr>
      </vt:variant>
      <vt:variant>
        <vt:lpwstr>o255</vt:lpwstr>
      </vt:variant>
      <vt:variant>
        <vt:i4>7209084</vt:i4>
      </vt:variant>
      <vt:variant>
        <vt:i4>330</vt:i4>
      </vt:variant>
      <vt:variant>
        <vt:i4>0</vt:i4>
      </vt:variant>
      <vt:variant>
        <vt:i4>5</vt:i4>
      </vt:variant>
      <vt:variant>
        <vt:lpwstr>http://www.finken.de/fingerpuppe-wuppi.html</vt:lpwstr>
      </vt:variant>
      <vt:variant>
        <vt:lpwstr/>
      </vt:variant>
      <vt:variant>
        <vt:i4>262153</vt:i4>
      </vt:variant>
      <vt:variant>
        <vt:i4>327</vt:i4>
      </vt:variant>
      <vt:variant>
        <vt:i4>0</vt:i4>
      </vt:variant>
      <vt:variant>
        <vt:i4>5</vt:i4>
      </vt:variant>
      <vt:variant>
        <vt:lpwstr>lsgoptik.doc</vt:lpwstr>
      </vt:variant>
      <vt:variant>
        <vt:lpwstr>o252</vt:lpwstr>
      </vt:variant>
      <vt:variant>
        <vt:i4>262152</vt:i4>
      </vt:variant>
      <vt:variant>
        <vt:i4>324</vt:i4>
      </vt:variant>
      <vt:variant>
        <vt:i4>0</vt:i4>
      </vt:variant>
      <vt:variant>
        <vt:i4>5</vt:i4>
      </vt:variant>
      <vt:variant>
        <vt:lpwstr>lsgoptik.doc</vt:lpwstr>
      </vt:variant>
      <vt:variant>
        <vt:lpwstr>o242</vt:lpwstr>
      </vt:variant>
      <vt:variant>
        <vt:i4>262159</vt:i4>
      </vt:variant>
      <vt:variant>
        <vt:i4>321</vt:i4>
      </vt:variant>
      <vt:variant>
        <vt:i4>0</vt:i4>
      </vt:variant>
      <vt:variant>
        <vt:i4>5</vt:i4>
      </vt:variant>
      <vt:variant>
        <vt:lpwstr>lsgoptik.doc</vt:lpwstr>
      </vt:variant>
      <vt:variant>
        <vt:lpwstr>o232</vt:lpwstr>
      </vt:variant>
      <vt:variant>
        <vt:i4>65550</vt:i4>
      </vt:variant>
      <vt:variant>
        <vt:i4>318</vt:i4>
      </vt:variant>
      <vt:variant>
        <vt:i4>0</vt:i4>
      </vt:variant>
      <vt:variant>
        <vt:i4>5</vt:i4>
      </vt:variant>
      <vt:variant>
        <vt:lpwstr>lsgoptik.doc</vt:lpwstr>
      </vt:variant>
      <vt:variant>
        <vt:lpwstr>o227</vt:lpwstr>
      </vt:variant>
      <vt:variant>
        <vt:i4>327692</vt:i4>
      </vt:variant>
      <vt:variant>
        <vt:i4>315</vt:i4>
      </vt:variant>
      <vt:variant>
        <vt:i4>0</vt:i4>
      </vt:variant>
      <vt:variant>
        <vt:i4>5</vt:i4>
      </vt:variant>
      <vt:variant>
        <vt:lpwstr>lsgoptik.doc</vt:lpwstr>
      </vt:variant>
      <vt:variant>
        <vt:lpwstr>o203</vt:lpwstr>
      </vt:variant>
      <vt:variant>
        <vt:i4>786437</vt:i4>
      </vt:variant>
      <vt:variant>
        <vt:i4>312</vt:i4>
      </vt:variant>
      <vt:variant>
        <vt:i4>0</vt:i4>
      </vt:variant>
      <vt:variant>
        <vt:i4>5</vt:i4>
      </vt:variant>
      <vt:variant>
        <vt:lpwstr>lsgoptik.doc</vt:lpwstr>
      </vt:variant>
      <vt:variant>
        <vt:lpwstr>o199</vt:lpwstr>
      </vt:variant>
      <vt:variant>
        <vt:i4>786436</vt:i4>
      </vt:variant>
      <vt:variant>
        <vt:i4>309</vt:i4>
      </vt:variant>
      <vt:variant>
        <vt:i4>0</vt:i4>
      </vt:variant>
      <vt:variant>
        <vt:i4>5</vt:i4>
      </vt:variant>
      <vt:variant>
        <vt:lpwstr>lsgoptik.doc</vt:lpwstr>
      </vt:variant>
      <vt:variant>
        <vt:lpwstr>o189</vt:lpwstr>
      </vt:variant>
      <vt:variant>
        <vt:i4>65546</vt:i4>
      </vt:variant>
      <vt:variant>
        <vt:i4>306</vt:i4>
      </vt:variant>
      <vt:variant>
        <vt:i4>0</vt:i4>
      </vt:variant>
      <vt:variant>
        <vt:i4>5</vt:i4>
      </vt:variant>
      <vt:variant>
        <vt:lpwstr>lsgoptik.doc</vt:lpwstr>
      </vt:variant>
      <vt:variant>
        <vt:lpwstr>o164</vt:lpwstr>
      </vt:variant>
      <vt:variant>
        <vt:i4>262154</vt:i4>
      </vt:variant>
      <vt:variant>
        <vt:i4>303</vt:i4>
      </vt:variant>
      <vt:variant>
        <vt:i4>0</vt:i4>
      </vt:variant>
      <vt:variant>
        <vt:i4>5</vt:i4>
      </vt:variant>
      <vt:variant>
        <vt:lpwstr>lsgoptik.doc</vt:lpwstr>
      </vt:variant>
      <vt:variant>
        <vt:lpwstr>o161</vt:lpwstr>
      </vt:variant>
      <vt:variant>
        <vt:i4>3997756</vt:i4>
      </vt:variant>
      <vt:variant>
        <vt:i4>300</vt:i4>
      </vt:variant>
      <vt:variant>
        <vt:i4>0</vt:i4>
      </vt:variant>
      <vt:variant>
        <vt:i4>5</vt:i4>
      </vt:variant>
      <vt:variant>
        <vt:lpwstr>lsgoptik.doc</vt:lpwstr>
      </vt:variant>
      <vt:variant>
        <vt:lpwstr>o92</vt:lpwstr>
      </vt:variant>
      <vt:variant>
        <vt:i4>3342396</vt:i4>
      </vt:variant>
      <vt:variant>
        <vt:i4>297</vt:i4>
      </vt:variant>
      <vt:variant>
        <vt:i4>0</vt:i4>
      </vt:variant>
      <vt:variant>
        <vt:i4>5</vt:i4>
      </vt:variant>
      <vt:variant>
        <vt:lpwstr>lsgoptik.doc</vt:lpwstr>
      </vt:variant>
      <vt:variant>
        <vt:lpwstr>o71</vt:lpwstr>
      </vt:variant>
      <vt:variant>
        <vt:i4>3276860</vt:i4>
      </vt:variant>
      <vt:variant>
        <vt:i4>294</vt:i4>
      </vt:variant>
      <vt:variant>
        <vt:i4>0</vt:i4>
      </vt:variant>
      <vt:variant>
        <vt:i4>5</vt:i4>
      </vt:variant>
      <vt:variant>
        <vt:lpwstr>lsgoptik.doc</vt:lpwstr>
      </vt:variant>
      <vt:variant>
        <vt:lpwstr>o62</vt:lpwstr>
      </vt:variant>
      <vt:variant>
        <vt:i4>3276860</vt:i4>
      </vt:variant>
      <vt:variant>
        <vt:i4>291</vt:i4>
      </vt:variant>
      <vt:variant>
        <vt:i4>0</vt:i4>
      </vt:variant>
      <vt:variant>
        <vt:i4>5</vt:i4>
      </vt:variant>
      <vt:variant>
        <vt:lpwstr>lsgoptik.doc</vt:lpwstr>
      </vt:variant>
      <vt:variant>
        <vt:lpwstr>o61</vt:lpwstr>
      </vt:variant>
      <vt:variant>
        <vt:i4>3145788</vt:i4>
      </vt:variant>
      <vt:variant>
        <vt:i4>288</vt:i4>
      </vt:variant>
      <vt:variant>
        <vt:i4>0</vt:i4>
      </vt:variant>
      <vt:variant>
        <vt:i4>5</vt:i4>
      </vt:variant>
      <vt:variant>
        <vt:lpwstr>lsgoptik.doc</vt:lpwstr>
      </vt:variant>
      <vt:variant>
        <vt:lpwstr>o45</vt:lpwstr>
      </vt:variant>
      <vt:variant>
        <vt:i4>3539004</vt:i4>
      </vt:variant>
      <vt:variant>
        <vt:i4>285</vt:i4>
      </vt:variant>
      <vt:variant>
        <vt:i4>0</vt:i4>
      </vt:variant>
      <vt:variant>
        <vt:i4>5</vt:i4>
      </vt:variant>
      <vt:variant>
        <vt:lpwstr>lsgoptik.doc</vt:lpwstr>
      </vt:variant>
      <vt:variant>
        <vt:lpwstr>o25</vt:lpwstr>
      </vt:variant>
      <vt:variant>
        <vt:i4>3539004</vt:i4>
      </vt:variant>
      <vt:variant>
        <vt:i4>282</vt:i4>
      </vt:variant>
      <vt:variant>
        <vt:i4>0</vt:i4>
      </vt:variant>
      <vt:variant>
        <vt:i4>5</vt:i4>
      </vt:variant>
      <vt:variant>
        <vt:lpwstr>lsgoptik.doc</vt:lpwstr>
      </vt:variant>
      <vt:variant>
        <vt:lpwstr>o24</vt:lpwstr>
      </vt:variant>
      <vt:variant>
        <vt:i4>3211363</vt:i4>
      </vt:variant>
      <vt:variant>
        <vt:i4>279</vt:i4>
      </vt:variant>
      <vt:variant>
        <vt:i4>0</vt:i4>
      </vt:variant>
      <vt:variant>
        <vt:i4>5</vt:i4>
      </vt:variant>
      <vt:variant>
        <vt:lpwstr>formeln.doc</vt:lpwstr>
      </vt:variant>
      <vt:variant>
        <vt:lpwstr>Reflexion</vt:lpwstr>
      </vt:variant>
      <vt:variant>
        <vt:i4>3145844</vt:i4>
      </vt:variant>
      <vt:variant>
        <vt:i4>276</vt:i4>
      </vt:variant>
      <vt:variant>
        <vt:i4>0</vt:i4>
      </vt:variant>
      <vt:variant>
        <vt:i4>5</vt:i4>
      </vt:variant>
      <vt:variant>
        <vt:lpwstr/>
      </vt:variant>
      <vt:variant>
        <vt:lpwstr>t0</vt:lpwstr>
      </vt:variant>
      <vt:variant>
        <vt:i4>917515</vt:i4>
      </vt:variant>
      <vt:variant>
        <vt:i4>273</vt:i4>
      </vt:variant>
      <vt:variant>
        <vt:i4>0</vt:i4>
      </vt:variant>
      <vt:variant>
        <vt:i4>5</vt:i4>
      </vt:variant>
      <vt:variant>
        <vt:lpwstr>lsgoptik.doc</vt:lpwstr>
      </vt:variant>
      <vt:variant>
        <vt:lpwstr>o278</vt:lpwstr>
      </vt:variant>
      <vt:variant>
        <vt:i4>11</vt:i4>
      </vt:variant>
      <vt:variant>
        <vt:i4>270</vt:i4>
      </vt:variant>
      <vt:variant>
        <vt:i4>0</vt:i4>
      </vt:variant>
      <vt:variant>
        <vt:i4>5</vt:i4>
      </vt:variant>
      <vt:variant>
        <vt:lpwstr>lsgoptik.doc</vt:lpwstr>
      </vt:variant>
      <vt:variant>
        <vt:lpwstr>o276</vt:lpwstr>
      </vt:variant>
      <vt:variant>
        <vt:i4>393226</vt:i4>
      </vt:variant>
      <vt:variant>
        <vt:i4>267</vt:i4>
      </vt:variant>
      <vt:variant>
        <vt:i4>0</vt:i4>
      </vt:variant>
      <vt:variant>
        <vt:i4>5</vt:i4>
      </vt:variant>
      <vt:variant>
        <vt:lpwstr>lsgoptik.doc</vt:lpwstr>
      </vt:variant>
      <vt:variant>
        <vt:lpwstr>o260</vt:lpwstr>
      </vt:variant>
      <vt:variant>
        <vt:i4>458761</vt:i4>
      </vt:variant>
      <vt:variant>
        <vt:i4>264</vt:i4>
      </vt:variant>
      <vt:variant>
        <vt:i4>0</vt:i4>
      </vt:variant>
      <vt:variant>
        <vt:i4>5</vt:i4>
      </vt:variant>
      <vt:variant>
        <vt:lpwstr>lsgoptik.doc</vt:lpwstr>
      </vt:variant>
      <vt:variant>
        <vt:lpwstr>o251</vt:lpwstr>
      </vt:variant>
      <vt:variant>
        <vt:i4>14</vt:i4>
      </vt:variant>
      <vt:variant>
        <vt:i4>261</vt:i4>
      </vt:variant>
      <vt:variant>
        <vt:i4>0</vt:i4>
      </vt:variant>
      <vt:variant>
        <vt:i4>5</vt:i4>
      </vt:variant>
      <vt:variant>
        <vt:lpwstr>lsgoptik.doc</vt:lpwstr>
      </vt:variant>
      <vt:variant>
        <vt:lpwstr>o226</vt:lpwstr>
      </vt:variant>
      <vt:variant>
        <vt:i4>262158</vt:i4>
      </vt:variant>
      <vt:variant>
        <vt:i4>258</vt:i4>
      </vt:variant>
      <vt:variant>
        <vt:i4>0</vt:i4>
      </vt:variant>
      <vt:variant>
        <vt:i4>5</vt:i4>
      </vt:variant>
      <vt:variant>
        <vt:lpwstr>lsgoptik.doc</vt:lpwstr>
      </vt:variant>
      <vt:variant>
        <vt:lpwstr>o222</vt:lpwstr>
      </vt:variant>
      <vt:variant>
        <vt:i4>393230</vt:i4>
      </vt:variant>
      <vt:variant>
        <vt:i4>255</vt:i4>
      </vt:variant>
      <vt:variant>
        <vt:i4>0</vt:i4>
      </vt:variant>
      <vt:variant>
        <vt:i4>5</vt:i4>
      </vt:variant>
      <vt:variant>
        <vt:lpwstr>lsgoptik.doc</vt:lpwstr>
      </vt:variant>
      <vt:variant>
        <vt:lpwstr>o220</vt:lpwstr>
      </vt:variant>
      <vt:variant>
        <vt:i4>5</vt:i4>
      </vt:variant>
      <vt:variant>
        <vt:i4>252</vt:i4>
      </vt:variant>
      <vt:variant>
        <vt:i4>0</vt:i4>
      </vt:variant>
      <vt:variant>
        <vt:i4>5</vt:i4>
      </vt:variant>
      <vt:variant>
        <vt:lpwstr>lsgoptik.doc</vt:lpwstr>
      </vt:variant>
      <vt:variant>
        <vt:lpwstr>o195</vt:lpwstr>
      </vt:variant>
      <vt:variant>
        <vt:i4>786443</vt:i4>
      </vt:variant>
      <vt:variant>
        <vt:i4>249</vt:i4>
      </vt:variant>
      <vt:variant>
        <vt:i4>0</vt:i4>
      </vt:variant>
      <vt:variant>
        <vt:i4>5</vt:i4>
      </vt:variant>
      <vt:variant>
        <vt:lpwstr>lsgoptik.doc</vt:lpwstr>
      </vt:variant>
      <vt:variant>
        <vt:lpwstr>o179</vt:lpwstr>
      </vt:variant>
      <vt:variant>
        <vt:i4>131083</vt:i4>
      </vt:variant>
      <vt:variant>
        <vt:i4>246</vt:i4>
      </vt:variant>
      <vt:variant>
        <vt:i4>0</vt:i4>
      </vt:variant>
      <vt:variant>
        <vt:i4>5</vt:i4>
      </vt:variant>
      <vt:variant>
        <vt:lpwstr>lsgoptik.doc</vt:lpwstr>
      </vt:variant>
      <vt:variant>
        <vt:lpwstr>o177</vt:lpwstr>
      </vt:variant>
      <vt:variant>
        <vt:i4>196619</vt:i4>
      </vt:variant>
      <vt:variant>
        <vt:i4>243</vt:i4>
      </vt:variant>
      <vt:variant>
        <vt:i4>0</vt:i4>
      </vt:variant>
      <vt:variant>
        <vt:i4>5</vt:i4>
      </vt:variant>
      <vt:variant>
        <vt:lpwstr>lsgoptik.doc</vt:lpwstr>
      </vt:variant>
      <vt:variant>
        <vt:lpwstr>o176</vt:lpwstr>
      </vt:variant>
      <vt:variant>
        <vt:i4>11</vt:i4>
      </vt:variant>
      <vt:variant>
        <vt:i4>240</vt:i4>
      </vt:variant>
      <vt:variant>
        <vt:i4>0</vt:i4>
      </vt:variant>
      <vt:variant>
        <vt:i4>5</vt:i4>
      </vt:variant>
      <vt:variant>
        <vt:lpwstr>lsgoptik.doc</vt:lpwstr>
      </vt:variant>
      <vt:variant>
        <vt:lpwstr>o175</vt:lpwstr>
      </vt:variant>
      <vt:variant>
        <vt:i4>65547</vt:i4>
      </vt:variant>
      <vt:variant>
        <vt:i4>237</vt:i4>
      </vt:variant>
      <vt:variant>
        <vt:i4>0</vt:i4>
      </vt:variant>
      <vt:variant>
        <vt:i4>5</vt:i4>
      </vt:variant>
      <vt:variant>
        <vt:lpwstr>lsgoptik.doc</vt:lpwstr>
      </vt:variant>
      <vt:variant>
        <vt:lpwstr>o174</vt:lpwstr>
      </vt:variant>
      <vt:variant>
        <vt:i4>262153</vt:i4>
      </vt:variant>
      <vt:variant>
        <vt:i4>234</vt:i4>
      </vt:variant>
      <vt:variant>
        <vt:i4>0</vt:i4>
      </vt:variant>
      <vt:variant>
        <vt:i4>5</vt:i4>
      </vt:variant>
      <vt:variant>
        <vt:lpwstr>lsgoptik.doc</vt:lpwstr>
      </vt:variant>
      <vt:variant>
        <vt:lpwstr>o151</vt:lpwstr>
      </vt:variant>
      <vt:variant>
        <vt:i4>327689</vt:i4>
      </vt:variant>
      <vt:variant>
        <vt:i4>231</vt:i4>
      </vt:variant>
      <vt:variant>
        <vt:i4>0</vt:i4>
      </vt:variant>
      <vt:variant>
        <vt:i4>5</vt:i4>
      </vt:variant>
      <vt:variant>
        <vt:lpwstr>lsgoptik.doc</vt:lpwstr>
      </vt:variant>
      <vt:variant>
        <vt:lpwstr>o150</vt:lpwstr>
      </vt:variant>
      <vt:variant>
        <vt:i4>786440</vt:i4>
      </vt:variant>
      <vt:variant>
        <vt:i4>228</vt:i4>
      </vt:variant>
      <vt:variant>
        <vt:i4>0</vt:i4>
      </vt:variant>
      <vt:variant>
        <vt:i4>5</vt:i4>
      </vt:variant>
      <vt:variant>
        <vt:lpwstr>lsgoptik.doc</vt:lpwstr>
      </vt:variant>
      <vt:variant>
        <vt:lpwstr>o149</vt:lpwstr>
      </vt:variant>
      <vt:variant>
        <vt:i4>851976</vt:i4>
      </vt:variant>
      <vt:variant>
        <vt:i4>225</vt:i4>
      </vt:variant>
      <vt:variant>
        <vt:i4>0</vt:i4>
      </vt:variant>
      <vt:variant>
        <vt:i4>5</vt:i4>
      </vt:variant>
      <vt:variant>
        <vt:lpwstr>lsgoptik.doc</vt:lpwstr>
      </vt:variant>
      <vt:variant>
        <vt:lpwstr>o148</vt:lpwstr>
      </vt:variant>
      <vt:variant>
        <vt:i4>131080</vt:i4>
      </vt:variant>
      <vt:variant>
        <vt:i4>222</vt:i4>
      </vt:variant>
      <vt:variant>
        <vt:i4>0</vt:i4>
      </vt:variant>
      <vt:variant>
        <vt:i4>5</vt:i4>
      </vt:variant>
      <vt:variant>
        <vt:lpwstr>lsgoptik.doc</vt:lpwstr>
      </vt:variant>
      <vt:variant>
        <vt:lpwstr>o147</vt:lpwstr>
      </vt:variant>
      <vt:variant>
        <vt:i4>3145844</vt:i4>
      </vt:variant>
      <vt:variant>
        <vt:i4>219</vt:i4>
      </vt:variant>
      <vt:variant>
        <vt:i4>0</vt:i4>
      </vt:variant>
      <vt:variant>
        <vt:i4>5</vt:i4>
      </vt:variant>
      <vt:variant>
        <vt:lpwstr/>
      </vt:variant>
      <vt:variant>
        <vt:lpwstr>t0</vt:lpwstr>
      </vt:variant>
      <vt:variant>
        <vt:i4>458756</vt:i4>
      </vt:variant>
      <vt:variant>
        <vt:i4>216</vt:i4>
      </vt:variant>
      <vt:variant>
        <vt:i4>0</vt:i4>
      </vt:variant>
      <vt:variant>
        <vt:i4>5</vt:i4>
      </vt:variant>
      <vt:variant>
        <vt:lpwstr>lsgoptik.doc</vt:lpwstr>
      </vt:variant>
      <vt:variant>
        <vt:lpwstr>o281</vt:lpwstr>
      </vt:variant>
      <vt:variant>
        <vt:i4>393227</vt:i4>
      </vt:variant>
      <vt:variant>
        <vt:i4>213</vt:i4>
      </vt:variant>
      <vt:variant>
        <vt:i4>0</vt:i4>
      </vt:variant>
      <vt:variant>
        <vt:i4>5</vt:i4>
      </vt:variant>
      <vt:variant>
        <vt:lpwstr>lsgoptik.doc</vt:lpwstr>
      </vt:variant>
      <vt:variant>
        <vt:lpwstr>o270</vt:lpwstr>
      </vt:variant>
      <vt:variant>
        <vt:i4>983050</vt:i4>
      </vt:variant>
      <vt:variant>
        <vt:i4>210</vt:i4>
      </vt:variant>
      <vt:variant>
        <vt:i4>0</vt:i4>
      </vt:variant>
      <vt:variant>
        <vt:i4>5</vt:i4>
      </vt:variant>
      <vt:variant>
        <vt:lpwstr>lsgoptik.doc</vt:lpwstr>
      </vt:variant>
      <vt:variant>
        <vt:lpwstr>o269</vt:lpwstr>
      </vt:variant>
      <vt:variant>
        <vt:i4>917514</vt:i4>
      </vt:variant>
      <vt:variant>
        <vt:i4>207</vt:i4>
      </vt:variant>
      <vt:variant>
        <vt:i4>0</vt:i4>
      </vt:variant>
      <vt:variant>
        <vt:i4>5</vt:i4>
      </vt:variant>
      <vt:variant>
        <vt:lpwstr>lsgoptik.doc</vt:lpwstr>
      </vt:variant>
      <vt:variant>
        <vt:lpwstr>o268</vt:lpwstr>
      </vt:variant>
      <vt:variant>
        <vt:i4>65546</vt:i4>
      </vt:variant>
      <vt:variant>
        <vt:i4>204</vt:i4>
      </vt:variant>
      <vt:variant>
        <vt:i4>0</vt:i4>
      </vt:variant>
      <vt:variant>
        <vt:i4>5</vt:i4>
      </vt:variant>
      <vt:variant>
        <vt:lpwstr>lsgoptik.doc</vt:lpwstr>
      </vt:variant>
      <vt:variant>
        <vt:lpwstr>o267</vt:lpwstr>
      </vt:variant>
      <vt:variant>
        <vt:i4>10</vt:i4>
      </vt:variant>
      <vt:variant>
        <vt:i4>201</vt:i4>
      </vt:variant>
      <vt:variant>
        <vt:i4>0</vt:i4>
      </vt:variant>
      <vt:variant>
        <vt:i4>5</vt:i4>
      </vt:variant>
      <vt:variant>
        <vt:lpwstr>lsgoptik.doc</vt:lpwstr>
      </vt:variant>
      <vt:variant>
        <vt:lpwstr>o266</vt:lpwstr>
      </vt:variant>
      <vt:variant>
        <vt:i4>196618</vt:i4>
      </vt:variant>
      <vt:variant>
        <vt:i4>198</vt:i4>
      </vt:variant>
      <vt:variant>
        <vt:i4>0</vt:i4>
      </vt:variant>
      <vt:variant>
        <vt:i4>5</vt:i4>
      </vt:variant>
      <vt:variant>
        <vt:lpwstr>lsgoptik.doc</vt:lpwstr>
      </vt:variant>
      <vt:variant>
        <vt:lpwstr>o265</vt:lpwstr>
      </vt:variant>
      <vt:variant>
        <vt:i4>327688</vt:i4>
      </vt:variant>
      <vt:variant>
        <vt:i4>195</vt:i4>
      </vt:variant>
      <vt:variant>
        <vt:i4>0</vt:i4>
      </vt:variant>
      <vt:variant>
        <vt:i4>5</vt:i4>
      </vt:variant>
      <vt:variant>
        <vt:lpwstr>lsgoptik.doc</vt:lpwstr>
      </vt:variant>
      <vt:variant>
        <vt:lpwstr>o243</vt:lpwstr>
      </vt:variant>
      <vt:variant>
        <vt:i4>327695</vt:i4>
      </vt:variant>
      <vt:variant>
        <vt:i4>192</vt:i4>
      </vt:variant>
      <vt:variant>
        <vt:i4>0</vt:i4>
      </vt:variant>
      <vt:variant>
        <vt:i4>5</vt:i4>
      </vt:variant>
      <vt:variant>
        <vt:lpwstr>lsgoptik.doc</vt:lpwstr>
      </vt:variant>
      <vt:variant>
        <vt:lpwstr>o233</vt:lpwstr>
      </vt:variant>
      <vt:variant>
        <vt:i4>12</vt:i4>
      </vt:variant>
      <vt:variant>
        <vt:i4>189</vt:i4>
      </vt:variant>
      <vt:variant>
        <vt:i4>0</vt:i4>
      </vt:variant>
      <vt:variant>
        <vt:i4>5</vt:i4>
      </vt:variant>
      <vt:variant>
        <vt:lpwstr>lsgoptik.doc</vt:lpwstr>
      </vt:variant>
      <vt:variant>
        <vt:lpwstr>o206</vt:lpwstr>
      </vt:variant>
      <vt:variant>
        <vt:i4>262156</vt:i4>
      </vt:variant>
      <vt:variant>
        <vt:i4>186</vt:i4>
      </vt:variant>
      <vt:variant>
        <vt:i4>0</vt:i4>
      </vt:variant>
      <vt:variant>
        <vt:i4>5</vt:i4>
      </vt:variant>
      <vt:variant>
        <vt:lpwstr>lsgoptik.doc</vt:lpwstr>
      </vt:variant>
      <vt:variant>
        <vt:lpwstr>o202</vt:lpwstr>
      </vt:variant>
      <vt:variant>
        <vt:i4>65541</vt:i4>
      </vt:variant>
      <vt:variant>
        <vt:i4>183</vt:i4>
      </vt:variant>
      <vt:variant>
        <vt:i4>0</vt:i4>
      </vt:variant>
      <vt:variant>
        <vt:i4>5</vt:i4>
      </vt:variant>
      <vt:variant>
        <vt:lpwstr>lsgoptik.doc</vt:lpwstr>
      </vt:variant>
      <vt:variant>
        <vt:lpwstr>o194</vt:lpwstr>
      </vt:variant>
      <vt:variant>
        <vt:i4>327690</vt:i4>
      </vt:variant>
      <vt:variant>
        <vt:i4>180</vt:i4>
      </vt:variant>
      <vt:variant>
        <vt:i4>0</vt:i4>
      </vt:variant>
      <vt:variant>
        <vt:i4>5</vt:i4>
      </vt:variant>
      <vt:variant>
        <vt:lpwstr>lsgoptik.doc</vt:lpwstr>
      </vt:variant>
      <vt:variant>
        <vt:lpwstr>o160</vt:lpwstr>
      </vt:variant>
      <vt:variant>
        <vt:i4>786441</vt:i4>
      </vt:variant>
      <vt:variant>
        <vt:i4>177</vt:i4>
      </vt:variant>
      <vt:variant>
        <vt:i4>0</vt:i4>
      </vt:variant>
      <vt:variant>
        <vt:i4>5</vt:i4>
      </vt:variant>
      <vt:variant>
        <vt:lpwstr>lsgoptik.doc</vt:lpwstr>
      </vt:variant>
      <vt:variant>
        <vt:lpwstr>o159</vt:lpwstr>
      </vt:variant>
      <vt:variant>
        <vt:i4>851977</vt:i4>
      </vt:variant>
      <vt:variant>
        <vt:i4>174</vt:i4>
      </vt:variant>
      <vt:variant>
        <vt:i4>0</vt:i4>
      </vt:variant>
      <vt:variant>
        <vt:i4>5</vt:i4>
      </vt:variant>
      <vt:variant>
        <vt:lpwstr>lsgoptik.doc</vt:lpwstr>
      </vt:variant>
      <vt:variant>
        <vt:lpwstr>o158</vt:lpwstr>
      </vt:variant>
      <vt:variant>
        <vt:i4>131081</vt:i4>
      </vt:variant>
      <vt:variant>
        <vt:i4>171</vt:i4>
      </vt:variant>
      <vt:variant>
        <vt:i4>0</vt:i4>
      </vt:variant>
      <vt:variant>
        <vt:i4>5</vt:i4>
      </vt:variant>
      <vt:variant>
        <vt:lpwstr>lsgoptik.doc</vt:lpwstr>
      </vt:variant>
      <vt:variant>
        <vt:lpwstr>o157</vt:lpwstr>
      </vt:variant>
      <vt:variant>
        <vt:i4>196617</vt:i4>
      </vt:variant>
      <vt:variant>
        <vt:i4>168</vt:i4>
      </vt:variant>
      <vt:variant>
        <vt:i4>0</vt:i4>
      </vt:variant>
      <vt:variant>
        <vt:i4>5</vt:i4>
      </vt:variant>
      <vt:variant>
        <vt:lpwstr>lsgoptik.doc</vt:lpwstr>
      </vt:variant>
      <vt:variant>
        <vt:lpwstr>o156</vt:lpwstr>
      </vt:variant>
      <vt:variant>
        <vt:i4>12</vt:i4>
      </vt:variant>
      <vt:variant>
        <vt:i4>165</vt:i4>
      </vt:variant>
      <vt:variant>
        <vt:i4>0</vt:i4>
      </vt:variant>
      <vt:variant>
        <vt:i4>5</vt:i4>
      </vt:variant>
      <vt:variant>
        <vt:lpwstr>lsgoptik.doc</vt:lpwstr>
      </vt:variant>
      <vt:variant>
        <vt:lpwstr>o105</vt:lpwstr>
      </vt:variant>
      <vt:variant>
        <vt:i4>3997756</vt:i4>
      </vt:variant>
      <vt:variant>
        <vt:i4>162</vt:i4>
      </vt:variant>
      <vt:variant>
        <vt:i4>0</vt:i4>
      </vt:variant>
      <vt:variant>
        <vt:i4>5</vt:i4>
      </vt:variant>
      <vt:variant>
        <vt:lpwstr>lsgoptik.doc</vt:lpwstr>
      </vt:variant>
      <vt:variant>
        <vt:lpwstr>o90</vt:lpwstr>
      </vt:variant>
      <vt:variant>
        <vt:i4>3932220</vt:i4>
      </vt:variant>
      <vt:variant>
        <vt:i4>159</vt:i4>
      </vt:variant>
      <vt:variant>
        <vt:i4>0</vt:i4>
      </vt:variant>
      <vt:variant>
        <vt:i4>5</vt:i4>
      </vt:variant>
      <vt:variant>
        <vt:lpwstr>lsgoptik.doc</vt:lpwstr>
      </vt:variant>
      <vt:variant>
        <vt:lpwstr>o89</vt:lpwstr>
      </vt:variant>
      <vt:variant>
        <vt:i4>3932220</vt:i4>
      </vt:variant>
      <vt:variant>
        <vt:i4>156</vt:i4>
      </vt:variant>
      <vt:variant>
        <vt:i4>0</vt:i4>
      </vt:variant>
      <vt:variant>
        <vt:i4>5</vt:i4>
      </vt:variant>
      <vt:variant>
        <vt:lpwstr>lsgoptik.doc</vt:lpwstr>
      </vt:variant>
      <vt:variant>
        <vt:lpwstr>o88</vt:lpwstr>
      </vt:variant>
      <vt:variant>
        <vt:i4>3145788</vt:i4>
      </vt:variant>
      <vt:variant>
        <vt:i4>153</vt:i4>
      </vt:variant>
      <vt:variant>
        <vt:i4>0</vt:i4>
      </vt:variant>
      <vt:variant>
        <vt:i4>5</vt:i4>
      </vt:variant>
      <vt:variant>
        <vt:lpwstr>lsgoptik.doc</vt:lpwstr>
      </vt:variant>
      <vt:variant>
        <vt:lpwstr>o47</vt:lpwstr>
      </vt:variant>
      <vt:variant>
        <vt:i4>3539004</vt:i4>
      </vt:variant>
      <vt:variant>
        <vt:i4>150</vt:i4>
      </vt:variant>
      <vt:variant>
        <vt:i4>0</vt:i4>
      </vt:variant>
      <vt:variant>
        <vt:i4>5</vt:i4>
      </vt:variant>
      <vt:variant>
        <vt:lpwstr>lsgoptik.doc</vt:lpwstr>
      </vt:variant>
      <vt:variant>
        <vt:lpwstr>o27</vt:lpwstr>
      </vt:variant>
      <vt:variant>
        <vt:i4>3145844</vt:i4>
      </vt:variant>
      <vt:variant>
        <vt:i4>147</vt:i4>
      </vt:variant>
      <vt:variant>
        <vt:i4>0</vt:i4>
      </vt:variant>
      <vt:variant>
        <vt:i4>5</vt:i4>
      </vt:variant>
      <vt:variant>
        <vt:lpwstr/>
      </vt:variant>
      <vt:variant>
        <vt:lpwstr>t0</vt:lpwstr>
      </vt:variant>
      <vt:variant>
        <vt:i4>458765</vt:i4>
      </vt:variant>
      <vt:variant>
        <vt:i4>144</vt:i4>
      </vt:variant>
      <vt:variant>
        <vt:i4>0</vt:i4>
      </vt:variant>
      <vt:variant>
        <vt:i4>5</vt:i4>
      </vt:variant>
      <vt:variant>
        <vt:lpwstr>lsgoptik.doc</vt:lpwstr>
      </vt:variant>
      <vt:variant>
        <vt:lpwstr>o310</vt:lpwstr>
      </vt:variant>
      <vt:variant>
        <vt:i4>65547</vt:i4>
      </vt:variant>
      <vt:variant>
        <vt:i4>138</vt:i4>
      </vt:variant>
      <vt:variant>
        <vt:i4>0</vt:i4>
      </vt:variant>
      <vt:variant>
        <vt:i4>5</vt:i4>
      </vt:variant>
      <vt:variant>
        <vt:lpwstr>lsgoptik.doc</vt:lpwstr>
      </vt:variant>
      <vt:variant>
        <vt:lpwstr>o277</vt:lpwstr>
      </vt:variant>
      <vt:variant>
        <vt:i4>131082</vt:i4>
      </vt:variant>
      <vt:variant>
        <vt:i4>135</vt:i4>
      </vt:variant>
      <vt:variant>
        <vt:i4>0</vt:i4>
      </vt:variant>
      <vt:variant>
        <vt:i4>5</vt:i4>
      </vt:variant>
      <vt:variant>
        <vt:lpwstr>lsgoptik.doc</vt:lpwstr>
      </vt:variant>
      <vt:variant>
        <vt:lpwstr>o264</vt:lpwstr>
      </vt:variant>
      <vt:variant>
        <vt:i4>196622</vt:i4>
      </vt:variant>
      <vt:variant>
        <vt:i4>132</vt:i4>
      </vt:variant>
      <vt:variant>
        <vt:i4>0</vt:i4>
      </vt:variant>
      <vt:variant>
        <vt:i4>5</vt:i4>
      </vt:variant>
      <vt:variant>
        <vt:lpwstr>lsgoptik.doc</vt:lpwstr>
      </vt:variant>
      <vt:variant>
        <vt:lpwstr>o225</vt:lpwstr>
      </vt:variant>
      <vt:variant>
        <vt:i4>9</vt:i4>
      </vt:variant>
      <vt:variant>
        <vt:i4>129</vt:i4>
      </vt:variant>
      <vt:variant>
        <vt:i4>0</vt:i4>
      </vt:variant>
      <vt:variant>
        <vt:i4>5</vt:i4>
      </vt:variant>
      <vt:variant>
        <vt:lpwstr>lsgoptik.doc</vt:lpwstr>
      </vt:variant>
      <vt:variant>
        <vt:lpwstr>o155</vt:lpwstr>
      </vt:variant>
      <vt:variant>
        <vt:i4>65545</vt:i4>
      </vt:variant>
      <vt:variant>
        <vt:i4>126</vt:i4>
      </vt:variant>
      <vt:variant>
        <vt:i4>0</vt:i4>
      </vt:variant>
      <vt:variant>
        <vt:i4>5</vt:i4>
      </vt:variant>
      <vt:variant>
        <vt:lpwstr>lsgoptik.doc</vt:lpwstr>
      </vt:variant>
      <vt:variant>
        <vt:lpwstr>o154</vt:lpwstr>
      </vt:variant>
      <vt:variant>
        <vt:i4>393225</vt:i4>
      </vt:variant>
      <vt:variant>
        <vt:i4>123</vt:i4>
      </vt:variant>
      <vt:variant>
        <vt:i4>0</vt:i4>
      </vt:variant>
      <vt:variant>
        <vt:i4>5</vt:i4>
      </vt:variant>
      <vt:variant>
        <vt:lpwstr>lsgoptik.doc</vt:lpwstr>
      </vt:variant>
      <vt:variant>
        <vt:lpwstr>o153</vt:lpwstr>
      </vt:variant>
      <vt:variant>
        <vt:i4>3997756</vt:i4>
      </vt:variant>
      <vt:variant>
        <vt:i4>120</vt:i4>
      </vt:variant>
      <vt:variant>
        <vt:i4>0</vt:i4>
      </vt:variant>
      <vt:variant>
        <vt:i4>5</vt:i4>
      </vt:variant>
      <vt:variant>
        <vt:lpwstr>lsgoptik.doc</vt:lpwstr>
      </vt:variant>
      <vt:variant>
        <vt:lpwstr>o91</vt:lpwstr>
      </vt:variant>
      <vt:variant>
        <vt:i4>3342396</vt:i4>
      </vt:variant>
      <vt:variant>
        <vt:i4>117</vt:i4>
      </vt:variant>
      <vt:variant>
        <vt:i4>0</vt:i4>
      </vt:variant>
      <vt:variant>
        <vt:i4>5</vt:i4>
      </vt:variant>
      <vt:variant>
        <vt:lpwstr>lsgoptik.doc</vt:lpwstr>
      </vt:variant>
      <vt:variant>
        <vt:lpwstr>o76</vt:lpwstr>
      </vt:variant>
      <vt:variant>
        <vt:i4>3342396</vt:i4>
      </vt:variant>
      <vt:variant>
        <vt:i4>114</vt:i4>
      </vt:variant>
      <vt:variant>
        <vt:i4>0</vt:i4>
      </vt:variant>
      <vt:variant>
        <vt:i4>5</vt:i4>
      </vt:variant>
      <vt:variant>
        <vt:lpwstr>lsgoptik.doc</vt:lpwstr>
      </vt:variant>
      <vt:variant>
        <vt:lpwstr>o75</vt:lpwstr>
      </vt:variant>
      <vt:variant>
        <vt:i4>3342396</vt:i4>
      </vt:variant>
      <vt:variant>
        <vt:i4>111</vt:i4>
      </vt:variant>
      <vt:variant>
        <vt:i4>0</vt:i4>
      </vt:variant>
      <vt:variant>
        <vt:i4>5</vt:i4>
      </vt:variant>
      <vt:variant>
        <vt:lpwstr>lsgoptik.doc</vt:lpwstr>
      </vt:variant>
      <vt:variant>
        <vt:lpwstr>o74</vt:lpwstr>
      </vt:variant>
      <vt:variant>
        <vt:i4>3342396</vt:i4>
      </vt:variant>
      <vt:variant>
        <vt:i4>108</vt:i4>
      </vt:variant>
      <vt:variant>
        <vt:i4>0</vt:i4>
      </vt:variant>
      <vt:variant>
        <vt:i4>5</vt:i4>
      </vt:variant>
      <vt:variant>
        <vt:lpwstr>lsgoptik.doc</vt:lpwstr>
      </vt:variant>
      <vt:variant>
        <vt:lpwstr>o73</vt:lpwstr>
      </vt:variant>
      <vt:variant>
        <vt:i4>3145788</vt:i4>
      </vt:variant>
      <vt:variant>
        <vt:i4>105</vt:i4>
      </vt:variant>
      <vt:variant>
        <vt:i4>0</vt:i4>
      </vt:variant>
      <vt:variant>
        <vt:i4>5</vt:i4>
      </vt:variant>
      <vt:variant>
        <vt:lpwstr>lsgoptik.doc</vt:lpwstr>
      </vt:variant>
      <vt:variant>
        <vt:lpwstr>o44</vt:lpwstr>
      </vt:variant>
      <vt:variant>
        <vt:i4>3145788</vt:i4>
      </vt:variant>
      <vt:variant>
        <vt:i4>102</vt:i4>
      </vt:variant>
      <vt:variant>
        <vt:i4>0</vt:i4>
      </vt:variant>
      <vt:variant>
        <vt:i4>5</vt:i4>
      </vt:variant>
      <vt:variant>
        <vt:lpwstr>lsgoptik.doc</vt:lpwstr>
      </vt:variant>
      <vt:variant>
        <vt:lpwstr>o42</vt:lpwstr>
      </vt:variant>
      <vt:variant>
        <vt:i4>3145788</vt:i4>
      </vt:variant>
      <vt:variant>
        <vt:i4>99</vt:i4>
      </vt:variant>
      <vt:variant>
        <vt:i4>0</vt:i4>
      </vt:variant>
      <vt:variant>
        <vt:i4>5</vt:i4>
      </vt:variant>
      <vt:variant>
        <vt:lpwstr>lsgoptik.doc</vt:lpwstr>
      </vt:variant>
      <vt:variant>
        <vt:lpwstr>o41</vt:lpwstr>
      </vt:variant>
      <vt:variant>
        <vt:i4>3145788</vt:i4>
      </vt:variant>
      <vt:variant>
        <vt:i4>96</vt:i4>
      </vt:variant>
      <vt:variant>
        <vt:i4>0</vt:i4>
      </vt:variant>
      <vt:variant>
        <vt:i4>5</vt:i4>
      </vt:variant>
      <vt:variant>
        <vt:lpwstr>lsgoptik.doc</vt:lpwstr>
      </vt:variant>
      <vt:variant>
        <vt:lpwstr>o40</vt:lpwstr>
      </vt:variant>
      <vt:variant>
        <vt:i4>3539004</vt:i4>
      </vt:variant>
      <vt:variant>
        <vt:i4>93</vt:i4>
      </vt:variant>
      <vt:variant>
        <vt:i4>0</vt:i4>
      </vt:variant>
      <vt:variant>
        <vt:i4>5</vt:i4>
      </vt:variant>
      <vt:variant>
        <vt:lpwstr>lsgoptik.doc</vt:lpwstr>
      </vt:variant>
      <vt:variant>
        <vt:lpwstr>o26</vt:lpwstr>
      </vt:variant>
      <vt:variant>
        <vt:i4>3539004</vt:i4>
      </vt:variant>
      <vt:variant>
        <vt:i4>90</vt:i4>
      </vt:variant>
      <vt:variant>
        <vt:i4>0</vt:i4>
      </vt:variant>
      <vt:variant>
        <vt:i4>5</vt:i4>
      </vt:variant>
      <vt:variant>
        <vt:lpwstr>lsgoptik.doc</vt:lpwstr>
      </vt:variant>
      <vt:variant>
        <vt:lpwstr>o23</vt:lpwstr>
      </vt:variant>
      <vt:variant>
        <vt:i4>3539004</vt:i4>
      </vt:variant>
      <vt:variant>
        <vt:i4>87</vt:i4>
      </vt:variant>
      <vt:variant>
        <vt:i4>0</vt:i4>
      </vt:variant>
      <vt:variant>
        <vt:i4>5</vt:i4>
      </vt:variant>
      <vt:variant>
        <vt:lpwstr>lsgoptik.doc</vt:lpwstr>
      </vt:variant>
      <vt:variant>
        <vt:lpwstr>o22</vt:lpwstr>
      </vt:variant>
      <vt:variant>
        <vt:i4>3539004</vt:i4>
      </vt:variant>
      <vt:variant>
        <vt:i4>84</vt:i4>
      </vt:variant>
      <vt:variant>
        <vt:i4>0</vt:i4>
      </vt:variant>
      <vt:variant>
        <vt:i4>5</vt:i4>
      </vt:variant>
      <vt:variant>
        <vt:lpwstr>lsgoptik.doc</vt:lpwstr>
      </vt:variant>
      <vt:variant>
        <vt:lpwstr>o21</vt:lpwstr>
      </vt:variant>
      <vt:variant>
        <vt:i4>3539004</vt:i4>
      </vt:variant>
      <vt:variant>
        <vt:i4>81</vt:i4>
      </vt:variant>
      <vt:variant>
        <vt:i4>0</vt:i4>
      </vt:variant>
      <vt:variant>
        <vt:i4>5</vt:i4>
      </vt:variant>
      <vt:variant>
        <vt:lpwstr>lsgoptik.doc</vt:lpwstr>
      </vt:variant>
      <vt:variant>
        <vt:lpwstr>o20</vt:lpwstr>
      </vt:variant>
      <vt:variant>
        <vt:i4>3473468</vt:i4>
      </vt:variant>
      <vt:variant>
        <vt:i4>78</vt:i4>
      </vt:variant>
      <vt:variant>
        <vt:i4>0</vt:i4>
      </vt:variant>
      <vt:variant>
        <vt:i4>5</vt:i4>
      </vt:variant>
      <vt:variant>
        <vt:lpwstr>lsgoptik.doc</vt:lpwstr>
      </vt:variant>
      <vt:variant>
        <vt:lpwstr>o19</vt:lpwstr>
      </vt:variant>
      <vt:variant>
        <vt:i4>3473468</vt:i4>
      </vt:variant>
      <vt:variant>
        <vt:i4>75</vt:i4>
      </vt:variant>
      <vt:variant>
        <vt:i4>0</vt:i4>
      </vt:variant>
      <vt:variant>
        <vt:i4>5</vt:i4>
      </vt:variant>
      <vt:variant>
        <vt:lpwstr>lsgoptik.doc</vt:lpwstr>
      </vt:variant>
      <vt:variant>
        <vt:lpwstr>o18</vt:lpwstr>
      </vt:variant>
      <vt:variant>
        <vt:i4>3473468</vt:i4>
      </vt:variant>
      <vt:variant>
        <vt:i4>72</vt:i4>
      </vt:variant>
      <vt:variant>
        <vt:i4>0</vt:i4>
      </vt:variant>
      <vt:variant>
        <vt:i4>5</vt:i4>
      </vt:variant>
      <vt:variant>
        <vt:lpwstr>lsgoptik.doc</vt:lpwstr>
      </vt:variant>
      <vt:variant>
        <vt:lpwstr>o17</vt:lpwstr>
      </vt:variant>
      <vt:variant>
        <vt:i4>3473468</vt:i4>
      </vt:variant>
      <vt:variant>
        <vt:i4>69</vt:i4>
      </vt:variant>
      <vt:variant>
        <vt:i4>0</vt:i4>
      </vt:variant>
      <vt:variant>
        <vt:i4>5</vt:i4>
      </vt:variant>
      <vt:variant>
        <vt:lpwstr>lsgoptik.doc</vt:lpwstr>
      </vt:variant>
      <vt:variant>
        <vt:lpwstr>o16</vt:lpwstr>
      </vt:variant>
      <vt:variant>
        <vt:i4>3473468</vt:i4>
      </vt:variant>
      <vt:variant>
        <vt:i4>66</vt:i4>
      </vt:variant>
      <vt:variant>
        <vt:i4>0</vt:i4>
      </vt:variant>
      <vt:variant>
        <vt:i4>5</vt:i4>
      </vt:variant>
      <vt:variant>
        <vt:lpwstr>lsgoptik.doc</vt:lpwstr>
      </vt:variant>
      <vt:variant>
        <vt:lpwstr>o15</vt:lpwstr>
      </vt:variant>
      <vt:variant>
        <vt:i4>3473468</vt:i4>
      </vt:variant>
      <vt:variant>
        <vt:i4>63</vt:i4>
      </vt:variant>
      <vt:variant>
        <vt:i4>0</vt:i4>
      </vt:variant>
      <vt:variant>
        <vt:i4>5</vt:i4>
      </vt:variant>
      <vt:variant>
        <vt:lpwstr>lsgoptik.doc</vt:lpwstr>
      </vt:variant>
      <vt:variant>
        <vt:lpwstr>o14</vt:lpwstr>
      </vt:variant>
      <vt:variant>
        <vt:i4>3473512</vt:i4>
      </vt:variant>
      <vt:variant>
        <vt:i4>60</vt:i4>
      </vt:variant>
      <vt:variant>
        <vt:i4>0</vt:i4>
      </vt:variant>
      <vt:variant>
        <vt:i4>5</vt:i4>
      </vt:variant>
      <vt:variant>
        <vt:lpwstr>formeln.doc</vt:lpwstr>
      </vt:variant>
      <vt:variant>
        <vt:lpwstr>lichtausbreitung</vt:lpwstr>
      </vt:variant>
      <vt:variant>
        <vt:i4>3145844</vt:i4>
      </vt:variant>
      <vt:variant>
        <vt:i4>57</vt:i4>
      </vt:variant>
      <vt:variant>
        <vt:i4>0</vt:i4>
      </vt:variant>
      <vt:variant>
        <vt:i4>5</vt:i4>
      </vt:variant>
      <vt:variant>
        <vt:lpwstr/>
      </vt:variant>
      <vt:variant>
        <vt:lpwstr>t0</vt:lpwstr>
      </vt:variant>
      <vt:variant>
        <vt:i4>3211380</vt:i4>
      </vt:variant>
      <vt:variant>
        <vt:i4>54</vt:i4>
      </vt:variant>
      <vt:variant>
        <vt:i4>0</vt:i4>
      </vt:variant>
      <vt:variant>
        <vt:i4>5</vt:i4>
      </vt:variant>
      <vt:variant>
        <vt:lpwstr/>
      </vt:variant>
      <vt:variant>
        <vt:lpwstr>t17</vt:lpwstr>
      </vt:variant>
      <vt:variant>
        <vt:i4>3407988</vt:i4>
      </vt:variant>
      <vt:variant>
        <vt:i4>51</vt:i4>
      </vt:variant>
      <vt:variant>
        <vt:i4>0</vt:i4>
      </vt:variant>
      <vt:variant>
        <vt:i4>5</vt:i4>
      </vt:variant>
      <vt:variant>
        <vt:lpwstr/>
      </vt:variant>
      <vt:variant>
        <vt:lpwstr>t4</vt:lpwstr>
      </vt:variant>
      <vt:variant>
        <vt:i4>3211380</vt:i4>
      </vt:variant>
      <vt:variant>
        <vt:i4>48</vt:i4>
      </vt:variant>
      <vt:variant>
        <vt:i4>0</vt:i4>
      </vt:variant>
      <vt:variant>
        <vt:i4>5</vt:i4>
      </vt:variant>
      <vt:variant>
        <vt:lpwstr/>
      </vt:variant>
      <vt:variant>
        <vt:lpwstr>t10</vt:lpwstr>
      </vt:variant>
      <vt:variant>
        <vt:i4>3473524</vt:i4>
      </vt:variant>
      <vt:variant>
        <vt:i4>45</vt:i4>
      </vt:variant>
      <vt:variant>
        <vt:i4>0</vt:i4>
      </vt:variant>
      <vt:variant>
        <vt:i4>5</vt:i4>
      </vt:variant>
      <vt:variant>
        <vt:lpwstr/>
      </vt:variant>
      <vt:variant>
        <vt:lpwstr>t5</vt:lpwstr>
      </vt:variant>
      <vt:variant>
        <vt:i4>3211380</vt:i4>
      </vt:variant>
      <vt:variant>
        <vt:i4>42</vt:i4>
      </vt:variant>
      <vt:variant>
        <vt:i4>0</vt:i4>
      </vt:variant>
      <vt:variant>
        <vt:i4>5</vt:i4>
      </vt:variant>
      <vt:variant>
        <vt:lpwstr/>
      </vt:variant>
      <vt:variant>
        <vt:lpwstr>t12</vt:lpwstr>
      </vt:variant>
      <vt:variant>
        <vt:i4>3670132</vt:i4>
      </vt:variant>
      <vt:variant>
        <vt:i4>39</vt:i4>
      </vt:variant>
      <vt:variant>
        <vt:i4>0</vt:i4>
      </vt:variant>
      <vt:variant>
        <vt:i4>5</vt:i4>
      </vt:variant>
      <vt:variant>
        <vt:lpwstr/>
      </vt:variant>
      <vt:variant>
        <vt:lpwstr>t8</vt:lpwstr>
      </vt:variant>
      <vt:variant>
        <vt:i4>3735668</vt:i4>
      </vt:variant>
      <vt:variant>
        <vt:i4>36</vt:i4>
      </vt:variant>
      <vt:variant>
        <vt:i4>0</vt:i4>
      </vt:variant>
      <vt:variant>
        <vt:i4>5</vt:i4>
      </vt:variant>
      <vt:variant>
        <vt:lpwstr/>
      </vt:variant>
      <vt:variant>
        <vt:lpwstr>t9</vt:lpwstr>
      </vt:variant>
      <vt:variant>
        <vt:i4>3211380</vt:i4>
      </vt:variant>
      <vt:variant>
        <vt:i4>33</vt:i4>
      </vt:variant>
      <vt:variant>
        <vt:i4>0</vt:i4>
      </vt:variant>
      <vt:variant>
        <vt:i4>5</vt:i4>
      </vt:variant>
      <vt:variant>
        <vt:lpwstr/>
      </vt:variant>
      <vt:variant>
        <vt:lpwstr>t16</vt:lpwstr>
      </vt:variant>
      <vt:variant>
        <vt:i4>3211380</vt:i4>
      </vt:variant>
      <vt:variant>
        <vt:i4>30</vt:i4>
      </vt:variant>
      <vt:variant>
        <vt:i4>0</vt:i4>
      </vt:variant>
      <vt:variant>
        <vt:i4>5</vt:i4>
      </vt:variant>
      <vt:variant>
        <vt:lpwstr/>
      </vt:variant>
      <vt:variant>
        <vt:lpwstr>t14</vt:lpwstr>
      </vt:variant>
      <vt:variant>
        <vt:i4>3211380</vt:i4>
      </vt:variant>
      <vt:variant>
        <vt:i4>27</vt:i4>
      </vt:variant>
      <vt:variant>
        <vt:i4>0</vt:i4>
      </vt:variant>
      <vt:variant>
        <vt:i4>5</vt:i4>
      </vt:variant>
      <vt:variant>
        <vt:lpwstr/>
      </vt:variant>
      <vt:variant>
        <vt:lpwstr>t15</vt:lpwstr>
      </vt:variant>
      <vt:variant>
        <vt:i4>3342452</vt:i4>
      </vt:variant>
      <vt:variant>
        <vt:i4>24</vt:i4>
      </vt:variant>
      <vt:variant>
        <vt:i4>0</vt:i4>
      </vt:variant>
      <vt:variant>
        <vt:i4>5</vt:i4>
      </vt:variant>
      <vt:variant>
        <vt:lpwstr/>
      </vt:variant>
      <vt:variant>
        <vt:lpwstr>t3</vt:lpwstr>
      </vt:variant>
      <vt:variant>
        <vt:i4>3211380</vt:i4>
      </vt:variant>
      <vt:variant>
        <vt:i4>21</vt:i4>
      </vt:variant>
      <vt:variant>
        <vt:i4>0</vt:i4>
      </vt:variant>
      <vt:variant>
        <vt:i4>5</vt:i4>
      </vt:variant>
      <vt:variant>
        <vt:lpwstr/>
      </vt:variant>
      <vt:variant>
        <vt:lpwstr>t1</vt:lpwstr>
      </vt:variant>
      <vt:variant>
        <vt:i4>3276916</vt:i4>
      </vt:variant>
      <vt:variant>
        <vt:i4>18</vt:i4>
      </vt:variant>
      <vt:variant>
        <vt:i4>0</vt:i4>
      </vt:variant>
      <vt:variant>
        <vt:i4>5</vt:i4>
      </vt:variant>
      <vt:variant>
        <vt:lpwstr/>
      </vt:variant>
      <vt:variant>
        <vt:lpwstr>t2</vt:lpwstr>
      </vt:variant>
      <vt:variant>
        <vt:i4>3211380</vt:i4>
      </vt:variant>
      <vt:variant>
        <vt:i4>15</vt:i4>
      </vt:variant>
      <vt:variant>
        <vt:i4>0</vt:i4>
      </vt:variant>
      <vt:variant>
        <vt:i4>5</vt:i4>
      </vt:variant>
      <vt:variant>
        <vt:lpwstr/>
      </vt:variant>
      <vt:variant>
        <vt:lpwstr>t13</vt:lpwstr>
      </vt:variant>
      <vt:variant>
        <vt:i4>3211380</vt:i4>
      </vt:variant>
      <vt:variant>
        <vt:i4>12</vt:i4>
      </vt:variant>
      <vt:variant>
        <vt:i4>0</vt:i4>
      </vt:variant>
      <vt:variant>
        <vt:i4>5</vt:i4>
      </vt:variant>
      <vt:variant>
        <vt:lpwstr/>
      </vt:variant>
      <vt:variant>
        <vt:lpwstr>t11</vt:lpwstr>
      </vt:variant>
      <vt:variant>
        <vt:i4>3604596</vt:i4>
      </vt:variant>
      <vt:variant>
        <vt:i4>9</vt:i4>
      </vt:variant>
      <vt:variant>
        <vt:i4>0</vt:i4>
      </vt:variant>
      <vt:variant>
        <vt:i4>5</vt:i4>
      </vt:variant>
      <vt:variant>
        <vt:lpwstr/>
      </vt:variant>
      <vt:variant>
        <vt:lpwstr>t7</vt:lpwstr>
      </vt:variant>
      <vt:variant>
        <vt:i4>3539060</vt:i4>
      </vt:variant>
      <vt:variant>
        <vt:i4>6</vt:i4>
      </vt:variant>
      <vt:variant>
        <vt:i4>0</vt:i4>
      </vt:variant>
      <vt:variant>
        <vt:i4>5</vt:i4>
      </vt:variant>
      <vt:variant>
        <vt:lpwstr/>
      </vt:variant>
      <vt:variant>
        <vt:lpwstr>t6</vt:lpwstr>
      </vt:variant>
      <vt:variant>
        <vt:i4>3539060</vt:i4>
      </vt:variant>
      <vt:variant>
        <vt:i4>3</vt:i4>
      </vt:variant>
      <vt:variant>
        <vt:i4>0</vt:i4>
      </vt:variant>
      <vt:variant>
        <vt:i4>5</vt:i4>
      </vt:variant>
      <vt:variant>
        <vt:lpwstr/>
      </vt:variant>
      <vt:variant>
        <vt:lpwstr>t6</vt:lpwstr>
      </vt:variant>
      <vt:variant>
        <vt:i4>4849681</vt:i4>
      </vt:variant>
      <vt:variant>
        <vt:i4>0</vt:i4>
      </vt:variant>
      <vt:variant>
        <vt:i4>0</vt:i4>
      </vt:variant>
      <vt:variant>
        <vt:i4>5</vt:i4>
      </vt:variant>
      <vt:variant>
        <vt:lpwstr>index.doc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Pittys Physikaufgaben - Elektrizitätslehre</dc:title>
  <dc:subject/>
  <dc:creator>pitty</dc:creator>
  <cp:keywords/>
  <cp:lastModifiedBy>pitty</cp:lastModifiedBy>
  <cp:revision>39</cp:revision>
  <cp:lastPrinted>2008-11-18T14:57:00Z</cp:lastPrinted>
  <dcterms:created xsi:type="dcterms:W3CDTF">2020-03-05T16:10:00Z</dcterms:created>
  <dcterms:modified xsi:type="dcterms:W3CDTF">2021-12-13T14:39:00Z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