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ABC120" w14:textId="77777777" w:rsidR="00361919" w:rsidRDefault="00361919" w:rsidP="00361919">
      <w:pPr>
        <w:pStyle w:val="berschrift2"/>
      </w:pPr>
      <w:bookmarkStart w:id="0" w:name="_Hlt496359607"/>
      <w:bookmarkEnd w:id="0"/>
      <w:r>
        <w:t>Lösungen Mechanik</w:t>
      </w:r>
      <w:bookmarkStart w:id="1" w:name="_Hlt513362742"/>
      <w:bookmarkEnd w:id="1"/>
    </w:p>
    <w:p w14:paraId="301CAB9D" w14:textId="77777777" w:rsidR="00361919" w:rsidRPr="00361919" w:rsidRDefault="00361919" w:rsidP="00361919">
      <w:pPr>
        <w:rPr>
          <w:rStyle w:val="Nummer"/>
        </w:rPr>
      </w:pPr>
      <w:bookmarkStart w:id="2" w:name="m1"/>
      <w:r w:rsidRPr="00361919">
        <w:rPr>
          <w:rStyle w:val="Nummer"/>
        </w:rPr>
        <w:t>1</w:t>
      </w:r>
      <w:bookmarkEnd w:id="2"/>
      <w:r w:rsidRPr="00361919">
        <w:rPr>
          <w:rStyle w:val="Nummer"/>
        </w:rPr>
        <w:t xml:space="preserve">. </w:t>
      </w:r>
    </w:p>
    <w:tbl>
      <w:tblPr>
        <w:tblW w:w="0" w:type="auto"/>
        <w:tblLayout w:type="fixed"/>
        <w:tblCellMar>
          <w:left w:w="70" w:type="dxa"/>
          <w:right w:w="70" w:type="dxa"/>
        </w:tblCellMar>
        <w:tblLook w:val="0000" w:firstRow="0" w:lastRow="0" w:firstColumn="0" w:lastColumn="0" w:noHBand="0" w:noVBand="0"/>
      </w:tblPr>
      <w:tblGrid>
        <w:gridCol w:w="2622"/>
        <w:gridCol w:w="1417"/>
      </w:tblGrid>
      <w:tr w:rsidR="00361919" w14:paraId="2CD37215" w14:textId="77777777">
        <w:tc>
          <w:tcPr>
            <w:tcW w:w="2622" w:type="dxa"/>
          </w:tcPr>
          <w:p w14:paraId="56F06858" w14:textId="77777777" w:rsidR="00361919" w:rsidRDefault="00361919" w:rsidP="00361919">
            <w:r>
              <w:t>Beschleunigung</w:t>
            </w:r>
          </w:p>
        </w:tc>
        <w:tc>
          <w:tcPr>
            <w:tcW w:w="1417" w:type="dxa"/>
          </w:tcPr>
          <w:p w14:paraId="5FDFEEA7" w14:textId="77777777" w:rsidR="00361919" w:rsidRDefault="00361919" w:rsidP="00361919">
            <w:r>
              <w:t>2,32 ms</w:t>
            </w:r>
            <w:r>
              <w:rPr>
                <w:vertAlign w:val="superscript"/>
              </w:rPr>
              <w:t>-2</w:t>
            </w:r>
          </w:p>
        </w:tc>
      </w:tr>
      <w:tr w:rsidR="00361919" w14:paraId="74BCC6C1" w14:textId="77777777">
        <w:tc>
          <w:tcPr>
            <w:tcW w:w="2622" w:type="dxa"/>
          </w:tcPr>
          <w:p w14:paraId="46CC5B4E" w14:textId="77777777" w:rsidR="00361919" w:rsidRDefault="00361919" w:rsidP="00361919">
            <w:r>
              <w:t>Weg</w:t>
            </w:r>
          </w:p>
        </w:tc>
        <w:tc>
          <w:tcPr>
            <w:tcW w:w="1417" w:type="dxa"/>
          </w:tcPr>
          <w:p w14:paraId="28D7AAB6" w14:textId="77777777" w:rsidR="00361919" w:rsidRDefault="00361919" w:rsidP="00361919">
            <w:r>
              <w:t>167 m</w:t>
            </w:r>
          </w:p>
        </w:tc>
      </w:tr>
    </w:tbl>
    <w:p w14:paraId="0921D4A0" w14:textId="77777777" w:rsidR="002D7D20" w:rsidRDefault="00B42104" w:rsidP="00361919">
      <w:hyperlink r:id="rId7" w:anchor="m1" w:history="1">
        <w:r w:rsidR="00361919">
          <w:rPr>
            <w:rStyle w:val="Hyperlink"/>
            <w:sz w:val="22"/>
          </w:rPr>
          <w:t>vo</w:t>
        </w:r>
        <w:bookmarkStart w:id="3" w:name="_Hlt31092890"/>
        <w:bookmarkEnd w:id="3"/>
        <w:r w:rsidR="00361919">
          <w:rPr>
            <w:rStyle w:val="Hyperlink"/>
            <w:sz w:val="22"/>
          </w:rPr>
          <w:t>ll</w:t>
        </w:r>
        <w:bookmarkStart w:id="4" w:name="_Hlt49412457"/>
        <w:bookmarkStart w:id="5" w:name="_Hlt31092910"/>
        <w:bookmarkEnd w:id="4"/>
        <w:r w:rsidR="00361919">
          <w:rPr>
            <w:rStyle w:val="Hyperlink"/>
            <w:sz w:val="22"/>
          </w:rPr>
          <w:t>s</w:t>
        </w:r>
        <w:bookmarkEnd w:id="5"/>
        <w:r w:rsidR="00361919">
          <w:rPr>
            <w:rStyle w:val="Hyperlink"/>
            <w:sz w:val="22"/>
          </w:rPr>
          <w:t>t</w:t>
        </w:r>
        <w:bookmarkStart w:id="6" w:name="_Hlt130204214"/>
        <w:bookmarkEnd w:id="6"/>
        <w:r w:rsidR="00361919">
          <w:rPr>
            <w:rStyle w:val="Hyperlink"/>
            <w:sz w:val="22"/>
          </w:rPr>
          <w:t>ä</w:t>
        </w:r>
        <w:bookmarkStart w:id="7" w:name="_Hlt236967171"/>
        <w:bookmarkEnd w:id="7"/>
        <w:r w:rsidR="00361919">
          <w:rPr>
            <w:rStyle w:val="Hyperlink"/>
            <w:sz w:val="22"/>
          </w:rPr>
          <w:t>n</w:t>
        </w:r>
        <w:bookmarkStart w:id="8" w:name="_Hlt241385071"/>
        <w:r w:rsidR="00361919">
          <w:rPr>
            <w:rStyle w:val="Hyperlink"/>
            <w:sz w:val="22"/>
          </w:rPr>
          <w:t>d</w:t>
        </w:r>
        <w:bookmarkEnd w:id="8"/>
        <w:r w:rsidR="00361919">
          <w:rPr>
            <w:rStyle w:val="Hyperlink"/>
            <w:sz w:val="22"/>
          </w:rPr>
          <w:t>i</w:t>
        </w:r>
        <w:bookmarkStart w:id="9" w:name="_Hlt239402178"/>
        <w:r w:rsidR="00361919">
          <w:rPr>
            <w:rStyle w:val="Hyperlink"/>
            <w:sz w:val="22"/>
          </w:rPr>
          <w:t>g</w:t>
        </w:r>
        <w:bookmarkStart w:id="10" w:name="_Hlt31102030"/>
        <w:bookmarkEnd w:id="9"/>
        <w:r w:rsidR="00361919">
          <w:rPr>
            <w:rStyle w:val="Hyperlink"/>
            <w:sz w:val="22"/>
          </w:rPr>
          <w:t>e</w:t>
        </w:r>
        <w:bookmarkEnd w:id="10"/>
        <w:r w:rsidR="00361919">
          <w:rPr>
            <w:rStyle w:val="Hyperlink"/>
            <w:sz w:val="22"/>
          </w:rPr>
          <w:t xml:space="preserve"> Lösung</w:t>
        </w:r>
      </w:hyperlink>
      <w:r w:rsidR="00361919" w:rsidRPr="00361919">
        <w:rPr>
          <w:rStyle w:val="Nummer"/>
        </w:rPr>
        <w:br/>
      </w:r>
      <w:r w:rsidR="00361919" w:rsidRPr="00361919">
        <w:rPr>
          <w:rStyle w:val="Nummer"/>
        </w:rPr>
        <w:br/>
      </w:r>
      <w:bookmarkStart w:id="11" w:name="m2"/>
      <w:bookmarkEnd w:id="11"/>
      <w:r w:rsidR="00361919" w:rsidRPr="00361919">
        <w:rPr>
          <w:rStyle w:val="Nummer"/>
        </w:rPr>
        <w:t>2.</w:t>
      </w:r>
      <w:r w:rsidR="002D7D20" w:rsidRPr="002D7D20">
        <w:t xml:space="preserve"> </w:t>
      </w:r>
      <w:r w:rsidR="002D7D20">
        <w:t>Der Radfahrer fährt 110 m weit.</w:t>
      </w:r>
    </w:p>
    <w:p w14:paraId="71E6B100" w14:textId="77777777" w:rsidR="002D7D20" w:rsidRDefault="00B42104" w:rsidP="00361919">
      <w:r>
        <w:pict w14:anchorId="053AD8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65pt;height:157.65pt">
            <v:imagedata r:id="rId8" o:title="lsm2"/>
          </v:shape>
        </w:pict>
      </w:r>
    </w:p>
    <w:p w14:paraId="3A2133A7" w14:textId="77777777" w:rsidR="00BB3993" w:rsidRDefault="00B42104" w:rsidP="00361919">
      <w:hyperlink r:id="rId9" w:history="1">
        <w:r w:rsidR="00BB3993" w:rsidRPr="00BB3993">
          <w:rPr>
            <w:rStyle w:val="Hyperlink"/>
            <w:sz w:val="22"/>
          </w:rPr>
          <w:t>Excel-Tabelle</w:t>
        </w:r>
      </w:hyperlink>
    </w:p>
    <w:p w14:paraId="26C761D0" w14:textId="77777777" w:rsidR="00361919" w:rsidRDefault="00B42104" w:rsidP="00361919">
      <w:hyperlink r:id="rId10" w:anchor="m2" w:history="1">
        <w:r w:rsidR="00361919">
          <w:rPr>
            <w:rStyle w:val="Hyperlink"/>
          </w:rPr>
          <w:t>v</w:t>
        </w:r>
        <w:bookmarkStart w:id="12" w:name="_Hlt241385330"/>
        <w:bookmarkStart w:id="13" w:name="_Hlt241385126"/>
        <w:bookmarkEnd w:id="12"/>
        <w:r w:rsidR="00361919">
          <w:rPr>
            <w:rStyle w:val="Hyperlink"/>
          </w:rPr>
          <w:t>o</w:t>
        </w:r>
        <w:bookmarkEnd w:id="13"/>
        <w:r w:rsidR="00361919">
          <w:rPr>
            <w:rStyle w:val="Hyperlink"/>
          </w:rPr>
          <w:t>llständ</w:t>
        </w:r>
        <w:bookmarkStart w:id="14" w:name="_Hlt241385343"/>
        <w:r w:rsidR="00361919">
          <w:rPr>
            <w:rStyle w:val="Hyperlink"/>
          </w:rPr>
          <w:t>i</w:t>
        </w:r>
        <w:bookmarkEnd w:id="14"/>
        <w:r w:rsidR="00361919">
          <w:rPr>
            <w:rStyle w:val="Hyperlink"/>
          </w:rPr>
          <w:t>ge Lösung</w:t>
        </w:r>
      </w:hyperlink>
      <w:bookmarkStart w:id="15" w:name="_Hlt241385112"/>
      <w:bookmarkEnd w:id="15"/>
    </w:p>
    <w:p w14:paraId="4A0041BA" w14:textId="77777777" w:rsidR="00361919" w:rsidRDefault="00361919" w:rsidP="00361919">
      <w:r w:rsidRPr="00361919">
        <w:rPr>
          <w:rStyle w:val="Nummer"/>
        </w:rPr>
        <w:br/>
      </w:r>
      <w:bookmarkStart w:id="16" w:name="m3"/>
      <w:bookmarkEnd w:id="16"/>
      <w:r w:rsidRPr="00361919">
        <w:rPr>
          <w:rStyle w:val="Nummer"/>
        </w:rPr>
        <w:t>3.</w:t>
      </w:r>
      <w:r>
        <w:t xml:space="preserve"> a)</w:t>
      </w:r>
    </w:p>
    <w:tbl>
      <w:tblPr>
        <w:tblW w:w="0" w:type="auto"/>
        <w:tblLayout w:type="fixed"/>
        <w:tblCellMar>
          <w:left w:w="70" w:type="dxa"/>
          <w:right w:w="70" w:type="dxa"/>
        </w:tblCellMar>
        <w:tblLook w:val="0000" w:firstRow="0" w:lastRow="0" w:firstColumn="0" w:lastColumn="0" w:noHBand="0" w:noVBand="0"/>
      </w:tblPr>
      <w:tblGrid>
        <w:gridCol w:w="2197"/>
        <w:gridCol w:w="1205"/>
      </w:tblGrid>
      <w:tr w:rsidR="00361919" w14:paraId="6D452DC9" w14:textId="77777777">
        <w:tc>
          <w:tcPr>
            <w:tcW w:w="2197" w:type="dxa"/>
          </w:tcPr>
          <w:p w14:paraId="06E65C42" w14:textId="77777777" w:rsidR="00361919" w:rsidRDefault="00361919" w:rsidP="00361919">
            <w:r>
              <w:t>Beschleunigung</w:t>
            </w:r>
          </w:p>
        </w:tc>
        <w:tc>
          <w:tcPr>
            <w:tcW w:w="1205" w:type="dxa"/>
          </w:tcPr>
          <w:p w14:paraId="4E6E01BA" w14:textId="77777777" w:rsidR="00361919" w:rsidRDefault="00361919" w:rsidP="00361919">
            <w:r>
              <w:t>33 ms</w:t>
            </w:r>
            <w:r>
              <w:rPr>
                <w:vertAlign w:val="superscript"/>
              </w:rPr>
              <w:t>-2</w:t>
            </w:r>
          </w:p>
        </w:tc>
      </w:tr>
      <w:tr w:rsidR="00361919" w14:paraId="5B9B32A7" w14:textId="77777777">
        <w:tc>
          <w:tcPr>
            <w:tcW w:w="2197" w:type="dxa"/>
          </w:tcPr>
          <w:p w14:paraId="11FA6378" w14:textId="77777777" w:rsidR="00361919" w:rsidRDefault="00361919" w:rsidP="00361919">
            <w:r>
              <w:t>Weg</w:t>
            </w:r>
          </w:p>
        </w:tc>
        <w:tc>
          <w:tcPr>
            <w:tcW w:w="1205" w:type="dxa"/>
          </w:tcPr>
          <w:p w14:paraId="4DC6B85A" w14:textId="77777777" w:rsidR="00361919" w:rsidRDefault="00361919" w:rsidP="00361919">
            <w:r>
              <w:t>375 km</w:t>
            </w:r>
          </w:p>
        </w:tc>
      </w:tr>
    </w:tbl>
    <w:p w14:paraId="6BF32853" w14:textId="77777777" w:rsidR="00361919" w:rsidRDefault="00361919" w:rsidP="00361919">
      <w:r>
        <w:t xml:space="preserve">b) </w:t>
      </w:r>
    </w:p>
    <w:tbl>
      <w:tblPr>
        <w:tblW w:w="0" w:type="auto"/>
        <w:tblLayout w:type="fixed"/>
        <w:tblCellMar>
          <w:left w:w="70" w:type="dxa"/>
          <w:right w:w="70" w:type="dxa"/>
        </w:tblCellMar>
        <w:tblLook w:val="0000" w:firstRow="0" w:lastRow="0" w:firstColumn="0" w:lastColumn="0" w:noHBand="0" w:noVBand="0"/>
      </w:tblPr>
      <w:tblGrid>
        <w:gridCol w:w="2338"/>
        <w:gridCol w:w="1560"/>
      </w:tblGrid>
      <w:tr w:rsidR="00361919" w14:paraId="33ECB0D7" w14:textId="77777777">
        <w:tc>
          <w:tcPr>
            <w:tcW w:w="2338" w:type="dxa"/>
          </w:tcPr>
          <w:p w14:paraId="6A5EFB6D" w14:textId="77777777" w:rsidR="00361919" w:rsidRDefault="00361919" w:rsidP="00361919">
            <w:r>
              <w:t>Beschleunigung</w:t>
            </w:r>
          </w:p>
        </w:tc>
        <w:tc>
          <w:tcPr>
            <w:tcW w:w="1560" w:type="dxa"/>
          </w:tcPr>
          <w:p w14:paraId="58E0676D" w14:textId="77777777" w:rsidR="00361919" w:rsidRDefault="00361919" w:rsidP="00361919">
            <w:r>
              <w:t>25 ms</w:t>
            </w:r>
            <w:r>
              <w:rPr>
                <w:vertAlign w:val="superscript"/>
              </w:rPr>
              <w:t>-2</w:t>
            </w:r>
          </w:p>
        </w:tc>
      </w:tr>
      <w:tr w:rsidR="00361919" w14:paraId="16E56C6B" w14:textId="77777777">
        <w:tc>
          <w:tcPr>
            <w:tcW w:w="2338" w:type="dxa"/>
          </w:tcPr>
          <w:p w14:paraId="1A4905B2" w14:textId="77777777" w:rsidR="00361919" w:rsidRDefault="00361919" w:rsidP="00361919">
            <w:proofErr w:type="spellStart"/>
            <w:r>
              <w:t>Geschw.Änderung</w:t>
            </w:r>
            <w:proofErr w:type="spellEnd"/>
          </w:p>
        </w:tc>
        <w:tc>
          <w:tcPr>
            <w:tcW w:w="1560" w:type="dxa"/>
          </w:tcPr>
          <w:p w14:paraId="7E6C2C1E" w14:textId="77777777" w:rsidR="00361919" w:rsidRDefault="00361919" w:rsidP="00361919">
            <w:r>
              <w:t>2,9*10</w:t>
            </w:r>
            <w:r>
              <w:rPr>
                <w:vertAlign w:val="superscript"/>
              </w:rPr>
              <w:t>3</w:t>
            </w:r>
            <w:r>
              <w:t xml:space="preserve"> m/s</w:t>
            </w:r>
          </w:p>
        </w:tc>
      </w:tr>
      <w:tr w:rsidR="00361919" w14:paraId="271BF568" w14:textId="77777777">
        <w:tc>
          <w:tcPr>
            <w:tcW w:w="2338" w:type="dxa"/>
          </w:tcPr>
          <w:p w14:paraId="7A7CFF89" w14:textId="77777777" w:rsidR="00361919" w:rsidRDefault="00361919" w:rsidP="00361919">
            <w:r>
              <w:t>Zeit</w:t>
            </w:r>
          </w:p>
        </w:tc>
        <w:tc>
          <w:tcPr>
            <w:tcW w:w="1560" w:type="dxa"/>
          </w:tcPr>
          <w:p w14:paraId="28643397" w14:textId="77777777" w:rsidR="00361919" w:rsidRDefault="00361919" w:rsidP="00361919">
            <w:r>
              <w:t>116 s</w:t>
            </w:r>
          </w:p>
        </w:tc>
      </w:tr>
    </w:tbl>
    <w:p w14:paraId="76A2708B" w14:textId="77777777" w:rsidR="00F448A3" w:rsidRDefault="00B42104" w:rsidP="00361919">
      <w:hyperlink r:id="rId11" w:anchor="m3" w:history="1">
        <w:r w:rsidR="00361919">
          <w:rPr>
            <w:rStyle w:val="Hyperlink"/>
            <w:sz w:val="22"/>
          </w:rPr>
          <w:t>voll</w:t>
        </w:r>
        <w:bookmarkStart w:id="17" w:name="_Hlt31102531"/>
        <w:bookmarkStart w:id="18" w:name="_Hlt31102136"/>
        <w:bookmarkEnd w:id="17"/>
        <w:r w:rsidR="00361919">
          <w:rPr>
            <w:rStyle w:val="Hyperlink"/>
            <w:sz w:val="22"/>
          </w:rPr>
          <w:t>s</w:t>
        </w:r>
        <w:bookmarkEnd w:id="18"/>
        <w:r w:rsidR="00361919">
          <w:rPr>
            <w:rStyle w:val="Hyperlink"/>
            <w:sz w:val="22"/>
          </w:rPr>
          <w:t>t</w:t>
        </w:r>
        <w:bookmarkStart w:id="19" w:name="_Hlt31102648"/>
        <w:r w:rsidR="00361919">
          <w:rPr>
            <w:rStyle w:val="Hyperlink"/>
            <w:sz w:val="22"/>
          </w:rPr>
          <w:t>ä</w:t>
        </w:r>
        <w:bookmarkEnd w:id="19"/>
        <w:r w:rsidR="00361919">
          <w:rPr>
            <w:rStyle w:val="Hyperlink"/>
            <w:sz w:val="22"/>
          </w:rPr>
          <w:t>n</w:t>
        </w:r>
        <w:bookmarkStart w:id="20" w:name="_Hlt31103962"/>
        <w:bookmarkStart w:id="21" w:name="_Hlt31103917"/>
        <w:bookmarkEnd w:id="20"/>
        <w:r w:rsidR="00361919">
          <w:rPr>
            <w:rStyle w:val="Hyperlink"/>
            <w:sz w:val="22"/>
          </w:rPr>
          <w:t>d</w:t>
        </w:r>
        <w:bookmarkEnd w:id="21"/>
        <w:r w:rsidR="00361919">
          <w:rPr>
            <w:rStyle w:val="Hyperlink"/>
            <w:sz w:val="22"/>
          </w:rPr>
          <w:t>i</w:t>
        </w:r>
        <w:bookmarkStart w:id="22" w:name="_Hlt241388358"/>
        <w:r w:rsidR="00361919">
          <w:rPr>
            <w:rStyle w:val="Hyperlink"/>
            <w:sz w:val="22"/>
          </w:rPr>
          <w:t>g</w:t>
        </w:r>
        <w:bookmarkStart w:id="23" w:name="_Hlt52692162"/>
        <w:bookmarkEnd w:id="22"/>
        <w:bookmarkEnd w:id="23"/>
        <w:r w:rsidR="00361919">
          <w:rPr>
            <w:rStyle w:val="Hyperlink"/>
            <w:sz w:val="22"/>
          </w:rPr>
          <w:t>e</w:t>
        </w:r>
        <w:bookmarkStart w:id="24" w:name="_Hlt36616976"/>
        <w:r w:rsidR="00361919">
          <w:rPr>
            <w:rStyle w:val="Hyperlink"/>
            <w:sz w:val="22"/>
          </w:rPr>
          <w:t xml:space="preserve"> </w:t>
        </w:r>
        <w:bookmarkEnd w:id="24"/>
        <w:r w:rsidR="00361919">
          <w:rPr>
            <w:rStyle w:val="Hyperlink"/>
            <w:sz w:val="22"/>
          </w:rPr>
          <w:t>Lösung</w:t>
        </w:r>
      </w:hyperlink>
      <w:bookmarkStart w:id="25" w:name="_Hlt31102128"/>
      <w:bookmarkEnd w:id="25"/>
    </w:p>
    <w:p w14:paraId="50C47590" w14:textId="77777777" w:rsidR="00361919" w:rsidRPr="00361919" w:rsidRDefault="00361919" w:rsidP="00361919">
      <w:pPr>
        <w:rPr>
          <w:rStyle w:val="Nummer"/>
        </w:rPr>
      </w:pPr>
      <w:r w:rsidRPr="00361919">
        <w:rPr>
          <w:rStyle w:val="Nummer"/>
        </w:rPr>
        <w:br/>
      </w:r>
      <w:bookmarkStart w:id="26" w:name="_Hlt239403271"/>
      <w:bookmarkStart w:id="27" w:name="m4"/>
      <w:bookmarkEnd w:id="26"/>
      <w:r w:rsidRPr="00361919">
        <w:rPr>
          <w:rStyle w:val="Nummer"/>
        </w:rPr>
        <w:t>4.</w:t>
      </w:r>
      <w:bookmarkEnd w:id="27"/>
    </w:p>
    <w:tbl>
      <w:tblPr>
        <w:tblW w:w="0" w:type="auto"/>
        <w:tblLayout w:type="fixed"/>
        <w:tblCellMar>
          <w:left w:w="70" w:type="dxa"/>
          <w:right w:w="70" w:type="dxa"/>
        </w:tblCellMar>
        <w:tblLook w:val="0000" w:firstRow="0" w:lastRow="0" w:firstColumn="0" w:lastColumn="0" w:noHBand="0" w:noVBand="0"/>
      </w:tblPr>
      <w:tblGrid>
        <w:gridCol w:w="2197"/>
        <w:gridCol w:w="1205"/>
      </w:tblGrid>
      <w:tr w:rsidR="00361919" w14:paraId="0947CC08" w14:textId="77777777">
        <w:tc>
          <w:tcPr>
            <w:tcW w:w="2197" w:type="dxa"/>
          </w:tcPr>
          <w:p w14:paraId="1BDEF2E7" w14:textId="77777777" w:rsidR="00361919" w:rsidRDefault="00361919" w:rsidP="00361919">
            <w:r>
              <w:t>Geschwindigkeit</w:t>
            </w:r>
          </w:p>
        </w:tc>
        <w:tc>
          <w:tcPr>
            <w:tcW w:w="1205" w:type="dxa"/>
          </w:tcPr>
          <w:p w14:paraId="5319365F" w14:textId="77777777" w:rsidR="00361919" w:rsidRDefault="00361919" w:rsidP="00361919">
            <w:r>
              <w:t>10 m/s</w:t>
            </w:r>
          </w:p>
        </w:tc>
      </w:tr>
      <w:tr w:rsidR="00361919" w14:paraId="79DB116E" w14:textId="77777777">
        <w:tc>
          <w:tcPr>
            <w:tcW w:w="2197" w:type="dxa"/>
          </w:tcPr>
          <w:p w14:paraId="226B0981" w14:textId="77777777" w:rsidR="00361919" w:rsidRDefault="00361919" w:rsidP="00361919">
            <w:r>
              <w:t>Zeit bis 20 m/s</w:t>
            </w:r>
          </w:p>
        </w:tc>
        <w:tc>
          <w:tcPr>
            <w:tcW w:w="1205" w:type="dxa"/>
          </w:tcPr>
          <w:p w14:paraId="7F584EFC" w14:textId="77777777" w:rsidR="00361919" w:rsidRDefault="00361919" w:rsidP="00361919">
            <w:r>
              <w:t>10 s</w:t>
            </w:r>
          </w:p>
        </w:tc>
      </w:tr>
      <w:tr w:rsidR="00361919" w14:paraId="2EBED5B7" w14:textId="77777777">
        <w:tc>
          <w:tcPr>
            <w:tcW w:w="2197" w:type="dxa"/>
          </w:tcPr>
          <w:p w14:paraId="64389AC6" w14:textId="77777777" w:rsidR="00361919" w:rsidRDefault="00361919" w:rsidP="00361919">
            <w:r>
              <w:t>Weg</w:t>
            </w:r>
          </w:p>
        </w:tc>
        <w:tc>
          <w:tcPr>
            <w:tcW w:w="1205" w:type="dxa"/>
          </w:tcPr>
          <w:p w14:paraId="6A969AD5" w14:textId="77777777" w:rsidR="00361919" w:rsidRDefault="00361919" w:rsidP="00361919">
            <w:r>
              <w:t>100 m</w:t>
            </w:r>
          </w:p>
        </w:tc>
      </w:tr>
    </w:tbl>
    <w:p w14:paraId="6A199C61" w14:textId="77777777" w:rsidR="00863159" w:rsidRPr="00863159" w:rsidRDefault="00B42104" w:rsidP="00863159">
      <w:pPr>
        <w:rPr>
          <w:rStyle w:val="Nummer"/>
          <w:b w:val="0"/>
        </w:rPr>
      </w:pPr>
      <w:hyperlink r:id="rId12" w:anchor="m4" w:history="1">
        <w:r w:rsidR="00863159" w:rsidRPr="00863159">
          <w:rPr>
            <w:rStyle w:val="Hyperlink"/>
            <w:sz w:val="22"/>
          </w:rPr>
          <w:t>vollständige Lösung</w:t>
        </w:r>
      </w:hyperlink>
    </w:p>
    <w:p w14:paraId="73911957" w14:textId="77777777" w:rsidR="00361919" w:rsidRDefault="00361919" w:rsidP="00361919">
      <w:r w:rsidRPr="00361919">
        <w:rPr>
          <w:rStyle w:val="Nummer"/>
        </w:rPr>
        <w:br/>
      </w:r>
      <w:bookmarkStart w:id="28" w:name="m5"/>
      <w:r w:rsidRPr="00361919">
        <w:rPr>
          <w:rStyle w:val="Nummer"/>
        </w:rPr>
        <w:t>5.</w:t>
      </w:r>
      <w:bookmarkEnd w:id="28"/>
      <w:r>
        <w:t>a)</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0D1FF2A5" w14:textId="77777777">
        <w:tc>
          <w:tcPr>
            <w:tcW w:w="1701" w:type="dxa"/>
          </w:tcPr>
          <w:p w14:paraId="20861239" w14:textId="77777777" w:rsidR="00361919" w:rsidRDefault="00361919" w:rsidP="00361919">
            <w:r>
              <w:t>Zeit</w:t>
            </w:r>
          </w:p>
        </w:tc>
        <w:tc>
          <w:tcPr>
            <w:tcW w:w="1701" w:type="dxa"/>
          </w:tcPr>
          <w:p w14:paraId="5275D2AC" w14:textId="77777777" w:rsidR="00361919" w:rsidRDefault="00361919" w:rsidP="00361919">
            <w:r>
              <w:t>81 s</w:t>
            </w:r>
          </w:p>
        </w:tc>
      </w:tr>
    </w:tbl>
    <w:p w14:paraId="1DAC5579" w14:textId="77777777" w:rsidR="00361919" w:rsidRDefault="00361919" w:rsidP="00361919">
      <w:r>
        <w:t>b)</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4A47637E" w14:textId="77777777">
        <w:tc>
          <w:tcPr>
            <w:tcW w:w="1701" w:type="dxa"/>
          </w:tcPr>
          <w:p w14:paraId="7757B8E7" w14:textId="77777777" w:rsidR="00361919" w:rsidRDefault="00361919" w:rsidP="00361919">
            <w:r>
              <w:t>Weg</w:t>
            </w:r>
          </w:p>
        </w:tc>
        <w:tc>
          <w:tcPr>
            <w:tcW w:w="1701" w:type="dxa"/>
          </w:tcPr>
          <w:p w14:paraId="7B5D6DBA" w14:textId="77777777" w:rsidR="00361919" w:rsidRDefault="00361919" w:rsidP="00361919">
            <w:r>
              <w:t>3936 m</w:t>
            </w:r>
          </w:p>
        </w:tc>
      </w:tr>
    </w:tbl>
    <w:p w14:paraId="2FC0BA68" w14:textId="77777777" w:rsidR="00361919" w:rsidRDefault="00361919" w:rsidP="00361919">
      <w:r>
        <w:t>c)</w:t>
      </w:r>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3AE2F5C1" w14:textId="77777777" w:rsidTr="00EF7C15">
        <w:tc>
          <w:tcPr>
            <w:tcW w:w="2055" w:type="dxa"/>
          </w:tcPr>
          <w:p w14:paraId="0FBBF543" w14:textId="77777777" w:rsidR="00361919" w:rsidRDefault="00361919" w:rsidP="00361919">
            <w:r>
              <w:t>Beschleunigung</w:t>
            </w:r>
          </w:p>
        </w:tc>
        <w:tc>
          <w:tcPr>
            <w:tcW w:w="1347" w:type="dxa"/>
          </w:tcPr>
          <w:p w14:paraId="38BCB7C6" w14:textId="77777777" w:rsidR="00361919" w:rsidRDefault="00361919" w:rsidP="00361919">
            <w:r>
              <w:t>- 1,35 m/s²</w:t>
            </w:r>
          </w:p>
        </w:tc>
      </w:tr>
      <w:tr w:rsidR="00361919" w14:paraId="4EC319A4" w14:textId="77777777" w:rsidTr="00EF7C15">
        <w:tc>
          <w:tcPr>
            <w:tcW w:w="2055" w:type="dxa"/>
          </w:tcPr>
          <w:p w14:paraId="2FFACA40" w14:textId="77777777" w:rsidR="00361919" w:rsidRDefault="00361919" w:rsidP="00361919">
            <w:r>
              <w:t>Zeit</w:t>
            </w:r>
          </w:p>
        </w:tc>
        <w:tc>
          <w:tcPr>
            <w:tcW w:w="1347" w:type="dxa"/>
          </w:tcPr>
          <w:p w14:paraId="432DCA9F" w14:textId="77777777" w:rsidR="00361919" w:rsidRDefault="00361919" w:rsidP="00361919">
            <w:r>
              <w:t>72 s</w:t>
            </w:r>
          </w:p>
        </w:tc>
      </w:tr>
    </w:tbl>
    <w:p w14:paraId="2DBB874A" w14:textId="77777777" w:rsidR="00F448A3" w:rsidRDefault="00B42104" w:rsidP="00361919">
      <w:hyperlink r:id="rId13" w:anchor="m5" w:history="1">
        <w:r w:rsidR="00361919">
          <w:rPr>
            <w:rStyle w:val="Hyperlink"/>
            <w:sz w:val="22"/>
          </w:rPr>
          <w:t>vol</w:t>
        </w:r>
        <w:bookmarkStart w:id="29" w:name="_Hlt239403296"/>
        <w:r w:rsidR="00361919">
          <w:rPr>
            <w:rStyle w:val="Hyperlink"/>
            <w:sz w:val="22"/>
          </w:rPr>
          <w:t>l</w:t>
        </w:r>
        <w:bookmarkEnd w:id="29"/>
        <w:r w:rsidR="00361919">
          <w:rPr>
            <w:rStyle w:val="Hyperlink"/>
            <w:sz w:val="22"/>
          </w:rPr>
          <w:t>stä</w:t>
        </w:r>
        <w:bookmarkStart w:id="30" w:name="_Hlt516131149"/>
        <w:bookmarkStart w:id="31" w:name="_Hlt516131121"/>
        <w:bookmarkEnd w:id="30"/>
        <w:r w:rsidR="00361919">
          <w:rPr>
            <w:rStyle w:val="Hyperlink"/>
            <w:sz w:val="22"/>
          </w:rPr>
          <w:t>n</w:t>
        </w:r>
        <w:bookmarkStart w:id="32" w:name="_Hlt515974079"/>
        <w:bookmarkEnd w:id="31"/>
        <w:bookmarkEnd w:id="32"/>
        <w:r w:rsidR="00361919">
          <w:rPr>
            <w:rStyle w:val="Hyperlink"/>
            <w:sz w:val="22"/>
          </w:rPr>
          <w:t>dig</w:t>
        </w:r>
        <w:bookmarkStart w:id="33" w:name="_Hlt515544359"/>
        <w:bookmarkStart w:id="34" w:name="_Hlt515544354"/>
        <w:bookmarkEnd w:id="33"/>
        <w:r w:rsidR="00361919">
          <w:rPr>
            <w:rStyle w:val="Hyperlink"/>
            <w:sz w:val="22"/>
          </w:rPr>
          <w:t>e</w:t>
        </w:r>
        <w:bookmarkStart w:id="35" w:name="_Hlt40244969"/>
        <w:bookmarkStart w:id="36" w:name="_Hlt40244757"/>
        <w:bookmarkEnd w:id="34"/>
        <w:bookmarkEnd w:id="35"/>
        <w:r w:rsidR="00361919">
          <w:rPr>
            <w:rStyle w:val="Hyperlink"/>
            <w:sz w:val="22"/>
          </w:rPr>
          <w:t xml:space="preserve"> </w:t>
        </w:r>
        <w:bookmarkEnd w:id="36"/>
        <w:r w:rsidR="00361919">
          <w:rPr>
            <w:rStyle w:val="Hyperlink"/>
            <w:sz w:val="22"/>
          </w:rPr>
          <w:t>Lösung</w:t>
        </w:r>
      </w:hyperlink>
    </w:p>
    <w:p w14:paraId="0E41EC24" w14:textId="77777777" w:rsidR="00361919" w:rsidRDefault="00361919" w:rsidP="00361919">
      <w:r>
        <w:br/>
      </w:r>
      <w:bookmarkStart w:id="37" w:name="m6"/>
      <w:r w:rsidRPr="00361919">
        <w:rPr>
          <w:rStyle w:val="Nummer"/>
        </w:rPr>
        <w:t>6</w:t>
      </w:r>
      <w:bookmarkEnd w:id="37"/>
      <w:r w:rsidRPr="00361919">
        <w:rPr>
          <w:rStyle w:val="Nummer"/>
        </w:rPr>
        <w:t>.</w:t>
      </w:r>
      <w:r>
        <w:t xml:space="preserve">a) </w:t>
      </w:r>
    </w:p>
    <w:tbl>
      <w:tblPr>
        <w:tblW w:w="0" w:type="auto"/>
        <w:tblLayout w:type="fixed"/>
        <w:tblCellMar>
          <w:left w:w="70" w:type="dxa"/>
          <w:right w:w="70" w:type="dxa"/>
        </w:tblCellMar>
        <w:tblLook w:val="0000" w:firstRow="0" w:lastRow="0" w:firstColumn="0" w:lastColumn="0" w:noHBand="0" w:noVBand="0"/>
      </w:tblPr>
      <w:tblGrid>
        <w:gridCol w:w="1063"/>
        <w:gridCol w:w="1559"/>
      </w:tblGrid>
      <w:tr w:rsidR="00361919" w14:paraId="2199840A" w14:textId="77777777">
        <w:tc>
          <w:tcPr>
            <w:tcW w:w="1063" w:type="dxa"/>
          </w:tcPr>
          <w:p w14:paraId="120CD4C8" w14:textId="77777777" w:rsidR="00361919" w:rsidRDefault="00361919" w:rsidP="00361919">
            <w:r>
              <w:t>a</w:t>
            </w:r>
            <w:r>
              <w:rPr>
                <w:vertAlign w:val="subscript"/>
              </w:rPr>
              <w:t>1</w:t>
            </w:r>
          </w:p>
        </w:tc>
        <w:tc>
          <w:tcPr>
            <w:tcW w:w="1559" w:type="dxa"/>
          </w:tcPr>
          <w:p w14:paraId="114BBCDF" w14:textId="77777777" w:rsidR="00361919" w:rsidRDefault="00361919" w:rsidP="00361919">
            <w:r>
              <w:t>1,5 m/s²</w:t>
            </w:r>
          </w:p>
        </w:tc>
      </w:tr>
      <w:tr w:rsidR="00361919" w14:paraId="5F0BCD2F" w14:textId="77777777">
        <w:tc>
          <w:tcPr>
            <w:tcW w:w="1063" w:type="dxa"/>
          </w:tcPr>
          <w:p w14:paraId="196B42FC" w14:textId="77777777" w:rsidR="00361919" w:rsidRDefault="00361919" w:rsidP="00361919">
            <w:r>
              <w:t>a</w:t>
            </w:r>
            <w:r>
              <w:rPr>
                <w:vertAlign w:val="subscript"/>
              </w:rPr>
              <w:t>2</w:t>
            </w:r>
          </w:p>
        </w:tc>
        <w:tc>
          <w:tcPr>
            <w:tcW w:w="1559" w:type="dxa"/>
          </w:tcPr>
          <w:p w14:paraId="42F57EBC" w14:textId="77777777" w:rsidR="00361919" w:rsidRDefault="00361919" w:rsidP="00361919">
            <w:r>
              <w:t>0 m/s²</w:t>
            </w:r>
          </w:p>
        </w:tc>
      </w:tr>
      <w:tr w:rsidR="00361919" w14:paraId="7BE8F31E" w14:textId="77777777">
        <w:tc>
          <w:tcPr>
            <w:tcW w:w="1063" w:type="dxa"/>
          </w:tcPr>
          <w:p w14:paraId="62CB6A93" w14:textId="77777777" w:rsidR="00361919" w:rsidRDefault="00361919" w:rsidP="00361919">
            <w:r>
              <w:t>a</w:t>
            </w:r>
            <w:r>
              <w:rPr>
                <w:vertAlign w:val="subscript"/>
              </w:rPr>
              <w:t>3</w:t>
            </w:r>
          </w:p>
        </w:tc>
        <w:tc>
          <w:tcPr>
            <w:tcW w:w="1559" w:type="dxa"/>
          </w:tcPr>
          <w:p w14:paraId="30C475D3" w14:textId="77777777" w:rsidR="00361919" w:rsidRDefault="00361919" w:rsidP="00361919">
            <w:r>
              <w:t>-3 m/s²</w:t>
            </w:r>
          </w:p>
        </w:tc>
      </w:tr>
    </w:tbl>
    <w:p w14:paraId="32C3D370" w14:textId="77777777" w:rsidR="00361919" w:rsidRDefault="00361919" w:rsidP="00361919">
      <w:r>
        <w:t>c)</w:t>
      </w:r>
    </w:p>
    <w:tbl>
      <w:tblPr>
        <w:tblW w:w="0" w:type="auto"/>
        <w:tblLayout w:type="fixed"/>
        <w:tblCellMar>
          <w:left w:w="70" w:type="dxa"/>
          <w:right w:w="70" w:type="dxa"/>
        </w:tblCellMar>
        <w:tblLook w:val="0000" w:firstRow="0" w:lastRow="0" w:firstColumn="0" w:lastColumn="0" w:noHBand="0" w:noVBand="0"/>
      </w:tblPr>
      <w:tblGrid>
        <w:gridCol w:w="1063"/>
        <w:gridCol w:w="1559"/>
      </w:tblGrid>
      <w:tr w:rsidR="00361919" w14:paraId="7F889816" w14:textId="77777777">
        <w:tc>
          <w:tcPr>
            <w:tcW w:w="1063" w:type="dxa"/>
          </w:tcPr>
          <w:p w14:paraId="1D934E2D" w14:textId="77777777" w:rsidR="00361919" w:rsidRDefault="00361919" w:rsidP="00361919">
            <w:r>
              <w:t>s</w:t>
            </w:r>
            <w:r>
              <w:rPr>
                <w:vertAlign w:val="subscript"/>
              </w:rPr>
              <w:t>1</w:t>
            </w:r>
          </w:p>
        </w:tc>
        <w:tc>
          <w:tcPr>
            <w:tcW w:w="1559" w:type="dxa"/>
          </w:tcPr>
          <w:p w14:paraId="372AC9B3" w14:textId="77777777" w:rsidR="00361919" w:rsidRDefault="00361919" w:rsidP="00361919">
            <w:r>
              <w:t>3 m</w:t>
            </w:r>
          </w:p>
        </w:tc>
      </w:tr>
      <w:tr w:rsidR="00361919" w14:paraId="32421EED" w14:textId="77777777">
        <w:tc>
          <w:tcPr>
            <w:tcW w:w="1063" w:type="dxa"/>
          </w:tcPr>
          <w:p w14:paraId="363F8FCF" w14:textId="77777777" w:rsidR="00361919" w:rsidRDefault="00361919" w:rsidP="00361919">
            <w:r>
              <w:lastRenderedPageBreak/>
              <w:t>s</w:t>
            </w:r>
            <w:r>
              <w:rPr>
                <w:vertAlign w:val="subscript"/>
              </w:rPr>
              <w:t>2</w:t>
            </w:r>
          </w:p>
        </w:tc>
        <w:tc>
          <w:tcPr>
            <w:tcW w:w="1559" w:type="dxa"/>
          </w:tcPr>
          <w:p w14:paraId="3F7CCFF1" w14:textId="77777777" w:rsidR="00361919" w:rsidRDefault="00361919" w:rsidP="00361919">
            <w:r>
              <w:t>9 m</w:t>
            </w:r>
          </w:p>
        </w:tc>
      </w:tr>
      <w:tr w:rsidR="00361919" w14:paraId="2A664088" w14:textId="77777777">
        <w:tc>
          <w:tcPr>
            <w:tcW w:w="1063" w:type="dxa"/>
          </w:tcPr>
          <w:p w14:paraId="2DA943CA" w14:textId="77777777" w:rsidR="00361919" w:rsidRDefault="00361919" w:rsidP="00361919">
            <w:r>
              <w:t>s</w:t>
            </w:r>
            <w:r>
              <w:rPr>
                <w:vertAlign w:val="subscript"/>
              </w:rPr>
              <w:t>3</w:t>
            </w:r>
          </w:p>
        </w:tc>
        <w:tc>
          <w:tcPr>
            <w:tcW w:w="1559" w:type="dxa"/>
          </w:tcPr>
          <w:p w14:paraId="519A601E" w14:textId="77777777" w:rsidR="00361919" w:rsidRDefault="00361919" w:rsidP="00361919">
            <w:r>
              <w:t>1,5 m</w:t>
            </w:r>
          </w:p>
        </w:tc>
      </w:tr>
      <w:tr w:rsidR="00361919" w14:paraId="7D479460" w14:textId="77777777">
        <w:tc>
          <w:tcPr>
            <w:tcW w:w="1063" w:type="dxa"/>
          </w:tcPr>
          <w:p w14:paraId="2FC66EE2" w14:textId="77777777" w:rsidR="00361919" w:rsidRDefault="00361919" w:rsidP="00361919">
            <w:proofErr w:type="spellStart"/>
            <w:r>
              <w:t>s</w:t>
            </w:r>
            <w:r>
              <w:rPr>
                <w:vertAlign w:val="subscript"/>
              </w:rPr>
              <w:t>g</w:t>
            </w:r>
            <w:proofErr w:type="spellEnd"/>
          </w:p>
        </w:tc>
        <w:tc>
          <w:tcPr>
            <w:tcW w:w="1559" w:type="dxa"/>
          </w:tcPr>
          <w:p w14:paraId="6A98A6E5" w14:textId="77777777" w:rsidR="00361919" w:rsidRDefault="00361919" w:rsidP="00361919">
            <w:r>
              <w:t>13,5 m</w:t>
            </w:r>
          </w:p>
        </w:tc>
      </w:tr>
    </w:tbl>
    <w:p w14:paraId="3E142A60" w14:textId="77777777" w:rsidR="00361919" w:rsidRPr="00361919" w:rsidRDefault="00361919" w:rsidP="00361919">
      <w:pPr>
        <w:rPr>
          <w:rStyle w:val="Nummer"/>
        </w:rPr>
      </w:pPr>
      <w:bookmarkStart w:id="38" w:name="_Hlt37054778"/>
      <w:bookmarkEnd w:id="38"/>
      <w:r w:rsidRPr="00361919">
        <w:rPr>
          <w:rStyle w:val="Nummer"/>
        </w:rPr>
        <w:br/>
      </w:r>
      <w:bookmarkStart w:id="39" w:name="m7"/>
      <w:r w:rsidRPr="00361919">
        <w:rPr>
          <w:rStyle w:val="Nummer"/>
        </w:rPr>
        <w:t xml:space="preserve">7. </w:t>
      </w:r>
      <w:bookmarkEnd w:id="39"/>
    </w:p>
    <w:p w14:paraId="26AA7653" w14:textId="77777777" w:rsidR="00361919" w:rsidRDefault="00361919" w:rsidP="00361919">
      <w:r>
        <w:t>Während des Bremsens bleibt die Kraft der Bremsen konstant. Damit gelten die Gesetzte für die gleichmäßig beschleunigte Bewegung.</w:t>
      </w:r>
    </w:p>
    <w:p w14:paraId="748A12A2" w14:textId="77777777" w:rsidR="00361919" w:rsidRDefault="00361919" w:rsidP="00361919">
      <w:r>
        <w:t>Weg-Zeit-Gesetz:</w:t>
      </w:r>
    </w:p>
    <w:p w14:paraId="6FF9D1CD" w14:textId="77777777" w:rsidR="00361919" w:rsidRDefault="00361919" w:rsidP="00361919">
      <w:r>
        <w:rPr>
          <w:position w:val="-24"/>
        </w:rPr>
        <w:object w:dxaOrig="820" w:dyaOrig="620" w14:anchorId="3DA35C0B">
          <v:shape id="_x0000_i1026" type="#_x0000_t75" style="width:41.45pt;height:30.55pt" o:ole="" fillcolor="window">
            <v:imagedata r:id="rId14" o:title=""/>
          </v:shape>
          <o:OLEObject Type="Embed" ProgID="Equation.DSMT4" ShapeID="_x0000_i1026" DrawAspect="Content" ObjectID="_1731936049" r:id="rId15"/>
        </w:object>
      </w:r>
    </w:p>
    <w:p w14:paraId="5DF2968A" w14:textId="77777777" w:rsidR="00361919" w:rsidRDefault="00361919" w:rsidP="00361919">
      <w:r>
        <w:t>und Geschwindigkeits-Zeit-Gesetz:</w:t>
      </w:r>
    </w:p>
    <w:p w14:paraId="3E8609B8" w14:textId="77777777" w:rsidR="00361919" w:rsidRDefault="00361919" w:rsidP="00361919">
      <w:r>
        <w:rPr>
          <w:position w:val="-10"/>
        </w:rPr>
        <w:object w:dxaOrig="700" w:dyaOrig="320" w14:anchorId="3F0EEEAF">
          <v:shape id="_x0000_i1027" type="#_x0000_t75" style="width:35.45pt;height:15.8pt" o:ole="" fillcolor="window">
            <v:imagedata r:id="rId16" o:title=""/>
          </v:shape>
          <o:OLEObject Type="Embed" ProgID="Equation.DSMT4" ShapeID="_x0000_i1027" DrawAspect="Content" ObjectID="_1731936050" r:id="rId17"/>
        </w:object>
      </w:r>
    </w:p>
    <w:p w14:paraId="372FACAA" w14:textId="22EB1F4F" w:rsidR="00361919" w:rsidRDefault="00361919" w:rsidP="00361919">
      <w:r>
        <w:t xml:space="preserve">In der Aufgabenstellung sind Aussagen über den Weg (Bremsweg) und die Geschwindigkeit gemacht, die Beschleunigung ist gesucht. Die beiden Gleichungen werden so umgestellt, dass die Zeit </w:t>
      </w:r>
      <w:r w:rsidR="002A34FF">
        <w:t>herausfällt</w:t>
      </w:r>
      <w:r>
        <w:t xml:space="preserve">. </w:t>
      </w:r>
    </w:p>
    <w:p w14:paraId="3AFFC0E9" w14:textId="77777777" w:rsidR="00361919" w:rsidRDefault="00361919" w:rsidP="00361919">
      <w:r>
        <w:rPr>
          <w:position w:val="-24"/>
        </w:rPr>
        <w:object w:dxaOrig="520" w:dyaOrig="620" w14:anchorId="3AE77D80">
          <v:shape id="_x0000_i1028" type="#_x0000_t75" style="width:26.2pt;height:30.55pt" o:ole="" fillcolor="window">
            <v:imagedata r:id="rId18" o:title=""/>
          </v:shape>
          <o:OLEObject Type="Embed" ProgID="Equation.DSMT4" ShapeID="_x0000_i1028" DrawAspect="Content" ObjectID="_1731936051" r:id="rId19"/>
        </w:object>
      </w:r>
    </w:p>
    <w:p w14:paraId="00988B9B" w14:textId="77777777" w:rsidR="00361919" w:rsidRDefault="00361919" w:rsidP="00361919">
      <w:r>
        <w:t>und einsetzen.</w:t>
      </w:r>
    </w:p>
    <w:p w14:paraId="77306E6E" w14:textId="77777777" w:rsidR="00361919" w:rsidRDefault="00361919" w:rsidP="00361919">
      <w:r>
        <w:rPr>
          <w:position w:val="-102"/>
        </w:rPr>
        <w:object w:dxaOrig="920" w:dyaOrig="2120" w14:anchorId="5DC66DBE">
          <v:shape id="_x0000_i1029" type="#_x0000_t75" style="width:45.8pt;height:105.8pt" o:ole="" fillcolor="window">
            <v:imagedata r:id="rId20" o:title=""/>
          </v:shape>
          <o:OLEObject Type="Embed" ProgID="Equation.DSMT4" ShapeID="_x0000_i1029" DrawAspect="Content" ObjectID="_1731936052" r:id="rId21"/>
        </w:object>
      </w:r>
    </w:p>
    <w:p w14:paraId="180969DA" w14:textId="77777777" w:rsidR="00361919" w:rsidRDefault="00361919" w:rsidP="00361919">
      <w:r>
        <w:t xml:space="preserve">Jetzt müssen nur noch die Angaben der Aufgabenstellung eingearbeitet werden. </w:t>
      </w:r>
    </w:p>
    <w:p w14:paraId="3C2E80D3" w14:textId="77777777" w:rsidR="00361919" w:rsidRDefault="00361919" w:rsidP="00361919">
      <w:r>
        <w:t>Der Weg ist die Geschwindigkeit in km/h durch 10 und dieses quadriert:</w:t>
      </w:r>
    </w:p>
    <w:p w14:paraId="5F10F412" w14:textId="77777777" w:rsidR="00361919" w:rsidRDefault="00361919" w:rsidP="00361919">
      <w:r>
        <w:rPr>
          <w:position w:val="-66"/>
        </w:rPr>
        <w:object w:dxaOrig="999" w:dyaOrig="1440" w14:anchorId="206CEE7D">
          <v:shape id="_x0000_i1030" type="#_x0000_t75" style="width:50.2pt;height:1in" o:ole="" fillcolor="window">
            <v:imagedata r:id="rId22" o:title=""/>
          </v:shape>
          <o:OLEObject Type="Embed" ProgID="Equation.DSMT4" ShapeID="_x0000_i1030" DrawAspect="Content" ObjectID="_1731936053" r:id="rId23"/>
        </w:object>
      </w:r>
      <w:bookmarkStart w:id="40" w:name="_Hlt222022662"/>
      <w:bookmarkEnd w:id="40"/>
    </w:p>
    <w:p w14:paraId="28703314" w14:textId="77777777" w:rsidR="00361919" w:rsidRDefault="00361919" w:rsidP="00361919">
      <w:r>
        <w:t>Da man das Ergebnis im m erhält, kann man es gleich einsetzen:</w:t>
      </w:r>
    </w:p>
    <w:p w14:paraId="73644640" w14:textId="77777777" w:rsidR="00361919" w:rsidRDefault="00361919" w:rsidP="00361919">
      <w:r>
        <w:rPr>
          <w:position w:val="-58"/>
        </w:rPr>
        <w:object w:dxaOrig="1080" w:dyaOrig="999" w14:anchorId="0E05EA6F">
          <v:shape id="_x0000_i1031" type="#_x0000_t75" style="width:54pt;height:50.2pt" o:ole="" fillcolor="window">
            <v:imagedata r:id="rId24" o:title=""/>
          </v:shape>
          <o:OLEObject Type="Embed" ProgID="Equation.DSMT4" ShapeID="_x0000_i1031" DrawAspect="Content" ObjectID="_1731936054" r:id="rId25"/>
        </w:object>
      </w:r>
    </w:p>
    <w:p w14:paraId="68E80A18" w14:textId="77777777" w:rsidR="00361919" w:rsidRDefault="00361919" w:rsidP="00361919">
      <w:r>
        <w:t xml:space="preserve">Nun darf man aber nicht kürzen, denn die Geschwindigkeiten haben verschiedene Einheiten: m/s und km/h. </w:t>
      </w:r>
    </w:p>
    <w:p w14:paraId="28D83CDF" w14:textId="77777777" w:rsidR="00361919" w:rsidRDefault="00361919" w:rsidP="00361919">
      <w:r>
        <w:t>Setzt man die Geschwindigkeit in km/h ein, muss der obere Wert noch durch 3,6 geteilt werden:</w:t>
      </w:r>
    </w:p>
    <w:p w14:paraId="0AA3FE0C" w14:textId="77777777" w:rsidR="00361919" w:rsidRDefault="00361919" w:rsidP="00361919">
      <w:r>
        <w:rPr>
          <w:position w:val="-98"/>
        </w:rPr>
        <w:object w:dxaOrig="1480" w:dyaOrig="2079" w14:anchorId="13FF6092">
          <v:shape id="_x0000_i1032" type="#_x0000_t75" style="width:73.65pt;height:104.2pt" o:ole="" fillcolor="window">
            <v:imagedata r:id="rId26" o:title=""/>
          </v:shape>
          <o:OLEObject Type="Embed" ProgID="Equation.DSMT4" ShapeID="_x0000_i1032" DrawAspect="Content" ObjectID="_1731936055" r:id="rId27"/>
        </w:object>
      </w:r>
    </w:p>
    <w:p w14:paraId="5055CD54" w14:textId="77777777" w:rsidR="00361919" w:rsidRDefault="00361919" w:rsidP="00361919">
      <w:r>
        <w:t>Da die Geschwindigkeiten jetzt die gleiche Einheit haben, kann man kürzen und rechnen:</w:t>
      </w:r>
    </w:p>
    <w:p w14:paraId="06B2E77C" w14:textId="77777777" w:rsidR="00361919" w:rsidRDefault="00361919" w:rsidP="00361919">
      <w:r>
        <w:rPr>
          <w:position w:val="-60"/>
        </w:rPr>
        <w:object w:dxaOrig="1140" w:dyaOrig="1320" w14:anchorId="47287603">
          <v:shape id="_x0000_i1033" type="#_x0000_t75" style="width:57.25pt;height:66pt" o:ole="" fillcolor="window">
            <v:imagedata r:id="rId28" o:title=""/>
          </v:shape>
          <o:OLEObject Type="Embed" ProgID="Equation.DSMT4" ShapeID="_x0000_i1033" DrawAspect="Content" ObjectID="_1731936056" r:id="rId29"/>
        </w:object>
      </w:r>
    </w:p>
    <w:p w14:paraId="18673CF7" w14:textId="77777777" w:rsidR="00361919" w:rsidRDefault="00361919" w:rsidP="00361919"/>
    <w:p w14:paraId="4B9A9D0E" w14:textId="77777777" w:rsidR="00361919" w:rsidRPr="00361919" w:rsidRDefault="00361919" w:rsidP="00361919">
      <w:pPr>
        <w:rPr>
          <w:rStyle w:val="Nummer"/>
        </w:rPr>
      </w:pPr>
      <w:r>
        <w:t>Die Beschleunigung liegt bei -3,86 m/s²</w:t>
      </w:r>
      <w:r>
        <w:br/>
      </w:r>
      <w:r>
        <w:br/>
      </w:r>
      <w:bookmarkStart w:id="41" w:name="m8"/>
      <w:r w:rsidRPr="00361919">
        <w:rPr>
          <w:rStyle w:val="Nummer"/>
        </w:rPr>
        <w:t>8</w:t>
      </w:r>
      <w:bookmarkEnd w:id="41"/>
      <w:r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193A4998" w14:textId="77777777">
        <w:tc>
          <w:tcPr>
            <w:tcW w:w="1701" w:type="dxa"/>
          </w:tcPr>
          <w:p w14:paraId="05880D50" w14:textId="77777777" w:rsidR="00361919" w:rsidRDefault="00361919" w:rsidP="00361919">
            <w:r>
              <w:t>Höhe</w:t>
            </w:r>
          </w:p>
        </w:tc>
        <w:tc>
          <w:tcPr>
            <w:tcW w:w="1701" w:type="dxa"/>
          </w:tcPr>
          <w:p w14:paraId="4F7366C4" w14:textId="77777777" w:rsidR="00361919" w:rsidRDefault="00361919" w:rsidP="00361919">
            <w:r>
              <w:t>2,5 m</w:t>
            </w:r>
          </w:p>
        </w:tc>
      </w:tr>
    </w:tbl>
    <w:p w14:paraId="6C25FE45" w14:textId="77777777" w:rsidR="00361919" w:rsidRPr="00361919" w:rsidRDefault="00B42104" w:rsidP="00361919">
      <w:pPr>
        <w:rPr>
          <w:rStyle w:val="Nummer"/>
        </w:rPr>
      </w:pPr>
      <w:hyperlink r:id="rId30" w:anchor="m8" w:history="1">
        <w:r w:rsidR="00361919">
          <w:rPr>
            <w:rStyle w:val="Hyperlink"/>
            <w:sz w:val="22"/>
          </w:rPr>
          <w:t>voll</w:t>
        </w:r>
        <w:bookmarkStart w:id="42" w:name="_Hlt40245688"/>
        <w:bookmarkStart w:id="43" w:name="_Hlt40244989"/>
        <w:bookmarkEnd w:id="42"/>
        <w:r w:rsidR="00361919">
          <w:rPr>
            <w:rStyle w:val="Hyperlink"/>
            <w:sz w:val="22"/>
          </w:rPr>
          <w:t>s</w:t>
        </w:r>
        <w:bookmarkEnd w:id="43"/>
        <w:r w:rsidR="00361919">
          <w:rPr>
            <w:rStyle w:val="Hyperlink"/>
            <w:sz w:val="22"/>
          </w:rPr>
          <w:t>t</w:t>
        </w:r>
        <w:bookmarkStart w:id="44" w:name="_Hlt40246338"/>
        <w:r w:rsidR="00361919">
          <w:rPr>
            <w:rStyle w:val="Hyperlink"/>
            <w:sz w:val="22"/>
          </w:rPr>
          <w:t>ä</w:t>
        </w:r>
        <w:bookmarkEnd w:id="44"/>
        <w:r w:rsidR="00361919">
          <w:rPr>
            <w:rStyle w:val="Hyperlink"/>
            <w:sz w:val="22"/>
          </w:rPr>
          <w:t>ndige Lösung</w:t>
        </w:r>
        <w:r w:rsidR="00361919">
          <w:rPr>
            <w:rStyle w:val="Hyperlink"/>
            <w:sz w:val="22"/>
          </w:rPr>
          <w:br/>
        </w:r>
      </w:hyperlink>
      <w:r w:rsidR="00361919" w:rsidRPr="00361919">
        <w:rPr>
          <w:rStyle w:val="Nummer"/>
        </w:rPr>
        <w:br/>
      </w:r>
      <w:bookmarkStart w:id="45" w:name="_Hlt40246279"/>
      <w:bookmarkStart w:id="46" w:name="m9"/>
      <w:bookmarkEnd w:id="45"/>
      <w:r w:rsidR="00361919" w:rsidRPr="00361919">
        <w:rPr>
          <w:rStyle w:val="Nummer"/>
        </w:rPr>
        <w:t>9.</w:t>
      </w:r>
      <w:bookmarkEnd w:id="46"/>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7BBD3617" w14:textId="77777777">
        <w:tc>
          <w:tcPr>
            <w:tcW w:w="2055" w:type="dxa"/>
          </w:tcPr>
          <w:p w14:paraId="089883CC" w14:textId="77777777" w:rsidR="00361919" w:rsidRDefault="00361919" w:rsidP="00361919">
            <w:r>
              <w:t>Geschwindigkeit</w:t>
            </w:r>
          </w:p>
        </w:tc>
        <w:tc>
          <w:tcPr>
            <w:tcW w:w="1347" w:type="dxa"/>
          </w:tcPr>
          <w:p w14:paraId="5E04DDC8" w14:textId="77777777" w:rsidR="00361919" w:rsidRDefault="00361919" w:rsidP="00361919">
            <w:r>
              <w:t>50,4km/h</w:t>
            </w:r>
          </w:p>
        </w:tc>
      </w:tr>
    </w:tbl>
    <w:p w14:paraId="24D11AE6" w14:textId="77777777" w:rsidR="00361919" w:rsidRDefault="00B42104" w:rsidP="00361919">
      <w:hyperlink r:id="rId31" w:anchor="m9" w:history="1">
        <w:r w:rsidR="00361919">
          <w:rPr>
            <w:rStyle w:val="Hyperlink"/>
            <w:sz w:val="22"/>
          </w:rPr>
          <w:t>voll</w:t>
        </w:r>
        <w:bookmarkStart w:id="47" w:name="_Hlt40246481"/>
        <w:bookmarkStart w:id="48" w:name="_Hlt40246427"/>
        <w:bookmarkEnd w:id="47"/>
        <w:r w:rsidR="00361919">
          <w:rPr>
            <w:rStyle w:val="Hyperlink"/>
            <w:sz w:val="22"/>
          </w:rPr>
          <w:t>s</w:t>
        </w:r>
        <w:bookmarkStart w:id="49" w:name="_Hlt233631755"/>
        <w:bookmarkStart w:id="50" w:name="_Hlt233631674"/>
        <w:bookmarkEnd w:id="48"/>
        <w:bookmarkEnd w:id="49"/>
        <w:r w:rsidR="00361919">
          <w:rPr>
            <w:rStyle w:val="Hyperlink"/>
            <w:sz w:val="22"/>
          </w:rPr>
          <w:t>t</w:t>
        </w:r>
        <w:bookmarkStart w:id="51" w:name="_Hlt233631989"/>
        <w:bookmarkStart w:id="52" w:name="_Hlt233631787"/>
        <w:bookmarkEnd w:id="50"/>
        <w:bookmarkEnd w:id="51"/>
        <w:r w:rsidR="00361919">
          <w:rPr>
            <w:rStyle w:val="Hyperlink"/>
            <w:sz w:val="22"/>
          </w:rPr>
          <w:t>ä</w:t>
        </w:r>
        <w:bookmarkEnd w:id="52"/>
        <w:r w:rsidR="00361919">
          <w:rPr>
            <w:rStyle w:val="Hyperlink"/>
            <w:sz w:val="22"/>
          </w:rPr>
          <w:t>ndige Lösung</w:t>
        </w:r>
      </w:hyperlink>
      <w:bookmarkStart w:id="53" w:name="_Hlt40246420"/>
      <w:bookmarkEnd w:id="53"/>
      <w:r w:rsidR="00361919" w:rsidRPr="00361919">
        <w:rPr>
          <w:rStyle w:val="Nummer"/>
        </w:rPr>
        <w:br/>
      </w:r>
      <w:r w:rsidR="00361919" w:rsidRPr="00361919">
        <w:rPr>
          <w:rStyle w:val="Nummer"/>
        </w:rPr>
        <w:br/>
      </w:r>
      <w:bookmarkStart w:id="54" w:name="m10"/>
      <w:r w:rsidR="00F448A3">
        <w:rPr>
          <w:rStyle w:val="Nummer"/>
        </w:rPr>
        <w:t>1</w:t>
      </w:r>
      <w:r w:rsidR="00361919" w:rsidRPr="00361919">
        <w:rPr>
          <w:rStyle w:val="Nummer"/>
        </w:rPr>
        <w:t>0</w:t>
      </w:r>
      <w:bookmarkEnd w:id="54"/>
      <w:r w:rsidR="00361919" w:rsidRPr="00361919">
        <w:rPr>
          <w:rStyle w:val="Nummer"/>
        </w:rPr>
        <w:t>.</w:t>
      </w:r>
      <w:r w:rsidR="00361919">
        <w:t xml:space="preserve"> a)</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7278EC43" w14:textId="77777777">
        <w:tc>
          <w:tcPr>
            <w:tcW w:w="1701" w:type="dxa"/>
          </w:tcPr>
          <w:p w14:paraId="0501BDDA" w14:textId="77777777" w:rsidR="00361919" w:rsidRDefault="00361919" w:rsidP="00361919">
            <w:r>
              <w:t>Höhe</w:t>
            </w:r>
          </w:p>
        </w:tc>
        <w:tc>
          <w:tcPr>
            <w:tcW w:w="1701" w:type="dxa"/>
          </w:tcPr>
          <w:p w14:paraId="2EDD14EF" w14:textId="77777777" w:rsidR="00361919" w:rsidRDefault="00361919" w:rsidP="00361919">
            <w:r>
              <w:t>78,5 m</w:t>
            </w:r>
          </w:p>
        </w:tc>
      </w:tr>
    </w:tbl>
    <w:p w14:paraId="240CC592" w14:textId="77777777" w:rsidR="00361919" w:rsidRDefault="00361919" w:rsidP="00361919">
      <w:r>
        <w:t>b)</w:t>
      </w:r>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5FC77575" w14:textId="77777777">
        <w:tc>
          <w:tcPr>
            <w:tcW w:w="2055" w:type="dxa"/>
          </w:tcPr>
          <w:p w14:paraId="19043600" w14:textId="77777777" w:rsidR="00361919" w:rsidRDefault="00361919" w:rsidP="00361919">
            <w:r>
              <w:t>Geschwindigkeit</w:t>
            </w:r>
          </w:p>
        </w:tc>
        <w:tc>
          <w:tcPr>
            <w:tcW w:w="1347" w:type="dxa"/>
          </w:tcPr>
          <w:p w14:paraId="51986E2C" w14:textId="77777777" w:rsidR="00361919" w:rsidRDefault="00361919" w:rsidP="00361919">
            <w:r>
              <w:t>141,3 km/h</w:t>
            </w:r>
          </w:p>
        </w:tc>
      </w:tr>
    </w:tbl>
    <w:p w14:paraId="01F203CA" w14:textId="77777777" w:rsidR="00361919" w:rsidRDefault="00361919" w:rsidP="00361919">
      <w:r>
        <w:t>c) mit der halben Höhe ergibt sich</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6F1F2B1E" w14:textId="77777777">
        <w:tc>
          <w:tcPr>
            <w:tcW w:w="1701" w:type="dxa"/>
          </w:tcPr>
          <w:p w14:paraId="3C8820A5" w14:textId="77777777" w:rsidR="00361919" w:rsidRDefault="00361919" w:rsidP="00361919">
            <w:r>
              <w:t>Zeit</w:t>
            </w:r>
          </w:p>
        </w:tc>
        <w:tc>
          <w:tcPr>
            <w:tcW w:w="1701" w:type="dxa"/>
          </w:tcPr>
          <w:p w14:paraId="4D591FA0" w14:textId="77777777" w:rsidR="00361919" w:rsidRDefault="00361919" w:rsidP="00361919">
            <w:r>
              <w:t>2,83 s</w:t>
            </w:r>
          </w:p>
        </w:tc>
      </w:tr>
    </w:tbl>
    <w:p w14:paraId="19C6109E" w14:textId="77777777" w:rsidR="00361919" w:rsidRDefault="00361919" w:rsidP="00361919">
      <w:r>
        <w:t>d) für die ersten 58 m benötigt er</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429C2780" w14:textId="77777777">
        <w:tc>
          <w:tcPr>
            <w:tcW w:w="1701" w:type="dxa"/>
          </w:tcPr>
          <w:p w14:paraId="5E783478" w14:textId="77777777" w:rsidR="00361919" w:rsidRDefault="00361919" w:rsidP="00361919">
            <w:r>
              <w:t>Zeit</w:t>
            </w:r>
          </w:p>
        </w:tc>
        <w:tc>
          <w:tcPr>
            <w:tcW w:w="1701" w:type="dxa"/>
          </w:tcPr>
          <w:p w14:paraId="4481CCD7" w14:textId="77777777" w:rsidR="00361919" w:rsidRDefault="00361919" w:rsidP="00361919">
            <w:r>
              <w:t>3,44 s</w:t>
            </w:r>
          </w:p>
        </w:tc>
      </w:tr>
    </w:tbl>
    <w:p w14:paraId="7BA439B4" w14:textId="77777777" w:rsidR="00361919" w:rsidRDefault="00361919" w:rsidP="00361919">
      <w:r>
        <w:t>damit bleiben für die letzten 20 m</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058CB569" w14:textId="77777777">
        <w:tc>
          <w:tcPr>
            <w:tcW w:w="1701" w:type="dxa"/>
          </w:tcPr>
          <w:p w14:paraId="6646B748" w14:textId="77777777" w:rsidR="00361919" w:rsidRDefault="00361919" w:rsidP="00361919">
            <w:r>
              <w:t xml:space="preserve">Zeit </w:t>
            </w:r>
          </w:p>
        </w:tc>
        <w:tc>
          <w:tcPr>
            <w:tcW w:w="1701" w:type="dxa"/>
          </w:tcPr>
          <w:p w14:paraId="41F23FF7" w14:textId="77777777" w:rsidR="00361919" w:rsidRDefault="00361919" w:rsidP="00361919">
            <w:r>
              <w:t>0,56 s</w:t>
            </w:r>
          </w:p>
        </w:tc>
      </w:tr>
    </w:tbl>
    <w:p w14:paraId="021825FC" w14:textId="77777777" w:rsidR="00361919" w:rsidRDefault="00361919" w:rsidP="00361919">
      <w:r>
        <w:t>e)</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795B00EA" w14:textId="77777777">
        <w:tc>
          <w:tcPr>
            <w:tcW w:w="1701" w:type="dxa"/>
          </w:tcPr>
          <w:p w14:paraId="7375E7CC" w14:textId="77777777" w:rsidR="00361919" w:rsidRDefault="00361919" w:rsidP="00361919">
            <w:r>
              <w:t>Zeit</w:t>
            </w:r>
          </w:p>
        </w:tc>
        <w:tc>
          <w:tcPr>
            <w:tcW w:w="1701" w:type="dxa"/>
          </w:tcPr>
          <w:p w14:paraId="0D4A603F" w14:textId="77777777" w:rsidR="00361919" w:rsidRDefault="00361919" w:rsidP="00361919">
            <w:r>
              <w:t>4,25 s</w:t>
            </w:r>
          </w:p>
        </w:tc>
      </w:tr>
    </w:tbl>
    <w:p w14:paraId="333EFB68" w14:textId="77777777" w:rsidR="00F448A3" w:rsidRDefault="00B42104" w:rsidP="00361919">
      <w:hyperlink r:id="rId32" w:anchor="m10" w:history="1">
        <w:r w:rsidR="00361919">
          <w:rPr>
            <w:rStyle w:val="Hyperlink"/>
            <w:sz w:val="22"/>
          </w:rPr>
          <w:t>volls</w:t>
        </w:r>
        <w:bookmarkStart w:id="55" w:name="_Hlt524592155"/>
        <w:bookmarkStart w:id="56" w:name="_Hlt524592090"/>
        <w:bookmarkEnd w:id="55"/>
        <w:r w:rsidR="00361919">
          <w:rPr>
            <w:rStyle w:val="Hyperlink"/>
            <w:sz w:val="22"/>
          </w:rPr>
          <w:t>t</w:t>
        </w:r>
        <w:bookmarkEnd w:id="56"/>
        <w:r w:rsidR="00361919">
          <w:rPr>
            <w:rStyle w:val="Hyperlink"/>
            <w:sz w:val="22"/>
          </w:rPr>
          <w:t>ä</w:t>
        </w:r>
        <w:bookmarkStart w:id="57" w:name="_Hlt516049929"/>
        <w:bookmarkStart w:id="58" w:name="_Hlt516049923"/>
        <w:bookmarkEnd w:id="57"/>
        <w:r w:rsidR="00361919">
          <w:rPr>
            <w:rStyle w:val="Hyperlink"/>
            <w:sz w:val="22"/>
          </w:rPr>
          <w:t>n</w:t>
        </w:r>
        <w:bookmarkEnd w:id="58"/>
        <w:r w:rsidR="00361919">
          <w:rPr>
            <w:rStyle w:val="Hyperlink"/>
            <w:sz w:val="22"/>
          </w:rPr>
          <w:t>d</w:t>
        </w:r>
        <w:bookmarkStart w:id="59" w:name="_Hlt246764483"/>
        <w:bookmarkStart w:id="60" w:name="_Hlt246758639"/>
        <w:bookmarkEnd w:id="59"/>
        <w:r w:rsidR="00361919">
          <w:rPr>
            <w:rStyle w:val="Hyperlink"/>
            <w:sz w:val="22"/>
          </w:rPr>
          <w:t>i</w:t>
        </w:r>
        <w:bookmarkEnd w:id="60"/>
        <w:r w:rsidR="00361919">
          <w:rPr>
            <w:rStyle w:val="Hyperlink"/>
            <w:sz w:val="22"/>
          </w:rPr>
          <w:t>ge</w:t>
        </w:r>
        <w:bookmarkStart w:id="61" w:name="_Hlt515974276"/>
        <w:r w:rsidR="00361919">
          <w:rPr>
            <w:rStyle w:val="Hyperlink"/>
            <w:sz w:val="22"/>
          </w:rPr>
          <w:t xml:space="preserve"> </w:t>
        </w:r>
        <w:bookmarkEnd w:id="61"/>
        <w:r w:rsidR="00361919">
          <w:rPr>
            <w:rStyle w:val="Hyperlink"/>
            <w:sz w:val="22"/>
          </w:rPr>
          <w:t>L</w:t>
        </w:r>
        <w:bookmarkStart w:id="62" w:name="_Hlt37046941"/>
        <w:r w:rsidR="00361919">
          <w:rPr>
            <w:rStyle w:val="Hyperlink"/>
            <w:sz w:val="22"/>
          </w:rPr>
          <w:t>ö</w:t>
        </w:r>
        <w:bookmarkEnd w:id="62"/>
        <w:r w:rsidR="00361919">
          <w:rPr>
            <w:rStyle w:val="Hyperlink"/>
            <w:sz w:val="22"/>
          </w:rPr>
          <w:t>sung</w:t>
        </w:r>
        <w:bookmarkStart w:id="63" w:name="_Hlt515974126"/>
        <w:bookmarkEnd w:id="63"/>
      </w:hyperlink>
    </w:p>
    <w:p w14:paraId="123F9BED" w14:textId="77418870" w:rsidR="00F448A3" w:rsidRDefault="00361919" w:rsidP="00361919">
      <w:r>
        <w:br/>
      </w:r>
      <w:bookmarkStart w:id="64" w:name="m11"/>
      <w:r w:rsidRPr="00361919">
        <w:rPr>
          <w:rStyle w:val="Nummer"/>
        </w:rPr>
        <w:t>11.</w:t>
      </w:r>
      <w:r>
        <w:t xml:space="preserve"> </w:t>
      </w:r>
      <w:bookmarkEnd w:id="64"/>
      <w:r>
        <w:t>Die erste Kurve beschreibt diese Bewegung. Von der Anfangsgeschwindigkeit an sinkt die Geschwindigkeit bis zum Wert Null, dem Umkehrpunkt. Von da an steigt der Betrag der Geschwindigkeit wieder an, das Vorzeichen hat sich aber geändert.</w:t>
      </w:r>
      <w:r>
        <w:br/>
        <w:t xml:space="preserve">Die zweite Kurve beschreibt z.B. das Anfahren eines Autos bis zu einer Höchstgeschwindigkeit und das </w:t>
      </w:r>
      <w:r w:rsidR="002A34FF">
        <w:t>darauffolgende</w:t>
      </w:r>
      <w:r>
        <w:t xml:space="preserve"> Abbremsen auf </w:t>
      </w:r>
      <w:proofErr w:type="spellStart"/>
      <w:r>
        <w:t>Null</w:t>
      </w:r>
      <w:proofErr w:type="spellEnd"/>
      <w:r>
        <w:t>.</w:t>
      </w:r>
      <w:r>
        <w:br/>
        <w:t xml:space="preserve">Die dritte Kurve beschreibt Abbremsen auf </w:t>
      </w:r>
      <w:proofErr w:type="spellStart"/>
      <w:r>
        <w:t>Null</w:t>
      </w:r>
      <w:proofErr w:type="spellEnd"/>
      <w:r>
        <w:t xml:space="preserve"> und das folgende Anfahren.</w:t>
      </w:r>
    </w:p>
    <w:p w14:paraId="2D4D9017" w14:textId="77777777" w:rsidR="00361919" w:rsidRPr="00361919" w:rsidRDefault="00361919" w:rsidP="00361919">
      <w:pPr>
        <w:rPr>
          <w:rStyle w:val="Nummer"/>
        </w:rPr>
      </w:pPr>
      <w:r>
        <w:br/>
      </w:r>
      <w:bookmarkStart w:id="65" w:name="m12"/>
      <w:r w:rsidRPr="00361919">
        <w:rPr>
          <w:rStyle w:val="Nummer"/>
        </w:rPr>
        <w:t>12.</w:t>
      </w:r>
    </w:p>
    <w:tbl>
      <w:tblPr>
        <w:tblW w:w="0" w:type="auto"/>
        <w:tblLayout w:type="fixed"/>
        <w:tblCellMar>
          <w:left w:w="70" w:type="dxa"/>
          <w:right w:w="70" w:type="dxa"/>
        </w:tblCellMar>
        <w:tblLook w:val="0000" w:firstRow="0" w:lastRow="0" w:firstColumn="0" w:lastColumn="0" w:noHBand="0" w:noVBand="0"/>
      </w:tblPr>
      <w:tblGrid>
        <w:gridCol w:w="1346"/>
        <w:gridCol w:w="1559"/>
        <w:gridCol w:w="1985"/>
      </w:tblGrid>
      <w:tr w:rsidR="00361919" w14:paraId="7B6F2992" w14:textId="77777777">
        <w:tc>
          <w:tcPr>
            <w:tcW w:w="1346" w:type="dxa"/>
          </w:tcPr>
          <w:bookmarkEnd w:id="65"/>
          <w:p w14:paraId="139D96A7" w14:textId="77777777" w:rsidR="00361919" w:rsidRDefault="00361919" w:rsidP="00361919">
            <w:pPr>
              <w:jc w:val="center"/>
            </w:pPr>
            <w:r>
              <w:t>Auto</w:t>
            </w:r>
          </w:p>
        </w:tc>
        <w:tc>
          <w:tcPr>
            <w:tcW w:w="1559" w:type="dxa"/>
          </w:tcPr>
          <w:p w14:paraId="1FA94569" w14:textId="77777777" w:rsidR="00361919" w:rsidRDefault="00361919" w:rsidP="00361919">
            <w:pPr>
              <w:jc w:val="center"/>
            </w:pPr>
            <w:r>
              <w:t>a in m/s²</w:t>
            </w:r>
          </w:p>
        </w:tc>
        <w:tc>
          <w:tcPr>
            <w:tcW w:w="1985" w:type="dxa"/>
          </w:tcPr>
          <w:p w14:paraId="3BD87E39" w14:textId="77777777" w:rsidR="00361919" w:rsidRDefault="00361919" w:rsidP="00361919">
            <w:pPr>
              <w:jc w:val="center"/>
            </w:pPr>
            <w:r>
              <w:t>s in m</w:t>
            </w:r>
          </w:p>
        </w:tc>
      </w:tr>
      <w:tr w:rsidR="00361919" w14:paraId="6FD2B8F5" w14:textId="77777777">
        <w:tc>
          <w:tcPr>
            <w:tcW w:w="1346" w:type="dxa"/>
          </w:tcPr>
          <w:p w14:paraId="729AB036" w14:textId="77777777" w:rsidR="00361919" w:rsidRDefault="00361919" w:rsidP="00361919">
            <w:pPr>
              <w:jc w:val="center"/>
            </w:pPr>
            <w:r>
              <w:t>1</w:t>
            </w:r>
          </w:p>
        </w:tc>
        <w:tc>
          <w:tcPr>
            <w:tcW w:w="1559" w:type="dxa"/>
          </w:tcPr>
          <w:p w14:paraId="3366F04B" w14:textId="77777777" w:rsidR="00361919" w:rsidRDefault="00361919" w:rsidP="00361919">
            <w:pPr>
              <w:jc w:val="center"/>
            </w:pPr>
            <w:r>
              <w:t>1,68</w:t>
            </w:r>
          </w:p>
        </w:tc>
        <w:tc>
          <w:tcPr>
            <w:tcW w:w="1985" w:type="dxa"/>
          </w:tcPr>
          <w:p w14:paraId="0F1D3DA6" w14:textId="77777777" w:rsidR="00361919" w:rsidRDefault="00361919" w:rsidP="00361919">
            <w:pPr>
              <w:jc w:val="center"/>
            </w:pPr>
            <w:r>
              <w:t>229,35</w:t>
            </w:r>
          </w:p>
        </w:tc>
      </w:tr>
      <w:tr w:rsidR="00361919" w14:paraId="0E907F0D" w14:textId="77777777">
        <w:tc>
          <w:tcPr>
            <w:tcW w:w="1346" w:type="dxa"/>
          </w:tcPr>
          <w:p w14:paraId="020E7CEE" w14:textId="77777777" w:rsidR="00361919" w:rsidRDefault="00361919" w:rsidP="00361919">
            <w:pPr>
              <w:jc w:val="center"/>
            </w:pPr>
            <w:r>
              <w:t>2</w:t>
            </w:r>
          </w:p>
        </w:tc>
        <w:tc>
          <w:tcPr>
            <w:tcW w:w="1559" w:type="dxa"/>
          </w:tcPr>
          <w:p w14:paraId="00DB558F" w14:textId="77777777" w:rsidR="00361919" w:rsidRDefault="00361919" w:rsidP="00361919">
            <w:pPr>
              <w:jc w:val="center"/>
            </w:pPr>
            <w:r>
              <w:t>1,6</w:t>
            </w:r>
          </w:p>
        </w:tc>
        <w:tc>
          <w:tcPr>
            <w:tcW w:w="1985" w:type="dxa"/>
          </w:tcPr>
          <w:p w14:paraId="796E1109" w14:textId="77777777" w:rsidR="00361919" w:rsidRDefault="00361919" w:rsidP="00361919">
            <w:pPr>
              <w:jc w:val="center"/>
            </w:pPr>
            <w:r>
              <w:t>245</w:t>
            </w:r>
          </w:p>
        </w:tc>
      </w:tr>
      <w:tr w:rsidR="00361919" w14:paraId="1F8181B6" w14:textId="77777777">
        <w:tc>
          <w:tcPr>
            <w:tcW w:w="1346" w:type="dxa"/>
          </w:tcPr>
          <w:p w14:paraId="5866D509" w14:textId="77777777" w:rsidR="00361919" w:rsidRDefault="00361919" w:rsidP="00361919">
            <w:pPr>
              <w:jc w:val="center"/>
            </w:pPr>
            <w:r>
              <w:t>3</w:t>
            </w:r>
          </w:p>
        </w:tc>
        <w:tc>
          <w:tcPr>
            <w:tcW w:w="1559" w:type="dxa"/>
          </w:tcPr>
          <w:p w14:paraId="7C07A6C3" w14:textId="77777777" w:rsidR="00361919" w:rsidRDefault="00361919" w:rsidP="00361919">
            <w:pPr>
              <w:jc w:val="center"/>
            </w:pPr>
            <w:r>
              <w:t>1,93</w:t>
            </w:r>
          </w:p>
        </w:tc>
        <w:tc>
          <w:tcPr>
            <w:tcW w:w="1985" w:type="dxa"/>
          </w:tcPr>
          <w:p w14:paraId="4C9587A4" w14:textId="77777777" w:rsidR="00361919" w:rsidRDefault="00361919" w:rsidP="00361919">
            <w:pPr>
              <w:jc w:val="center"/>
            </w:pPr>
            <w:r>
              <w:t>260</w:t>
            </w:r>
          </w:p>
        </w:tc>
      </w:tr>
      <w:tr w:rsidR="00361919" w14:paraId="7142FCCF" w14:textId="77777777">
        <w:tc>
          <w:tcPr>
            <w:tcW w:w="1346" w:type="dxa"/>
          </w:tcPr>
          <w:p w14:paraId="4659E282" w14:textId="77777777" w:rsidR="00361919" w:rsidRDefault="00361919" w:rsidP="00361919">
            <w:pPr>
              <w:jc w:val="center"/>
            </w:pPr>
            <w:r>
              <w:t>4</w:t>
            </w:r>
          </w:p>
        </w:tc>
        <w:tc>
          <w:tcPr>
            <w:tcW w:w="1559" w:type="dxa"/>
          </w:tcPr>
          <w:p w14:paraId="01536255" w14:textId="77777777" w:rsidR="00361919" w:rsidRDefault="00361919" w:rsidP="00361919">
            <w:pPr>
              <w:jc w:val="center"/>
            </w:pPr>
            <w:r>
              <w:t>2,1</w:t>
            </w:r>
          </w:p>
        </w:tc>
        <w:tc>
          <w:tcPr>
            <w:tcW w:w="1985" w:type="dxa"/>
          </w:tcPr>
          <w:p w14:paraId="76F006D4" w14:textId="77777777" w:rsidR="00361919" w:rsidRDefault="00361919" w:rsidP="00361919">
            <w:pPr>
              <w:jc w:val="center"/>
            </w:pPr>
            <w:r>
              <w:t>185</w:t>
            </w:r>
          </w:p>
        </w:tc>
      </w:tr>
      <w:tr w:rsidR="00361919" w14:paraId="08BF0FF9" w14:textId="77777777">
        <w:tc>
          <w:tcPr>
            <w:tcW w:w="1346" w:type="dxa"/>
          </w:tcPr>
          <w:p w14:paraId="31E97814" w14:textId="77777777" w:rsidR="00361919" w:rsidRDefault="00361919" w:rsidP="00361919">
            <w:pPr>
              <w:jc w:val="center"/>
            </w:pPr>
            <w:r>
              <w:t>5</w:t>
            </w:r>
          </w:p>
        </w:tc>
        <w:tc>
          <w:tcPr>
            <w:tcW w:w="1559" w:type="dxa"/>
          </w:tcPr>
          <w:p w14:paraId="64B059E0" w14:textId="77777777" w:rsidR="00361919" w:rsidRDefault="00361919" w:rsidP="00361919">
            <w:pPr>
              <w:jc w:val="center"/>
            </w:pPr>
            <w:r>
              <w:t>2,57</w:t>
            </w:r>
          </w:p>
        </w:tc>
        <w:tc>
          <w:tcPr>
            <w:tcW w:w="1985" w:type="dxa"/>
          </w:tcPr>
          <w:p w14:paraId="5C74D292" w14:textId="77777777" w:rsidR="00361919" w:rsidRDefault="00361919" w:rsidP="00361919">
            <w:pPr>
              <w:jc w:val="center"/>
            </w:pPr>
            <w:r>
              <w:t>150</w:t>
            </w:r>
          </w:p>
        </w:tc>
      </w:tr>
    </w:tbl>
    <w:p w14:paraId="24D46A46" w14:textId="77777777" w:rsidR="00361919" w:rsidRPr="00361919" w:rsidRDefault="00361919" w:rsidP="00361919">
      <w:pPr>
        <w:rPr>
          <w:rStyle w:val="Nummer"/>
        </w:rPr>
      </w:pPr>
      <w:r w:rsidRPr="00361919">
        <w:rPr>
          <w:rStyle w:val="Nummer"/>
        </w:rPr>
        <w:br/>
      </w:r>
      <w:bookmarkStart w:id="66" w:name="_Hlt37054905"/>
      <w:bookmarkStart w:id="67" w:name="m13"/>
      <w:bookmarkEnd w:id="66"/>
      <w:r w:rsidR="00F448A3">
        <w:rPr>
          <w:rStyle w:val="Nummer"/>
        </w:rPr>
        <w:t>1</w:t>
      </w:r>
      <w:r w:rsidRPr="00361919">
        <w:rPr>
          <w:rStyle w:val="Nummer"/>
        </w:rPr>
        <w:t>3</w:t>
      </w:r>
      <w:bookmarkEnd w:id="67"/>
      <w:r w:rsidRPr="00361919">
        <w:rPr>
          <w:rStyle w:val="Nummer"/>
        </w:rPr>
        <w:t xml:space="preserve">. </w:t>
      </w:r>
    </w:p>
    <w:tbl>
      <w:tblPr>
        <w:tblW w:w="0" w:type="auto"/>
        <w:tblLayout w:type="fixed"/>
        <w:tblCellMar>
          <w:left w:w="70" w:type="dxa"/>
          <w:right w:w="70" w:type="dxa"/>
        </w:tblCellMar>
        <w:tblLook w:val="0000" w:firstRow="0" w:lastRow="0" w:firstColumn="0" w:lastColumn="0" w:noHBand="0" w:noVBand="0"/>
      </w:tblPr>
      <w:tblGrid>
        <w:gridCol w:w="1771"/>
        <w:gridCol w:w="1418"/>
      </w:tblGrid>
      <w:tr w:rsidR="00361919" w14:paraId="18DA5401" w14:textId="77777777">
        <w:tc>
          <w:tcPr>
            <w:tcW w:w="1771" w:type="dxa"/>
          </w:tcPr>
          <w:p w14:paraId="03FDB65B" w14:textId="77777777" w:rsidR="00361919" w:rsidRDefault="00361919" w:rsidP="00361919">
            <w:r>
              <w:t>Beschleunigung</w:t>
            </w:r>
          </w:p>
        </w:tc>
        <w:tc>
          <w:tcPr>
            <w:tcW w:w="1418" w:type="dxa"/>
          </w:tcPr>
          <w:p w14:paraId="37497A01" w14:textId="77777777" w:rsidR="00361919" w:rsidRDefault="00361919" w:rsidP="00361919">
            <w:r>
              <w:t>-235 m/s²</w:t>
            </w:r>
          </w:p>
        </w:tc>
      </w:tr>
      <w:tr w:rsidR="00361919" w14:paraId="62ACFB7B" w14:textId="77777777">
        <w:tc>
          <w:tcPr>
            <w:tcW w:w="1771" w:type="dxa"/>
          </w:tcPr>
          <w:p w14:paraId="0AD56376" w14:textId="77777777" w:rsidR="00361919" w:rsidRDefault="00361919" w:rsidP="00361919"/>
        </w:tc>
        <w:tc>
          <w:tcPr>
            <w:tcW w:w="1418" w:type="dxa"/>
          </w:tcPr>
          <w:p w14:paraId="37556914" w14:textId="77777777" w:rsidR="00361919" w:rsidRDefault="00361919" w:rsidP="00361919">
            <w:proofErr w:type="gramStart"/>
            <w:r>
              <w:t xml:space="preserve">24 </w:t>
            </w:r>
            <w:proofErr w:type="spellStart"/>
            <w:r>
              <w:t>faches</w:t>
            </w:r>
            <w:proofErr w:type="spellEnd"/>
            <w:proofErr w:type="gramEnd"/>
            <w:r>
              <w:t xml:space="preserve"> g</w:t>
            </w:r>
          </w:p>
        </w:tc>
      </w:tr>
    </w:tbl>
    <w:p w14:paraId="21388802" w14:textId="77777777" w:rsidR="00361919" w:rsidRPr="00361919" w:rsidRDefault="00361919" w:rsidP="00361919">
      <w:pPr>
        <w:rPr>
          <w:rStyle w:val="Nummer"/>
        </w:rPr>
      </w:pPr>
      <w:bookmarkStart w:id="68" w:name="_Hlt37566867"/>
      <w:bookmarkEnd w:id="68"/>
      <w:r w:rsidRPr="00361919">
        <w:rPr>
          <w:rStyle w:val="Nummer"/>
        </w:rPr>
        <w:br/>
      </w:r>
      <w:bookmarkStart w:id="69" w:name="m14"/>
      <w:r w:rsidR="00F448A3">
        <w:rPr>
          <w:rStyle w:val="Nummer"/>
        </w:rPr>
        <w:t>1</w:t>
      </w:r>
      <w:r w:rsidRPr="00361919">
        <w:rPr>
          <w:rStyle w:val="Nummer"/>
        </w:rPr>
        <w:t>4</w:t>
      </w:r>
      <w:bookmarkEnd w:id="69"/>
      <w:r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2764"/>
        <w:gridCol w:w="1134"/>
      </w:tblGrid>
      <w:tr w:rsidR="00361919" w14:paraId="3AAF2DD4" w14:textId="77777777" w:rsidTr="002A34FF">
        <w:tc>
          <w:tcPr>
            <w:tcW w:w="2764" w:type="dxa"/>
          </w:tcPr>
          <w:p w14:paraId="10C684E7" w14:textId="77777777" w:rsidR="00361919" w:rsidRDefault="00361919" w:rsidP="00361919">
            <w:proofErr w:type="spellStart"/>
            <w:r>
              <w:t>Wurfhöhe</w:t>
            </w:r>
            <w:proofErr w:type="spellEnd"/>
          </w:p>
        </w:tc>
        <w:tc>
          <w:tcPr>
            <w:tcW w:w="1134" w:type="dxa"/>
          </w:tcPr>
          <w:p w14:paraId="2AE55308" w14:textId="77777777" w:rsidR="00361919" w:rsidRDefault="00361919" w:rsidP="00361919">
            <w:r>
              <w:t>16,5 m</w:t>
            </w:r>
          </w:p>
        </w:tc>
      </w:tr>
      <w:tr w:rsidR="00361919" w14:paraId="71E6B676" w14:textId="77777777" w:rsidTr="002A34FF">
        <w:tc>
          <w:tcPr>
            <w:tcW w:w="2764" w:type="dxa"/>
          </w:tcPr>
          <w:p w14:paraId="6D7DE246" w14:textId="77777777" w:rsidR="00361919" w:rsidRDefault="00361919" w:rsidP="00361919">
            <w:r>
              <w:t xml:space="preserve">Zeit </w:t>
            </w:r>
            <w:r>
              <w:tab/>
            </w:r>
          </w:p>
        </w:tc>
        <w:tc>
          <w:tcPr>
            <w:tcW w:w="1134" w:type="dxa"/>
          </w:tcPr>
          <w:p w14:paraId="115E837B" w14:textId="77777777" w:rsidR="00361919" w:rsidRDefault="00361919" w:rsidP="00361919">
            <w:r>
              <w:t>1,8 s</w:t>
            </w:r>
          </w:p>
        </w:tc>
      </w:tr>
      <w:tr w:rsidR="00361919" w14:paraId="626C59D7" w14:textId="77777777" w:rsidTr="002A34FF">
        <w:tc>
          <w:tcPr>
            <w:tcW w:w="2764" w:type="dxa"/>
          </w:tcPr>
          <w:p w14:paraId="3AF2B039" w14:textId="77777777" w:rsidR="00361919" w:rsidRDefault="00361919" w:rsidP="00361919">
            <w:proofErr w:type="spellStart"/>
            <w:r>
              <w:lastRenderedPageBreak/>
              <w:t>Wurfzeit</w:t>
            </w:r>
            <w:proofErr w:type="spellEnd"/>
          </w:p>
        </w:tc>
        <w:tc>
          <w:tcPr>
            <w:tcW w:w="1134" w:type="dxa"/>
          </w:tcPr>
          <w:p w14:paraId="0B5F4F28" w14:textId="77777777" w:rsidR="00361919" w:rsidRDefault="00361919" w:rsidP="00361919">
            <w:r>
              <w:t>3,6 s</w:t>
            </w:r>
          </w:p>
        </w:tc>
      </w:tr>
      <w:tr w:rsidR="00361919" w14:paraId="5E70166D" w14:textId="77777777" w:rsidTr="002A34FF">
        <w:tc>
          <w:tcPr>
            <w:tcW w:w="2764" w:type="dxa"/>
          </w:tcPr>
          <w:p w14:paraId="71BF82AA" w14:textId="77777777" w:rsidR="00361919" w:rsidRDefault="00361919" w:rsidP="00361919">
            <w:r>
              <w:t>Auftreffgeschwindigkeit</w:t>
            </w:r>
          </w:p>
        </w:tc>
        <w:tc>
          <w:tcPr>
            <w:tcW w:w="1134" w:type="dxa"/>
          </w:tcPr>
          <w:p w14:paraId="5B04B3BC" w14:textId="77777777" w:rsidR="00361919" w:rsidRDefault="00361919" w:rsidP="00361919">
            <w:r>
              <w:t>- 18 m/s</w:t>
            </w:r>
          </w:p>
        </w:tc>
      </w:tr>
    </w:tbl>
    <w:p w14:paraId="0D19395B" w14:textId="77777777" w:rsidR="00361919" w:rsidRDefault="00B42104" w:rsidP="00361919">
      <w:pPr>
        <w:widowControl w:val="0"/>
      </w:pPr>
      <w:hyperlink r:id="rId33" w:anchor="m14" w:history="1">
        <w:r w:rsidR="00361919">
          <w:rPr>
            <w:rStyle w:val="Hyperlink"/>
            <w:sz w:val="22"/>
          </w:rPr>
          <w:t>volls</w:t>
        </w:r>
        <w:bookmarkStart w:id="70" w:name="_Hlt51070651"/>
        <w:bookmarkEnd w:id="70"/>
        <w:r w:rsidR="00361919">
          <w:rPr>
            <w:rStyle w:val="Hyperlink"/>
            <w:sz w:val="22"/>
          </w:rPr>
          <w:t>tän</w:t>
        </w:r>
        <w:bookmarkStart w:id="71" w:name="_Hlt40016354"/>
        <w:r w:rsidR="00361919">
          <w:rPr>
            <w:rStyle w:val="Hyperlink"/>
            <w:sz w:val="22"/>
          </w:rPr>
          <w:t>d</w:t>
        </w:r>
        <w:bookmarkEnd w:id="71"/>
        <w:r w:rsidR="00361919">
          <w:rPr>
            <w:rStyle w:val="Hyperlink"/>
            <w:sz w:val="22"/>
          </w:rPr>
          <w:t>i</w:t>
        </w:r>
        <w:bookmarkStart w:id="72" w:name="_Hlt40015710"/>
        <w:bookmarkStart w:id="73" w:name="_Hlt40015388"/>
        <w:bookmarkEnd w:id="72"/>
        <w:r w:rsidR="00361919">
          <w:rPr>
            <w:rStyle w:val="Hyperlink"/>
            <w:sz w:val="22"/>
          </w:rPr>
          <w:t>g</w:t>
        </w:r>
        <w:bookmarkEnd w:id="73"/>
        <w:r w:rsidR="00361919">
          <w:rPr>
            <w:rStyle w:val="Hyperlink"/>
            <w:sz w:val="22"/>
          </w:rPr>
          <w:t>e Lösung</w:t>
        </w:r>
      </w:hyperlink>
      <w:bookmarkStart w:id="74" w:name="_Hlt40015345"/>
      <w:bookmarkEnd w:id="74"/>
    </w:p>
    <w:p w14:paraId="1BB9FECD" w14:textId="77777777" w:rsidR="00361919" w:rsidRDefault="00361919" w:rsidP="00361919">
      <w:pPr>
        <w:widowControl w:val="0"/>
      </w:pPr>
      <w:r w:rsidRPr="00361919">
        <w:rPr>
          <w:rStyle w:val="Nummer"/>
        </w:rPr>
        <w:br/>
      </w:r>
      <w:bookmarkStart w:id="75" w:name="m15"/>
      <w:r w:rsidR="00F448A3">
        <w:rPr>
          <w:rStyle w:val="Nummer"/>
        </w:rPr>
        <w:t>1</w:t>
      </w:r>
      <w:r w:rsidRPr="00361919">
        <w:rPr>
          <w:rStyle w:val="Nummer"/>
        </w:rPr>
        <w:t>5</w:t>
      </w:r>
      <w:bookmarkEnd w:id="75"/>
      <w:r w:rsidRPr="00361919">
        <w:rPr>
          <w:rStyle w:val="Nummer"/>
        </w:rPr>
        <w:t xml:space="preserve">. </w:t>
      </w:r>
      <w:r>
        <w:t xml:space="preserve">Beide Körper treffen sich zum Zeitpunkt t, bis dahin sind beide die gleiche Zeit unterwegs. Der Weg des einen plus </w:t>
      </w:r>
      <w:r w:rsidR="00F03563">
        <w:t>den Weg</w:t>
      </w:r>
      <w:r>
        <w:t xml:space="preserve"> des anderen ergibt zusammen die Gesamthöhe von </w:t>
      </w:r>
      <w:r w:rsidR="00F857F8">
        <w:t>8</w:t>
      </w:r>
      <w:r>
        <w:t xml:space="preserve"> m.</w:t>
      </w:r>
    </w:p>
    <w:p w14:paraId="4970AE6D" w14:textId="77777777" w:rsidR="00541F78" w:rsidRDefault="00541F78" w:rsidP="00361919">
      <w:pPr>
        <w:widowControl w:val="0"/>
      </w:pPr>
    </w:p>
    <w:tbl>
      <w:tblPr>
        <w:tblW w:w="0" w:type="auto"/>
        <w:tblLayout w:type="fixed"/>
        <w:tblCellMar>
          <w:left w:w="70" w:type="dxa"/>
          <w:right w:w="70" w:type="dxa"/>
        </w:tblCellMar>
        <w:tblLook w:val="0000" w:firstRow="0" w:lastRow="0" w:firstColumn="0" w:lastColumn="0" w:noHBand="0" w:noVBand="0"/>
      </w:tblPr>
      <w:tblGrid>
        <w:gridCol w:w="2622"/>
        <w:gridCol w:w="1417"/>
      </w:tblGrid>
      <w:tr w:rsidR="00361919" w14:paraId="44ACD3D2" w14:textId="77777777">
        <w:tc>
          <w:tcPr>
            <w:tcW w:w="2622" w:type="dxa"/>
          </w:tcPr>
          <w:p w14:paraId="02E06F08" w14:textId="77777777" w:rsidR="00361919" w:rsidRDefault="00361919" w:rsidP="00361919">
            <w:pPr>
              <w:widowControl w:val="0"/>
            </w:pPr>
            <w:r>
              <w:t xml:space="preserve">Zeit </w:t>
            </w:r>
            <w:r>
              <w:tab/>
            </w:r>
          </w:p>
        </w:tc>
        <w:tc>
          <w:tcPr>
            <w:tcW w:w="1417" w:type="dxa"/>
          </w:tcPr>
          <w:p w14:paraId="77103ACD" w14:textId="77777777" w:rsidR="00361919" w:rsidRDefault="008C4A05" w:rsidP="00361919">
            <w:pPr>
              <w:widowControl w:val="0"/>
            </w:pPr>
            <w:r>
              <w:t>0,615</w:t>
            </w:r>
            <w:r w:rsidR="00361919">
              <w:t xml:space="preserve"> s</w:t>
            </w:r>
          </w:p>
        </w:tc>
      </w:tr>
      <w:tr w:rsidR="00361919" w14:paraId="254A8E27" w14:textId="77777777">
        <w:tc>
          <w:tcPr>
            <w:tcW w:w="2622" w:type="dxa"/>
          </w:tcPr>
          <w:p w14:paraId="3546E7BF" w14:textId="77777777" w:rsidR="00361919" w:rsidRDefault="00361919" w:rsidP="00361919">
            <w:pPr>
              <w:widowControl w:val="0"/>
            </w:pPr>
            <w:r>
              <w:t xml:space="preserve">Höhe </w:t>
            </w:r>
          </w:p>
        </w:tc>
        <w:tc>
          <w:tcPr>
            <w:tcW w:w="1417" w:type="dxa"/>
          </w:tcPr>
          <w:p w14:paraId="7C3556A9" w14:textId="77777777" w:rsidR="00361919" w:rsidRDefault="008C4A05" w:rsidP="00361919">
            <w:pPr>
              <w:widowControl w:val="0"/>
            </w:pPr>
            <w:r>
              <w:t>6,14</w:t>
            </w:r>
            <w:r w:rsidR="00361919">
              <w:t xml:space="preserve"> m</w:t>
            </w:r>
          </w:p>
        </w:tc>
      </w:tr>
      <w:tr w:rsidR="00361919" w14:paraId="560C9C27" w14:textId="77777777">
        <w:tc>
          <w:tcPr>
            <w:tcW w:w="2622" w:type="dxa"/>
          </w:tcPr>
          <w:p w14:paraId="383C3247" w14:textId="77777777" w:rsidR="00361919" w:rsidRDefault="00361919" w:rsidP="00361919">
            <w:pPr>
              <w:widowControl w:val="0"/>
            </w:pPr>
            <w:r>
              <w:t>zeitlicher Abstand</w:t>
            </w:r>
          </w:p>
        </w:tc>
        <w:tc>
          <w:tcPr>
            <w:tcW w:w="1417" w:type="dxa"/>
          </w:tcPr>
          <w:p w14:paraId="7861ABE6" w14:textId="77777777" w:rsidR="00361919" w:rsidRDefault="00361919" w:rsidP="00361919">
            <w:pPr>
              <w:widowControl w:val="0"/>
            </w:pPr>
            <w:r>
              <w:t>1,</w:t>
            </w:r>
            <w:r w:rsidR="008C4A05">
              <w:t>37</w:t>
            </w:r>
            <w:r>
              <w:t xml:space="preserve"> s</w:t>
            </w:r>
          </w:p>
        </w:tc>
      </w:tr>
      <w:tr w:rsidR="00361919" w14:paraId="0FD6B5E2" w14:textId="77777777">
        <w:tc>
          <w:tcPr>
            <w:tcW w:w="2622" w:type="dxa"/>
          </w:tcPr>
          <w:p w14:paraId="3CCF58EA" w14:textId="77777777" w:rsidR="00361919" w:rsidRDefault="00361919" w:rsidP="00361919">
            <w:pPr>
              <w:widowControl w:val="0"/>
            </w:pPr>
            <w:r>
              <w:t>Anfangsgeschwindigkeit</w:t>
            </w:r>
          </w:p>
        </w:tc>
        <w:tc>
          <w:tcPr>
            <w:tcW w:w="1417" w:type="dxa"/>
          </w:tcPr>
          <w:p w14:paraId="7992CD30" w14:textId="77777777" w:rsidR="00361919" w:rsidRDefault="008C4A05" w:rsidP="00361919">
            <w:pPr>
              <w:widowControl w:val="0"/>
            </w:pPr>
            <w:r>
              <w:t>6,28</w:t>
            </w:r>
            <w:r w:rsidR="00361919">
              <w:t xml:space="preserve"> m/s</w:t>
            </w:r>
          </w:p>
        </w:tc>
      </w:tr>
    </w:tbl>
    <w:p w14:paraId="3B0C53ED" w14:textId="77777777" w:rsidR="00361919" w:rsidRDefault="00B42104" w:rsidP="00361919">
      <w:pPr>
        <w:widowControl w:val="0"/>
      </w:pPr>
      <w:hyperlink r:id="rId34" w:anchor="m15" w:history="1">
        <w:r w:rsidR="00361919">
          <w:rPr>
            <w:rStyle w:val="Hyperlink"/>
            <w:sz w:val="22"/>
          </w:rPr>
          <w:t>voll</w:t>
        </w:r>
        <w:bookmarkStart w:id="76" w:name="_Hlt117910671"/>
        <w:bookmarkEnd w:id="76"/>
        <w:r w:rsidR="00361919">
          <w:rPr>
            <w:rStyle w:val="Hyperlink"/>
            <w:sz w:val="22"/>
          </w:rPr>
          <w:t>st</w:t>
        </w:r>
        <w:bookmarkStart w:id="77" w:name="_Hlt40016542"/>
        <w:r w:rsidR="00361919">
          <w:rPr>
            <w:rStyle w:val="Hyperlink"/>
            <w:sz w:val="22"/>
          </w:rPr>
          <w:t>ä</w:t>
        </w:r>
        <w:bookmarkStart w:id="78" w:name="_Hlt40016488"/>
        <w:bookmarkEnd w:id="77"/>
        <w:r w:rsidR="00361919">
          <w:rPr>
            <w:rStyle w:val="Hyperlink"/>
            <w:sz w:val="22"/>
          </w:rPr>
          <w:t>n</w:t>
        </w:r>
        <w:bookmarkStart w:id="79" w:name="_Hlt40016533"/>
        <w:bookmarkStart w:id="80" w:name="_Hlt40016510"/>
        <w:bookmarkEnd w:id="78"/>
        <w:bookmarkEnd w:id="79"/>
        <w:r w:rsidR="00361919">
          <w:rPr>
            <w:rStyle w:val="Hyperlink"/>
            <w:sz w:val="22"/>
          </w:rPr>
          <w:t>d</w:t>
        </w:r>
        <w:bookmarkStart w:id="81" w:name="_Hlt51070777"/>
        <w:bookmarkStart w:id="82" w:name="_Hlt51070729"/>
        <w:bookmarkEnd w:id="80"/>
        <w:bookmarkEnd w:id="81"/>
        <w:r w:rsidR="00361919">
          <w:rPr>
            <w:rStyle w:val="Hyperlink"/>
            <w:sz w:val="22"/>
          </w:rPr>
          <w:t>i</w:t>
        </w:r>
        <w:bookmarkEnd w:id="82"/>
        <w:r w:rsidR="00361919">
          <w:rPr>
            <w:rStyle w:val="Hyperlink"/>
            <w:sz w:val="22"/>
          </w:rPr>
          <w:t>ge Lösung</w:t>
        </w:r>
      </w:hyperlink>
      <w:bookmarkStart w:id="83" w:name="_Hlt40016416"/>
      <w:bookmarkEnd w:id="83"/>
      <w:r w:rsidR="00361919" w:rsidRPr="00361919">
        <w:rPr>
          <w:rStyle w:val="Nummer"/>
        </w:rPr>
        <w:br/>
      </w:r>
      <w:r w:rsidR="00361919" w:rsidRPr="00361919">
        <w:rPr>
          <w:rStyle w:val="Nummer"/>
        </w:rPr>
        <w:br/>
      </w:r>
      <w:bookmarkStart w:id="84" w:name="m16"/>
      <w:r w:rsidR="00F448A3">
        <w:rPr>
          <w:rStyle w:val="Nummer"/>
        </w:rPr>
        <w:t>1</w:t>
      </w:r>
      <w:r w:rsidR="00361919" w:rsidRPr="00361919">
        <w:rPr>
          <w:rStyle w:val="Nummer"/>
        </w:rPr>
        <w:t>6</w:t>
      </w:r>
      <w:bookmarkEnd w:id="84"/>
      <w:r w:rsidR="00361919" w:rsidRPr="00361919">
        <w:rPr>
          <w:rStyle w:val="Nummer"/>
        </w:rPr>
        <w:t xml:space="preserve">. </w:t>
      </w:r>
      <w:r w:rsidR="00361919">
        <w:t>Der Stein fällt im freien Fall nach unten, der Schall kommt mit gleichförmiger Geschwindigkeit nach oben. Die Gesamtzeit ist die Summe der Zeiten beider Bewegungen. Die Wege für die Bewegung nach unten und nach oben sind gleich.</w:t>
      </w:r>
      <w:r w:rsidR="00361919">
        <w:br/>
        <w:t xml:space="preserve">Entsprechendes Einsetzen führt zu einer quadratischen Gleichung, mit deren Hilfe die Zeit berechnet werden kann. </w:t>
      </w:r>
    </w:p>
    <w:p w14:paraId="62FC871C" w14:textId="77777777" w:rsidR="00361919" w:rsidRDefault="00361919" w:rsidP="00361919">
      <w:pPr>
        <w:pStyle w:val="Textkrper3"/>
        <w:widowControl w:val="0"/>
      </w:pPr>
      <w:r>
        <w:t>Der Brunnen ist 40,6 m tief.</w:t>
      </w:r>
    </w:p>
    <w:p w14:paraId="0CD8191D" w14:textId="77777777" w:rsidR="00361919" w:rsidRDefault="00B42104" w:rsidP="00361919">
      <w:hyperlink r:id="rId35" w:anchor="m16" w:history="1">
        <w:r w:rsidR="00361919">
          <w:rPr>
            <w:rStyle w:val="Hyperlink"/>
            <w:sz w:val="22"/>
          </w:rPr>
          <w:t>vollst</w:t>
        </w:r>
        <w:bookmarkStart w:id="85" w:name="_Hlt233632068"/>
        <w:r w:rsidR="00361919">
          <w:rPr>
            <w:rStyle w:val="Hyperlink"/>
            <w:sz w:val="22"/>
          </w:rPr>
          <w:t>ä</w:t>
        </w:r>
        <w:bookmarkStart w:id="86" w:name="_Hlt40156560"/>
        <w:bookmarkEnd w:id="85"/>
        <w:r w:rsidR="00361919">
          <w:rPr>
            <w:rStyle w:val="Hyperlink"/>
            <w:sz w:val="22"/>
          </w:rPr>
          <w:t>n</w:t>
        </w:r>
        <w:bookmarkStart w:id="87" w:name="_Hlt40246051"/>
        <w:bookmarkStart w:id="88" w:name="_Hlt40245755"/>
        <w:bookmarkEnd w:id="86"/>
        <w:bookmarkEnd w:id="87"/>
        <w:r w:rsidR="00361919">
          <w:rPr>
            <w:rStyle w:val="Hyperlink"/>
            <w:sz w:val="22"/>
          </w:rPr>
          <w:t>d</w:t>
        </w:r>
        <w:bookmarkEnd w:id="88"/>
        <w:r w:rsidR="00361919">
          <w:rPr>
            <w:rStyle w:val="Hyperlink"/>
            <w:sz w:val="22"/>
          </w:rPr>
          <w:t>ige Lösung</w:t>
        </w:r>
      </w:hyperlink>
      <w:r w:rsidR="00361919" w:rsidRPr="00361919">
        <w:rPr>
          <w:rStyle w:val="Nummer"/>
        </w:rPr>
        <w:br/>
      </w:r>
      <w:r w:rsidR="00361919" w:rsidRPr="00361919">
        <w:rPr>
          <w:rStyle w:val="Nummer"/>
        </w:rPr>
        <w:br/>
      </w:r>
      <w:bookmarkStart w:id="89" w:name="_Hlt40246058"/>
      <w:bookmarkStart w:id="90" w:name="m17"/>
      <w:bookmarkEnd w:id="89"/>
      <w:r w:rsidR="00F448A3">
        <w:rPr>
          <w:rStyle w:val="Nummer"/>
        </w:rPr>
        <w:t>1</w:t>
      </w:r>
      <w:r w:rsidR="00361919" w:rsidRPr="00361919">
        <w:rPr>
          <w:rStyle w:val="Nummer"/>
        </w:rPr>
        <w:t>7</w:t>
      </w:r>
      <w:bookmarkEnd w:id="90"/>
      <w:r w:rsidR="00361919" w:rsidRPr="00361919">
        <w:rPr>
          <w:rStyle w:val="Nummer"/>
        </w:rPr>
        <w:t>.</w:t>
      </w:r>
      <w:r w:rsidR="00361919">
        <w:t xml:space="preserve"> Das Flugzeug hat eine Geschwindigkeit von 99,0 m/s und der </w:t>
      </w:r>
      <w:r w:rsidR="005A2D35">
        <w:t>S</w:t>
      </w:r>
      <w:r w:rsidR="00361919">
        <w:t>ack schlägt mit 140,1 m/s auf.</w:t>
      </w:r>
    </w:p>
    <w:p w14:paraId="59481C24" w14:textId="77777777" w:rsidR="00361919" w:rsidRDefault="00361919" w:rsidP="00361919">
      <w:pPr>
        <w:rPr>
          <w:rStyle w:val="Hyperlink"/>
          <w:sz w:val="22"/>
        </w:rPr>
      </w:pPr>
      <w:r>
        <w:fldChar w:fldCharType="begin"/>
      </w:r>
      <w:r w:rsidR="00B57015">
        <w:instrText>HYPERLINK "vlsgmech</w:instrText>
      </w:r>
      <w:r w:rsidR="008D3EAE">
        <w:instrText>.docx</w:instrText>
      </w:r>
      <w:r w:rsidR="00B57015">
        <w:instrText>" \l "m17"</w:instrText>
      </w:r>
      <w:r>
        <w:fldChar w:fldCharType="separate"/>
      </w:r>
      <w:r>
        <w:rPr>
          <w:rStyle w:val="Hyperlink"/>
          <w:sz w:val="22"/>
        </w:rPr>
        <w:t>vollstän</w:t>
      </w:r>
      <w:bookmarkStart w:id="91" w:name="_Hlt158381245"/>
      <w:bookmarkStart w:id="92" w:name="_Hlt158380212"/>
      <w:bookmarkEnd w:id="91"/>
      <w:r>
        <w:rPr>
          <w:rStyle w:val="Hyperlink"/>
          <w:sz w:val="22"/>
        </w:rPr>
        <w:t>d</w:t>
      </w:r>
      <w:bookmarkEnd w:id="92"/>
      <w:r>
        <w:rPr>
          <w:rStyle w:val="Hyperlink"/>
          <w:sz w:val="22"/>
        </w:rPr>
        <w:t xml:space="preserve">ige </w:t>
      </w:r>
      <w:bookmarkStart w:id="93" w:name="_Hlt158381101"/>
      <w:r>
        <w:rPr>
          <w:rStyle w:val="Hyperlink"/>
          <w:sz w:val="22"/>
        </w:rPr>
        <w:t>L</w:t>
      </w:r>
      <w:bookmarkEnd w:id="93"/>
      <w:r>
        <w:rPr>
          <w:rStyle w:val="Hyperlink"/>
          <w:sz w:val="22"/>
        </w:rPr>
        <w:t>ösung</w:t>
      </w:r>
    </w:p>
    <w:p w14:paraId="3E6C6A2B" w14:textId="77777777" w:rsidR="00361919" w:rsidRDefault="00361919" w:rsidP="00361919">
      <w:r>
        <w:fldChar w:fldCharType="end"/>
      </w:r>
      <w:bookmarkStart w:id="94" w:name="_Hlt158380206"/>
      <w:bookmarkEnd w:id="94"/>
      <w:r w:rsidRPr="00361919">
        <w:rPr>
          <w:rStyle w:val="Nummer"/>
        </w:rPr>
        <w:br/>
      </w:r>
      <w:bookmarkStart w:id="95" w:name="m18"/>
      <w:r w:rsidR="00F448A3">
        <w:rPr>
          <w:rStyle w:val="Nummer"/>
        </w:rPr>
        <w:t>1</w:t>
      </w:r>
      <w:r w:rsidRPr="00361919">
        <w:rPr>
          <w:rStyle w:val="Nummer"/>
        </w:rPr>
        <w:t>8</w:t>
      </w:r>
      <w:bookmarkEnd w:id="95"/>
      <w:r w:rsidRPr="00361919">
        <w:rPr>
          <w:rStyle w:val="Nummer"/>
        </w:rPr>
        <w:t xml:space="preserve">. </w:t>
      </w:r>
      <w:r>
        <w:t>Der Reaktionsweg beträgt 17,8 m (gleichförmig), der Bremsweg 41,2 m (negativ beschleunigt)</w:t>
      </w:r>
    </w:p>
    <w:tbl>
      <w:tblPr>
        <w:tblW w:w="0" w:type="auto"/>
        <w:tblLayout w:type="fixed"/>
        <w:tblCellMar>
          <w:left w:w="70" w:type="dxa"/>
          <w:right w:w="70" w:type="dxa"/>
        </w:tblCellMar>
        <w:tblLook w:val="0000" w:firstRow="0" w:lastRow="0" w:firstColumn="0" w:lastColumn="0" w:noHBand="0" w:noVBand="0"/>
      </w:tblPr>
      <w:tblGrid>
        <w:gridCol w:w="1346"/>
        <w:gridCol w:w="922"/>
      </w:tblGrid>
      <w:tr w:rsidR="00361919" w14:paraId="4488C82A" w14:textId="77777777">
        <w:tc>
          <w:tcPr>
            <w:tcW w:w="1346" w:type="dxa"/>
          </w:tcPr>
          <w:p w14:paraId="6031CC56" w14:textId="77777777" w:rsidR="00361919" w:rsidRDefault="00361919" w:rsidP="00361919">
            <w:r>
              <w:t>Gesamtweg</w:t>
            </w:r>
          </w:p>
        </w:tc>
        <w:tc>
          <w:tcPr>
            <w:tcW w:w="922" w:type="dxa"/>
          </w:tcPr>
          <w:p w14:paraId="7178DB7A" w14:textId="77777777" w:rsidR="00361919" w:rsidRDefault="00361919" w:rsidP="00361919">
            <w:r>
              <w:t>59 m</w:t>
            </w:r>
          </w:p>
        </w:tc>
      </w:tr>
    </w:tbl>
    <w:p w14:paraId="4E73BC03" w14:textId="77777777" w:rsidR="009F06AC" w:rsidRDefault="00361919" w:rsidP="00361919">
      <w:r>
        <w:t>Zur Berechnung der einzelnen Wege benutzt man die Formel s=v*t-a/2*t². Der Bremsvorgang ohne Reaktionszeit dauert 3,7 s. Für die Zeiten in der Gleichung setzt man schrittweise Zeiten bis 3,7 s ein. Zu den erhaltenen Wegen sind immer die 17,8 m hinzuzufügen.</w:t>
      </w:r>
      <w:r>
        <w:br/>
      </w:r>
      <w:hyperlink r:id="rId36" w:anchor="m18" w:history="1">
        <w:r>
          <w:rPr>
            <w:rStyle w:val="Hyperlink"/>
            <w:sz w:val="22"/>
          </w:rPr>
          <w:t>voll</w:t>
        </w:r>
        <w:bookmarkStart w:id="96" w:name="_Hlt37054989"/>
        <w:r>
          <w:rPr>
            <w:rStyle w:val="Hyperlink"/>
            <w:sz w:val="22"/>
          </w:rPr>
          <w:t>s</w:t>
        </w:r>
        <w:bookmarkEnd w:id="96"/>
        <w:r>
          <w:rPr>
            <w:rStyle w:val="Hyperlink"/>
            <w:sz w:val="22"/>
          </w:rPr>
          <w:t>t</w:t>
        </w:r>
        <w:bookmarkStart w:id="97" w:name="_Hlt37054373"/>
        <w:bookmarkStart w:id="98" w:name="_Hlt37053209"/>
        <w:bookmarkEnd w:id="97"/>
        <w:r>
          <w:rPr>
            <w:rStyle w:val="Hyperlink"/>
            <w:sz w:val="22"/>
          </w:rPr>
          <w:t>ä</w:t>
        </w:r>
        <w:bookmarkStart w:id="99" w:name="_Hlt37052738"/>
        <w:bookmarkStart w:id="100" w:name="_Hlt37052529"/>
        <w:bookmarkEnd w:id="98"/>
        <w:bookmarkEnd w:id="99"/>
        <w:r>
          <w:rPr>
            <w:rStyle w:val="Hyperlink"/>
            <w:sz w:val="22"/>
          </w:rPr>
          <w:t>n</w:t>
        </w:r>
        <w:bookmarkStart w:id="101" w:name="_Hlt246580755"/>
        <w:bookmarkEnd w:id="100"/>
        <w:bookmarkEnd w:id="101"/>
        <w:r>
          <w:rPr>
            <w:rStyle w:val="Hyperlink"/>
            <w:sz w:val="22"/>
          </w:rPr>
          <w:t>d</w:t>
        </w:r>
        <w:bookmarkStart w:id="102" w:name="_Hlt49413193"/>
        <w:r>
          <w:rPr>
            <w:rStyle w:val="Hyperlink"/>
            <w:sz w:val="22"/>
          </w:rPr>
          <w:t>i</w:t>
        </w:r>
        <w:bookmarkEnd w:id="102"/>
        <w:r>
          <w:rPr>
            <w:rStyle w:val="Hyperlink"/>
            <w:sz w:val="22"/>
          </w:rPr>
          <w:t>ge Lös</w:t>
        </w:r>
        <w:bookmarkStart w:id="103" w:name="_Hlt37052500"/>
        <w:bookmarkStart w:id="104" w:name="_Hlt37050454"/>
        <w:bookmarkEnd w:id="103"/>
        <w:r>
          <w:rPr>
            <w:rStyle w:val="Hyperlink"/>
            <w:sz w:val="22"/>
          </w:rPr>
          <w:t>u</w:t>
        </w:r>
        <w:bookmarkEnd w:id="104"/>
        <w:r>
          <w:rPr>
            <w:rStyle w:val="Hyperlink"/>
            <w:sz w:val="22"/>
          </w:rPr>
          <w:t>ng</w:t>
        </w:r>
      </w:hyperlink>
      <w:bookmarkStart w:id="105" w:name="_Hlt37047147"/>
      <w:bookmarkEnd w:id="105"/>
      <w:r>
        <w:br/>
      </w:r>
    </w:p>
    <w:p w14:paraId="4900A73D" w14:textId="77777777" w:rsidR="00361919" w:rsidRPr="00361919" w:rsidRDefault="00F448A3" w:rsidP="00361919">
      <w:pPr>
        <w:rPr>
          <w:rStyle w:val="Nummer"/>
        </w:rPr>
      </w:pPr>
      <w:bookmarkStart w:id="106" w:name="_Hlt37054918"/>
      <w:bookmarkStart w:id="107" w:name="m19"/>
      <w:bookmarkEnd w:id="106"/>
      <w:r>
        <w:rPr>
          <w:rStyle w:val="Nummer"/>
        </w:rPr>
        <w:t>1</w:t>
      </w:r>
      <w:r w:rsidR="00361919" w:rsidRPr="00361919">
        <w:rPr>
          <w:rStyle w:val="Nummer"/>
        </w:rPr>
        <w:t>9</w:t>
      </w:r>
      <w:bookmarkEnd w:id="107"/>
      <w:r w:rsidR="00361919" w:rsidRPr="00361919">
        <w:rPr>
          <w:rStyle w:val="Nummer"/>
        </w:rPr>
        <w:t xml:space="preserve">. </w:t>
      </w:r>
    </w:p>
    <w:tbl>
      <w:tblPr>
        <w:tblW w:w="0" w:type="auto"/>
        <w:tblLayout w:type="fixed"/>
        <w:tblCellMar>
          <w:left w:w="70" w:type="dxa"/>
          <w:right w:w="70" w:type="dxa"/>
        </w:tblCellMar>
        <w:tblLook w:val="0000" w:firstRow="0" w:lastRow="0" w:firstColumn="0" w:lastColumn="0" w:noHBand="0" w:noVBand="0"/>
      </w:tblPr>
      <w:tblGrid>
        <w:gridCol w:w="1913"/>
        <w:gridCol w:w="1985"/>
      </w:tblGrid>
      <w:tr w:rsidR="00361919" w14:paraId="64C3FEFA" w14:textId="77777777">
        <w:tc>
          <w:tcPr>
            <w:tcW w:w="1913" w:type="dxa"/>
          </w:tcPr>
          <w:p w14:paraId="391CBB6F" w14:textId="77777777" w:rsidR="00361919" w:rsidRDefault="00361919" w:rsidP="00361919">
            <w:r>
              <w:t>Beschleunigung</w:t>
            </w:r>
          </w:p>
        </w:tc>
        <w:tc>
          <w:tcPr>
            <w:tcW w:w="1985" w:type="dxa"/>
          </w:tcPr>
          <w:p w14:paraId="1E4F56DC" w14:textId="77777777" w:rsidR="00361919" w:rsidRDefault="00361919" w:rsidP="00361919">
            <w:r>
              <w:t xml:space="preserve">2,6 * 10 </w:t>
            </w:r>
            <w:r>
              <w:rPr>
                <w:vertAlign w:val="superscript"/>
              </w:rPr>
              <w:t>16</w:t>
            </w:r>
            <w:r>
              <w:t xml:space="preserve"> m/s²</w:t>
            </w:r>
          </w:p>
        </w:tc>
      </w:tr>
      <w:tr w:rsidR="00361919" w14:paraId="3944B4FD" w14:textId="77777777">
        <w:tc>
          <w:tcPr>
            <w:tcW w:w="1913" w:type="dxa"/>
          </w:tcPr>
          <w:p w14:paraId="4E199A7B" w14:textId="77777777" w:rsidR="00361919" w:rsidRDefault="00361919" w:rsidP="00361919">
            <w:r>
              <w:t>Zeit</w:t>
            </w:r>
          </w:p>
        </w:tc>
        <w:tc>
          <w:tcPr>
            <w:tcW w:w="1985" w:type="dxa"/>
          </w:tcPr>
          <w:p w14:paraId="47483C78" w14:textId="77777777" w:rsidR="00361919" w:rsidRDefault="00361919" w:rsidP="00361919">
            <w:r>
              <w:t xml:space="preserve">2,3 * 10 </w:t>
            </w:r>
            <w:r>
              <w:rPr>
                <w:vertAlign w:val="superscript"/>
              </w:rPr>
              <w:t>-9</w:t>
            </w:r>
            <w:r>
              <w:t xml:space="preserve"> m/s</w:t>
            </w:r>
          </w:p>
        </w:tc>
      </w:tr>
      <w:tr w:rsidR="00361919" w14:paraId="31EDDFB1" w14:textId="77777777">
        <w:tc>
          <w:tcPr>
            <w:tcW w:w="1913" w:type="dxa"/>
          </w:tcPr>
          <w:p w14:paraId="1BE02F3F" w14:textId="77777777" w:rsidR="00361919" w:rsidRDefault="00361919" w:rsidP="00361919">
            <w:r>
              <w:t>Zeit</w:t>
            </w:r>
          </w:p>
        </w:tc>
        <w:tc>
          <w:tcPr>
            <w:tcW w:w="1985" w:type="dxa"/>
          </w:tcPr>
          <w:p w14:paraId="0281357E" w14:textId="77777777" w:rsidR="00361919" w:rsidRDefault="00361919" w:rsidP="00361919">
            <w:r>
              <w:t xml:space="preserve">5,8 * 10 </w:t>
            </w:r>
            <w:r>
              <w:rPr>
                <w:vertAlign w:val="superscript"/>
              </w:rPr>
              <w:t>-9</w:t>
            </w:r>
            <w:r>
              <w:t xml:space="preserve"> m/s</w:t>
            </w:r>
          </w:p>
        </w:tc>
      </w:tr>
    </w:tbl>
    <w:p w14:paraId="0DAB56A2" w14:textId="77777777" w:rsidR="00361919" w:rsidRDefault="00B42104" w:rsidP="00361919">
      <w:hyperlink r:id="rId37" w:anchor="m19" w:history="1">
        <w:r w:rsidR="00361919">
          <w:rPr>
            <w:rStyle w:val="Hyperlink"/>
            <w:sz w:val="22"/>
          </w:rPr>
          <w:t>vollständ</w:t>
        </w:r>
        <w:bookmarkStart w:id="108" w:name="_Hlt37056542"/>
        <w:bookmarkStart w:id="109" w:name="_Hlt37055066"/>
        <w:bookmarkEnd w:id="108"/>
        <w:r w:rsidR="00361919">
          <w:rPr>
            <w:rStyle w:val="Hyperlink"/>
            <w:sz w:val="22"/>
          </w:rPr>
          <w:t>i</w:t>
        </w:r>
        <w:bookmarkStart w:id="110" w:name="_Hlt215624190"/>
        <w:bookmarkEnd w:id="109"/>
        <w:bookmarkEnd w:id="110"/>
        <w:r w:rsidR="00361919">
          <w:rPr>
            <w:rStyle w:val="Hyperlink"/>
            <w:sz w:val="22"/>
          </w:rPr>
          <w:t>ge Lösung</w:t>
        </w:r>
        <w:r w:rsidR="00361919">
          <w:rPr>
            <w:rStyle w:val="Hyperlink"/>
            <w:sz w:val="22"/>
          </w:rPr>
          <w:br/>
        </w:r>
      </w:hyperlink>
      <w:r w:rsidR="00361919" w:rsidRPr="00361919">
        <w:rPr>
          <w:rStyle w:val="Nummer"/>
        </w:rPr>
        <w:br/>
      </w:r>
      <w:bookmarkStart w:id="111" w:name="_Hlt46991537"/>
      <w:bookmarkStart w:id="112" w:name="m20"/>
      <w:bookmarkEnd w:id="111"/>
      <w:r w:rsidR="00F448A3">
        <w:rPr>
          <w:rStyle w:val="Nummer"/>
        </w:rPr>
        <w:t>2</w:t>
      </w:r>
      <w:r w:rsidR="00361919" w:rsidRPr="00361919">
        <w:rPr>
          <w:rStyle w:val="Nummer"/>
        </w:rPr>
        <w:t>0</w:t>
      </w:r>
      <w:bookmarkEnd w:id="112"/>
      <w:r w:rsidR="00361919" w:rsidRPr="00361919">
        <w:rPr>
          <w:rStyle w:val="Nummer"/>
        </w:rPr>
        <w:t xml:space="preserve">. </w:t>
      </w:r>
      <w:r w:rsidR="00361919">
        <w:t xml:space="preserve">Maßstab: </w:t>
      </w:r>
      <w:bookmarkStart w:id="113" w:name="_Hlt46991594"/>
      <w:bookmarkEnd w:id="113"/>
      <w:r w:rsidR="00361919">
        <w:t>z.B. 1 cm entspricht 10 N</w:t>
      </w:r>
      <w:r w:rsidR="00361919">
        <w:br/>
        <w:t>Zeichnerische Lösung für 30°:</w:t>
      </w:r>
      <w:r w:rsidR="00361919">
        <w:br/>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361919" w14:paraId="7E4EF5DF" w14:textId="77777777">
        <w:tc>
          <w:tcPr>
            <w:tcW w:w="4886" w:type="dxa"/>
          </w:tcPr>
          <w:p w14:paraId="01273A5B" w14:textId="77777777" w:rsidR="00361919" w:rsidRDefault="00B42104" w:rsidP="00361919">
            <w:r>
              <w:pict w14:anchorId="76443B09">
                <v:shape id="_x0000_i1034" type="#_x0000_t75" style="width:145.65pt;height:72.55pt" fillcolor="window">
                  <v:imagedata r:id="rId38" o:title="lsm20_1"/>
                </v:shape>
              </w:pict>
            </w:r>
            <w:r w:rsidR="00361919">
              <w:br/>
              <w:t>Die beiden Kräfte greifen im gemeinsamen Angriffspunkt A unter dem Winkel von 30° an.</w:t>
            </w:r>
          </w:p>
        </w:tc>
        <w:tc>
          <w:tcPr>
            <w:tcW w:w="4886" w:type="dxa"/>
          </w:tcPr>
          <w:p w14:paraId="58F65CB2" w14:textId="77777777" w:rsidR="00361919" w:rsidRDefault="00B42104" w:rsidP="00361919">
            <w:r>
              <w:pict w14:anchorId="3299C254">
                <v:shape id="_x0000_i1035" type="#_x0000_t75" style="width:236.75pt;height:69.8pt" fillcolor="window">
                  <v:imagedata r:id="rId39" o:title="lsm20_2"/>
                </v:shape>
              </w:pict>
            </w:r>
            <w:r w:rsidR="00361919">
              <w:br/>
              <w:t>Beide Kraftpfeile werden jeweils so lange parallel verschoben, bis ihr Anfang mit dem Endpunkt des anderen Pfeils zusammenfällt.</w:t>
            </w:r>
          </w:p>
        </w:tc>
      </w:tr>
      <w:tr w:rsidR="00361919" w14:paraId="63FF2284" w14:textId="77777777">
        <w:tc>
          <w:tcPr>
            <w:tcW w:w="4886" w:type="dxa"/>
          </w:tcPr>
          <w:p w14:paraId="363B762E" w14:textId="77777777" w:rsidR="00361919" w:rsidRDefault="00B42104" w:rsidP="00361919">
            <w:r>
              <w:lastRenderedPageBreak/>
              <w:pict w14:anchorId="4FC0E64F">
                <v:shape id="_x0000_i1036" type="#_x0000_t75" style="width:236.75pt;height:69.8pt" fillcolor="window">
                  <v:imagedata r:id="rId40" o:title="lsm20_3"/>
                </v:shape>
              </w:pict>
            </w:r>
            <w:r w:rsidR="00361919">
              <w:br/>
              <w:t>Die gesuchte, resultierende Kraft ist die Verbindung zwischen dem Angriffspunkt und den beiden Enden der parallel verschobenen Kraftpfeile.</w:t>
            </w:r>
          </w:p>
        </w:tc>
        <w:tc>
          <w:tcPr>
            <w:tcW w:w="4886" w:type="dxa"/>
          </w:tcPr>
          <w:p w14:paraId="22319A74" w14:textId="11776AC5" w:rsidR="00361919" w:rsidRDefault="00361919" w:rsidP="00361919">
            <w:r>
              <w:t>Man erkennt: die resultierende Kraft ist maximal, wenn der Winkel zwischen beiden Kräften 0° groß ist, beide Kräfte also genau in die gleiche Richtung ziehen.</w:t>
            </w:r>
            <w:r>
              <w:br/>
            </w:r>
            <w:bookmarkStart w:id="114" w:name="_Hlt47101106"/>
            <w:bookmarkEnd w:id="114"/>
            <w:r>
              <w:t>Bei einem Winkel von 180° ziehen beide Kräfte</w:t>
            </w:r>
            <w:bookmarkStart w:id="115" w:name="_Hlt212428867"/>
            <w:bookmarkEnd w:id="115"/>
            <w:r>
              <w:t xml:space="preserve"> in </w:t>
            </w:r>
            <w:proofErr w:type="gramStart"/>
            <w:r w:rsidR="002A34FF">
              <w:t>entgegen gesetzte Richtungen</w:t>
            </w:r>
            <w:proofErr w:type="gramEnd"/>
            <w:r>
              <w:t>. Da beide gleich groß sind, ist die resultierende Kraft 0, sie heben sich gegenseitig auf.</w:t>
            </w:r>
          </w:p>
        </w:tc>
      </w:tr>
    </w:tbl>
    <w:p w14:paraId="4DDBFBA4" w14:textId="77777777" w:rsidR="00361919" w:rsidRDefault="00361919" w:rsidP="00361919">
      <w:r>
        <w:br/>
        <w:t>Das sind die berechneten Ergebnisse:</w:t>
      </w:r>
    </w:p>
    <w:tbl>
      <w:tblPr>
        <w:tblW w:w="0" w:type="auto"/>
        <w:tblLayout w:type="fixed"/>
        <w:tblCellMar>
          <w:left w:w="70" w:type="dxa"/>
          <w:right w:w="70" w:type="dxa"/>
        </w:tblCellMar>
        <w:tblLook w:val="0000" w:firstRow="0" w:lastRow="0" w:firstColumn="0" w:lastColumn="0" w:noHBand="0" w:noVBand="0"/>
      </w:tblPr>
      <w:tblGrid>
        <w:gridCol w:w="1134"/>
        <w:gridCol w:w="1134"/>
      </w:tblGrid>
      <w:tr w:rsidR="00361919" w14:paraId="3DE81E29" w14:textId="77777777">
        <w:tc>
          <w:tcPr>
            <w:tcW w:w="1134" w:type="dxa"/>
          </w:tcPr>
          <w:p w14:paraId="0B51ACAE" w14:textId="77777777" w:rsidR="00361919" w:rsidRDefault="00361919" w:rsidP="00361919">
            <w:r>
              <w:t>a)</w:t>
            </w:r>
          </w:p>
        </w:tc>
        <w:tc>
          <w:tcPr>
            <w:tcW w:w="1134" w:type="dxa"/>
          </w:tcPr>
          <w:p w14:paraId="575A4A7A" w14:textId="77777777" w:rsidR="00361919" w:rsidRDefault="00361919" w:rsidP="00361919">
            <w:r>
              <w:t>300 N</w:t>
            </w:r>
          </w:p>
        </w:tc>
      </w:tr>
      <w:tr w:rsidR="00361919" w14:paraId="21310EC3" w14:textId="77777777">
        <w:tc>
          <w:tcPr>
            <w:tcW w:w="1134" w:type="dxa"/>
          </w:tcPr>
          <w:p w14:paraId="0CD9DDB2" w14:textId="77777777" w:rsidR="00361919" w:rsidRDefault="00361919" w:rsidP="00361919">
            <w:r>
              <w:t>b)</w:t>
            </w:r>
          </w:p>
        </w:tc>
        <w:tc>
          <w:tcPr>
            <w:tcW w:w="1134" w:type="dxa"/>
          </w:tcPr>
          <w:p w14:paraId="1D1A9E21" w14:textId="77777777" w:rsidR="00361919" w:rsidRDefault="00361919" w:rsidP="00361919">
            <w:r>
              <w:t>289,7 N</w:t>
            </w:r>
          </w:p>
        </w:tc>
      </w:tr>
      <w:tr w:rsidR="00361919" w14:paraId="654A35EB" w14:textId="77777777">
        <w:tc>
          <w:tcPr>
            <w:tcW w:w="1134" w:type="dxa"/>
          </w:tcPr>
          <w:p w14:paraId="72102036" w14:textId="77777777" w:rsidR="00361919" w:rsidRDefault="00361919" w:rsidP="00361919">
            <w:r>
              <w:t>c)</w:t>
            </w:r>
          </w:p>
        </w:tc>
        <w:tc>
          <w:tcPr>
            <w:tcW w:w="1134" w:type="dxa"/>
          </w:tcPr>
          <w:p w14:paraId="6FB09B7E" w14:textId="77777777" w:rsidR="00361919" w:rsidRDefault="00361919" w:rsidP="00361919">
            <w:r>
              <w:t>277,2 N</w:t>
            </w:r>
          </w:p>
        </w:tc>
      </w:tr>
      <w:tr w:rsidR="00361919" w14:paraId="24E497C2" w14:textId="77777777">
        <w:tc>
          <w:tcPr>
            <w:tcW w:w="1134" w:type="dxa"/>
          </w:tcPr>
          <w:p w14:paraId="6B037007" w14:textId="77777777" w:rsidR="00361919" w:rsidRDefault="00361919" w:rsidP="00361919">
            <w:r>
              <w:t>d)</w:t>
            </w:r>
          </w:p>
        </w:tc>
        <w:tc>
          <w:tcPr>
            <w:tcW w:w="1134" w:type="dxa"/>
          </w:tcPr>
          <w:p w14:paraId="7DEDBFD0" w14:textId="77777777" w:rsidR="00361919" w:rsidRDefault="00361919" w:rsidP="00361919">
            <w:r>
              <w:t>150 N</w:t>
            </w:r>
          </w:p>
        </w:tc>
      </w:tr>
      <w:tr w:rsidR="00361919" w14:paraId="73C527CC" w14:textId="77777777">
        <w:tc>
          <w:tcPr>
            <w:tcW w:w="1134" w:type="dxa"/>
          </w:tcPr>
          <w:p w14:paraId="709EB76E" w14:textId="77777777" w:rsidR="00361919" w:rsidRDefault="00361919" w:rsidP="00361919">
            <w:r>
              <w:t>e)</w:t>
            </w:r>
          </w:p>
        </w:tc>
        <w:tc>
          <w:tcPr>
            <w:tcW w:w="1134" w:type="dxa"/>
          </w:tcPr>
          <w:p w14:paraId="13EFDB85" w14:textId="77777777" w:rsidR="00361919" w:rsidRDefault="00361919" w:rsidP="00361919">
            <w:r>
              <w:t>0 N</w:t>
            </w:r>
          </w:p>
        </w:tc>
      </w:tr>
    </w:tbl>
    <w:p w14:paraId="6D94BCEF" w14:textId="77777777" w:rsidR="00361919" w:rsidRDefault="00361919" w:rsidP="00361919">
      <w:r w:rsidRPr="00361919">
        <w:rPr>
          <w:rStyle w:val="Nummer"/>
        </w:rPr>
        <w:br/>
      </w:r>
      <w:bookmarkStart w:id="116" w:name="m21"/>
      <w:r w:rsidR="00F448A3">
        <w:rPr>
          <w:rStyle w:val="Nummer"/>
        </w:rPr>
        <w:t>2</w:t>
      </w:r>
      <w:r w:rsidRPr="00361919">
        <w:rPr>
          <w:rStyle w:val="Nummer"/>
        </w:rPr>
        <w:t>1</w:t>
      </w:r>
      <w:bookmarkEnd w:id="116"/>
      <w:r w:rsidRPr="00361919">
        <w:rPr>
          <w:rStyle w:val="Nummer"/>
        </w:rPr>
        <w:t xml:space="preserve">. </w:t>
      </w:r>
      <w:r>
        <w:t>Die zeichnerische Lösung sieht wie bei Aufgabe 20 aus, nur dass die Kraftpfeile nicht mehr gleich lang sind</w:t>
      </w:r>
    </w:p>
    <w:tbl>
      <w:tblPr>
        <w:tblW w:w="0" w:type="auto"/>
        <w:tblLayout w:type="fixed"/>
        <w:tblCellMar>
          <w:left w:w="70" w:type="dxa"/>
          <w:right w:w="70" w:type="dxa"/>
        </w:tblCellMar>
        <w:tblLook w:val="0000" w:firstRow="0" w:lastRow="0" w:firstColumn="0" w:lastColumn="0" w:noHBand="0" w:noVBand="0"/>
      </w:tblPr>
      <w:tblGrid>
        <w:gridCol w:w="1134"/>
        <w:gridCol w:w="1134"/>
      </w:tblGrid>
      <w:tr w:rsidR="00361919" w14:paraId="42FD90E0" w14:textId="77777777">
        <w:tc>
          <w:tcPr>
            <w:tcW w:w="1134" w:type="dxa"/>
          </w:tcPr>
          <w:p w14:paraId="7E211887" w14:textId="77777777" w:rsidR="00361919" w:rsidRDefault="00361919" w:rsidP="00361919">
            <w:r>
              <w:t>30°</w:t>
            </w:r>
          </w:p>
        </w:tc>
        <w:tc>
          <w:tcPr>
            <w:tcW w:w="1134" w:type="dxa"/>
          </w:tcPr>
          <w:p w14:paraId="56B6EF0C" w14:textId="77777777" w:rsidR="00361919" w:rsidRDefault="00361919" w:rsidP="00361919">
            <w:r>
              <w:t>485,7 N</w:t>
            </w:r>
          </w:p>
        </w:tc>
      </w:tr>
      <w:tr w:rsidR="00361919" w14:paraId="070C71AD" w14:textId="77777777">
        <w:tc>
          <w:tcPr>
            <w:tcW w:w="1134" w:type="dxa"/>
          </w:tcPr>
          <w:p w14:paraId="14ABC256" w14:textId="77777777" w:rsidR="00361919" w:rsidRDefault="00361919" w:rsidP="00361919">
            <w:r>
              <w:t>45</w:t>
            </w:r>
          </w:p>
        </w:tc>
        <w:tc>
          <w:tcPr>
            <w:tcW w:w="1134" w:type="dxa"/>
          </w:tcPr>
          <w:p w14:paraId="1C4B125E" w14:textId="77777777" w:rsidR="00361919" w:rsidRDefault="00361919" w:rsidP="00361919">
            <w:r>
              <w:t>468,2 N</w:t>
            </w:r>
          </w:p>
        </w:tc>
      </w:tr>
      <w:tr w:rsidR="00361919" w14:paraId="32297F09" w14:textId="77777777">
        <w:tc>
          <w:tcPr>
            <w:tcW w:w="1134" w:type="dxa"/>
          </w:tcPr>
          <w:p w14:paraId="03719EF1" w14:textId="77777777" w:rsidR="00361919" w:rsidRDefault="00361919" w:rsidP="00361919">
            <w:r>
              <w:t>60°</w:t>
            </w:r>
          </w:p>
        </w:tc>
        <w:tc>
          <w:tcPr>
            <w:tcW w:w="1134" w:type="dxa"/>
          </w:tcPr>
          <w:p w14:paraId="38EB33A8" w14:textId="77777777" w:rsidR="00361919" w:rsidRDefault="00361919" w:rsidP="00361919">
            <w:r>
              <w:t>444,4 N</w:t>
            </w:r>
          </w:p>
        </w:tc>
      </w:tr>
      <w:tr w:rsidR="00361919" w14:paraId="1D9A30E3" w14:textId="77777777">
        <w:tc>
          <w:tcPr>
            <w:tcW w:w="1134" w:type="dxa"/>
          </w:tcPr>
          <w:p w14:paraId="7CFB4F49" w14:textId="77777777" w:rsidR="00361919" w:rsidRDefault="00361919" w:rsidP="00361919">
            <w:r>
              <w:t>90°</w:t>
            </w:r>
          </w:p>
        </w:tc>
        <w:tc>
          <w:tcPr>
            <w:tcW w:w="1134" w:type="dxa"/>
          </w:tcPr>
          <w:p w14:paraId="501DAD9D" w14:textId="77777777" w:rsidR="00361919" w:rsidRDefault="00361919" w:rsidP="00361919">
            <w:r>
              <w:t>380,8 N</w:t>
            </w:r>
          </w:p>
        </w:tc>
      </w:tr>
      <w:tr w:rsidR="00361919" w14:paraId="0F41C4A5" w14:textId="77777777">
        <w:tc>
          <w:tcPr>
            <w:tcW w:w="1134" w:type="dxa"/>
          </w:tcPr>
          <w:p w14:paraId="3F522791" w14:textId="77777777" w:rsidR="00361919" w:rsidRDefault="00361919" w:rsidP="00361919">
            <w:r>
              <w:t>120°</w:t>
            </w:r>
          </w:p>
        </w:tc>
        <w:tc>
          <w:tcPr>
            <w:tcW w:w="1134" w:type="dxa"/>
          </w:tcPr>
          <w:p w14:paraId="4DC4BADE" w14:textId="77777777" w:rsidR="00361919" w:rsidRDefault="00361919" w:rsidP="00361919">
            <w:r>
              <w:t>304,1 N</w:t>
            </w:r>
          </w:p>
        </w:tc>
      </w:tr>
      <w:tr w:rsidR="00361919" w14:paraId="3E8E9C96" w14:textId="77777777">
        <w:tc>
          <w:tcPr>
            <w:tcW w:w="1134" w:type="dxa"/>
          </w:tcPr>
          <w:p w14:paraId="6921BA4B" w14:textId="77777777" w:rsidR="00361919" w:rsidRDefault="00361919" w:rsidP="00361919">
            <w:r>
              <w:t>180°</w:t>
            </w:r>
          </w:p>
        </w:tc>
        <w:tc>
          <w:tcPr>
            <w:tcW w:w="1134" w:type="dxa"/>
          </w:tcPr>
          <w:p w14:paraId="4DF4AC9B" w14:textId="77777777" w:rsidR="00361919" w:rsidRDefault="00361919" w:rsidP="00361919">
            <w:r>
              <w:t>200 N</w:t>
            </w:r>
          </w:p>
        </w:tc>
      </w:tr>
    </w:tbl>
    <w:p w14:paraId="0019FE03" w14:textId="77777777" w:rsidR="00361919" w:rsidRDefault="00361919" w:rsidP="00361919"/>
    <w:p w14:paraId="00327290" w14:textId="27FAFD01" w:rsidR="00361919" w:rsidRPr="00361919" w:rsidRDefault="00361919" w:rsidP="00361919">
      <w:pPr>
        <w:rPr>
          <w:rStyle w:val="Nummer"/>
        </w:rPr>
      </w:pPr>
      <w:bookmarkStart w:id="117" w:name="m22"/>
      <w:r w:rsidRPr="00361919">
        <w:rPr>
          <w:rStyle w:val="Nummer"/>
        </w:rPr>
        <w:t>22.</w:t>
      </w:r>
      <w:r>
        <w:t xml:space="preserve"> </w:t>
      </w:r>
      <w:bookmarkEnd w:id="117"/>
      <w:r>
        <w:t xml:space="preserve">Es kann nicht davon ausgegangen werden, dass die Hühner und der Hahn mit gleicher Kraft ziehen. Um </w:t>
      </w:r>
      <w:r w:rsidR="002A34FF">
        <w:t>den dargestellten Fall</w:t>
      </w:r>
      <w:r>
        <w:t xml:space="preserve"> realisieren zu können, muss der Kreuzungspunkt der Fäden kräftefrei sein. Die resultierende Kraft aller vier Kräfte muss Null betragen. Das kann </w:t>
      </w:r>
      <w:bookmarkStart w:id="118" w:name="_Hlt47101554"/>
      <w:bookmarkEnd w:id="118"/>
      <w:r>
        <w:t xml:space="preserve">bei verschiedenen Kräften durch unterschiedliche Winkel </w:t>
      </w:r>
      <w:proofErr w:type="gramStart"/>
      <w:r>
        <w:t>zwischen den Kräfte</w:t>
      </w:r>
      <w:proofErr w:type="gramEnd"/>
      <w:r>
        <w:t xml:space="preserve"> geschafft werden.</w:t>
      </w:r>
      <w:r>
        <w:br/>
      </w:r>
      <w:bookmarkStart w:id="119" w:name="_Hlt45027976"/>
      <w:bookmarkEnd w:id="119"/>
      <w:r>
        <w:br/>
      </w:r>
      <w:bookmarkStart w:id="120" w:name="m23"/>
      <w:r w:rsidR="00F448A3">
        <w:rPr>
          <w:rStyle w:val="Nummer"/>
        </w:rPr>
        <w:t>2</w:t>
      </w:r>
      <w:r w:rsidRPr="00361919">
        <w:rPr>
          <w:rStyle w:val="Nummer"/>
        </w:rPr>
        <w:t>3</w:t>
      </w:r>
      <w:bookmarkEnd w:id="120"/>
      <w:r w:rsidRPr="00361919">
        <w:rPr>
          <w:rStyle w:val="Nummer"/>
        </w:rPr>
        <w:t xml:space="preserve">. </w:t>
      </w:r>
      <w:r w:rsidRPr="00361919">
        <w:rPr>
          <w:rStyle w:val="Nummer"/>
        </w:rPr>
        <w:br/>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361919" w14:paraId="0D7E2114" w14:textId="77777777">
        <w:tc>
          <w:tcPr>
            <w:tcW w:w="4886" w:type="dxa"/>
          </w:tcPr>
          <w:p w14:paraId="2A61BE01" w14:textId="77777777" w:rsidR="00361919" w:rsidRDefault="00361919" w:rsidP="00361919">
            <w:r>
              <w:t xml:space="preserve">Über ein Kräfteparallelogramm erhält man die resultierende Kraft. Die Richtung ist Nord-Nordwest, die Größe der Kraft beträgt 1320 N. </w:t>
            </w:r>
            <w:r>
              <w:br/>
            </w:r>
            <w:bookmarkStart w:id="121" w:name="_Hlt47226812"/>
            <w:bookmarkEnd w:id="121"/>
            <w:r>
              <w:t xml:space="preserve">Der Mast kann durch ein Seil gesichert werden, dass genau in die </w:t>
            </w:r>
            <w:proofErr w:type="gramStart"/>
            <w:r>
              <w:t>entgegen</w:t>
            </w:r>
            <w:r w:rsidR="00A83E67">
              <w:t xml:space="preserve"> </w:t>
            </w:r>
            <w:r>
              <w:t>gesetzte Richtung</w:t>
            </w:r>
            <w:proofErr w:type="gramEnd"/>
            <w:r>
              <w:t xml:space="preserve"> zeigt. Es muss einen Teil der Zugkraft aufbringen, damit der Mast kräftefrei ist.   </w:t>
            </w:r>
          </w:p>
        </w:tc>
        <w:tc>
          <w:tcPr>
            <w:tcW w:w="4886" w:type="dxa"/>
          </w:tcPr>
          <w:p w14:paraId="02C2FD5A" w14:textId="77777777" w:rsidR="00361919" w:rsidRPr="00361919" w:rsidRDefault="00B42104" w:rsidP="00361919">
            <w:pPr>
              <w:rPr>
                <w:rStyle w:val="Nummer"/>
              </w:rPr>
            </w:pPr>
            <w:r>
              <w:rPr>
                <w:rStyle w:val="Nummer"/>
                <w:b w:val="0"/>
              </w:rPr>
              <w:pict w14:anchorId="36503DB7">
                <v:shape id="_x0000_i1037" type="#_x0000_t75" style="width:144.55pt;height:192.55pt">
                  <v:imagedata r:id="rId41" o:title="lsm23"/>
                </v:shape>
              </w:pict>
            </w:r>
          </w:p>
        </w:tc>
      </w:tr>
    </w:tbl>
    <w:p w14:paraId="3AC7C104" w14:textId="77777777" w:rsidR="00361919" w:rsidRDefault="00361919" w:rsidP="00361919">
      <w:r>
        <w:br/>
      </w:r>
      <w:bookmarkStart w:id="122" w:name="m24"/>
      <w:r w:rsidR="00F448A3">
        <w:rPr>
          <w:rStyle w:val="Nummer"/>
        </w:rPr>
        <w:t>2</w:t>
      </w:r>
      <w:r w:rsidRPr="00361919">
        <w:rPr>
          <w:rStyle w:val="Nummer"/>
        </w:rPr>
        <w:t>4</w:t>
      </w:r>
      <w:bookmarkEnd w:id="122"/>
      <w:r w:rsidRPr="00361919">
        <w:rPr>
          <w:rStyle w:val="Nummer"/>
        </w:rPr>
        <w:t xml:space="preserve">. </w:t>
      </w:r>
      <w:r>
        <w:t>Mit F=m*a erhält man 4050 N, es sind vier Räder:</w:t>
      </w:r>
    </w:p>
    <w:tbl>
      <w:tblPr>
        <w:tblW w:w="0" w:type="auto"/>
        <w:tblLayout w:type="fixed"/>
        <w:tblCellMar>
          <w:left w:w="70" w:type="dxa"/>
          <w:right w:w="70" w:type="dxa"/>
        </w:tblCellMar>
        <w:tblLook w:val="0000" w:firstRow="0" w:lastRow="0" w:firstColumn="0" w:lastColumn="0" w:noHBand="0" w:noVBand="0"/>
      </w:tblPr>
      <w:tblGrid>
        <w:gridCol w:w="1134"/>
        <w:gridCol w:w="1134"/>
      </w:tblGrid>
      <w:tr w:rsidR="00361919" w14:paraId="359FDD8C" w14:textId="77777777">
        <w:tc>
          <w:tcPr>
            <w:tcW w:w="1134" w:type="dxa"/>
          </w:tcPr>
          <w:p w14:paraId="1C4486E4" w14:textId="77777777" w:rsidR="00361919" w:rsidRDefault="00361919" w:rsidP="00361919">
            <w:r>
              <w:t>Kraft</w:t>
            </w:r>
          </w:p>
        </w:tc>
        <w:tc>
          <w:tcPr>
            <w:tcW w:w="1134" w:type="dxa"/>
          </w:tcPr>
          <w:p w14:paraId="0BF79F1D" w14:textId="77777777" w:rsidR="00361919" w:rsidRDefault="00361919" w:rsidP="00361919">
            <w:r>
              <w:t>1012,5 N</w:t>
            </w:r>
          </w:p>
        </w:tc>
      </w:tr>
    </w:tbl>
    <w:p w14:paraId="51031EAC" w14:textId="77777777" w:rsidR="00361919" w:rsidRPr="00361919" w:rsidRDefault="00361919" w:rsidP="00361919">
      <w:pPr>
        <w:rPr>
          <w:rStyle w:val="Nummer"/>
        </w:rPr>
      </w:pPr>
      <w:bookmarkStart w:id="123" w:name="_Hlt496412385"/>
      <w:bookmarkEnd w:id="123"/>
      <w:r w:rsidRPr="00361919">
        <w:rPr>
          <w:rStyle w:val="Nummer"/>
        </w:rPr>
        <w:lastRenderedPageBreak/>
        <w:br/>
      </w:r>
      <w:bookmarkStart w:id="124" w:name="m25"/>
      <w:r w:rsidR="00F448A3">
        <w:rPr>
          <w:rStyle w:val="Nummer"/>
        </w:rPr>
        <w:t>2</w:t>
      </w:r>
      <w:r w:rsidRPr="00361919">
        <w:rPr>
          <w:rStyle w:val="Nummer"/>
        </w:rPr>
        <w:t>5</w:t>
      </w:r>
      <w:bookmarkEnd w:id="124"/>
      <w:r w:rsidRPr="00361919">
        <w:rPr>
          <w:rStyle w:val="Nummer"/>
        </w:rPr>
        <w:t xml:space="preserve">. </w:t>
      </w:r>
    </w:p>
    <w:tbl>
      <w:tblPr>
        <w:tblW w:w="0" w:type="auto"/>
        <w:tblLayout w:type="fixed"/>
        <w:tblCellMar>
          <w:left w:w="70" w:type="dxa"/>
          <w:right w:w="70" w:type="dxa"/>
        </w:tblCellMar>
        <w:tblLook w:val="0000" w:firstRow="0" w:lastRow="0" w:firstColumn="0" w:lastColumn="0" w:noHBand="0" w:noVBand="0"/>
      </w:tblPr>
      <w:tblGrid>
        <w:gridCol w:w="2480"/>
        <w:gridCol w:w="1418"/>
      </w:tblGrid>
      <w:tr w:rsidR="00361919" w14:paraId="63D9BAE1" w14:textId="77777777">
        <w:tc>
          <w:tcPr>
            <w:tcW w:w="2480" w:type="dxa"/>
          </w:tcPr>
          <w:p w14:paraId="7FBC8C04" w14:textId="77777777" w:rsidR="00361919" w:rsidRDefault="00361919" w:rsidP="00361919">
            <w:r>
              <w:t>Beschleunigung</w:t>
            </w:r>
          </w:p>
        </w:tc>
        <w:tc>
          <w:tcPr>
            <w:tcW w:w="1418" w:type="dxa"/>
          </w:tcPr>
          <w:p w14:paraId="7F5465FE" w14:textId="77777777" w:rsidR="00361919" w:rsidRDefault="00361919" w:rsidP="00361919">
            <w:r>
              <w:t>40 m/s²</w:t>
            </w:r>
          </w:p>
        </w:tc>
      </w:tr>
      <w:tr w:rsidR="00361919" w14:paraId="642E2B07" w14:textId="77777777">
        <w:tc>
          <w:tcPr>
            <w:tcW w:w="2480" w:type="dxa"/>
          </w:tcPr>
          <w:p w14:paraId="32E34273" w14:textId="77777777" w:rsidR="00361919" w:rsidRDefault="00361919" w:rsidP="00361919">
            <w:r>
              <w:t>Kraft</w:t>
            </w:r>
          </w:p>
        </w:tc>
        <w:tc>
          <w:tcPr>
            <w:tcW w:w="1418" w:type="dxa"/>
          </w:tcPr>
          <w:p w14:paraId="53790128" w14:textId="77777777" w:rsidR="00361919" w:rsidRDefault="00361919" w:rsidP="00361919">
            <w:r>
              <w:t>20 N</w:t>
            </w:r>
          </w:p>
        </w:tc>
      </w:tr>
    </w:tbl>
    <w:p w14:paraId="5A35A107" w14:textId="77777777" w:rsidR="00361919" w:rsidRDefault="00361919" w:rsidP="00361919">
      <w:bookmarkStart w:id="125" w:name="_Hlt496412388"/>
      <w:bookmarkEnd w:id="125"/>
      <w:r>
        <w:t>Geschwindigkeit bei verdoppelter Kraft: 16 m/s.</w:t>
      </w:r>
    </w:p>
    <w:p w14:paraId="566F828D" w14:textId="77777777" w:rsidR="00361919" w:rsidRPr="00361919" w:rsidRDefault="00B42104" w:rsidP="00361919">
      <w:pPr>
        <w:rPr>
          <w:rStyle w:val="Nummer"/>
        </w:rPr>
      </w:pPr>
      <w:hyperlink r:id="rId42" w:anchor="m25" w:history="1">
        <w:r w:rsidR="00361919">
          <w:rPr>
            <w:rStyle w:val="Hyperlink"/>
            <w:sz w:val="22"/>
          </w:rPr>
          <w:t>voll</w:t>
        </w:r>
        <w:bookmarkStart w:id="126" w:name="_Hlt42497348"/>
        <w:bookmarkEnd w:id="126"/>
        <w:r w:rsidR="00361919">
          <w:rPr>
            <w:rStyle w:val="Hyperlink"/>
            <w:sz w:val="22"/>
          </w:rPr>
          <w:t>s</w:t>
        </w:r>
        <w:bookmarkStart w:id="127" w:name="_Hlt42496866"/>
        <w:r w:rsidR="00361919">
          <w:rPr>
            <w:rStyle w:val="Hyperlink"/>
            <w:sz w:val="22"/>
          </w:rPr>
          <w:t>t</w:t>
        </w:r>
        <w:bookmarkEnd w:id="127"/>
        <w:r w:rsidR="00361919">
          <w:rPr>
            <w:rStyle w:val="Hyperlink"/>
            <w:sz w:val="22"/>
          </w:rPr>
          <w:t>ä</w:t>
        </w:r>
        <w:bookmarkStart w:id="128" w:name="_Hlt42496732"/>
        <w:bookmarkStart w:id="129" w:name="_Hlt42496701"/>
        <w:bookmarkEnd w:id="128"/>
        <w:r w:rsidR="00361919">
          <w:rPr>
            <w:rStyle w:val="Hyperlink"/>
            <w:sz w:val="22"/>
          </w:rPr>
          <w:t>n</w:t>
        </w:r>
        <w:bookmarkStart w:id="130" w:name="_Hlt42496391"/>
        <w:bookmarkEnd w:id="129"/>
        <w:r w:rsidR="00361919">
          <w:rPr>
            <w:rStyle w:val="Hyperlink"/>
            <w:sz w:val="22"/>
          </w:rPr>
          <w:t>d</w:t>
        </w:r>
        <w:bookmarkEnd w:id="130"/>
        <w:r w:rsidR="00361919">
          <w:rPr>
            <w:rStyle w:val="Hyperlink"/>
            <w:sz w:val="22"/>
          </w:rPr>
          <w:t>i</w:t>
        </w:r>
        <w:bookmarkStart w:id="131" w:name="_Hlt247179543"/>
        <w:bookmarkStart w:id="132" w:name="_Hlt247179524"/>
        <w:bookmarkEnd w:id="131"/>
        <w:r w:rsidR="00361919">
          <w:rPr>
            <w:rStyle w:val="Hyperlink"/>
            <w:sz w:val="22"/>
          </w:rPr>
          <w:t>g</w:t>
        </w:r>
        <w:bookmarkEnd w:id="132"/>
        <w:r w:rsidR="00361919">
          <w:rPr>
            <w:rStyle w:val="Hyperlink"/>
            <w:sz w:val="22"/>
          </w:rPr>
          <w:t>e</w:t>
        </w:r>
        <w:bookmarkStart w:id="133" w:name="_Hlt45603982"/>
        <w:r w:rsidR="00361919">
          <w:rPr>
            <w:rStyle w:val="Hyperlink"/>
            <w:sz w:val="22"/>
          </w:rPr>
          <w:t xml:space="preserve"> </w:t>
        </w:r>
        <w:bookmarkStart w:id="134" w:name="_Hlt53837334"/>
        <w:bookmarkStart w:id="135" w:name="_Hlt53837309"/>
        <w:bookmarkEnd w:id="133"/>
        <w:bookmarkEnd w:id="134"/>
        <w:r w:rsidR="00361919">
          <w:rPr>
            <w:rStyle w:val="Hyperlink"/>
            <w:sz w:val="22"/>
          </w:rPr>
          <w:t>L</w:t>
        </w:r>
        <w:bookmarkEnd w:id="135"/>
        <w:r w:rsidR="00361919">
          <w:rPr>
            <w:rStyle w:val="Hyperlink"/>
            <w:sz w:val="22"/>
          </w:rPr>
          <w:t>ösung</w:t>
        </w:r>
      </w:hyperlink>
      <w:bookmarkStart w:id="136" w:name="_Hlt42496386"/>
      <w:bookmarkEnd w:id="136"/>
      <w:r w:rsidR="00361919" w:rsidRPr="00361919">
        <w:rPr>
          <w:rStyle w:val="Nummer"/>
        </w:rPr>
        <w:br/>
      </w:r>
      <w:r w:rsidR="00361919" w:rsidRPr="00361919">
        <w:rPr>
          <w:rStyle w:val="Nummer"/>
        </w:rPr>
        <w:br/>
      </w:r>
      <w:bookmarkStart w:id="137" w:name="_Hlt45603917"/>
      <w:bookmarkStart w:id="138" w:name="m26"/>
      <w:bookmarkEnd w:id="137"/>
      <w:r w:rsidR="00F448A3">
        <w:rPr>
          <w:rStyle w:val="Nummer"/>
        </w:rPr>
        <w:t>2</w:t>
      </w:r>
      <w:r w:rsidR="00361919" w:rsidRPr="00361919">
        <w:rPr>
          <w:rStyle w:val="Nummer"/>
        </w:rPr>
        <w:t>6</w:t>
      </w:r>
      <w:bookmarkEnd w:id="138"/>
      <w:r w:rsidR="00361919" w:rsidRPr="00361919">
        <w:rPr>
          <w:rStyle w:val="Nummer"/>
        </w:rPr>
        <w:t xml:space="preserve">. </w:t>
      </w:r>
      <w:r w:rsidR="00361919">
        <w:t>Die Lok zieht mit einer Kraft von 135,8 kN.</w:t>
      </w:r>
    </w:p>
    <w:bookmarkStart w:id="139" w:name="_Hlt496412392"/>
    <w:bookmarkEnd w:id="139"/>
    <w:p w14:paraId="0EF0427A" w14:textId="77777777" w:rsidR="00361919" w:rsidRPr="00361919" w:rsidRDefault="00361919" w:rsidP="00361919">
      <w:pPr>
        <w:rPr>
          <w:rStyle w:val="Nummer"/>
        </w:rPr>
      </w:pPr>
      <w:r>
        <w:fldChar w:fldCharType="begin"/>
      </w:r>
      <w:r w:rsidR="00B57015">
        <w:instrText>HYPERLINK "vlsgmech</w:instrText>
      </w:r>
      <w:r w:rsidR="008D3EAE">
        <w:instrText>.docx</w:instrText>
      </w:r>
      <w:r w:rsidR="00B57015">
        <w:instrText>" \l "m26"</w:instrText>
      </w:r>
      <w:r>
        <w:fldChar w:fldCharType="separate"/>
      </w:r>
      <w:r>
        <w:rPr>
          <w:rStyle w:val="Hyperlink"/>
          <w:sz w:val="22"/>
        </w:rPr>
        <w:t>vollst</w:t>
      </w:r>
      <w:bookmarkStart w:id="140" w:name="_Hlt45615483"/>
      <w:r>
        <w:rPr>
          <w:rStyle w:val="Hyperlink"/>
          <w:sz w:val="22"/>
        </w:rPr>
        <w:t>ä</w:t>
      </w:r>
      <w:bookmarkEnd w:id="140"/>
      <w:r>
        <w:rPr>
          <w:rStyle w:val="Hyperlink"/>
          <w:sz w:val="22"/>
        </w:rPr>
        <w:t>ndig</w:t>
      </w:r>
      <w:bookmarkStart w:id="141" w:name="_Hlt45604846"/>
      <w:bookmarkStart w:id="142" w:name="_Hlt45604050"/>
      <w:bookmarkEnd w:id="141"/>
      <w:r>
        <w:rPr>
          <w:rStyle w:val="Hyperlink"/>
          <w:sz w:val="22"/>
        </w:rPr>
        <w:t>e</w:t>
      </w:r>
      <w:bookmarkEnd w:id="142"/>
      <w:r>
        <w:rPr>
          <w:rStyle w:val="Hyperlink"/>
          <w:sz w:val="22"/>
        </w:rPr>
        <w:t xml:space="preserve"> Lösung</w:t>
      </w:r>
      <w:r>
        <w:fldChar w:fldCharType="end"/>
      </w:r>
      <w:bookmarkStart w:id="143" w:name="_Hlt45604035"/>
      <w:bookmarkEnd w:id="143"/>
      <w:r w:rsidRPr="00361919">
        <w:rPr>
          <w:rStyle w:val="Nummer"/>
        </w:rPr>
        <w:br/>
      </w:r>
      <w:r w:rsidRPr="00361919">
        <w:rPr>
          <w:rStyle w:val="Nummer"/>
        </w:rPr>
        <w:br/>
      </w:r>
      <w:bookmarkStart w:id="144" w:name="m27"/>
      <w:r w:rsidR="00F448A3">
        <w:rPr>
          <w:rStyle w:val="Nummer"/>
        </w:rPr>
        <w:t>2</w:t>
      </w:r>
      <w:r w:rsidRPr="00361919">
        <w:rPr>
          <w:rStyle w:val="Nummer"/>
        </w:rPr>
        <w:t>7</w:t>
      </w:r>
      <w:bookmarkEnd w:id="144"/>
      <w:r w:rsidRPr="00361919">
        <w:rPr>
          <w:rStyle w:val="Nummer"/>
        </w:rPr>
        <w:t xml:space="preserve">. </w:t>
      </w:r>
      <w:r>
        <w:t>Das Auto hatte eine Anfangsgeschwindigkeit von 36 km/h.</w:t>
      </w:r>
    </w:p>
    <w:bookmarkStart w:id="145" w:name="_Hlt496412396"/>
    <w:bookmarkEnd w:id="145"/>
    <w:p w14:paraId="32330156" w14:textId="16EBA910" w:rsidR="00361919" w:rsidRPr="00361919" w:rsidRDefault="00361919" w:rsidP="00361919">
      <w:pPr>
        <w:rPr>
          <w:rStyle w:val="Nummer"/>
        </w:rPr>
      </w:pPr>
      <w:r>
        <w:fldChar w:fldCharType="begin"/>
      </w:r>
      <w:r w:rsidR="00B57015">
        <w:instrText>HYPERLINK "vlsgmech</w:instrText>
      </w:r>
      <w:r w:rsidR="008D3EAE">
        <w:instrText>.docx</w:instrText>
      </w:r>
      <w:r w:rsidR="00B57015">
        <w:instrText>" \l "m27"</w:instrText>
      </w:r>
      <w:r>
        <w:fldChar w:fldCharType="separate"/>
      </w:r>
      <w:r>
        <w:rPr>
          <w:rStyle w:val="Hyperlink"/>
          <w:sz w:val="22"/>
        </w:rPr>
        <w:t>v</w:t>
      </w:r>
      <w:bookmarkStart w:id="146" w:name="_Hlt45615677"/>
      <w:bookmarkStart w:id="147" w:name="_Hlt45615591"/>
      <w:bookmarkEnd w:id="146"/>
      <w:r>
        <w:rPr>
          <w:rStyle w:val="Hyperlink"/>
          <w:sz w:val="22"/>
        </w:rPr>
        <w:t>o</w:t>
      </w:r>
      <w:bookmarkEnd w:id="147"/>
      <w:r>
        <w:rPr>
          <w:rStyle w:val="Hyperlink"/>
          <w:sz w:val="22"/>
        </w:rPr>
        <w:t>lls</w:t>
      </w:r>
      <w:bookmarkStart w:id="148" w:name="_Hlt45635449"/>
      <w:bookmarkEnd w:id="148"/>
      <w:r>
        <w:rPr>
          <w:rStyle w:val="Hyperlink"/>
          <w:sz w:val="22"/>
        </w:rPr>
        <w:t>tä</w:t>
      </w:r>
      <w:bookmarkStart w:id="149" w:name="_Hlt45615693"/>
      <w:r>
        <w:rPr>
          <w:rStyle w:val="Hyperlink"/>
          <w:sz w:val="22"/>
        </w:rPr>
        <w:t>n</w:t>
      </w:r>
      <w:bookmarkEnd w:id="149"/>
      <w:r>
        <w:rPr>
          <w:rStyle w:val="Hyperlink"/>
          <w:sz w:val="22"/>
        </w:rPr>
        <w:t>dige Lösung</w:t>
      </w:r>
      <w:r>
        <w:fldChar w:fldCharType="end"/>
      </w:r>
      <w:bookmarkStart w:id="150" w:name="_Hlt45615584"/>
      <w:bookmarkEnd w:id="150"/>
      <w:r w:rsidRPr="00361919">
        <w:rPr>
          <w:rStyle w:val="Nummer"/>
        </w:rPr>
        <w:br/>
      </w:r>
      <w:r w:rsidRPr="00361919">
        <w:rPr>
          <w:rStyle w:val="Nummer"/>
        </w:rPr>
        <w:br/>
      </w:r>
      <w:bookmarkStart w:id="151" w:name="m28"/>
      <w:r w:rsidR="00F448A3">
        <w:rPr>
          <w:rStyle w:val="Nummer"/>
        </w:rPr>
        <w:t>2</w:t>
      </w:r>
      <w:r w:rsidRPr="00361919">
        <w:rPr>
          <w:rStyle w:val="Nummer"/>
        </w:rPr>
        <w:t>8</w:t>
      </w:r>
      <w:bookmarkEnd w:id="151"/>
      <w:r w:rsidRPr="00361919">
        <w:rPr>
          <w:rStyle w:val="Nummer"/>
        </w:rPr>
        <w:t>.</w:t>
      </w:r>
      <w:r>
        <w:t xml:space="preserve"> Nach dem Trägheitsgesetz bewegt sich ein Körper, auf den keine Kraft wirkt, geradlinig, gleichförmig weiter. Das wäre z.B. der Mensch im Auto, der bei einem Auffahrunfall nicht angeschnallt ist. Es wirkt natürlich eine Kraft auf ihn (Reibung am Sitz, Festhalten am Lenkrad), aber die ist relativ klein. Also fliegt der oder die Bedauerliche fast mit </w:t>
      </w:r>
      <w:proofErr w:type="spellStart"/>
      <w:r>
        <w:t>konst</w:t>
      </w:r>
      <w:proofErr w:type="spellEnd"/>
      <w:r>
        <w:t>. Geschwindigkeit weiter, während das Auto schon steht. Der Flug wird dann recht unsanft von den vorderen Teilen des Autos gebremst: Autsch oder schlimmer.</w:t>
      </w:r>
      <w:r>
        <w:br/>
        <w:t>Der Sicherheitsgurt übt auf den Menschen eine Kraft aus, so dass er ebenfalls eine verzögerte Bewegung durchführt.</w:t>
      </w:r>
      <w:r>
        <w:br/>
        <w:t xml:space="preserve">Würde der Gurt aber nur ein einfacher Strick sein, wäre das auch nicht so gut. Die Person wird durch die enorme Beschleunigung doch zu einigem Schaden kommen. </w:t>
      </w:r>
      <w:r>
        <w:br/>
        <w:t xml:space="preserve">Deshalb dehnt sich der Gurt etwas. Dadurch wird der Bremsweg länger und die Beschleunigung kleiner. Der Gurt geht aber nicht wie ein Gummiband wieder </w:t>
      </w:r>
      <w:r w:rsidR="002A34FF">
        <w:t>zurück,</w:t>
      </w:r>
      <w:r>
        <w:t xml:space="preserve"> sondern bleibt für immer in diesem gedehnten Zustand. Deshalb muss er nach einem Unfall ausgewechselt werden. (Vielleicht auch das ganze Auto)</w:t>
      </w:r>
      <w:bookmarkStart w:id="152" w:name="_Hlt496412400"/>
      <w:bookmarkEnd w:id="152"/>
      <w:r>
        <w:br/>
      </w:r>
      <w:r>
        <w:br/>
      </w:r>
      <w:bookmarkStart w:id="153" w:name="m29"/>
      <w:r w:rsidR="00F448A3">
        <w:rPr>
          <w:rStyle w:val="Nummer"/>
        </w:rPr>
        <w:t>2</w:t>
      </w:r>
      <w:r w:rsidRPr="00361919">
        <w:rPr>
          <w:rStyle w:val="Nummer"/>
        </w:rPr>
        <w:t>9</w:t>
      </w:r>
      <w:bookmarkEnd w:id="153"/>
      <w:r w:rsidRPr="00361919">
        <w:rPr>
          <w:rStyle w:val="Nummer"/>
        </w:rPr>
        <w:t>.</w:t>
      </w:r>
      <w:r>
        <w:t xml:space="preserve"> </w:t>
      </w:r>
      <w:r w:rsidR="00F448A3">
        <w:t>Ü</w:t>
      </w:r>
      <w:r>
        <w:t>bt das Maultier auf den Wagen die Kraft F</w:t>
      </w:r>
      <w:r>
        <w:rPr>
          <w:vertAlign w:val="subscript"/>
        </w:rPr>
        <w:t>MW</w:t>
      </w:r>
      <w:r>
        <w:t xml:space="preserve"> aus, dann übt der Wagen die Kraft F</w:t>
      </w:r>
      <w:r>
        <w:rPr>
          <w:vertAlign w:val="subscript"/>
        </w:rPr>
        <w:t>WM</w:t>
      </w:r>
      <w:r>
        <w:t>=-F</w:t>
      </w:r>
      <w:r>
        <w:rPr>
          <w:vertAlign w:val="subscript"/>
        </w:rPr>
        <w:t>MW</w:t>
      </w:r>
      <w:r>
        <w:t xml:space="preserve"> auf das Maultier aus. Beide Kräfte heben sich jedoch nicht auf, da sie nicht am selben Körper angreifen. Der Wagen wird mit der Kraft F</w:t>
      </w:r>
      <w:r>
        <w:rPr>
          <w:vertAlign w:val="subscript"/>
        </w:rPr>
        <w:t>MW</w:t>
      </w:r>
      <w:r>
        <w:t xml:space="preserve"> beschleunigt, während das Maultier mit der Kraft F</w:t>
      </w:r>
      <w:r>
        <w:rPr>
          <w:vertAlign w:val="subscript"/>
        </w:rPr>
        <w:t>WM</w:t>
      </w:r>
      <w:r>
        <w:t xml:space="preserve"> abgebremst wird. Damit das Maultier ebenfalls nach vorn beschleunigen kann, muss es eine Kraft F</w:t>
      </w:r>
      <w:r>
        <w:rPr>
          <w:vertAlign w:val="subscript"/>
        </w:rPr>
        <w:t>MB</w:t>
      </w:r>
      <w:r>
        <w:t xml:space="preserve"> gegen den Boden ausüben, so dass es durch die zugehörige Reaktionskraft F</w:t>
      </w:r>
      <w:r>
        <w:rPr>
          <w:vertAlign w:val="subscript"/>
        </w:rPr>
        <w:t>BM</w:t>
      </w:r>
      <w:r>
        <w:t>=-F</w:t>
      </w:r>
      <w:r>
        <w:rPr>
          <w:vertAlign w:val="subscript"/>
        </w:rPr>
        <w:t>MB</w:t>
      </w:r>
      <w:r>
        <w:t>, die der Boden auf das Maultier ausübt, beschleunigt wird. Insgesamt erfährt das Maultier dann die Kraft F</w:t>
      </w:r>
      <w:r>
        <w:rPr>
          <w:vertAlign w:val="subscript"/>
        </w:rPr>
        <w:t>M</w:t>
      </w:r>
      <w:r>
        <w:t>=F</w:t>
      </w:r>
      <w:r>
        <w:rPr>
          <w:vertAlign w:val="subscript"/>
        </w:rPr>
        <w:t>WM</w:t>
      </w:r>
      <w:r>
        <w:t>+F</w:t>
      </w:r>
      <w:r>
        <w:rPr>
          <w:vertAlign w:val="subscript"/>
        </w:rPr>
        <w:t>BM</w:t>
      </w:r>
      <w:r>
        <w:t>, wobei F</w:t>
      </w:r>
      <w:r>
        <w:rPr>
          <w:vertAlign w:val="subscript"/>
        </w:rPr>
        <w:t>WM</w:t>
      </w:r>
      <w:r>
        <w:t xml:space="preserve"> und F</w:t>
      </w:r>
      <w:r>
        <w:rPr>
          <w:vertAlign w:val="subscript"/>
        </w:rPr>
        <w:t>BM</w:t>
      </w:r>
      <w:r>
        <w:t xml:space="preserve"> in </w:t>
      </w:r>
      <w:proofErr w:type="gramStart"/>
      <w:r>
        <w:t>entgegen</w:t>
      </w:r>
      <w:r w:rsidR="00C5623D">
        <w:t xml:space="preserve"> </w:t>
      </w:r>
      <w:r>
        <w:t>gesetzte Richtung</w:t>
      </w:r>
      <w:proofErr w:type="gramEnd"/>
      <w:r>
        <w:t xml:space="preserve"> weisen. Damit das Maultier nach vorne beschleunigt, muss gelten: </w:t>
      </w:r>
      <w:r>
        <w:br/>
        <w:t>|F</w:t>
      </w:r>
      <w:r>
        <w:rPr>
          <w:vertAlign w:val="subscript"/>
        </w:rPr>
        <w:t>BM</w:t>
      </w:r>
      <w:r>
        <w:t>|&gt;|F</w:t>
      </w:r>
      <w:r>
        <w:rPr>
          <w:vertAlign w:val="subscript"/>
        </w:rPr>
        <w:t>WM</w:t>
      </w:r>
      <w:r>
        <w:t>|.</w:t>
      </w:r>
      <w:r>
        <w:br/>
      </w:r>
      <w:bookmarkStart w:id="154" w:name="_Hlt496412406"/>
      <w:bookmarkEnd w:id="154"/>
      <w:r>
        <w:br/>
      </w:r>
      <w:bookmarkStart w:id="155" w:name="_Hlt45616519"/>
      <w:bookmarkStart w:id="156" w:name="m30"/>
      <w:bookmarkEnd w:id="155"/>
      <w:r w:rsidR="00F448A3">
        <w:rPr>
          <w:rStyle w:val="Nummer"/>
        </w:rPr>
        <w:t>3</w:t>
      </w:r>
      <w:r w:rsidRPr="00361919">
        <w:rPr>
          <w:rStyle w:val="Nummer"/>
        </w:rPr>
        <w:t>0</w:t>
      </w:r>
      <w:bookmarkEnd w:id="156"/>
      <w:r w:rsidRPr="00361919">
        <w:rPr>
          <w:rStyle w:val="Nummer"/>
        </w:rPr>
        <w:t xml:space="preserve">. </w:t>
      </w:r>
    </w:p>
    <w:tbl>
      <w:tblPr>
        <w:tblW w:w="0" w:type="auto"/>
        <w:tblLayout w:type="fixed"/>
        <w:tblCellMar>
          <w:left w:w="70" w:type="dxa"/>
          <w:right w:w="70" w:type="dxa"/>
        </w:tblCellMar>
        <w:tblLook w:val="0000" w:firstRow="0" w:lastRow="0" w:firstColumn="0" w:lastColumn="0" w:noHBand="0" w:noVBand="0"/>
      </w:tblPr>
      <w:tblGrid>
        <w:gridCol w:w="1134"/>
        <w:gridCol w:w="1134"/>
      </w:tblGrid>
      <w:tr w:rsidR="00361919" w14:paraId="443FA7D0" w14:textId="77777777">
        <w:tc>
          <w:tcPr>
            <w:tcW w:w="1134" w:type="dxa"/>
          </w:tcPr>
          <w:p w14:paraId="69C710DD" w14:textId="77777777" w:rsidR="00361919" w:rsidRDefault="00361919" w:rsidP="00361919">
            <w:r>
              <w:t>Kraft</w:t>
            </w:r>
          </w:p>
        </w:tc>
        <w:tc>
          <w:tcPr>
            <w:tcW w:w="1134" w:type="dxa"/>
          </w:tcPr>
          <w:p w14:paraId="14DED936" w14:textId="77777777" w:rsidR="00361919" w:rsidRDefault="00361919" w:rsidP="00361919">
            <w:r>
              <w:t>200 N</w:t>
            </w:r>
          </w:p>
        </w:tc>
      </w:tr>
      <w:tr w:rsidR="00361919" w14:paraId="47FA60F4" w14:textId="77777777">
        <w:tc>
          <w:tcPr>
            <w:tcW w:w="1134" w:type="dxa"/>
          </w:tcPr>
          <w:p w14:paraId="59159D12" w14:textId="77777777" w:rsidR="00361919" w:rsidRDefault="00361919" w:rsidP="00361919">
            <w:r>
              <w:t>Kraft</w:t>
            </w:r>
          </w:p>
        </w:tc>
        <w:tc>
          <w:tcPr>
            <w:tcW w:w="1134" w:type="dxa"/>
          </w:tcPr>
          <w:p w14:paraId="2D379275" w14:textId="77777777" w:rsidR="00361919" w:rsidRDefault="00361919" w:rsidP="00361919">
            <w:r>
              <w:t>8 000 N</w:t>
            </w:r>
          </w:p>
        </w:tc>
      </w:tr>
    </w:tbl>
    <w:p w14:paraId="6B66514C" w14:textId="4249E9B2" w:rsidR="00361919" w:rsidRDefault="00361919" w:rsidP="00361919">
      <w:r>
        <w:t xml:space="preserve">Theorie des blauen Daumens: Die Kraft ist umgekehrt proportional zur Einsinktiefe s. Je kleiner die Einsinktiefe </w:t>
      </w:r>
      <w:r w:rsidR="002A34FF">
        <w:t>umso</w:t>
      </w:r>
      <w:r>
        <w:t xml:space="preserve"> härter ist der Körper.</w:t>
      </w:r>
      <w:r>
        <w:br/>
      </w:r>
      <w:hyperlink r:id="rId43" w:anchor="m30" w:history="1">
        <w:r>
          <w:rPr>
            <w:rStyle w:val="Hyperlink"/>
            <w:sz w:val="22"/>
          </w:rPr>
          <w:t>voll</w:t>
        </w:r>
        <w:bookmarkStart w:id="157" w:name="_Hlt44214947"/>
        <w:bookmarkEnd w:id="157"/>
        <w:r>
          <w:rPr>
            <w:rStyle w:val="Hyperlink"/>
            <w:sz w:val="22"/>
          </w:rPr>
          <w:t>st</w:t>
        </w:r>
        <w:bookmarkStart w:id="158" w:name="_Hlt167503365"/>
        <w:bookmarkStart w:id="159" w:name="_Hlt247179968"/>
        <w:bookmarkEnd w:id="158"/>
        <w:r>
          <w:rPr>
            <w:rStyle w:val="Hyperlink"/>
            <w:sz w:val="22"/>
          </w:rPr>
          <w:t>ä</w:t>
        </w:r>
        <w:bookmarkStart w:id="160" w:name="_Hlt44223255"/>
        <w:bookmarkStart w:id="161" w:name="_Hlt44222572"/>
        <w:bookmarkEnd w:id="159"/>
        <w:bookmarkEnd w:id="160"/>
        <w:r>
          <w:rPr>
            <w:rStyle w:val="Hyperlink"/>
            <w:sz w:val="22"/>
          </w:rPr>
          <w:t>n</w:t>
        </w:r>
        <w:bookmarkStart w:id="162" w:name="_Hlt158187540"/>
        <w:bookmarkEnd w:id="161"/>
        <w:bookmarkEnd w:id="162"/>
        <w:r>
          <w:rPr>
            <w:rStyle w:val="Hyperlink"/>
            <w:sz w:val="22"/>
          </w:rPr>
          <w:t>d</w:t>
        </w:r>
        <w:bookmarkStart w:id="163" w:name="_Hlt44219962"/>
        <w:bookmarkStart w:id="164" w:name="_Hlt44214955"/>
        <w:bookmarkEnd w:id="163"/>
        <w:r>
          <w:rPr>
            <w:rStyle w:val="Hyperlink"/>
            <w:sz w:val="22"/>
          </w:rPr>
          <w:t>i</w:t>
        </w:r>
        <w:bookmarkEnd w:id="164"/>
        <w:r>
          <w:rPr>
            <w:rStyle w:val="Hyperlink"/>
            <w:sz w:val="22"/>
          </w:rPr>
          <w:t>ge Lösung</w:t>
        </w:r>
        <w:r>
          <w:rPr>
            <w:rStyle w:val="Hyperlink"/>
            <w:sz w:val="22"/>
          </w:rPr>
          <w:br/>
        </w:r>
      </w:hyperlink>
      <w:r>
        <w:br/>
      </w:r>
      <w:bookmarkStart w:id="165" w:name="_Hlt496412409"/>
      <w:bookmarkStart w:id="166" w:name="m31"/>
      <w:bookmarkEnd w:id="165"/>
      <w:r w:rsidRPr="00361919">
        <w:rPr>
          <w:rStyle w:val="Nummer"/>
        </w:rPr>
        <w:t xml:space="preserve">31. </w:t>
      </w:r>
      <w:bookmarkEnd w:id="166"/>
      <w:r>
        <w:t>Beschleunigungen:</w:t>
      </w:r>
    </w:p>
    <w:tbl>
      <w:tblPr>
        <w:tblW w:w="0" w:type="auto"/>
        <w:tblLayout w:type="fixed"/>
        <w:tblCellMar>
          <w:left w:w="70" w:type="dxa"/>
          <w:right w:w="70" w:type="dxa"/>
        </w:tblCellMar>
        <w:tblLook w:val="0000" w:firstRow="0" w:lastRow="0" w:firstColumn="0" w:lastColumn="0" w:noHBand="0" w:noVBand="0"/>
      </w:tblPr>
      <w:tblGrid>
        <w:gridCol w:w="1701"/>
        <w:gridCol w:w="1701"/>
        <w:gridCol w:w="1701"/>
        <w:gridCol w:w="1701"/>
      </w:tblGrid>
      <w:tr w:rsidR="00361919" w14:paraId="04015592" w14:textId="77777777">
        <w:tc>
          <w:tcPr>
            <w:tcW w:w="1701" w:type="dxa"/>
          </w:tcPr>
          <w:p w14:paraId="4F49B696" w14:textId="77777777" w:rsidR="00361919" w:rsidRDefault="00361919" w:rsidP="00361919">
            <w:pPr>
              <w:jc w:val="center"/>
            </w:pPr>
            <w:r>
              <w:t>Abschnitt</w:t>
            </w:r>
          </w:p>
        </w:tc>
        <w:tc>
          <w:tcPr>
            <w:tcW w:w="1701" w:type="dxa"/>
          </w:tcPr>
          <w:p w14:paraId="59EE7A92" w14:textId="77777777" w:rsidR="00361919" w:rsidRDefault="00361919" w:rsidP="00361919">
            <w:pPr>
              <w:jc w:val="center"/>
            </w:pPr>
            <w:r>
              <w:t xml:space="preserve">Geschwindigkeitsänderung </w:t>
            </w:r>
            <w:r>
              <w:sym w:font="Symbol" w:char="F044"/>
            </w:r>
            <w:r>
              <w:t>v</w:t>
            </w:r>
          </w:p>
        </w:tc>
        <w:tc>
          <w:tcPr>
            <w:tcW w:w="1701" w:type="dxa"/>
          </w:tcPr>
          <w:p w14:paraId="2CE12A54" w14:textId="77777777" w:rsidR="00361919" w:rsidRDefault="00361919" w:rsidP="00361919">
            <w:pPr>
              <w:jc w:val="center"/>
            </w:pPr>
            <w:r>
              <w:t>Beschleunigung a=</w:t>
            </w:r>
            <w:r>
              <w:sym w:font="Symbol" w:char="F044"/>
            </w:r>
            <w:r>
              <w:t>v/</w:t>
            </w:r>
            <w:r>
              <w:sym w:font="Symbol" w:char="F044"/>
            </w:r>
            <w:r>
              <w:t>t</w:t>
            </w:r>
          </w:p>
        </w:tc>
        <w:tc>
          <w:tcPr>
            <w:tcW w:w="1701" w:type="dxa"/>
          </w:tcPr>
          <w:p w14:paraId="55219296" w14:textId="77777777" w:rsidR="00361919" w:rsidRDefault="00361919" w:rsidP="00361919">
            <w:pPr>
              <w:jc w:val="center"/>
            </w:pPr>
            <w:r>
              <w:t>Kraft F=m*a</w:t>
            </w:r>
          </w:p>
        </w:tc>
      </w:tr>
      <w:tr w:rsidR="00361919" w14:paraId="2FF021A5" w14:textId="77777777">
        <w:tc>
          <w:tcPr>
            <w:tcW w:w="1701" w:type="dxa"/>
          </w:tcPr>
          <w:p w14:paraId="423C63AF" w14:textId="77777777" w:rsidR="00361919" w:rsidRDefault="00361919" w:rsidP="00361919">
            <w:pPr>
              <w:jc w:val="center"/>
            </w:pPr>
            <w:r>
              <w:t>1</w:t>
            </w:r>
          </w:p>
        </w:tc>
        <w:tc>
          <w:tcPr>
            <w:tcW w:w="1701" w:type="dxa"/>
          </w:tcPr>
          <w:p w14:paraId="21C8F968" w14:textId="77777777" w:rsidR="00361919" w:rsidRDefault="00361919" w:rsidP="00361919">
            <w:pPr>
              <w:jc w:val="center"/>
            </w:pPr>
            <w:r>
              <w:t>0 m/s</w:t>
            </w:r>
          </w:p>
        </w:tc>
        <w:tc>
          <w:tcPr>
            <w:tcW w:w="1701" w:type="dxa"/>
          </w:tcPr>
          <w:p w14:paraId="3614D38A" w14:textId="77777777" w:rsidR="00361919" w:rsidRDefault="00361919" w:rsidP="00361919">
            <w:pPr>
              <w:jc w:val="center"/>
            </w:pPr>
            <w:r>
              <w:t>0m/s²</w:t>
            </w:r>
          </w:p>
        </w:tc>
        <w:tc>
          <w:tcPr>
            <w:tcW w:w="1701" w:type="dxa"/>
          </w:tcPr>
          <w:p w14:paraId="580416EB" w14:textId="77777777" w:rsidR="00361919" w:rsidRDefault="00361919" w:rsidP="00361919">
            <w:pPr>
              <w:jc w:val="center"/>
            </w:pPr>
            <w:r>
              <w:t>0 N</w:t>
            </w:r>
          </w:p>
        </w:tc>
      </w:tr>
      <w:tr w:rsidR="00361919" w14:paraId="28BDFCFC" w14:textId="77777777">
        <w:tc>
          <w:tcPr>
            <w:tcW w:w="1701" w:type="dxa"/>
          </w:tcPr>
          <w:p w14:paraId="2A477C7A" w14:textId="77777777" w:rsidR="00361919" w:rsidRDefault="00361919" w:rsidP="00361919">
            <w:pPr>
              <w:jc w:val="center"/>
            </w:pPr>
            <w:r>
              <w:t>2</w:t>
            </w:r>
          </w:p>
        </w:tc>
        <w:tc>
          <w:tcPr>
            <w:tcW w:w="1701" w:type="dxa"/>
          </w:tcPr>
          <w:p w14:paraId="137F1D61" w14:textId="77777777" w:rsidR="00361919" w:rsidRDefault="00361919" w:rsidP="00361919">
            <w:pPr>
              <w:jc w:val="center"/>
            </w:pPr>
            <w:r>
              <w:t>1 m/s</w:t>
            </w:r>
          </w:p>
        </w:tc>
        <w:tc>
          <w:tcPr>
            <w:tcW w:w="1701" w:type="dxa"/>
          </w:tcPr>
          <w:p w14:paraId="0E96C98A" w14:textId="77777777" w:rsidR="00361919" w:rsidRDefault="00361919" w:rsidP="00361919">
            <w:pPr>
              <w:jc w:val="center"/>
            </w:pPr>
            <w:r>
              <w:t>0,5 m/s²</w:t>
            </w:r>
          </w:p>
        </w:tc>
        <w:tc>
          <w:tcPr>
            <w:tcW w:w="1701" w:type="dxa"/>
          </w:tcPr>
          <w:p w14:paraId="49BE688E" w14:textId="77777777" w:rsidR="00361919" w:rsidRDefault="00361919" w:rsidP="00361919">
            <w:pPr>
              <w:jc w:val="center"/>
            </w:pPr>
            <w:r>
              <w:t>1 N</w:t>
            </w:r>
          </w:p>
        </w:tc>
      </w:tr>
      <w:tr w:rsidR="00361919" w14:paraId="31F1517F" w14:textId="77777777">
        <w:tc>
          <w:tcPr>
            <w:tcW w:w="1701" w:type="dxa"/>
          </w:tcPr>
          <w:p w14:paraId="1B9F0A85" w14:textId="77777777" w:rsidR="00361919" w:rsidRDefault="00361919" w:rsidP="00361919">
            <w:pPr>
              <w:jc w:val="center"/>
            </w:pPr>
            <w:r>
              <w:t>3</w:t>
            </w:r>
          </w:p>
        </w:tc>
        <w:tc>
          <w:tcPr>
            <w:tcW w:w="1701" w:type="dxa"/>
          </w:tcPr>
          <w:p w14:paraId="3F6341EB" w14:textId="77777777" w:rsidR="00361919" w:rsidRDefault="00361919" w:rsidP="00361919">
            <w:pPr>
              <w:jc w:val="center"/>
            </w:pPr>
            <w:r>
              <w:t>1 m/s</w:t>
            </w:r>
          </w:p>
        </w:tc>
        <w:tc>
          <w:tcPr>
            <w:tcW w:w="1701" w:type="dxa"/>
          </w:tcPr>
          <w:p w14:paraId="5DE4B7A6" w14:textId="77777777" w:rsidR="00361919" w:rsidRDefault="00361919" w:rsidP="00361919">
            <w:pPr>
              <w:jc w:val="center"/>
            </w:pPr>
            <w:r>
              <w:t>1 m/s²</w:t>
            </w:r>
          </w:p>
        </w:tc>
        <w:tc>
          <w:tcPr>
            <w:tcW w:w="1701" w:type="dxa"/>
          </w:tcPr>
          <w:p w14:paraId="2A664EFF" w14:textId="77777777" w:rsidR="00361919" w:rsidRDefault="00361919" w:rsidP="00361919">
            <w:pPr>
              <w:jc w:val="center"/>
            </w:pPr>
            <w:r>
              <w:t>2 N</w:t>
            </w:r>
          </w:p>
        </w:tc>
      </w:tr>
      <w:tr w:rsidR="00361919" w14:paraId="522C3E38" w14:textId="77777777">
        <w:tc>
          <w:tcPr>
            <w:tcW w:w="1701" w:type="dxa"/>
          </w:tcPr>
          <w:p w14:paraId="11D04C35" w14:textId="77777777" w:rsidR="00361919" w:rsidRDefault="00361919" w:rsidP="00361919">
            <w:pPr>
              <w:jc w:val="center"/>
            </w:pPr>
            <w:r>
              <w:t>4</w:t>
            </w:r>
          </w:p>
        </w:tc>
        <w:tc>
          <w:tcPr>
            <w:tcW w:w="1701" w:type="dxa"/>
          </w:tcPr>
          <w:p w14:paraId="7F084346" w14:textId="77777777" w:rsidR="00361919" w:rsidRDefault="00361919" w:rsidP="00361919">
            <w:pPr>
              <w:jc w:val="center"/>
            </w:pPr>
            <w:r>
              <w:t>0 m/s</w:t>
            </w:r>
          </w:p>
        </w:tc>
        <w:tc>
          <w:tcPr>
            <w:tcW w:w="1701" w:type="dxa"/>
          </w:tcPr>
          <w:p w14:paraId="7B09D334" w14:textId="77777777" w:rsidR="00361919" w:rsidRDefault="00361919" w:rsidP="00361919">
            <w:pPr>
              <w:jc w:val="center"/>
            </w:pPr>
            <w:r>
              <w:t>0 m/2²</w:t>
            </w:r>
          </w:p>
        </w:tc>
        <w:tc>
          <w:tcPr>
            <w:tcW w:w="1701" w:type="dxa"/>
          </w:tcPr>
          <w:p w14:paraId="42F87EFB" w14:textId="77777777" w:rsidR="00361919" w:rsidRDefault="00361919" w:rsidP="00361919">
            <w:pPr>
              <w:jc w:val="center"/>
            </w:pPr>
            <w:r>
              <w:t>0 N</w:t>
            </w:r>
          </w:p>
        </w:tc>
      </w:tr>
      <w:tr w:rsidR="00361919" w14:paraId="73990A0F" w14:textId="77777777">
        <w:tc>
          <w:tcPr>
            <w:tcW w:w="1701" w:type="dxa"/>
          </w:tcPr>
          <w:p w14:paraId="065BDEC9" w14:textId="77777777" w:rsidR="00361919" w:rsidRDefault="00361919" w:rsidP="00361919">
            <w:pPr>
              <w:jc w:val="center"/>
            </w:pPr>
            <w:r>
              <w:lastRenderedPageBreak/>
              <w:t>5</w:t>
            </w:r>
          </w:p>
        </w:tc>
        <w:tc>
          <w:tcPr>
            <w:tcW w:w="1701" w:type="dxa"/>
          </w:tcPr>
          <w:p w14:paraId="0D7E82D7" w14:textId="77777777" w:rsidR="00361919" w:rsidRDefault="00361919" w:rsidP="00361919">
            <w:pPr>
              <w:jc w:val="center"/>
            </w:pPr>
            <w:r>
              <w:t>-3 m/s</w:t>
            </w:r>
          </w:p>
        </w:tc>
        <w:tc>
          <w:tcPr>
            <w:tcW w:w="1701" w:type="dxa"/>
          </w:tcPr>
          <w:p w14:paraId="496E1FF6" w14:textId="77777777" w:rsidR="00361919" w:rsidRDefault="00361919" w:rsidP="00361919">
            <w:pPr>
              <w:jc w:val="center"/>
            </w:pPr>
            <w:r>
              <w:t>-3 m/2²</w:t>
            </w:r>
          </w:p>
        </w:tc>
        <w:tc>
          <w:tcPr>
            <w:tcW w:w="1701" w:type="dxa"/>
          </w:tcPr>
          <w:p w14:paraId="20CD0081" w14:textId="77777777" w:rsidR="00361919" w:rsidRDefault="00361919" w:rsidP="00361919">
            <w:pPr>
              <w:jc w:val="center"/>
            </w:pPr>
            <w:r>
              <w:t>-6 N</w:t>
            </w:r>
          </w:p>
        </w:tc>
      </w:tr>
    </w:tbl>
    <w:p w14:paraId="5123E04D" w14:textId="77777777" w:rsidR="00361919" w:rsidRPr="00361919" w:rsidRDefault="00361919" w:rsidP="00361919">
      <w:pPr>
        <w:rPr>
          <w:rStyle w:val="Nummer"/>
        </w:rPr>
      </w:pPr>
      <w:bookmarkStart w:id="167" w:name="_Hlt496412412"/>
      <w:bookmarkEnd w:id="167"/>
      <w:r w:rsidRPr="00361919">
        <w:rPr>
          <w:rStyle w:val="Nummer"/>
        </w:rPr>
        <w:br/>
      </w:r>
      <w:bookmarkStart w:id="168" w:name="m32"/>
      <w:r w:rsidR="00F448A3">
        <w:rPr>
          <w:rStyle w:val="Nummer"/>
        </w:rPr>
        <w:t>3</w:t>
      </w:r>
      <w:r w:rsidRPr="00361919">
        <w:rPr>
          <w:rStyle w:val="Nummer"/>
        </w:rPr>
        <w:t>2</w:t>
      </w:r>
      <w:bookmarkEnd w:id="168"/>
      <w:r w:rsidRPr="00361919">
        <w:rPr>
          <w:rStyle w:val="Nummer"/>
        </w:rPr>
        <w:t>.</w:t>
      </w:r>
      <w:r>
        <w:t xml:space="preserve"> Nagelbrett: die Gewichtskraft verteilt sich auf viele Nagelspitzen, deshalb wird der Schmerz erträglich sein.</w:t>
      </w:r>
      <w:r>
        <w:br/>
        <w:t>Stein zerschlagen: Kraft benötigt eine gewisse Zeit, um sich in einem Körper auszubreiten. Wenn der Schlag mit großer Geschwindigkeit erfolgt ist der Stein bereits kaputt, bevor die Kraft unten angekommen ist.</w:t>
      </w:r>
      <w:r>
        <w:br/>
      </w:r>
      <w:bookmarkStart w:id="169" w:name="_Hlt496412426"/>
      <w:bookmarkEnd w:id="169"/>
      <w:r>
        <w:br/>
      </w:r>
      <w:bookmarkStart w:id="170" w:name="m33"/>
      <w:r w:rsidR="00F448A3">
        <w:rPr>
          <w:rStyle w:val="Nummer"/>
        </w:rPr>
        <w:t>3</w:t>
      </w:r>
      <w:r w:rsidRPr="00361919">
        <w:rPr>
          <w:rStyle w:val="Nummer"/>
        </w:rPr>
        <w:t>3</w:t>
      </w:r>
      <w:bookmarkEnd w:id="170"/>
      <w:r w:rsidRPr="00361919">
        <w:rPr>
          <w:rStyle w:val="Nummer"/>
        </w:rPr>
        <w:t>.</w:t>
      </w:r>
      <w:r>
        <w:t xml:space="preserve"> Die Kraft der Sense wirkt unten auf den Getreidehalm. Da die Kraft nicht sofort auf den gesamten Halm wirkt, bleibt der obere Teil nach dem Trägheitsgesetz in Ruhe. Der unter Teil wird wegbewegt, der Halm zerreißt. Beim langsamen Bewegen der Sense kann der obere Teil die Bewegung mitmachen und der Halm hat noch mal Glück gehabt.</w:t>
      </w:r>
      <w:r>
        <w:br/>
      </w:r>
      <w:bookmarkStart w:id="171" w:name="_Hlt496412440"/>
      <w:bookmarkEnd w:id="171"/>
      <w:r>
        <w:br/>
      </w:r>
      <w:bookmarkStart w:id="172" w:name="m34"/>
      <w:r w:rsidR="00F448A3">
        <w:rPr>
          <w:rStyle w:val="Nummer"/>
        </w:rPr>
        <w:t>3</w:t>
      </w:r>
      <w:r w:rsidRPr="00361919">
        <w:rPr>
          <w:rStyle w:val="Nummer"/>
        </w:rPr>
        <w:t>4</w:t>
      </w:r>
      <w:bookmarkEnd w:id="172"/>
      <w:r w:rsidRPr="00361919">
        <w:rPr>
          <w:rStyle w:val="Nummer"/>
        </w:rPr>
        <w:t>.</w:t>
      </w:r>
      <w:r>
        <w:t xml:space="preserve"> Bewegt sich der untere Block, der mit der Erde verbunden ist bleibt der obere Block auf Grund seiner Trägheit hinter der Bewegung zurück. Diese unterschiedlichen Bewegungen werden über ein Hebelsystem auf den Zeiger übertragen.</w:t>
      </w:r>
      <w:r>
        <w:br/>
      </w:r>
      <w:bookmarkStart w:id="173" w:name="_Hlt496412445"/>
      <w:bookmarkEnd w:id="173"/>
      <w:r>
        <w:br/>
      </w:r>
      <w:bookmarkStart w:id="174" w:name="m35"/>
      <w:r w:rsidR="00F448A3">
        <w:rPr>
          <w:rStyle w:val="Nummer"/>
        </w:rPr>
        <w:t>3</w:t>
      </w:r>
      <w:r w:rsidRPr="00361919">
        <w:rPr>
          <w:rStyle w:val="Nummer"/>
        </w:rPr>
        <w:t>5</w:t>
      </w:r>
      <w:bookmarkEnd w:id="174"/>
      <w:r w:rsidRPr="00361919">
        <w:rPr>
          <w:rStyle w:val="Nummer"/>
        </w:rPr>
        <w:t>.</w:t>
      </w:r>
      <w:r>
        <w:t xml:space="preserve"> Das Bett kann sich nicht wegbewegen.  Auf das Bett wirkt eine Kraft, auf </w:t>
      </w:r>
      <w:proofErr w:type="spellStart"/>
      <w:r>
        <w:t>Hävelmann</w:t>
      </w:r>
      <w:proofErr w:type="spellEnd"/>
      <w:r>
        <w:t xml:space="preserve"> aber nach dem Wechselwirkungsgesetz auch. Diese ist zur Kraft auf das Bett entgegengesetzt und gleich groß. Da </w:t>
      </w:r>
      <w:proofErr w:type="spellStart"/>
      <w:r>
        <w:t>Hävelmann</w:t>
      </w:r>
      <w:proofErr w:type="spellEnd"/>
      <w:r>
        <w:t xml:space="preserve"> und Bett miteinander verbunden sind, wirken auf das Bett zwei Kräfte, die sich gegenseitig aufheben. Nach dem Trägheitsgesetz bleibt ein Körper aber in Ruhe, wenn keine Kraft auf ihn wirkt.</w:t>
      </w:r>
      <w:r>
        <w:br/>
        <w:t xml:space="preserve">Besser wäre es, wenn er nach hinten bläst. Dann würde er sich in die </w:t>
      </w:r>
      <w:proofErr w:type="gramStart"/>
      <w:r>
        <w:t>entgegen</w:t>
      </w:r>
      <w:r w:rsidR="00C5623D">
        <w:t xml:space="preserve"> </w:t>
      </w:r>
      <w:r>
        <w:t>gesetzte Richtung</w:t>
      </w:r>
      <w:proofErr w:type="gramEnd"/>
      <w:r>
        <w:t xml:space="preserve"> bewegen.</w:t>
      </w:r>
      <w:r>
        <w:br/>
      </w:r>
      <w:bookmarkStart w:id="175" w:name="_Hlt496412449"/>
      <w:bookmarkEnd w:id="175"/>
      <w:r>
        <w:br/>
      </w:r>
      <w:bookmarkStart w:id="176" w:name="_Hlt45616693"/>
      <w:bookmarkStart w:id="177" w:name="_Hlt45616658"/>
      <w:bookmarkStart w:id="178" w:name="m36"/>
      <w:bookmarkEnd w:id="176"/>
      <w:r w:rsidR="00F448A3">
        <w:rPr>
          <w:rStyle w:val="Nummer"/>
        </w:rPr>
        <w:t>3</w:t>
      </w:r>
      <w:r w:rsidRPr="00361919">
        <w:rPr>
          <w:rStyle w:val="Nummer"/>
        </w:rPr>
        <w:t>6</w:t>
      </w:r>
      <w:bookmarkEnd w:id="177"/>
      <w:bookmarkEnd w:id="178"/>
      <w:r w:rsidRPr="00361919">
        <w:rPr>
          <w:rStyle w:val="Nummer"/>
        </w:rPr>
        <w:t>.</w:t>
      </w:r>
      <w:r>
        <w:t xml:space="preserve"> Nach dem Wechselwirkungsgesetz wirkt die Kraft immer auf beide Körper und damit bewegen sich beide stets mit der gleichen Geschwindigkeit aufeinander zu. (Vorausgesetzt, die Massen sind gleich!!) Dann treffen sie sich in der Mitte.</w:t>
      </w:r>
      <w:r>
        <w:br/>
      </w:r>
      <w:r>
        <w:br/>
      </w:r>
      <w:bookmarkStart w:id="179" w:name="m37"/>
      <w:r w:rsidRPr="00361919">
        <w:rPr>
          <w:rStyle w:val="Nummer"/>
        </w:rPr>
        <w:t xml:space="preserve">37. </w:t>
      </w:r>
      <w:bookmarkEnd w:id="179"/>
    </w:p>
    <w:tbl>
      <w:tblPr>
        <w:tblW w:w="0" w:type="auto"/>
        <w:tblLayout w:type="fixed"/>
        <w:tblCellMar>
          <w:left w:w="70" w:type="dxa"/>
          <w:right w:w="70" w:type="dxa"/>
        </w:tblCellMar>
        <w:tblLook w:val="0000" w:firstRow="0" w:lastRow="0" w:firstColumn="0" w:lastColumn="0" w:noHBand="0" w:noVBand="0"/>
      </w:tblPr>
      <w:tblGrid>
        <w:gridCol w:w="1630"/>
        <w:gridCol w:w="2126"/>
      </w:tblGrid>
      <w:tr w:rsidR="00361919" w14:paraId="77B8E21A" w14:textId="77777777">
        <w:tc>
          <w:tcPr>
            <w:tcW w:w="1630" w:type="dxa"/>
          </w:tcPr>
          <w:p w14:paraId="6860D7BE" w14:textId="77777777" w:rsidR="00361919" w:rsidRDefault="00361919" w:rsidP="00361919">
            <w:r>
              <w:t xml:space="preserve">Geschwindigkeit </w:t>
            </w:r>
          </w:p>
        </w:tc>
        <w:tc>
          <w:tcPr>
            <w:tcW w:w="2126" w:type="dxa"/>
          </w:tcPr>
          <w:p w14:paraId="664171D5" w14:textId="77777777" w:rsidR="00361919" w:rsidRDefault="00361919" w:rsidP="00361919">
            <w:r>
              <w:t>20m/s * 3,6 = 72 km/h</w:t>
            </w:r>
          </w:p>
        </w:tc>
      </w:tr>
    </w:tbl>
    <w:p w14:paraId="0AC6E49A" w14:textId="77777777" w:rsidR="00361919" w:rsidRPr="00361919" w:rsidRDefault="00361919" w:rsidP="00361919">
      <w:pPr>
        <w:rPr>
          <w:rStyle w:val="Nummer"/>
        </w:rPr>
      </w:pPr>
      <w:r w:rsidRPr="00361919">
        <w:rPr>
          <w:rStyle w:val="Nummer"/>
        </w:rPr>
        <w:br/>
      </w:r>
      <w:bookmarkStart w:id="180" w:name="m38"/>
      <w:r w:rsidRPr="00361919">
        <w:rPr>
          <w:rStyle w:val="Nummer"/>
        </w:rPr>
        <w:t xml:space="preserve">38. </w:t>
      </w:r>
      <w:bookmarkEnd w:id="180"/>
    </w:p>
    <w:tbl>
      <w:tblPr>
        <w:tblW w:w="0" w:type="auto"/>
        <w:tblLayout w:type="fixed"/>
        <w:tblCellMar>
          <w:left w:w="70" w:type="dxa"/>
          <w:right w:w="70" w:type="dxa"/>
        </w:tblCellMar>
        <w:tblLook w:val="0000" w:firstRow="0" w:lastRow="0" w:firstColumn="0" w:lastColumn="0" w:noHBand="0" w:noVBand="0"/>
      </w:tblPr>
      <w:tblGrid>
        <w:gridCol w:w="2055"/>
        <w:gridCol w:w="1701"/>
      </w:tblGrid>
      <w:tr w:rsidR="00361919" w14:paraId="378BA46D" w14:textId="77777777">
        <w:tc>
          <w:tcPr>
            <w:tcW w:w="2055" w:type="dxa"/>
          </w:tcPr>
          <w:p w14:paraId="0B3CA3D1" w14:textId="77777777" w:rsidR="00361919" w:rsidRDefault="00361919" w:rsidP="00361919">
            <w:r>
              <w:t>Geschwindigkeit u</w:t>
            </w:r>
          </w:p>
        </w:tc>
        <w:tc>
          <w:tcPr>
            <w:tcW w:w="1701" w:type="dxa"/>
          </w:tcPr>
          <w:p w14:paraId="3065416C" w14:textId="77777777" w:rsidR="00361919" w:rsidRDefault="00361919" w:rsidP="00361919">
            <w:r>
              <w:t>180 km/h</w:t>
            </w:r>
          </w:p>
        </w:tc>
      </w:tr>
      <w:tr w:rsidR="00361919" w14:paraId="02C06D84" w14:textId="77777777">
        <w:tc>
          <w:tcPr>
            <w:tcW w:w="2055" w:type="dxa"/>
          </w:tcPr>
          <w:p w14:paraId="032FBB6C" w14:textId="77777777" w:rsidR="00361919" w:rsidRDefault="00361919" w:rsidP="00361919">
            <w:r>
              <w:t>Geschwindigkeit v</w:t>
            </w:r>
          </w:p>
        </w:tc>
        <w:tc>
          <w:tcPr>
            <w:tcW w:w="1701" w:type="dxa"/>
          </w:tcPr>
          <w:p w14:paraId="5935DF32" w14:textId="77777777" w:rsidR="00361919" w:rsidRDefault="00361919" w:rsidP="00361919">
            <w:r>
              <w:t>1.5 km/h</w:t>
            </w:r>
          </w:p>
        </w:tc>
      </w:tr>
      <w:tr w:rsidR="00361919" w14:paraId="25ED4024" w14:textId="77777777">
        <w:tc>
          <w:tcPr>
            <w:tcW w:w="2055" w:type="dxa"/>
          </w:tcPr>
          <w:p w14:paraId="2B361E19" w14:textId="77777777" w:rsidR="00361919" w:rsidRDefault="00361919" w:rsidP="00361919">
            <w:r>
              <w:t>Geschwindigkeit w</w:t>
            </w:r>
          </w:p>
        </w:tc>
        <w:tc>
          <w:tcPr>
            <w:tcW w:w="1701" w:type="dxa"/>
          </w:tcPr>
          <w:p w14:paraId="562D60F3" w14:textId="77777777" w:rsidR="00361919" w:rsidRDefault="00361919" w:rsidP="00361919">
            <w:r>
              <w:t>1 km/h</w:t>
            </w:r>
          </w:p>
        </w:tc>
      </w:tr>
    </w:tbl>
    <w:p w14:paraId="19C27434" w14:textId="77777777" w:rsidR="00361919" w:rsidRPr="00361919" w:rsidRDefault="00361919" w:rsidP="00361919">
      <w:pPr>
        <w:rPr>
          <w:rStyle w:val="Nummer"/>
        </w:rPr>
      </w:pPr>
      <w:r w:rsidRPr="00361919">
        <w:rPr>
          <w:rStyle w:val="Nummer"/>
        </w:rPr>
        <w:br/>
      </w:r>
      <w:bookmarkStart w:id="181" w:name="m39"/>
      <w:r w:rsidRPr="00361919">
        <w:rPr>
          <w:rStyle w:val="Nummer"/>
        </w:rPr>
        <w:t>39.</w:t>
      </w:r>
      <w:bookmarkEnd w:id="181"/>
      <w:r w:rsidRPr="00361919">
        <w:rPr>
          <w:rStyle w:val="Nummer"/>
        </w:rPr>
        <w:t xml:space="preserve"> </w:t>
      </w:r>
    </w:p>
    <w:tbl>
      <w:tblPr>
        <w:tblW w:w="0" w:type="auto"/>
        <w:tblLayout w:type="fixed"/>
        <w:tblCellMar>
          <w:left w:w="70" w:type="dxa"/>
          <w:right w:w="70" w:type="dxa"/>
        </w:tblCellMar>
        <w:tblLook w:val="0000" w:firstRow="0" w:lastRow="0" w:firstColumn="0" w:lastColumn="0" w:noHBand="0" w:noVBand="0"/>
      </w:tblPr>
      <w:tblGrid>
        <w:gridCol w:w="2098"/>
        <w:gridCol w:w="2098"/>
      </w:tblGrid>
      <w:tr w:rsidR="00361919" w14:paraId="12318133" w14:textId="77777777">
        <w:tc>
          <w:tcPr>
            <w:tcW w:w="2098" w:type="dxa"/>
          </w:tcPr>
          <w:p w14:paraId="53F0C189" w14:textId="77777777" w:rsidR="00361919" w:rsidRDefault="00361919" w:rsidP="00361919">
            <w:r>
              <w:t>Dieselauto</w:t>
            </w:r>
          </w:p>
        </w:tc>
        <w:tc>
          <w:tcPr>
            <w:tcW w:w="2098" w:type="dxa"/>
          </w:tcPr>
          <w:p w14:paraId="563D8C05" w14:textId="77777777" w:rsidR="00361919" w:rsidRDefault="00361919" w:rsidP="00361919">
            <w:r>
              <w:t>40   m/s</w:t>
            </w:r>
          </w:p>
        </w:tc>
      </w:tr>
      <w:tr w:rsidR="00361919" w14:paraId="2A70071C" w14:textId="77777777">
        <w:tc>
          <w:tcPr>
            <w:tcW w:w="2098" w:type="dxa"/>
          </w:tcPr>
          <w:p w14:paraId="10362BCA" w14:textId="77777777" w:rsidR="00361919" w:rsidRDefault="00361919" w:rsidP="00361919">
            <w:r>
              <w:t>Sportwagen</w:t>
            </w:r>
          </w:p>
        </w:tc>
        <w:tc>
          <w:tcPr>
            <w:tcW w:w="2098" w:type="dxa"/>
          </w:tcPr>
          <w:p w14:paraId="093AA8F2" w14:textId="77777777" w:rsidR="00361919" w:rsidRDefault="00361919" w:rsidP="00361919">
            <w:r>
              <w:t>60   m/s</w:t>
            </w:r>
          </w:p>
        </w:tc>
      </w:tr>
    </w:tbl>
    <w:p w14:paraId="26CD83AE" w14:textId="77777777" w:rsidR="00361919" w:rsidRPr="00361919" w:rsidRDefault="00361919" w:rsidP="00361919">
      <w:pPr>
        <w:rPr>
          <w:rStyle w:val="Nummer"/>
        </w:rPr>
      </w:pPr>
      <w:r w:rsidRPr="00361919">
        <w:rPr>
          <w:rStyle w:val="Nummer"/>
        </w:rPr>
        <w:br/>
      </w:r>
      <w:bookmarkStart w:id="182" w:name="m40"/>
      <w:r w:rsidRPr="00361919">
        <w:rPr>
          <w:rStyle w:val="Nummer"/>
        </w:rPr>
        <w:t>40.</w:t>
      </w:r>
      <w:bookmarkEnd w:id="182"/>
      <w:r w:rsidRPr="00361919">
        <w:rPr>
          <w:rStyle w:val="Nummer"/>
        </w:rPr>
        <w:t xml:space="preserve"> </w:t>
      </w:r>
    </w:p>
    <w:tbl>
      <w:tblPr>
        <w:tblW w:w="0" w:type="auto"/>
        <w:tblLayout w:type="fixed"/>
        <w:tblCellMar>
          <w:left w:w="70" w:type="dxa"/>
          <w:right w:w="70" w:type="dxa"/>
        </w:tblCellMar>
        <w:tblLook w:val="0000" w:firstRow="0" w:lastRow="0" w:firstColumn="0" w:lastColumn="0" w:noHBand="0" w:noVBand="0"/>
      </w:tblPr>
      <w:tblGrid>
        <w:gridCol w:w="2338"/>
        <w:gridCol w:w="1843"/>
      </w:tblGrid>
      <w:tr w:rsidR="00361919" w14:paraId="7EBBB257" w14:textId="77777777">
        <w:tc>
          <w:tcPr>
            <w:tcW w:w="2338" w:type="dxa"/>
          </w:tcPr>
          <w:p w14:paraId="35418121" w14:textId="77777777" w:rsidR="00361919" w:rsidRDefault="00361919" w:rsidP="00361919">
            <w:r>
              <w:t>Geschwindigkeit</w:t>
            </w:r>
          </w:p>
        </w:tc>
        <w:tc>
          <w:tcPr>
            <w:tcW w:w="1843" w:type="dxa"/>
          </w:tcPr>
          <w:p w14:paraId="2D039D71" w14:textId="77777777" w:rsidR="00361919" w:rsidRDefault="00361919" w:rsidP="00361919">
            <w:r>
              <w:t>36 km/h</w:t>
            </w:r>
          </w:p>
        </w:tc>
      </w:tr>
    </w:tbl>
    <w:p w14:paraId="01B5BFF3" w14:textId="77777777" w:rsidR="00361919" w:rsidRPr="00361919" w:rsidRDefault="00361919" w:rsidP="00361919">
      <w:pPr>
        <w:rPr>
          <w:rStyle w:val="Nummer"/>
        </w:rPr>
      </w:pPr>
      <w:r w:rsidRPr="00361919">
        <w:rPr>
          <w:rStyle w:val="Nummer"/>
        </w:rPr>
        <w:br/>
      </w:r>
      <w:bookmarkStart w:id="183" w:name="m41"/>
      <w:r w:rsidRPr="00361919">
        <w:rPr>
          <w:rStyle w:val="Nummer"/>
        </w:rPr>
        <w:t>41.</w:t>
      </w:r>
      <w:bookmarkEnd w:id="183"/>
    </w:p>
    <w:tbl>
      <w:tblPr>
        <w:tblW w:w="0" w:type="auto"/>
        <w:tblLayout w:type="fixed"/>
        <w:tblCellMar>
          <w:left w:w="70" w:type="dxa"/>
          <w:right w:w="70" w:type="dxa"/>
        </w:tblCellMar>
        <w:tblLook w:val="0000" w:firstRow="0" w:lastRow="0" w:firstColumn="0" w:lastColumn="0" w:noHBand="0" w:noVBand="0"/>
      </w:tblPr>
      <w:tblGrid>
        <w:gridCol w:w="1191"/>
        <w:gridCol w:w="1573"/>
      </w:tblGrid>
      <w:tr w:rsidR="00361919" w14:paraId="3F61B863" w14:textId="77777777">
        <w:tc>
          <w:tcPr>
            <w:tcW w:w="1191" w:type="dxa"/>
          </w:tcPr>
          <w:p w14:paraId="349188FF" w14:textId="77777777" w:rsidR="00361919" w:rsidRDefault="00361919" w:rsidP="00361919">
            <w:r>
              <w:t>Zeit</w:t>
            </w:r>
          </w:p>
        </w:tc>
        <w:tc>
          <w:tcPr>
            <w:tcW w:w="1573" w:type="dxa"/>
          </w:tcPr>
          <w:p w14:paraId="4E416F90" w14:textId="77777777" w:rsidR="00361919" w:rsidRDefault="00361919" w:rsidP="00361919">
            <w:r>
              <w:t>3.6 Stunden</w:t>
            </w:r>
          </w:p>
        </w:tc>
      </w:tr>
      <w:tr w:rsidR="00361919" w14:paraId="7740D1A3" w14:textId="77777777">
        <w:tc>
          <w:tcPr>
            <w:tcW w:w="1191" w:type="dxa"/>
          </w:tcPr>
          <w:p w14:paraId="22EB75F9" w14:textId="77777777" w:rsidR="00361919" w:rsidRDefault="00361919" w:rsidP="00361919">
            <w:r>
              <w:t>Zeit</w:t>
            </w:r>
          </w:p>
        </w:tc>
        <w:tc>
          <w:tcPr>
            <w:tcW w:w="1573" w:type="dxa"/>
          </w:tcPr>
          <w:p w14:paraId="3E199A4A" w14:textId="77777777" w:rsidR="00361919" w:rsidRDefault="00361919" w:rsidP="00361919">
            <w:r>
              <w:t>217   Minuten</w:t>
            </w:r>
          </w:p>
        </w:tc>
      </w:tr>
    </w:tbl>
    <w:p w14:paraId="0CB7425E" w14:textId="77777777" w:rsidR="00361919" w:rsidRPr="00361919" w:rsidRDefault="00361919" w:rsidP="00361919">
      <w:pPr>
        <w:rPr>
          <w:rStyle w:val="Nummer"/>
        </w:rPr>
      </w:pPr>
      <w:r w:rsidRPr="00361919">
        <w:rPr>
          <w:rStyle w:val="Nummer"/>
        </w:rPr>
        <w:br/>
      </w:r>
      <w:bookmarkStart w:id="184" w:name="m42"/>
      <w:r w:rsidRPr="00361919">
        <w:rPr>
          <w:rStyle w:val="Nummer"/>
        </w:rPr>
        <w:t>42.</w:t>
      </w:r>
      <w:bookmarkEnd w:id="184"/>
    </w:p>
    <w:tbl>
      <w:tblPr>
        <w:tblW w:w="0" w:type="auto"/>
        <w:tblLayout w:type="fixed"/>
        <w:tblCellMar>
          <w:left w:w="70" w:type="dxa"/>
          <w:right w:w="70" w:type="dxa"/>
        </w:tblCellMar>
        <w:tblLook w:val="0000" w:firstRow="0" w:lastRow="0" w:firstColumn="0" w:lastColumn="0" w:noHBand="0" w:noVBand="0"/>
      </w:tblPr>
      <w:tblGrid>
        <w:gridCol w:w="1134"/>
        <w:gridCol w:w="1134"/>
      </w:tblGrid>
      <w:tr w:rsidR="00361919" w14:paraId="1872DA89" w14:textId="77777777">
        <w:tc>
          <w:tcPr>
            <w:tcW w:w="1134" w:type="dxa"/>
          </w:tcPr>
          <w:p w14:paraId="6D79D634" w14:textId="77777777" w:rsidR="00361919" w:rsidRDefault="00361919" w:rsidP="00361919">
            <w:r>
              <w:t xml:space="preserve">Strecke </w:t>
            </w:r>
          </w:p>
        </w:tc>
        <w:tc>
          <w:tcPr>
            <w:tcW w:w="1134" w:type="dxa"/>
          </w:tcPr>
          <w:p w14:paraId="761B82B9" w14:textId="77777777" w:rsidR="00361919" w:rsidRDefault="00361919" w:rsidP="00361919">
            <w:r>
              <w:t>7200 m</w:t>
            </w:r>
          </w:p>
        </w:tc>
      </w:tr>
    </w:tbl>
    <w:p w14:paraId="09367FD5" w14:textId="77777777" w:rsidR="00361919" w:rsidRDefault="00361919" w:rsidP="00361919">
      <w:r w:rsidRPr="00361919">
        <w:rPr>
          <w:rStyle w:val="Nummer"/>
        </w:rPr>
        <w:lastRenderedPageBreak/>
        <w:br/>
      </w:r>
      <w:bookmarkStart w:id="185" w:name="m43"/>
      <w:r w:rsidRPr="00361919">
        <w:rPr>
          <w:rStyle w:val="Nummer"/>
        </w:rPr>
        <w:t>43</w:t>
      </w:r>
      <w:bookmarkEnd w:id="185"/>
      <w:r w:rsidRPr="00361919">
        <w:rPr>
          <w:rStyle w:val="Nummer"/>
        </w:rPr>
        <w:t>.</w:t>
      </w:r>
      <w:r>
        <w:t xml:space="preserve">  v=2*Pi*r/T mit r=6670km und T=2h</w:t>
      </w:r>
    </w:p>
    <w:tbl>
      <w:tblPr>
        <w:tblW w:w="0" w:type="auto"/>
        <w:tblLayout w:type="fixed"/>
        <w:tblCellMar>
          <w:left w:w="70" w:type="dxa"/>
          <w:right w:w="70" w:type="dxa"/>
        </w:tblCellMar>
        <w:tblLook w:val="0000" w:firstRow="0" w:lastRow="0" w:firstColumn="0" w:lastColumn="0" w:noHBand="0" w:noVBand="0"/>
      </w:tblPr>
      <w:tblGrid>
        <w:gridCol w:w="1771"/>
        <w:gridCol w:w="1560"/>
      </w:tblGrid>
      <w:tr w:rsidR="00361919" w14:paraId="3A71481E" w14:textId="77777777">
        <w:tc>
          <w:tcPr>
            <w:tcW w:w="1771" w:type="dxa"/>
          </w:tcPr>
          <w:p w14:paraId="0AD2BB7D" w14:textId="77777777" w:rsidR="00361919" w:rsidRDefault="00361919" w:rsidP="00361919">
            <w:r>
              <w:t xml:space="preserve">Geschwindigkeit </w:t>
            </w:r>
          </w:p>
        </w:tc>
        <w:tc>
          <w:tcPr>
            <w:tcW w:w="1560" w:type="dxa"/>
          </w:tcPr>
          <w:p w14:paraId="516F6B39" w14:textId="77777777" w:rsidR="00361919" w:rsidRDefault="00361919" w:rsidP="00361919">
            <w:r>
              <w:t>21000 km/h</w:t>
            </w:r>
          </w:p>
        </w:tc>
      </w:tr>
    </w:tbl>
    <w:p w14:paraId="26E87BA5" w14:textId="77777777" w:rsidR="00361919" w:rsidRPr="00361919" w:rsidRDefault="00361919" w:rsidP="00361919">
      <w:pPr>
        <w:rPr>
          <w:rStyle w:val="Nummer"/>
        </w:rPr>
      </w:pPr>
      <w:r w:rsidRPr="00361919">
        <w:rPr>
          <w:rStyle w:val="Nummer"/>
        </w:rPr>
        <w:br/>
      </w:r>
      <w:bookmarkStart w:id="186" w:name="m44"/>
      <w:r w:rsidR="00F448A3">
        <w:rPr>
          <w:rStyle w:val="Nummer"/>
        </w:rPr>
        <w:t>4</w:t>
      </w:r>
      <w:r w:rsidRPr="00361919">
        <w:rPr>
          <w:rStyle w:val="Nummer"/>
        </w:rPr>
        <w:t>4</w:t>
      </w:r>
      <w:bookmarkEnd w:id="186"/>
      <w:r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2055"/>
        <w:gridCol w:w="1843"/>
      </w:tblGrid>
      <w:tr w:rsidR="00361919" w14:paraId="54CD1981" w14:textId="77777777">
        <w:tc>
          <w:tcPr>
            <w:tcW w:w="2055" w:type="dxa"/>
          </w:tcPr>
          <w:p w14:paraId="3FDC2D20" w14:textId="77777777" w:rsidR="00361919" w:rsidRDefault="00361919" w:rsidP="00361919">
            <w:r>
              <w:t xml:space="preserve">Geschwindigkeit </w:t>
            </w:r>
          </w:p>
        </w:tc>
        <w:tc>
          <w:tcPr>
            <w:tcW w:w="1843" w:type="dxa"/>
          </w:tcPr>
          <w:p w14:paraId="7CBC09B3" w14:textId="77777777" w:rsidR="00361919" w:rsidRDefault="00361919" w:rsidP="00361919">
            <w:r>
              <w:t>1668   km/h</w:t>
            </w:r>
          </w:p>
        </w:tc>
      </w:tr>
    </w:tbl>
    <w:p w14:paraId="5B583EE8" w14:textId="77777777" w:rsidR="009F06AC" w:rsidRDefault="00B42104" w:rsidP="00361919">
      <w:hyperlink r:id="rId44" w:anchor="m44" w:history="1">
        <w:r w:rsidR="00361919">
          <w:rPr>
            <w:rStyle w:val="Hyperlink"/>
            <w:sz w:val="22"/>
          </w:rPr>
          <w:t>voll</w:t>
        </w:r>
        <w:bookmarkStart w:id="187" w:name="_Hlt42931164"/>
        <w:bookmarkStart w:id="188" w:name="_Hlt42931626"/>
        <w:bookmarkEnd w:id="187"/>
        <w:r w:rsidR="00361919">
          <w:rPr>
            <w:rStyle w:val="Hyperlink"/>
            <w:sz w:val="22"/>
          </w:rPr>
          <w:t>s</w:t>
        </w:r>
        <w:bookmarkEnd w:id="188"/>
        <w:r w:rsidR="00361919">
          <w:rPr>
            <w:rStyle w:val="Hyperlink"/>
            <w:sz w:val="22"/>
          </w:rPr>
          <w:t>t</w:t>
        </w:r>
        <w:bookmarkStart w:id="189" w:name="_Hlt42930915"/>
        <w:bookmarkStart w:id="190" w:name="_Hlt42930690"/>
        <w:bookmarkEnd w:id="189"/>
        <w:r w:rsidR="00361919">
          <w:rPr>
            <w:rStyle w:val="Hyperlink"/>
            <w:sz w:val="22"/>
          </w:rPr>
          <w:t>ä</w:t>
        </w:r>
        <w:bookmarkStart w:id="191" w:name="_Hlt42931711"/>
        <w:bookmarkEnd w:id="190"/>
        <w:r w:rsidR="00361919">
          <w:rPr>
            <w:rStyle w:val="Hyperlink"/>
            <w:sz w:val="22"/>
          </w:rPr>
          <w:t>n</w:t>
        </w:r>
        <w:bookmarkEnd w:id="191"/>
        <w:r w:rsidR="00361919">
          <w:rPr>
            <w:rStyle w:val="Hyperlink"/>
            <w:sz w:val="22"/>
          </w:rPr>
          <w:t>d</w:t>
        </w:r>
        <w:bookmarkStart w:id="192" w:name="_Hlt102548111"/>
        <w:bookmarkStart w:id="193" w:name="_Hlt102548106"/>
        <w:bookmarkEnd w:id="192"/>
        <w:r w:rsidR="00361919">
          <w:rPr>
            <w:rStyle w:val="Hyperlink"/>
            <w:sz w:val="22"/>
          </w:rPr>
          <w:t>i</w:t>
        </w:r>
        <w:bookmarkEnd w:id="193"/>
        <w:r w:rsidR="00361919">
          <w:rPr>
            <w:rStyle w:val="Hyperlink"/>
            <w:sz w:val="22"/>
          </w:rPr>
          <w:t>g</w:t>
        </w:r>
        <w:bookmarkStart w:id="194" w:name="_Hlt42931617"/>
        <w:bookmarkStart w:id="195" w:name="_Hlt42931207"/>
        <w:bookmarkEnd w:id="194"/>
        <w:r w:rsidR="00361919">
          <w:rPr>
            <w:rStyle w:val="Hyperlink"/>
            <w:sz w:val="22"/>
          </w:rPr>
          <w:t>e</w:t>
        </w:r>
        <w:bookmarkEnd w:id="195"/>
        <w:r w:rsidR="00361919">
          <w:rPr>
            <w:rStyle w:val="Hyperlink"/>
            <w:sz w:val="22"/>
          </w:rPr>
          <w:t xml:space="preserve"> Lösung</w:t>
        </w:r>
        <w:r w:rsidR="00361919">
          <w:rPr>
            <w:rStyle w:val="Hyperlink"/>
            <w:sz w:val="22"/>
          </w:rPr>
          <w:br/>
        </w:r>
      </w:hyperlink>
      <w:bookmarkStart w:id="196" w:name="_Hlt42930685"/>
      <w:bookmarkEnd w:id="196"/>
    </w:p>
    <w:p w14:paraId="63722A56" w14:textId="77777777" w:rsidR="00361919" w:rsidRPr="00361919" w:rsidRDefault="00F448A3" w:rsidP="00361919">
      <w:pPr>
        <w:rPr>
          <w:rStyle w:val="Nummer"/>
        </w:rPr>
      </w:pPr>
      <w:bookmarkStart w:id="197" w:name="_Hlt42931176"/>
      <w:bookmarkStart w:id="198" w:name="m45"/>
      <w:bookmarkEnd w:id="197"/>
      <w:r>
        <w:rPr>
          <w:rStyle w:val="Nummer"/>
        </w:rPr>
        <w:t>4</w:t>
      </w:r>
      <w:r w:rsidR="00361919" w:rsidRPr="00361919">
        <w:rPr>
          <w:rStyle w:val="Nummer"/>
        </w:rPr>
        <w:t>5</w:t>
      </w:r>
      <w:bookmarkEnd w:id="198"/>
      <w:r w:rsidR="00361919"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2211"/>
        <w:gridCol w:w="2211"/>
      </w:tblGrid>
      <w:tr w:rsidR="00361919" w14:paraId="3EEB2909" w14:textId="77777777">
        <w:tc>
          <w:tcPr>
            <w:tcW w:w="2211" w:type="dxa"/>
          </w:tcPr>
          <w:p w14:paraId="2DCF2033" w14:textId="77777777" w:rsidR="00361919" w:rsidRDefault="00361919" w:rsidP="00361919">
            <w:r>
              <w:t xml:space="preserve">Bahngeschwindigkeit </w:t>
            </w:r>
          </w:p>
        </w:tc>
        <w:tc>
          <w:tcPr>
            <w:tcW w:w="2211" w:type="dxa"/>
          </w:tcPr>
          <w:p w14:paraId="7E132123" w14:textId="77777777" w:rsidR="00361919" w:rsidRDefault="00361919" w:rsidP="00361919">
            <w:r>
              <w:t>30 km/s</w:t>
            </w:r>
          </w:p>
        </w:tc>
      </w:tr>
    </w:tbl>
    <w:p w14:paraId="5E9218B5" w14:textId="77777777" w:rsidR="009F06AC" w:rsidRDefault="00B42104" w:rsidP="00361919">
      <w:pPr>
        <w:pStyle w:val="Textkrper2"/>
      </w:pPr>
      <w:hyperlink r:id="rId45" w:anchor="m45" w:history="1">
        <w:r w:rsidR="00361919">
          <w:rPr>
            <w:rStyle w:val="Hyperlink"/>
            <w:sz w:val="22"/>
          </w:rPr>
          <w:t>voll</w:t>
        </w:r>
        <w:bookmarkStart w:id="199" w:name="_Hlt42931714"/>
        <w:r w:rsidR="00361919">
          <w:rPr>
            <w:rStyle w:val="Hyperlink"/>
            <w:sz w:val="22"/>
          </w:rPr>
          <w:t>s</w:t>
        </w:r>
        <w:bookmarkEnd w:id="199"/>
        <w:r w:rsidR="00361919">
          <w:rPr>
            <w:rStyle w:val="Hyperlink"/>
            <w:sz w:val="22"/>
          </w:rPr>
          <w:t>t</w:t>
        </w:r>
        <w:bookmarkStart w:id="200" w:name="_Hlt42932151"/>
        <w:bookmarkStart w:id="201" w:name="_Hlt42932085"/>
        <w:bookmarkEnd w:id="200"/>
        <w:r w:rsidR="00361919">
          <w:rPr>
            <w:rStyle w:val="Hyperlink"/>
            <w:sz w:val="22"/>
          </w:rPr>
          <w:t>ä</w:t>
        </w:r>
        <w:bookmarkEnd w:id="201"/>
        <w:r w:rsidR="00361919">
          <w:rPr>
            <w:rStyle w:val="Hyperlink"/>
            <w:sz w:val="22"/>
          </w:rPr>
          <w:t>n</w:t>
        </w:r>
        <w:bookmarkStart w:id="202" w:name="_Hlt42932076"/>
        <w:bookmarkStart w:id="203" w:name="_Hlt42931736"/>
        <w:bookmarkEnd w:id="202"/>
        <w:r w:rsidR="00361919">
          <w:rPr>
            <w:rStyle w:val="Hyperlink"/>
            <w:sz w:val="22"/>
          </w:rPr>
          <w:t>d</w:t>
        </w:r>
        <w:bookmarkEnd w:id="203"/>
        <w:r w:rsidR="00361919">
          <w:rPr>
            <w:rStyle w:val="Hyperlink"/>
            <w:sz w:val="22"/>
          </w:rPr>
          <w:t>i</w:t>
        </w:r>
        <w:bookmarkStart w:id="204" w:name="_Hlt42931667"/>
        <w:bookmarkStart w:id="205" w:name="_Hlt42931664"/>
        <w:bookmarkEnd w:id="204"/>
        <w:r w:rsidR="00361919">
          <w:rPr>
            <w:rStyle w:val="Hyperlink"/>
            <w:sz w:val="22"/>
          </w:rPr>
          <w:t>g</w:t>
        </w:r>
        <w:bookmarkEnd w:id="205"/>
        <w:r w:rsidR="00361919">
          <w:rPr>
            <w:rStyle w:val="Hyperlink"/>
            <w:sz w:val="22"/>
          </w:rPr>
          <w:t>e Lösung</w:t>
        </w:r>
      </w:hyperlink>
      <w:r w:rsidR="00361919">
        <w:br/>
      </w:r>
    </w:p>
    <w:p w14:paraId="25CABAD0" w14:textId="77777777" w:rsidR="00361919" w:rsidRDefault="00F448A3" w:rsidP="00361919">
      <w:pPr>
        <w:pStyle w:val="Textkrper2"/>
        <w:rPr>
          <w:rStyle w:val="Nummer"/>
        </w:rPr>
      </w:pPr>
      <w:bookmarkStart w:id="206" w:name="_Hlt156995014"/>
      <w:bookmarkStart w:id="207" w:name="m46"/>
      <w:bookmarkEnd w:id="206"/>
      <w:r>
        <w:rPr>
          <w:rStyle w:val="Nummer"/>
        </w:rPr>
        <w:t>4</w:t>
      </w:r>
      <w:r w:rsidR="00361919" w:rsidRPr="009F06AC">
        <w:rPr>
          <w:rStyle w:val="Nummer"/>
        </w:rPr>
        <w:t>6</w:t>
      </w:r>
      <w:bookmarkEnd w:id="207"/>
      <w:r w:rsidR="00361919" w:rsidRPr="009F06AC">
        <w:rPr>
          <w:rStyle w:val="Nummer"/>
        </w:rPr>
        <w:t>.</w:t>
      </w:r>
    </w:p>
    <w:p w14:paraId="6D6D75FB" w14:textId="4C91CCD5" w:rsidR="0012614B" w:rsidRDefault="0012614B" w:rsidP="00361919">
      <w:pPr>
        <w:pStyle w:val="Textkrper2"/>
      </w:pPr>
      <w:bookmarkStart w:id="208" w:name="_Hlk441659200"/>
      <w:r>
        <w:t>Es werden zuerst die einzelnen Strecken berechnet</w:t>
      </w:r>
      <w:r w:rsidR="002A34FF">
        <w:t>.</w:t>
      </w:r>
      <w:r>
        <w:t xml:space="preserve"> In den ersten 40 Minuten fährt er mit 18 km/h. Er würde also in einer Stunde 18 km weit fahren.</w:t>
      </w:r>
    </w:p>
    <w:p w14:paraId="1B5415C6" w14:textId="77777777" w:rsidR="0012614B" w:rsidRDefault="0012614B" w:rsidP="00361919">
      <w:pPr>
        <w:pStyle w:val="Textkrper2"/>
      </w:pPr>
      <w:r>
        <w:t>Wie weit kommt er in 10 Minuten? Da eine Stunde aus 6 mal 10 Minuten besteht, würde er also in 10 Minuten ein Sechstel der Stundenstrecke fahren. Das sind 3 km.</w:t>
      </w:r>
    </w:p>
    <w:p w14:paraId="03D3FC83" w14:textId="77777777" w:rsidR="0012614B" w:rsidRDefault="0012614B" w:rsidP="00361919">
      <w:pPr>
        <w:pStyle w:val="Textkrper2"/>
      </w:pPr>
      <w:r>
        <w:t>In 40 Minuten fährt er dann 12 km.</w:t>
      </w:r>
    </w:p>
    <w:p w14:paraId="768AEE2D" w14:textId="77777777" w:rsidR="0012614B" w:rsidRDefault="0012614B" w:rsidP="00361919">
      <w:pPr>
        <w:pStyle w:val="Textkrper2"/>
      </w:pPr>
      <w:r>
        <w:t>Während der Pause fährt er ja nicht, legt also keinen Weg zurück.</w:t>
      </w:r>
    </w:p>
    <w:p w14:paraId="4AE02437" w14:textId="77777777" w:rsidR="0012614B" w:rsidRDefault="0012614B" w:rsidP="00361919">
      <w:pPr>
        <w:pStyle w:val="Textkrper2"/>
      </w:pPr>
      <w:r>
        <w:t>Die letzte Strecke fährt er mit 15 km/h, würde also, wenn er eine Stunde fährt, 15 km zurücklegen.</w:t>
      </w:r>
    </w:p>
    <w:p w14:paraId="13DA332A" w14:textId="1860B3DA" w:rsidR="0012614B" w:rsidRDefault="0012614B" w:rsidP="00361919">
      <w:pPr>
        <w:pStyle w:val="Textkrper2"/>
      </w:pPr>
      <w:r>
        <w:t xml:space="preserve">Er fährt aber nur 20 Minuten, als eine </w:t>
      </w:r>
      <w:r w:rsidR="002A34FF">
        <w:t>drittel</w:t>
      </w:r>
      <w:r>
        <w:t xml:space="preserve"> Stunde. Damit legt er auch nur ein Drittel der 15 km, also 5 Kilometer zurück.</w:t>
      </w:r>
    </w:p>
    <w:p w14:paraId="34E99C4A" w14:textId="77777777" w:rsidR="0012614B" w:rsidRDefault="0012614B" w:rsidP="00361919">
      <w:pPr>
        <w:pStyle w:val="Textkrper2"/>
        <w:rPr>
          <w:rStyle w:val="Nummer"/>
          <w:b w:val="0"/>
          <w:color w:val="000000"/>
        </w:rPr>
      </w:pPr>
      <w:r>
        <w:rPr>
          <w:rStyle w:val="Nummer"/>
          <w:b w:val="0"/>
          <w:color w:val="000000"/>
        </w:rPr>
        <w:t>Insgesamt ist er 12 km + 5 km = 17 km gefahren.</w:t>
      </w:r>
    </w:p>
    <w:p w14:paraId="011D880C" w14:textId="77777777" w:rsidR="0012614B" w:rsidRDefault="0012614B" w:rsidP="00361919">
      <w:pPr>
        <w:pStyle w:val="Textkrper2"/>
        <w:rPr>
          <w:rStyle w:val="Nummer"/>
          <w:b w:val="0"/>
          <w:color w:val="000000"/>
        </w:rPr>
      </w:pPr>
    </w:p>
    <w:p w14:paraId="64F8DA92" w14:textId="77777777" w:rsidR="0012614B" w:rsidRDefault="0012614B" w:rsidP="00361919">
      <w:pPr>
        <w:pStyle w:val="Textkrper2"/>
        <w:rPr>
          <w:rStyle w:val="Nummer"/>
          <w:b w:val="0"/>
          <w:color w:val="000000"/>
        </w:rPr>
      </w:pPr>
      <w:r>
        <w:rPr>
          <w:rStyle w:val="Nummer"/>
          <w:b w:val="0"/>
          <w:color w:val="000000"/>
        </w:rPr>
        <w:t>Die Durchschnittsgeschwindigkeit ergibt sich aus dem insgesamt gefahrenen Weg durch die insgesamt dazu benötigte Zeit. Bei der Zeit muss die Pause wieder beachtet werden.</w:t>
      </w:r>
    </w:p>
    <w:p w14:paraId="39E6054E" w14:textId="77777777" w:rsidR="0012614B" w:rsidRDefault="0012614B" w:rsidP="00361919">
      <w:pPr>
        <w:pStyle w:val="Textkrper2"/>
        <w:rPr>
          <w:rStyle w:val="Nummer"/>
          <w:b w:val="0"/>
          <w:color w:val="000000"/>
        </w:rPr>
      </w:pPr>
    </w:p>
    <w:p w14:paraId="486666B7" w14:textId="50E0697E" w:rsidR="0012614B" w:rsidRDefault="0012614B" w:rsidP="00361919">
      <w:pPr>
        <w:pStyle w:val="Textkrper2"/>
        <w:rPr>
          <w:rStyle w:val="Nummer"/>
          <w:b w:val="0"/>
          <w:color w:val="000000"/>
        </w:rPr>
      </w:pPr>
      <w:r>
        <w:rPr>
          <w:rStyle w:val="Nummer"/>
          <w:b w:val="0"/>
          <w:color w:val="000000"/>
        </w:rPr>
        <w:t xml:space="preserve">Die gesamte Zeit sind also die 40 Minuten der ersten Strecke + die 5 Minuten Pause + die 20 Minuten der zweiten Strecke. Insgesamt war der Radfahrer 65 Minuten auf unterwegs. </w:t>
      </w:r>
    </w:p>
    <w:p w14:paraId="1B7F4B1B" w14:textId="77777777" w:rsidR="0012614B" w:rsidRPr="0012614B" w:rsidRDefault="0012614B" w:rsidP="00361919">
      <w:pPr>
        <w:pStyle w:val="Textkrper2"/>
        <w:rPr>
          <w:rStyle w:val="Nummer"/>
          <w:b w:val="0"/>
          <w:color w:val="000000"/>
        </w:rPr>
      </w:pPr>
      <w:r>
        <w:rPr>
          <w:rStyle w:val="Nummer"/>
          <w:b w:val="0"/>
          <w:color w:val="000000"/>
        </w:rPr>
        <w:t>Damit ergibt sich eine Durchschnittsgeschwindigkeit von 15,7 km/h.</w:t>
      </w:r>
    </w:p>
    <w:bookmarkEnd w:id="208"/>
    <w:p w14:paraId="7D710F5D" w14:textId="77777777" w:rsidR="0012614B" w:rsidRDefault="0012614B" w:rsidP="00361919">
      <w:pPr>
        <w:rPr>
          <w:rStyle w:val="Nummer"/>
        </w:rPr>
      </w:pPr>
    </w:p>
    <w:p w14:paraId="75676AB4" w14:textId="77777777" w:rsidR="00361919" w:rsidRDefault="00361919" w:rsidP="00361919">
      <w:r w:rsidRPr="00361919">
        <w:rPr>
          <w:rStyle w:val="Nummer"/>
        </w:rPr>
        <w:br/>
      </w:r>
      <w:bookmarkStart w:id="209" w:name="m47"/>
      <w:r w:rsidR="00F448A3">
        <w:rPr>
          <w:rStyle w:val="Nummer"/>
        </w:rPr>
        <w:t>4</w:t>
      </w:r>
      <w:r w:rsidRPr="00361919">
        <w:rPr>
          <w:rStyle w:val="Nummer"/>
        </w:rPr>
        <w:t>7</w:t>
      </w:r>
      <w:bookmarkEnd w:id="209"/>
      <w:r w:rsidRPr="00361919">
        <w:rPr>
          <w:rStyle w:val="Nummer"/>
        </w:rPr>
        <w:t>.</w:t>
      </w:r>
      <w:r w:rsidRPr="00361919">
        <w:rPr>
          <w:rStyle w:val="Nummer"/>
        </w:rPr>
        <w:br/>
      </w:r>
      <w:r>
        <w:t>Da sich Licht gleichförmig ausbreitet, kann zur Berechnung des Weges die Gleichung für die gleichförmige Bewegung benutzt werden. Die Geschwindigkeit ist die Lichtgeschwindigkeit und die Zeit die Dauer eines Jahres (365 Tage) in Sekunden:</w:t>
      </w:r>
      <w:r>
        <w:br/>
      </w:r>
      <w:r>
        <w:rPr>
          <w:position w:val="-106"/>
        </w:rPr>
        <w:object w:dxaOrig="2520" w:dyaOrig="2220" w14:anchorId="3F5C673A">
          <v:shape id="_x0000_i1038" type="#_x0000_t75" style="width:126pt;height:111.25pt" o:ole="" fillcolor="window">
            <v:imagedata r:id="rId46" o:title=""/>
          </v:shape>
          <o:OLEObject Type="Embed" ProgID="Equation.3" ShapeID="_x0000_i1038" DrawAspect="Content" ObjectID="_1731936057" r:id="rId47"/>
        </w:object>
      </w:r>
      <w:bookmarkStart w:id="210" w:name="_Hlt101836023"/>
      <w:bookmarkEnd w:id="210"/>
    </w:p>
    <w:p w14:paraId="1B75686A" w14:textId="77777777" w:rsidR="00361919" w:rsidRPr="00361919" w:rsidRDefault="00361919" w:rsidP="00361919">
      <w:pPr>
        <w:rPr>
          <w:rStyle w:val="Nummer"/>
        </w:rPr>
      </w:pPr>
      <w:r w:rsidRPr="00361919">
        <w:rPr>
          <w:rStyle w:val="Nummer"/>
        </w:rPr>
        <w:br/>
      </w:r>
      <w:bookmarkStart w:id="211" w:name="m48"/>
      <w:r w:rsidRPr="00361919">
        <w:rPr>
          <w:rStyle w:val="Nummer"/>
        </w:rPr>
        <w:t>48.</w:t>
      </w:r>
      <w:bookmarkEnd w:id="211"/>
    </w:p>
    <w:tbl>
      <w:tblPr>
        <w:tblW w:w="0" w:type="auto"/>
        <w:tblLayout w:type="fixed"/>
        <w:tblCellMar>
          <w:left w:w="70" w:type="dxa"/>
          <w:right w:w="70" w:type="dxa"/>
        </w:tblCellMar>
        <w:tblLook w:val="0000" w:firstRow="0" w:lastRow="0" w:firstColumn="0" w:lastColumn="0" w:noHBand="0" w:noVBand="0"/>
      </w:tblPr>
      <w:tblGrid>
        <w:gridCol w:w="1361"/>
        <w:gridCol w:w="1361"/>
      </w:tblGrid>
      <w:tr w:rsidR="00361919" w14:paraId="48459B8E" w14:textId="77777777">
        <w:tc>
          <w:tcPr>
            <w:tcW w:w="1361" w:type="dxa"/>
          </w:tcPr>
          <w:p w14:paraId="02336914" w14:textId="77777777" w:rsidR="00361919" w:rsidRDefault="00361919" w:rsidP="00361919">
            <w:r>
              <w:t xml:space="preserve">Zeitdauer </w:t>
            </w:r>
          </w:p>
        </w:tc>
        <w:tc>
          <w:tcPr>
            <w:tcW w:w="1361" w:type="dxa"/>
          </w:tcPr>
          <w:p w14:paraId="0952CB15" w14:textId="77777777" w:rsidR="00361919" w:rsidRDefault="00361919" w:rsidP="00361919">
            <w:r>
              <w:t>284.4 Tage</w:t>
            </w:r>
          </w:p>
        </w:tc>
      </w:tr>
    </w:tbl>
    <w:p w14:paraId="316D6687" w14:textId="77777777" w:rsidR="00361919" w:rsidRPr="00361919" w:rsidRDefault="00361919" w:rsidP="00361919">
      <w:pPr>
        <w:rPr>
          <w:rStyle w:val="Nummer"/>
        </w:rPr>
      </w:pPr>
      <w:r w:rsidRPr="00361919">
        <w:rPr>
          <w:rStyle w:val="Nummer"/>
        </w:rPr>
        <w:br/>
      </w:r>
      <w:bookmarkStart w:id="212" w:name="m49"/>
      <w:r w:rsidR="00F448A3">
        <w:rPr>
          <w:rStyle w:val="Nummer"/>
        </w:rPr>
        <w:t>4</w:t>
      </w:r>
      <w:r w:rsidRPr="00361919">
        <w:rPr>
          <w:rStyle w:val="Nummer"/>
        </w:rPr>
        <w:t>9</w:t>
      </w:r>
      <w:bookmarkEnd w:id="212"/>
      <w:r w:rsidRPr="00361919">
        <w:rPr>
          <w:rStyle w:val="Nummer"/>
        </w:rPr>
        <w:t xml:space="preserve">. </w:t>
      </w:r>
    </w:p>
    <w:tbl>
      <w:tblPr>
        <w:tblW w:w="0" w:type="auto"/>
        <w:tblLayout w:type="fixed"/>
        <w:tblCellMar>
          <w:left w:w="70" w:type="dxa"/>
          <w:right w:w="70" w:type="dxa"/>
        </w:tblCellMar>
        <w:tblLook w:val="0000" w:firstRow="0" w:lastRow="0" w:firstColumn="0" w:lastColumn="0" w:noHBand="0" w:noVBand="0"/>
      </w:tblPr>
      <w:tblGrid>
        <w:gridCol w:w="1474"/>
        <w:gridCol w:w="1474"/>
      </w:tblGrid>
      <w:tr w:rsidR="00361919" w14:paraId="65DF493A" w14:textId="77777777">
        <w:tc>
          <w:tcPr>
            <w:tcW w:w="1474" w:type="dxa"/>
          </w:tcPr>
          <w:p w14:paraId="4D030C54" w14:textId="77777777" w:rsidR="00361919" w:rsidRDefault="00361919" w:rsidP="00361919">
            <w:r>
              <w:t xml:space="preserve">Uhrzeit </w:t>
            </w:r>
          </w:p>
        </w:tc>
        <w:tc>
          <w:tcPr>
            <w:tcW w:w="1474" w:type="dxa"/>
          </w:tcPr>
          <w:p w14:paraId="08FCD0B4" w14:textId="77777777" w:rsidR="00361919" w:rsidRDefault="00361919" w:rsidP="00361919">
            <w:r>
              <w:t>9.40 Uhr</w:t>
            </w:r>
          </w:p>
        </w:tc>
      </w:tr>
      <w:tr w:rsidR="00361919" w14:paraId="6E408D64" w14:textId="77777777">
        <w:tc>
          <w:tcPr>
            <w:tcW w:w="1474" w:type="dxa"/>
          </w:tcPr>
          <w:p w14:paraId="42092CFB" w14:textId="77777777" w:rsidR="00361919" w:rsidRDefault="00361919" w:rsidP="00361919">
            <w:r>
              <w:t>Strecke</w:t>
            </w:r>
          </w:p>
        </w:tc>
        <w:tc>
          <w:tcPr>
            <w:tcW w:w="1474" w:type="dxa"/>
          </w:tcPr>
          <w:p w14:paraId="750F7D23" w14:textId="77777777" w:rsidR="00361919" w:rsidRDefault="00361919" w:rsidP="00361919">
            <w:proofErr w:type="gramStart"/>
            <w:r>
              <w:t>53.3  km</w:t>
            </w:r>
            <w:proofErr w:type="gramEnd"/>
          </w:p>
        </w:tc>
      </w:tr>
    </w:tbl>
    <w:p w14:paraId="3D7D21E6" w14:textId="77777777" w:rsidR="00290097" w:rsidRDefault="00B42104" w:rsidP="00361919">
      <w:pPr>
        <w:rPr>
          <w:rStyle w:val="Nummer"/>
          <w:b w:val="0"/>
        </w:rPr>
      </w:pPr>
      <w:hyperlink r:id="rId48" w:anchor="m49" w:history="1">
        <w:r w:rsidR="00361919">
          <w:rPr>
            <w:rStyle w:val="Hyperlink"/>
            <w:sz w:val="22"/>
          </w:rPr>
          <w:t>v</w:t>
        </w:r>
        <w:bookmarkStart w:id="213" w:name="_Hlt246381804"/>
        <w:bookmarkEnd w:id="213"/>
        <w:r w:rsidR="00361919">
          <w:rPr>
            <w:rStyle w:val="Hyperlink"/>
            <w:sz w:val="22"/>
          </w:rPr>
          <w:t>ollst</w:t>
        </w:r>
        <w:bookmarkStart w:id="214" w:name="_Hlt34708748"/>
        <w:r w:rsidR="00361919">
          <w:rPr>
            <w:rStyle w:val="Hyperlink"/>
            <w:sz w:val="22"/>
          </w:rPr>
          <w:t>ä</w:t>
        </w:r>
        <w:bookmarkStart w:id="215" w:name="_Hlt34707694"/>
        <w:bookmarkStart w:id="216" w:name="_Hlt34027057"/>
        <w:bookmarkEnd w:id="214"/>
        <w:bookmarkEnd w:id="215"/>
        <w:r w:rsidR="00361919">
          <w:rPr>
            <w:rStyle w:val="Hyperlink"/>
            <w:sz w:val="22"/>
          </w:rPr>
          <w:t>n</w:t>
        </w:r>
        <w:bookmarkEnd w:id="216"/>
        <w:r w:rsidR="00361919">
          <w:rPr>
            <w:rStyle w:val="Hyperlink"/>
            <w:sz w:val="22"/>
          </w:rPr>
          <w:t>d</w:t>
        </w:r>
        <w:bookmarkStart w:id="217" w:name="_Hlt34017130"/>
        <w:r w:rsidR="00361919">
          <w:rPr>
            <w:rStyle w:val="Hyperlink"/>
            <w:sz w:val="22"/>
          </w:rPr>
          <w:t>i</w:t>
        </w:r>
        <w:bookmarkEnd w:id="217"/>
        <w:r w:rsidR="00361919">
          <w:rPr>
            <w:rStyle w:val="Hyperlink"/>
            <w:sz w:val="22"/>
          </w:rPr>
          <w:t>ge Lösung</w:t>
        </w:r>
      </w:hyperlink>
      <w:bookmarkStart w:id="218" w:name="_Hlt34017010"/>
      <w:bookmarkEnd w:id="218"/>
      <w:r w:rsidR="00361919" w:rsidRPr="00361919">
        <w:rPr>
          <w:rStyle w:val="Nummer"/>
        </w:rPr>
        <w:br/>
      </w:r>
      <w:r w:rsidR="00361919" w:rsidRPr="00361919">
        <w:rPr>
          <w:rStyle w:val="Nummer"/>
        </w:rPr>
        <w:br/>
      </w:r>
      <w:bookmarkStart w:id="219" w:name="m50"/>
      <w:r w:rsidR="00F448A3">
        <w:rPr>
          <w:rStyle w:val="Nummer"/>
        </w:rPr>
        <w:t>5</w:t>
      </w:r>
      <w:r w:rsidR="00361919" w:rsidRPr="00361919">
        <w:rPr>
          <w:rStyle w:val="Nummer"/>
        </w:rPr>
        <w:t>0</w:t>
      </w:r>
      <w:bookmarkEnd w:id="219"/>
      <w:r w:rsidR="00361919" w:rsidRPr="00361919">
        <w:rPr>
          <w:rStyle w:val="Nummer"/>
        </w:rPr>
        <w:t>.</w:t>
      </w:r>
      <w:r w:rsidR="00290097">
        <w:rPr>
          <w:rStyle w:val="Nummer"/>
        </w:rPr>
        <w:t xml:space="preserve"> </w:t>
      </w:r>
      <w:r w:rsidR="00290097" w:rsidRPr="00290097">
        <w:rPr>
          <w:rStyle w:val="Nummer"/>
          <w:b w:val="0"/>
        </w:rPr>
        <w:t xml:space="preserve">Aus der Aufgabenstellung </w:t>
      </w:r>
      <w:r w:rsidR="00290097">
        <w:rPr>
          <w:rStyle w:val="Nummer"/>
          <w:b w:val="0"/>
        </w:rPr>
        <w:t>kann man entnehmen:</w:t>
      </w:r>
    </w:p>
    <w:p w14:paraId="048A560A" w14:textId="77777777" w:rsidR="00290097" w:rsidRDefault="00290097" w:rsidP="00290097">
      <w:pPr>
        <w:numPr>
          <w:ilvl w:val="0"/>
          <w:numId w:val="36"/>
        </w:numPr>
        <w:rPr>
          <w:rStyle w:val="Nummer"/>
          <w:b w:val="0"/>
        </w:rPr>
      </w:pPr>
      <w:r>
        <w:rPr>
          <w:rStyle w:val="Nummer"/>
          <w:b w:val="0"/>
        </w:rPr>
        <w:t xml:space="preserve">Die schnelle Schnecke muss 1 m </w:t>
      </w:r>
      <w:proofErr w:type="gramStart"/>
      <w:r>
        <w:rPr>
          <w:rStyle w:val="Nummer"/>
          <w:b w:val="0"/>
        </w:rPr>
        <w:t>weiter laufen</w:t>
      </w:r>
      <w:proofErr w:type="gramEnd"/>
      <w:r>
        <w:rPr>
          <w:rStyle w:val="Nummer"/>
          <w:b w:val="0"/>
        </w:rPr>
        <w:t xml:space="preserve"> als die langsame, der Weg der schnellen Schnecke ist also der Weg der langsamen Schnecke plus 1 Meter: </w:t>
      </w:r>
      <w:r w:rsidRPr="00290097">
        <w:rPr>
          <w:rStyle w:val="Nummer"/>
          <w:b w:val="0"/>
        </w:rPr>
        <w:object w:dxaOrig="1160" w:dyaOrig="360" w14:anchorId="56F0FC6D">
          <v:shape id="_x0000_i1039" type="#_x0000_t75" style="width:57.8pt;height:18pt" o:ole="">
            <v:imagedata r:id="rId49" o:title=""/>
          </v:shape>
          <o:OLEObject Type="Embed" ProgID="Equation.DSMT4" ShapeID="_x0000_i1039" DrawAspect="Content" ObjectID="_1731936058" r:id="rId50"/>
        </w:object>
      </w:r>
      <w:r>
        <w:rPr>
          <w:rStyle w:val="Nummer"/>
          <w:b w:val="0"/>
        </w:rPr>
        <w:t xml:space="preserve"> </w:t>
      </w:r>
    </w:p>
    <w:p w14:paraId="4A137D2C" w14:textId="77777777" w:rsidR="00290097" w:rsidRDefault="00290097" w:rsidP="00290097">
      <w:pPr>
        <w:numPr>
          <w:ilvl w:val="0"/>
          <w:numId w:val="36"/>
        </w:numPr>
        <w:rPr>
          <w:rStyle w:val="Nummer"/>
          <w:b w:val="0"/>
        </w:rPr>
      </w:pPr>
      <w:r>
        <w:rPr>
          <w:rStyle w:val="Nummer"/>
          <w:b w:val="0"/>
        </w:rPr>
        <w:t xml:space="preserve">Die Laufzeiten von beiden Schnecken sind gleich: </w:t>
      </w:r>
      <w:r w:rsidRPr="00290097">
        <w:rPr>
          <w:rStyle w:val="Nummer"/>
          <w:b w:val="0"/>
        </w:rPr>
        <w:object w:dxaOrig="600" w:dyaOrig="360" w14:anchorId="7610D210">
          <v:shape id="_x0000_i1040" type="#_x0000_t75" style="width:30pt;height:18pt" o:ole="">
            <v:imagedata r:id="rId51" o:title=""/>
          </v:shape>
          <o:OLEObject Type="Embed" ProgID="Equation.DSMT4" ShapeID="_x0000_i1040" DrawAspect="Content" ObjectID="_1731936059" r:id="rId52"/>
        </w:object>
      </w:r>
      <w:r>
        <w:rPr>
          <w:rStyle w:val="Nummer"/>
          <w:b w:val="0"/>
        </w:rPr>
        <w:t xml:space="preserve"> </w:t>
      </w:r>
    </w:p>
    <w:p w14:paraId="68B5DC05" w14:textId="77777777" w:rsidR="000E2194" w:rsidRDefault="000E2194" w:rsidP="00290097">
      <w:pPr>
        <w:numPr>
          <w:ilvl w:val="0"/>
          <w:numId w:val="36"/>
        </w:numPr>
        <w:rPr>
          <w:rStyle w:val="Nummer"/>
          <w:b w:val="0"/>
        </w:rPr>
      </w:pPr>
      <w:r>
        <w:rPr>
          <w:rStyle w:val="Nummer"/>
          <w:b w:val="0"/>
        </w:rPr>
        <w:t xml:space="preserve">Beide Schnecken laufen mit konstanter Geschwindigkeit. Demnach gilt für beide: </w:t>
      </w:r>
      <w:r w:rsidRPr="000E2194">
        <w:rPr>
          <w:rStyle w:val="Nummer"/>
          <w:b w:val="0"/>
        </w:rPr>
        <w:object w:dxaOrig="560" w:dyaOrig="620" w14:anchorId="7E57A24D">
          <v:shape id="_x0000_i1041" type="#_x0000_t75" style="width:27.8pt;height:30.55pt" o:ole="">
            <v:imagedata r:id="rId53" o:title=""/>
          </v:shape>
          <o:OLEObject Type="Embed" ProgID="Equation.DSMT4" ShapeID="_x0000_i1041" DrawAspect="Content" ObjectID="_1731936060" r:id="rId54"/>
        </w:object>
      </w:r>
      <w:r>
        <w:rPr>
          <w:rStyle w:val="Nummer"/>
          <w:b w:val="0"/>
        </w:rPr>
        <w:t xml:space="preserve"> </w:t>
      </w:r>
    </w:p>
    <w:p w14:paraId="23C6A042" w14:textId="77777777" w:rsidR="000E2194" w:rsidRDefault="000E2194" w:rsidP="00290097">
      <w:pPr>
        <w:numPr>
          <w:ilvl w:val="0"/>
          <w:numId w:val="36"/>
        </w:numPr>
        <w:rPr>
          <w:rStyle w:val="Nummer"/>
          <w:b w:val="0"/>
        </w:rPr>
      </w:pPr>
      <w:r>
        <w:rPr>
          <w:rStyle w:val="Nummer"/>
          <w:b w:val="0"/>
        </w:rPr>
        <w:t xml:space="preserve">Die Geschwindigkeit der Rennschnecke ist bekannt: </w:t>
      </w:r>
      <w:r w:rsidR="00545F7E" w:rsidRPr="00545F7E">
        <w:rPr>
          <w:rStyle w:val="Nummer"/>
          <w:b w:val="0"/>
        </w:rPr>
        <w:object w:dxaOrig="1280" w:dyaOrig="620" w14:anchorId="02FA52CC">
          <v:shape id="_x0000_i1042" type="#_x0000_t75" style="width:64.35pt;height:30.55pt" o:ole="">
            <v:imagedata r:id="rId55" o:title=""/>
          </v:shape>
          <o:OLEObject Type="Embed" ProgID="Equation.DSMT4" ShapeID="_x0000_i1042" DrawAspect="Content" ObjectID="_1731936061" r:id="rId56"/>
        </w:object>
      </w:r>
      <w:r>
        <w:rPr>
          <w:rStyle w:val="Nummer"/>
          <w:b w:val="0"/>
        </w:rPr>
        <w:t xml:space="preserve"> </w:t>
      </w:r>
    </w:p>
    <w:p w14:paraId="15FEC1CC" w14:textId="77777777" w:rsidR="00545F7E" w:rsidRDefault="00545F7E" w:rsidP="00545F7E">
      <w:pPr>
        <w:rPr>
          <w:rStyle w:val="Nummer"/>
          <w:b w:val="0"/>
        </w:rPr>
      </w:pPr>
      <w:r>
        <w:rPr>
          <w:rStyle w:val="Nummer"/>
          <w:b w:val="0"/>
        </w:rPr>
        <w:t xml:space="preserve">Gesucht ist die Geschwindigkeit der langsamen Schnecke. </w:t>
      </w:r>
    </w:p>
    <w:p w14:paraId="695D5CF7" w14:textId="77777777" w:rsidR="00545F7E" w:rsidRPr="00290097" w:rsidRDefault="00545F7E" w:rsidP="00545F7E">
      <w:pPr>
        <w:rPr>
          <w:rStyle w:val="Nummer"/>
          <w:b w:val="0"/>
        </w:rPr>
      </w:pPr>
    </w:p>
    <w:p w14:paraId="3DC44FDD" w14:textId="77777777" w:rsidR="00290097" w:rsidRDefault="00545F7E" w:rsidP="00361919">
      <w:pPr>
        <w:rPr>
          <w:rStyle w:val="Nummer"/>
          <w:b w:val="0"/>
        </w:rPr>
      </w:pPr>
      <w:r>
        <w:rPr>
          <w:rStyle w:val="Nummer"/>
          <w:b w:val="0"/>
        </w:rPr>
        <w:t xml:space="preserve">Die ist </w:t>
      </w:r>
    </w:p>
    <w:p w14:paraId="2F38ACD9" w14:textId="77777777" w:rsidR="00545F7E" w:rsidRDefault="00545F7E" w:rsidP="00361919">
      <w:pPr>
        <w:rPr>
          <w:rStyle w:val="Nummer"/>
          <w:b w:val="0"/>
        </w:rPr>
      </w:pPr>
      <w:r w:rsidRPr="00545F7E">
        <w:rPr>
          <w:rStyle w:val="Nummer"/>
          <w:b w:val="0"/>
        </w:rPr>
        <w:object w:dxaOrig="740" w:dyaOrig="700" w14:anchorId="58470219">
          <v:shape id="_x0000_i1043" type="#_x0000_t75" style="width:36.55pt;height:35.45pt" o:ole="">
            <v:imagedata r:id="rId57" o:title=""/>
          </v:shape>
          <o:OLEObject Type="Embed" ProgID="Equation.DSMT4" ShapeID="_x0000_i1043" DrawAspect="Content" ObjectID="_1731936062" r:id="rId58"/>
        </w:object>
      </w:r>
      <w:r>
        <w:rPr>
          <w:rStyle w:val="Nummer"/>
          <w:b w:val="0"/>
        </w:rPr>
        <w:t xml:space="preserve"> ,</w:t>
      </w:r>
    </w:p>
    <w:p w14:paraId="2C4BD953" w14:textId="77777777" w:rsidR="00545F7E" w:rsidRDefault="00545F7E" w:rsidP="00361919">
      <w:pPr>
        <w:rPr>
          <w:rStyle w:val="Nummer"/>
          <w:b w:val="0"/>
        </w:rPr>
      </w:pPr>
      <w:r>
        <w:rPr>
          <w:rStyle w:val="Nummer"/>
          <w:b w:val="0"/>
        </w:rPr>
        <w:t xml:space="preserve">also den Weg, den sie läuft durch die dazu benötigte Zeit. Die Zeit ist mit 15 min gegeben. Leider fehlt der Weg. </w:t>
      </w:r>
    </w:p>
    <w:p w14:paraId="74DD0C7B" w14:textId="77777777" w:rsidR="00662122" w:rsidRDefault="00662122" w:rsidP="00361919">
      <w:pPr>
        <w:rPr>
          <w:rStyle w:val="Nummer"/>
          <w:b w:val="0"/>
        </w:rPr>
      </w:pPr>
      <w:r>
        <w:rPr>
          <w:rStyle w:val="Nummer"/>
          <w:b w:val="0"/>
        </w:rPr>
        <w:t>Man weiß aber, dass der Weg der langsamen Schnecke so groß ist wie der Weg der schnellen Schnecke minus 1m. Denn sie muss ja weniger laufen. Damit erhält man</w:t>
      </w:r>
    </w:p>
    <w:p w14:paraId="5F34C7E3" w14:textId="77777777" w:rsidR="00662122" w:rsidRDefault="00662122" w:rsidP="00361919">
      <w:pPr>
        <w:rPr>
          <w:rStyle w:val="Nummer"/>
          <w:b w:val="0"/>
        </w:rPr>
      </w:pPr>
      <w:r w:rsidRPr="00545F7E">
        <w:rPr>
          <w:rStyle w:val="Nummer"/>
          <w:b w:val="0"/>
        </w:rPr>
        <w:object w:dxaOrig="1219" w:dyaOrig="700" w14:anchorId="37285672">
          <v:shape id="_x0000_i1044" type="#_x0000_t75" style="width:60.55pt;height:35.45pt" o:ole="">
            <v:imagedata r:id="rId59" o:title=""/>
          </v:shape>
          <o:OLEObject Type="Embed" ProgID="Equation.DSMT4" ShapeID="_x0000_i1044" DrawAspect="Content" ObjectID="_1731936063" r:id="rId60"/>
        </w:object>
      </w:r>
    </w:p>
    <w:p w14:paraId="06E53D63" w14:textId="77777777" w:rsidR="00662122" w:rsidRDefault="00662122" w:rsidP="00361919">
      <w:pPr>
        <w:rPr>
          <w:rStyle w:val="Nummer"/>
          <w:b w:val="0"/>
        </w:rPr>
      </w:pPr>
      <w:r>
        <w:rPr>
          <w:rStyle w:val="Nummer"/>
          <w:b w:val="0"/>
        </w:rPr>
        <w:t>Und wie weit läuft nun die schnelle Schnecke?</w:t>
      </w:r>
      <w:r w:rsidR="004E7A11">
        <w:rPr>
          <w:rStyle w:val="Nummer"/>
          <w:b w:val="0"/>
        </w:rPr>
        <w:t xml:space="preserve"> Da ihre Geschwindigkeit und die Laufzeit bekannt sind, kann dieser Weg berechnet werden:</w:t>
      </w:r>
    </w:p>
    <w:p w14:paraId="2370C45A" w14:textId="77777777" w:rsidR="004E7A11" w:rsidRDefault="004E7A11" w:rsidP="00361919">
      <w:pPr>
        <w:rPr>
          <w:rStyle w:val="Nummer"/>
          <w:b w:val="0"/>
        </w:rPr>
      </w:pPr>
      <w:r w:rsidRPr="004E7A11">
        <w:rPr>
          <w:rStyle w:val="Nummer"/>
          <w:b w:val="0"/>
        </w:rPr>
        <w:object w:dxaOrig="2020" w:dyaOrig="1380" w14:anchorId="21892A55">
          <v:shape id="_x0000_i1045" type="#_x0000_t75" style="width:101.45pt;height:69.25pt" o:ole="">
            <v:imagedata r:id="rId61" o:title=""/>
          </v:shape>
          <o:OLEObject Type="Embed" ProgID="Equation.DSMT4" ShapeID="_x0000_i1045" DrawAspect="Content" ObjectID="_1731936064" r:id="rId62"/>
        </w:object>
      </w:r>
      <w:r>
        <w:rPr>
          <w:rStyle w:val="Nummer"/>
          <w:b w:val="0"/>
        </w:rPr>
        <w:t xml:space="preserve"> </w:t>
      </w:r>
    </w:p>
    <w:p w14:paraId="38296BD1" w14:textId="77777777" w:rsidR="004E7A11" w:rsidRDefault="004E7A11" w:rsidP="00361919">
      <w:pPr>
        <w:rPr>
          <w:rStyle w:val="Nummer"/>
          <w:b w:val="0"/>
        </w:rPr>
      </w:pPr>
      <w:r>
        <w:rPr>
          <w:rStyle w:val="Nummer"/>
          <w:b w:val="0"/>
        </w:rPr>
        <w:t>Die langsame Schnecke läuft dann nur 8 m. damit kann die Geschwindigkeit berechnet werden:</w:t>
      </w:r>
    </w:p>
    <w:p w14:paraId="2819F077" w14:textId="77777777" w:rsidR="004E7A11" w:rsidRPr="00290097" w:rsidRDefault="004E7A11" w:rsidP="00361919">
      <w:pPr>
        <w:rPr>
          <w:rStyle w:val="Nummer"/>
          <w:b w:val="0"/>
        </w:rPr>
      </w:pPr>
      <w:r w:rsidRPr="004E7A11">
        <w:rPr>
          <w:rStyle w:val="Nummer"/>
          <w:b w:val="0"/>
        </w:rPr>
        <w:object w:dxaOrig="1400" w:dyaOrig="1960" w14:anchorId="2629CD55">
          <v:shape id="_x0000_i1046" type="#_x0000_t75" style="width:70.35pt;height:98.2pt" o:ole="">
            <v:imagedata r:id="rId63" o:title=""/>
          </v:shape>
          <o:OLEObject Type="Embed" ProgID="Equation.DSMT4" ShapeID="_x0000_i1046" DrawAspect="Content" ObjectID="_1731936065" r:id="rId64"/>
        </w:object>
      </w:r>
    </w:p>
    <w:p w14:paraId="062AE046" w14:textId="77777777" w:rsidR="00290097" w:rsidRPr="00361919" w:rsidRDefault="00290097" w:rsidP="00361919">
      <w:pPr>
        <w:rPr>
          <w:rStyle w:val="Nummer"/>
        </w:rPr>
      </w:pPr>
    </w:p>
    <w:p w14:paraId="35EA8525" w14:textId="77777777" w:rsidR="00361919" w:rsidRPr="00361919" w:rsidRDefault="00361919" w:rsidP="00361919">
      <w:pPr>
        <w:rPr>
          <w:rStyle w:val="Nummer"/>
        </w:rPr>
      </w:pPr>
      <w:r w:rsidRPr="00361919">
        <w:rPr>
          <w:rStyle w:val="Nummer"/>
        </w:rPr>
        <w:br/>
      </w:r>
      <w:bookmarkStart w:id="220" w:name="m51"/>
      <w:r w:rsidRPr="00361919">
        <w:rPr>
          <w:rStyle w:val="Nummer"/>
        </w:rPr>
        <w:t>51.</w:t>
      </w:r>
    </w:p>
    <w:bookmarkEnd w:id="220"/>
    <w:p w14:paraId="01029A43" w14:textId="77777777" w:rsidR="00C64504" w:rsidRDefault="00C64504" w:rsidP="00361919">
      <w:pPr>
        <w:rPr>
          <w:rStyle w:val="Nummer"/>
          <w:b w:val="0"/>
        </w:rPr>
      </w:pPr>
      <w:r>
        <w:rPr>
          <w:rStyle w:val="Nummer"/>
          <w:b w:val="0"/>
        </w:rPr>
        <w:t>Es gilt für eine gleichmäßig beschleunigte Bewegung:</w:t>
      </w:r>
    </w:p>
    <w:p w14:paraId="5BE4AA32" w14:textId="77777777" w:rsidR="00C64504" w:rsidRDefault="00C64504" w:rsidP="00361919">
      <w:pPr>
        <w:rPr>
          <w:rStyle w:val="Nummer"/>
          <w:b w:val="0"/>
        </w:rPr>
      </w:pPr>
      <w:r w:rsidRPr="00C64504">
        <w:rPr>
          <w:rStyle w:val="Nummer"/>
        </w:rPr>
        <w:object w:dxaOrig="760" w:dyaOrig="580" w14:anchorId="2CB6F02D">
          <v:shape id="_x0000_i1047" type="#_x0000_t75" style="width:38.2pt;height:29.45pt" o:ole="">
            <v:imagedata r:id="rId65" o:title=""/>
          </v:shape>
          <o:OLEObject Type="Embed" ProgID="Equation.DSMT4" ShapeID="_x0000_i1047" DrawAspect="Content" ObjectID="_1731936066" r:id="rId66"/>
        </w:object>
      </w:r>
    </w:p>
    <w:p w14:paraId="6E62204C" w14:textId="77777777" w:rsidR="00C64504" w:rsidRDefault="00C64504" w:rsidP="00361919">
      <w:pPr>
        <w:rPr>
          <w:rStyle w:val="Nummer"/>
          <w:b w:val="0"/>
        </w:rPr>
      </w:pPr>
      <w:r>
        <w:rPr>
          <w:rStyle w:val="Nummer"/>
          <w:b w:val="0"/>
        </w:rPr>
        <w:t>Damit ergibt sich für den Weg nach einer Sekunde:</w:t>
      </w:r>
    </w:p>
    <w:p w14:paraId="457DEAA3" w14:textId="77777777" w:rsidR="00C64504" w:rsidRDefault="00C64504" w:rsidP="00361919">
      <w:pPr>
        <w:rPr>
          <w:rStyle w:val="Nummer"/>
          <w:b w:val="0"/>
        </w:rPr>
      </w:pPr>
      <w:r w:rsidRPr="00C64504">
        <w:rPr>
          <w:rStyle w:val="Nummer"/>
          <w:b w:val="0"/>
        </w:rPr>
        <w:object w:dxaOrig="1140" w:dyaOrig="1160" w14:anchorId="0128ADF7">
          <v:shape id="_x0000_i1048" type="#_x0000_t75" style="width:57.25pt;height:57.8pt" o:ole="">
            <v:imagedata r:id="rId67" o:title=""/>
          </v:shape>
          <o:OLEObject Type="Embed" ProgID="Equation.DSMT4" ShapeID="_x0000_i1048" DrawAspect="Content" ObjectID="_1731936067" r:id="rId68"/>
        </w:object>
      </w:r>
    </w:p>
    <w:p w14:paraId="0A9F3FC4" w14:textId="77777777" w:rsidR="00C64504" w:rsidRDefault="00C64504" w:rsidP="00361919">
      <w:pPr>
        <w:rPr>
          <w:rStyle w:val="Nummer"/>
          <w:b w:val="0"/>
        </w:rPr>
      </w:pPr>
      <w:r>
        <w:rPr>
          <w:rStyle w:val="Nummer"/>
          <w:b w:val="0"/>
        </w:rPr>
        <w:t>und nach 10 Sekunden:</w:t>
      </w:r>
    </w:p>
    <w:p w14:paraId="1A5DFFCC" w14:textId="77777777" w:rsidR="00C64504" w:rsidRDefault="00C64504" w:rsidP="00361919">
      <w:pPr>
        <w:rPr>
          <w:rStyle w:val="Nummer"/>
          <w:b w:val="0"/>
        </w:rPr>
      </w:pPr>
      <w:r w:rsidRPr="00C64504">
        <w:rPr>
          <w:rStyle w:val="Nummer"/>
        </w:rPr>
        <w:object w:dxaOrig="1280" w:dyaOrig="1160" w14:anchorId="10A69860">
          <v:shape id="_x0000_i1049" type="#_x0000_t75" style="width:64.35pt;height:57.8pt" o:ole="">
            <v:imagedata r:id="rId69" o:title=""/>
          </v:shape>
          <o:OLEObject Type="Embed" ProgID="Equation.DSMT4" ShapeID="_x0000_i1049" DrawAspect="Content" ObjectID="_1731936068" r:id="rId70"/>
        </w:object>
      </w:r>
    </w:p>
    <w:p w14:paraId="232AF46D" w14:textId="77777777" w:rsidR="00C64504" w:rsidRPr="00C64504" w:rsidRDefault="00C64504" w:rsidP="00361919">
      <w:pPr>
        <w:rPr>
          <w:rStyle w:val="Nummer"/>
          <w:b w:val="0"/>
        </w:rPr>
      </w:pPr>
      <w:r>
        <w:rPr>
          <w:rStyle w:val="Nummer"/>
          <w:b w:val="0"/>
        </w:rPr>
        <w:t>Die Geschwindigkeit zum Schluss beträgt 10 m/s.</w:t>
      </w:r>
    </w:p>
    <w:p w14:paraId="41EFBFBB" w14:textId="77777777" w:rsidR="00C64504" w:rsidRDefault="00C64504" w:rsidP="00361919">
      <w:pPr>
        <w:rPr>
          <w:rStyle w:val="Nummer"/>
        </w:rPr>
      </w:pPr>
    </w:p>
    <w:p w14:paraId="259B4360" w14:textId="77777777" w:rsidR="00361919" w:rsidRDefault="00361919" w:rsidP="00361919">
      <w:r w:rsidRPr="00361919">
        <w:rPr>
          <w:rStyle w:val="Nummer"/>
        </w:rPr>
        <w:br/>
      </w:r>
      <w:bookmarkStart w:id="221" w:name="m52"/>
      <w:r w:rsidRPr="00361919">
        <w:rPr>
          <w:rStyle w:val="Nummer"/>
        </w:rPr>
        <w:t>52.</w:t>
      </w:r>
      <w:r w:rsidR="009F06AC">
        <w:rPr>
          <w:rStyle w:val="Nummer"/>
        </w:rPr>
        <w:t xml:space="preserve"> </w:t>
      </w:r>
      <w:bookmarkEnd w:id="221"/>
      <w:r>
        <w:t xml:space="preserve">Der Weg setzt sich aus vier Teilwegen zusammen: gleichförmige Bewegung, erste Abbremsung, gleichförmige Bewegung, zweite Abbremsung. </w:t>
      </w:r>
      <w:r>
        <w:br/>
        <w:t>1. Weg: s=v*t=40 m</w:t>
      </w:r>
      <w:r>
        <w:br/>
        <w:t>2. Weg: a=-1m/s², s=(a/2</w:t>
      </w:r>
      <w:bookmarkStart w:id="222" w:name="_Hlt37566651"/>
      <w:bookmarkEnd w:id="222"/>
      <w:r>
        <w:t>)*t²+v</w:t>
      </w:r>
      <w:r>
        <w:rPr>
          <w:vertAlign w:val="subscript"/>
        </w:rPr>
        <w:t>0</w:t>
      </w:r>
      <w:r>
        <w:t>*t=19,5 m</w:t>
      </w:r>
      <w:r>
        <w:br/>
        <w:t>3. Weg: s=v*t=60 m</w:t>
      </w:r>
      <w:r>
        <w:br/>
        <w:t>4. Weg: a=-1,25m/s², s=(a/2)*t²=10 m</w:t>
      </w:r>
      <w:r>
        <w:br/>
      </w:r>
    </w:p>
    <w:tbl>
      <w:tblPr>
        <w:tblW w:w="0" w:type="auto"/>
        <w:tblLayout w:type="fixed"/>
        <w:tblCellMar>
          <w:left w:w="70" w:type="dxa"/>
          <w:right w:w="70" w:type="dxa"/>
        </w:tblCellMar>
        <w:tblLook w:val="0000" w:firstRow="0" w:lastRow="0" w:firstColumn="0" w:lastColumn="0" w:noHBand="0" w:noVBand="0"/>
      </w:tblPr>
      <w:tblGrid>
        <w:gridCol w:w="1630"/>
        <w:gridCol w:w="1206"/>
      </w:tblGrid>
      <w:tr w:rsidR="00361919" w14:paraId="49F4BB17" w14:textId="77777777">
        <w:tc>
          <w:tcPr>
            <w:tcW w:w="1630" w:type="dxa"/>
          </w:tcPr>
          <w:p w14:paraId="50747691" w14:textId="77777777" w:rsidR="00361919" w:rsidRDefault="00361919" w:rsidP="00361919">
            <w:r>
              <w:t xml:space="preserve">Gesamtstrecke </w:t>
            </w:r>
          </w:p>
        </w:tc>
        <w:tc>
          <w:tcPr>
            <w:tcW w:w="1206" w:type="dxa"/>
          </w:tcPr>
          <w:p w14:paraId="1EF57776" w14:textId="77777777" w:rsidR="00361919" w:rsidRDefault="00361919" w:rsidP="00361919">
            <w:r>
              <w:t>129.5 m</w:t>
            </w:r>
          </w:p>
        </w:tc>
      </w:tr>
    </w:tbl>
    <w:p w14:paraId="4CBA374C" w14:textId="77777777" w:rsidR="00361919" w:rsidRDefault="00361919" w:rsidP="00361919">
      <w:r w:rsidRPr="00361919">
        <w:rPr>
          <w:rStyle w:val="Nummer"/>
        </w:rPr>
        <w:br/>
      </w:r>
      <w:bookmarkStart w:id="223" w:name="m53"/>
      <w:r w:rsidRPr="00361919">
        <w:rPr>
          <w:rStyle w:val="Nummer"/>
        </w:rPr>
        <w:t>53.</w:t>
      </w:r>
      <w:bookmarkEnd w:id="223"/>
      <w:r w:rsidRPr="00361919">
        <w:rPr>
          <w:rStyle w:val="Nummer"/>
        </w:rPr>
        <w:t xml:space="preserve"> </w:t>
      </w:r>
      <w:r>
        <w:t xml:space="preserve">Es werden die vier </w:t>
      </w:r>
      <w:proofErr w:type="spellStart"/>
      <w:r>
        <w:t>Teilwege</w:t>
      </w:r>
      <w:proofErr w:type="spellEnd"/>
      <w:r>
        <w:t xml:space="preserve"> jeweils mit s=v*t berechnet und addiert. </w:t>
      </w:r>
    </w:p>
    <w:tbl>
      <w:tblPr>
        <w:tblW w:w="0" w:type="auto"/>
        <w:tblLayout w:type="fixed"/>
        <w:tblCellMar>
          <w:left w:w="70" w:type="dxa"/>
          <w:right w:w="70" w:type="dxa"/>
        </w:tblCellMar>
        <w:tblLook w:val="0000" w:firstRow="0" w:lastRow="0" w:firstColumn="0" w:lastColumn="0" w:noHBand="0" w:noVBand="0"/>
      </w:tblPr>
      <w:tblGrid>
        <w:gridCol w:w="2764"/>
        <w:gridCol w:w="1984"/>
      </w:tblGrid>
      <w:tr w:rsidR="00361919" w14:paraId="4AC52908" w14:textId="77777777" w:rsidTr="002A34FF">
        <w:tc>
          <w:tcPr>
            <w:tcW w:w="2764" w:type="dxa"/>
          </w:tcPr>
          <w:p w14:paraId="1EE84590" w14:textId="77777777" w:rsidR="00361919" w:rsidRDefault="00361919" w:rsidP="00361919">
            <w:r>
              <w:t xml:space="preserve">Strecke </w:t>
            </w:r>
          </w:p>
        </w:tc>
        <w:tc>
          <w:tcPr>
            <w:tcW w:w="1984" w:type="dxa"/>
          </w:tcPr>
          <w:p w14:paraId="4FC16ED1" w14:textId="053DABFB" w:rsidR="00361919" w:rsidRDefault="00361919" w:rsidP="00361919">
            <w:r>
              <w:t>5</w:t>
            </w:r>
            <w:r w:rsidR="002A34FF">
              <w:t>,</w:t>
            </w:r>
            <w:r>
              <w:t>7 km</w:t>
            </w:r>
          </w:p>
        </w:tc>
      </w:tr>
      <w:tr w:rsidR="00361919" w14:paraId="12DE681A" w14:textId="77777777" w:rsidTr="002A34FF">
        <w:tc>
          <w:tcPr>
            <w:tcW w:w="2764" w:type="dxa"/>
          </w:tcPr>
          <w:p w14:paraId="08C40156" w14:textId="77777777" w:rsidR="00361919" w:rsidRDefault="00361919" w:rsidP="00361919">
            <w:r>
              <w:t>mittlere Geschwindigkeit</w:t>
            </w:r>
          </w:p>
        </w:tc>
        <w:tc>
          <w:tcPr>
            <w:tcW w:w="1984" w:type="dxa"/>
          </w:tcPr>
          <w:p w14:paraId="6273E328" w14:textId="42DFA521" w:rsidR="00361919" w:rsidRDefault="00361919" w:rsidP="00361919">
            <w:r>
              <w:t>26 km/h</w:t>
            </w:r>
          </w:p>
        </w:tc>
      </w:tr>
    </w:tbl>
    <w:p w14:paraId="794C5681" w14:textId="77777777" w:rsidR="00361919" w:rsidRPr="00361919" w:rsidRDefault="00361919" w:rsidP="00361919">
      <w:pPr>
        <w:rPr>
          <w:rStyle w:val="Nummer"/>
        </w:rPr>
      </w:pPr>
      <w:r w:rsidRPr="00361919">
        <w:rPr>
          <w:rStyle w:val="Nummer"/>
        </w:rPr>
        <w:br/>
      </w:r>
      <w:bookmarkStart w:id="224" w:name="m54"/>
      <w:r w:rsidRPr="00361919">
        <w:rPr>
          <w:rStyle w:val="Nummer"/>
        </w:rPr>
        <w:t>54.</w:t>
      </w:r>
      <w:bookmarkEnd w:id="224"/>
    </w:p>
    <w:tbl>
      <w:tblPr>
        <w:tblW w:w="0" w:type="auto"/>
        <w:tblLayout w:type="fixed"/>
        <w:tblCellMar>
          <w:left w:w="70" w:type="dxa"/>
          <w:right w:w="70" w:type="dxa"/>
        </w:tblCellMar>
        <w:tblLook w:val="0000" w:firstRow="0" w:lastRow="0" w:firstColumn="0" w:lastColumn="0" w:noHBand="0" w:noVBand="0"/>
      </w:tblPr>
      <w:tblGrid>
        <w:gridCol w:w="2055"/>
        <w:gridCol w:w="1559"/>
      </w:tblGrid>
      <w:tr w:rsidR="00361919" w14:paraId="087AD3E7" w14:textId="77777777">
        <w:tc>
          <w:tcPr>
            <w:tcW w:w="2055" w:type="dxa"/>
          </w:tcPr>
          <w:p w14:paraId="009F8163" w14:textId="77777777" w:rsidR="00361919" w:rsidRDefault="00361919" w:rsidP="00361919">
            <w:r>
              <w:t xml:space="preserve">Geschwindigkeit </w:t>
            </w:r>
          </w:p>
        </w:tc>
        <w:tc>
          <w:tcPr>
            <w:tcW w:w="1559" w:type="dxa"/>
          </w:tcPr>
          <w:p w14:paraId="02336373" w14:textId="77777777" w:rsidR="00361919" w:rsidRDefault="00361919" w:rsidP="00361919">
            <w:r>
              <w:t>1200 km/h</w:t>
            </w:r>
          </w:p>
        </w:tc>
      </w:tr>
      <w:tr w:rsidR="00361919" w14:paraId="4BC7233C" w14:textId="77777777">
        <w:tc>
          <w:tcPr>
            <w:tcW w:w="2055" w:type="dxa"/>
          </w:tcPr>
          <w:p w14:paraId="6B1FE878" w14:textId="77777777" w:rsidR="00361919" w:rsidRDefault="00361919" w:rsidP="00361919">
            <w:r>
              <w:t>Zeitdauer</w:t>
            </w:r>
          </w:p>
        </w:tc>
        <w:tc>
          <w:tcPr>
            <w:tcW w:w="1559" w:type="dxa"/>
          </w:tcPr>
          <w:p w14:paraId="422620DA" w14:textId="4CAAD425" w:rsidR="00361919" w:rsidRDefault="00361919" w:rsidP="00361919">
            <w:r>
              <w:t>12</w:t>
            </w:r>
            <w:r w:rsidR="002A34FF">
              <w:t>,</w:t>
            </w:r>
            <w:r>
              <w:t>1 s</w:t>
            </w:r>
          </w:p>
        </w:tc>
      </w:tr>
    </w:tbl>
    <w:p w14:paraId="319F9F0C" w14:textId="77777777" w:rsidR="00512B93" w:rsidRDefault="00512B93" w:rsidP="00361919">
      <w:pPr>
        <w:rPr>
          <w:rStyle w:val="Nummer"/>
        </w:rPr>
      </w:pPr>
    </w:p>
    <w:p w14:paraId="53A55890" w14:textId="77777777" w:rsidR="00361919" w:rsidRDefault="00512B93" w:rsidP="00361919">
      <w:bookmarkStart w:id="225" w:name="m55"/>
      <w:r w:rsidRPr="00512B93">
        <w:rPr>
          <w:b/>
        </w:rPr>
        <w:t>55.</w:t>
      </w:r>
      <w:bookmarkEnd w:id="225"/>
      <w:r>
        <w:t xml:space="preserve"> </w:t>
      </w:r>
      <w:r w:rsidR="00361919">
        <w:t>Die Endgeschwindigkeit beträgt 108 km/h.</w:t>
      </w:r>
    </w:p>
    <w:p w14:paraId="094377EA" w14:textId="77777777" w:rsidR="00361919" w:rsidRDefault="00B42104" w:rsidP="00361919">
      <w:pPr>
        <w:rPr>
          <w:color w:val="000000"/>
        </w:rPr>
      </w:pPr>
      <w:hyperlink r:id="rId71" w:anchor="m55" w:history="1">
        <w:r w:rsidR="00361919">
          <w:rPr>
            <w:rStyle w:val="Hyperlink"/>
          </w:rPr>
          <w:t>vollst</w:t>
        </w:r>
        <w:bookmarkStart w:id="226" w:name="_Hlt244156919"/>
        <w:bookmarkStart w:id="227" w:name="_Hlt244156893"/>
        <w:bookmarkEnd w:id="226"/>
        <w:r w:rsidR="00361919">
          <w:rPr>
            <w:rStyle w:val="Hyperlink"/>
          </w:rPr>
          <w:t>ä</w:t>
        </w:r>
        <w:bookmarkEnd w:id="227"/>
        <w:r w:rsidR="00361919">
          <w:rPr>
            <w:rStyle w:val="Hyperlink"/>
          </w:rPr>
          <w:t>n</w:t>
        </w:r>
        <w:bookmarkStart w:id="228" w:name="_Hlt244156949"/>
        <w:r w:rsidR="00361919">
          <w:rPr>
            <w:rStyle w:val="Hyperlink"/>
          </w:rPr>
          <w:t>d</w:t>
        </w:r>
        <w:bookmarkEnd w:id="228"/>
        <w:r w:rsidR="00361919">
          <w:rPr>
            <w:rStyle w:val="Hyperlink"/>
          </w:rPr>
          <w:t>ige Lösung</w:t>
        </w:r>
      </w:hyperlink>
      <w:bookmarkStart w:id="229" w:name="_Hlt244156887"/>
      <w:bookmarkEnd w:id="229"/>
    </w:p>
    <w:p w14:paraId="7C5BF930" w14:textId="77777777" w:rsidR="00361919" w:rsidRPr="00361919" w:rsidRDefault="00361919" w:rsidP="00361919">
      <w:pPr>
        <w:rPr>
          <w:rStyle w:val="Nummer"/>
        </w:rPr>
      </w:pPr>
      <w:r w:rsidRPr="00361919">
        <w:rPr>
          <w:rStyle w:val="Nummer"/>
        </w:rPr>
        <w:br/>
      </w:r>
      <w:bookmarkStart w:id="230" w:name="m56"/>
      <w:r w:rsidRPr="00361919">
        <w:rPr>
          <w:rStyle w:val="Nummer"/>
        </w:rPr>
        <w:t>56.</w:t>
      </w:r>
    </w:p>
    <w:bookmarkEnd w:id="230"/>
    <w:p w14:paraId="6F739494" w14:textId="50997C16" w:rsidR="00731538" w:rsidRDefault="00512B93" w:rsidP="00361919">
      <w:pPr>
        <w:rPr>
          <w:rStyle w:val="Nummer"/>
          <w:b w:val="0"/>
        </w:rPr>
      </w:pPr>
      <w:r w:rsidRPr="00512B93">
        <w:rPr>
          <w:rStyle w:val="Nummer"/>
          <w:b w:val="0"/>
        </w:rPr>
        <w:t xml:space="preserve">Die Beschleunigung gibt an, um welchen Wert sich die Geschwindigkeit in einer Sekunde ändert. </w:t>
      </w:r>
      <w:r w:rsidR="00731538">
        <w:rPr>
          <w:rStyle w:val="Nummer"/>
          <w:b w:val="0"/>
        </w:rPr>
        <w:t>Wenn das Auto in 10 Sekunden auf 100 Kilometer je Stunde, also 27,8 Meter je Sekunde beschleunigen soll, muss sich die Geschwindigkeit je Sekunde um 2,78 Meter je Sekunde ändern. Damit beträgt die Beschleunigung</w:t>
      </w:r>
    </w:p>
    <w:p w14:paraId="4017F291" w14:textId="77777777" w:rsidR="00731538" w:rsidRDefault="00731538" w:rsidP="00361919">
      <w:pPr>
        <w:rPr>
          <w:rStyle w:val="Nummer"/>
          <w:b w:val="0"/>
        </w:rPr>
      </w:pPr>
      <w:r w:rsidRPr="00731538">
        <w:rPr>
          <w:rStyle w:val="Nummer"/>
        </w:rPr>
        <w:object w:dxaOrig="1140" w:dyaOrig="620" w14:anchorId="623064D4">
          <v:shape id="_x0000_i1050" type="#_x0000_t75" style="width:57.25pt;height:30.55pt" o:ole="">
            <v:imagedata r:id="rId72" o:title=""/>
          </v:shape>
          <o:OLEObject Type="Embed" ProgID="Equation.DSMT4" ShapeID="_x0000_i1050" DrawAspect="Content" ObjectID="_1731936069" r:id="rId73"/>
        </w:object>
      </w:r>
    </w:p>
    <w:p w14:paraId="71C187CE" w14:textId="77777777" w:rsidR="00361919" w:rsidRPr="00361919" w:rsidRDefault="00361919" w:rsidP="00361919">
      <w:pPr>
        <w:rPr>
          <w:rStyle w:val="Nummer"/>
        </w:rPr>
      </w:pPr>
      <w:r w:rsidRPr="00512B93">
        <w:rPr>
          <w:rStyle w:val="Nummer"/>
          <w:b w:val="0"/>
        </w:rPr>
        <w:br/>
      </w:r>
      <w:bookmarkStart w:id="231" w:name="m57"/>
      <w:r w:rsidRPr="00361919">
        <w:rPr>
          <w:rStyle w:val="Nummer"/>
        </w:rPr>
        <w:t>57.</w:t>
      </w:r>
      <w:bookmarkEnd w:id="231"/>
    </w:p>
    <w:tbl>
      <w:tblPr>
        <w:tblW w:w="0" w:type="auto"/>
        <w:tblLayout w:type="fixed"/>
        <w:tblCellMar>
          <w:left w:w="70" w:type="dxa"/>
          <w:right w:w="70" w:type="dxa"/>
        </w:tblCellMar>
        <w:tblLook w:val="0000" w:firstRow="0" w:lastRow="0" w:firstColumn="0" w:lastColumn="0" w:noHBand="0" w:noVBand="0"/>
      </w:tblPr>
      <w:tblGrid>
        <w:gridCol w:w="1191"/>
        <w:gridCol w:w="1191"/>
      </w:tblGrid>
      <w:tr w:rsidR="00361919" w14:paraId="49946D10" w14:textId="77777777">
        <w:tc>
          <w:tcPr>
            <w:tcW w:w="1191" w:type="dxa"/>
          </w:tcPr>
          <w:p w14:paraId="2883CF97" w14:textId="77777777" w:rsidR="00361919" w:rsidRDefault="00361919" w:rsidP="00361919">
            <w:r>
              <w:t xml:space="preserve">Zeitdauer </w:t>
            </w:r>
          </w:p>
        </w:tc>
        <w:tc>
          <w:tcPr>
            <w:tcW w:w="1191" w:type="dxa"/>
          </w:tcPr>
          <w:p w14:paraId="63BFA11B" w14:textId="77777777" w:rsidR="00361919" w:rsidRDefault="00361919" w:rsidP="00361919">
            <w:r>
              <w:t>6.40 s</w:t>
            </w:r>
          </w:p>
        </w:tc>
      </w:tr>
    </w:tbl>
    <w:p w14:paraId="5E28DA00" w14:textId="77777777" w:rsidR="00361919" w:rsidRDefault="00361919" w:rsidP="00361919">
      <w:r w:rsidRPr="00361919">
        <w:rPr>
          <w:rStyle w:val="Nummer"/>
        </w:rPr>
        <w:br/>
      </w:r>
      <w:bookmarkStart w:id="232" w:name="m58"/>
      <w:r w:rsidRPr="00361919">
        <w:rPr>
          <w:rStyle w:val="Nummer"/>
        </w:rPr>
        <w:t>58.</w:t>
      </w:r>
      <w:bookmarkEnd w:id="232"/>
      <w:r w:rsidR="00E52F43">
        <w:rPr>
          <w:rStyle w:val="Nummer"/>
        </w:rPr>
        <w:t xml:space="preserve"> </w:t>
      </w:r>
      <w:r>
        <w:t>Zeit = Geschwindigkeitsänderung / Beschleunigung</w:t>
      </w:r>
    </w:p>
    <w:tbl>
      <w:tblPr>
        <w:tblW w:w="0" w:type="auto"/>
        <w:tblLayout w:type="fixed"/>
        <w:tblCellMar>
          <w:left w:w="70" w:type="dxa"/>
          <w:right w:w="70" w:type="dxa"/>
        </w:tblCellMar>
        <w:tblLook w:val="0000" w:firstRow="0" w:lastRow="0" w:firstColumn="0" w:lastColumn="0" w:noHBand="0" w:noVBand="0"/>
      </w:tblPr>
      <w:tblGrid>
        <w:gridCol w:w="1134"/>
        <w:gridCol w:w="1134"/>
      </w:tblGrid>
      <w:tr w:rsidR="00361919" w14:paraId="373E9283" w14:textId="77777777">
        <w:tc>
          <w:tcPr>
            <w:tcW w:w="1134" w:type="dxa"/>
          </w:tcPr>
          <w:p w14:paraId="60400E03" w14:textId="77777777" w:rsidR="00361919" w:rsidRDefault="00361919" w:rsidP="00361919">
            <w:r>
              <w:t xml:space="preserve">Zeitdauer </w:t>
            </w:r>
          </w:p>
        </w:tc>
        <w:tc>
          <w:tcPr>
            <w:tcW w:w="1134" w:type="dxa"/>
          </w:tcPr>
          <w:p w14:paraId="14666508" w14:textId="77777777" w:rsidR="00361919" w:rsidRDefault="00361919" w:rsidP="00361919">
            <w:r>
              <w:t>4.2 s</w:t>
            </w:r>
          </w:p>
        </w:tc>
      </w:tr>
    </w:tbl>
    <w:p w14:paraId="768784AD" w14:textId="77777777" w:rsidR="00361919" w:rsidRDefault="00361919" w:rsidP="00361919">
      <w:r w:rsidRPr="00361919">
        <w:rPr>
          <w:rStyle w:val="Nummer"/>
        </w:rPr>
        <w:br/>
      </w:r>
      <w:bookmarkStart w:id="233" w:name="m59"/>
      <w:r w:rsidR="00E52F43">
        <w:rPr>
          <w:rStyle w:val="Nummer"/>
        </w:rPr>
        <w:t>5</w:t>
      </w:r>
      <w:r w:rsidRPr="00361919">
        <w:rPr>
          <w:rStyle w:val="Nummer"/>
        </w:rPr>
        <w:t>9</w:t>
      </w:r>
      <w:bookmarkEnd w:id="233"/>
      <w:r w:rsidRPr="00361919">
        <w:rPr>
          <w:rStyle w:val="Nummer"/>
        </w:rPr>
        <w:t xml:space="preserve">. </w:t>
      </w:r>
      <w:r>
        <w:t>a) a=0,15 m/s², s=(a/</w:t>
      </w:r>
      <w:proofErr w:type="gramStart"/>
      <w:r>
        <w:t>2)*</w:t>
      </w:r>
      <w:proofErr w:type="gramEnd"/>
      <w:r>
        <w:t>t²+v</w:t>
      </w:r>
      <w:r>
        <w:rPr>
          <w:vertAlign w:val="subscript"/>
        </w:rPr>
        <w:t>0</w:t>
      </w:r>
      <w:r>
        <w:t>*t</w:t>
      </w:r>
    </w:p>
    <w:p w14:paraId="47F9DFED" w14:textId="77777777" w:rsidR="00E52F43" w:rsidRDefault="00E52F43" w:rsidP="00361919"/>
    <w:tbl>
      <w:tblPr>
        <w:tblW w:w="0" w:type="auto"/>
        <w:tblLayout w:type="fixed"/>
        <w:tblCellMar>
          <w:left w:w="70" w:type="dxa"/>
          <w:right w:w="70" w:type="dxa"/>
        </w:tblCellMar>
        <w:tblLook w:val="0000" w:firstRow="0" w:lastRow="0" w:firstColumn="0" w:lastColumn="0" w:noHBand="0" w:noVBand="0"/>
      </w:tblPr>
      <w:tblGrid>
        <w:gridCol w:w="3189"/>
        <w:gridCol w:w="2410"/>
      </w:tblGrid>
      <w:tr w:rsidR="00361919" w14:paraId="5E1F15D0" w14:textId="77777777" w:rsidTr="00E52F43">
        <w:tc>
          <w:tcPr>
            <w:tcW w:w="3189" w:type="dxa"/>
          </w:tcPr>
          <w:p w14:paraId="58106355" w14:textId="77777777" w:rsidR="00361919" w:rsidRDefault="00361919" w:rsidP="00361919">
            <w:r>
              <w:t>Beschleunigungsstrecke</w:t>
            </w:r>
          </w:p>
        </w:tc>
        <w:tc>
          <w:tcPr>
            <w:tcW w:w="2410" w:type="dxa"/>
          </w:tcPr>
          <w:p w14:paraId="07BFA4BA" w14:textId="77777777" w:rsidR="00361919" w:rsidRDefault="00361919" w:rsidP="00361919">
            <w:r>
              <w:t>130 m</w:t>
            </w:r>
          </w:p>
        </w:tc>
      </w:tr>
      <w:tr w:rsidR="00361919" w14:paraId="4B9E5033" w14:textId="77777777" w:rsidTr="00E52F43">
        <w:tc>
          <w:tcPr>
            <w:tcW w:w="3189" w:type="dxa"/>
          </w:tcPr>
          <w:p w14:paraId="6994A6C6" w14:textId="77777777" w:rsidR="00361919" w:rsidRDefault="00361919" w:rsidP="00361919">
            <w:r>
              <w:t>Bremsbeschleunigung</w:t>
            </w:r>
          </w:p>
        </w:tc>
        <w:tc>
          <w:tcPr>
            <w:tcW w:w="2410" w:type="dxa"/>
          </w:tcPr>
          <w:p w14:paraId="06CEEE72" w14:textId="77777777" w:rsidR="00361919" w:rsidRDefault="00361919" w:rsidP="00361919">
            <w:r>
              <w:t>0.2 m/s²</w:t>
            </w:r>
          </w:p>
        </w:tc>
      </w:tr>
    </w:tbl>
    <w:p w14:paraId="137784A1" w14:textId="77777777" w:rsidR="00361919" w:rsidRDefault="00361919" w:rsidP="00361919">
      <w:r>
        <w:t xml:space="preserve">c) </w:t>
      </w:r>
      <w:proofErr w:type="spellStart"/>
      <w:r>
        <w:t>Teilweg</w:t>
      </w:r>
      <w:proofErr w:type="spellEnd"/>
      <w:r>
        <w:t xml:space="preserve"> 1 = 200 m, </w:t>
      </w:r>
      <w:proofErr w:type="spellStart"/>
      <w:r>
        <w:t>Teilweg</w:t>
      </w:r>
      <w:proofErr w:type="spellEnd"/>
      <w:r>
        <w:t xml:space="preserve"> 2 = 130 m (aus a), </w:t>
      </w:r>
      <w:proofErr w:type="spellStart"/>
      <w:r>
        <w:t>Teilweg</w:t>
      </w:r>
      <w:proofErr w:type="spellEnd"/>
      <w:r>
        <w:t xml:space="preserve"> 3 = 480 m, </w:t>
      </w:r>
      <w:proofErr w:type="spellStart"/>
      <w:r>
        <w:t>Teilweg</w:t>
      </w:r>
      <w:proofErr w:type="spellEnd"/>
      <w:r>
        <w:t xml:space="preserve"> 4 = 160 m</w:t>
      </w:r>
    </w:p>
    <w:tbl>
      <w:tblPr>
        <w:tblW w:w="0" w:type="auto"/>
        <w:tblLayout w:type="fixed"/>
        <w:tblCellMar>
          <w:left w:w="70" w:type="dxa"/>
          <w:right w:w="70" w:type="dxa"/>
        </w:tblCellMar>
        <w:tblLook w:val="0000" w:firstRow="0" w:lastRow="0" w:firstColumn="0" w:lastColumn="0" w:noHBand="0" w:noVBand="0"/>
      </w:tblPr>
      <w:tblGrid>
        <w:gridCol w:w="2338"/>
        <w:gridCol w:w="1701"/>
      </w:tblGrid>
      <w:tr w:rsidR="00361919" w14:paraId="3175B927" w14:textId="77777777">
        <w:tc>
          <w:tcPr>
            <w:tcW w:w="2338" w:type="dxa"/>
          </w:tcPr>
          <w:p w14:paraId="6B27CEA1" w14:textId="77777777" w:rsidR="00361919" w:rsidRDefault="00361919" w:rsidP="00361919">
            <w:r>
              <w:lastRenderedPageBreak/>
              <w:t>Gesamtstrecke</w:t>
            </w:r>
          </w:p>
        </w:tc>
        <w:tc>
          <w:tcPr>
            <w:tcW w:w="1701" w:type="dxa"/>
          </w:tcPr>
          <w:p w14:paraId="712EF4E4" w14:textId="77777777" w:rsidR="00361919" w:rsidRDefault="00361919" w:rsidP="00361919">
            <w:r>
              <w:t>970 m</w:t>
            </w:r>
          </w:p>
        </w:tc>
      </w:tr>
    </w:tbl>
    <w:p w14:paraId="0C4CDD6B" w14:textId="77777777" w:rsidR="00E52F43" w:rsidRDefault="00E52F43" w:rsidP="00361919"/>
    <w:p w14:paraId="7BD719F3" w14:textId="77777777" w:rsidR="009F06AC" w:rsidRDefault="00B42104" w:rsidP="00361919">
      <w:pPr>
        <w:rPr>
          <w:rStyle w:val="Nummer"/>
        </w:rPr>
      </w:pPr>
      <w:hyperlink r:id="rId74" w:anchor="m59" w:history="1">
        <w:r w:rsidR="00361919">
          <w:rPr>
            <w:rStyle w:val="Hyperlink"/>
            <w:sz w:val="22"/>
          </w:rPr>
          <w:t>vollstä</w:t>
        </w:r>
        <w:bookmarkStart w:id="234" w:name="_Hlt37425387"/>
        <w:bookmarkStart w:id="235" w:name="_Hlt37424686"/>
        <w:bookmarkEnd w:id="234"/>
        <w:r w:rsidR="00361919">
          <w:rPr>
            <w:rStyle w:val="Hyperlink"/>
            <w:sz w:val="22"/>
          </w:rPr>
          <w:t>n</w:t>
        </w:r>
        <w:bookmarkStart w:id="236" w:name="_Hlt244156834"/>
        <w:bookmarkEnd w:id="235"/>
        <w:r w:rsidR="00361919">
          <w:rPr>
            <w:rStyle w:val="Hyperlink"/>
            <w:sz w:val="22"/>
          </w:rPr>
          <w:t>d</w:t>
        </w:r>
        <w:bookmarkStart w:id="237" w:name="_Hlt54156428"/>
        <w:bookmarkEnd w:id="236"/>
        <w:r w:rsidR="00361919">
          <w:rPr>
            <w:rStyle w:val="Hyperlink"/>
            <w:sz w:val="22"/>
          </w:rPr>
          <w:t>i</w:t>
        </w:r>
        <w:bookmarkStart w:id="238" w:name="_Hlt37426049"/>
        <w:bookmarkStart w:id="239" w:name="_Hlt37425469"/>
        <w:bookmarkEnd w:id="237"/>
        <w:bookmarkEnd w:id="238"/>
        <w:r w:rsidR="00361919">
          <w:rPr>
            <w:rStyle w:val="Hyperlink"/>
            <w:sz w:val="22"/>
          </w:rPr>
          <w:t>g</w:t>
        </w:r>
        <w:bookmarkEnd w:id="239"/>
        <w:r w:rsidR="00361919">
          <w:rPr>
            <w:rStyle w:val="Hyperlink"/>
            <w:sz w:val="22"/>
          </w:rPr>
          <w:t>e L</w:t>
        </w:r>
        <w:bookmarkStart w:id="240" w:name="_Hlt145753717"/>
        <w:r w:rsidR="00361919">
          <w:rPr>
            <w:rStyle w:val="Hyperlink"/>
            <w:sz w:val="22"/>
          </w:rPr>
          <w:t>ö</w:t>
        </w:r>
        <w:bookmarkEnd w:id="240"/>
        <w:r w:rsidR="00361919">
          <w:rPr>
            <w:rStyle w:val="Hyperlink"/>
            <w:sz w:val="22"/>
          </w:rPr>
          <w:t>sung</w:t>
        </w:r>
      </w:hyperlink>
      <w:bookmarkStart w:id="241" w:name="_Hlt37424670"/>
      <w:bookmarkEnd w:id="241"/>
      <w:r w:rsidR="00361919" w:rsidRPr="00361919">
        <w:rPr>
          <w:rStyle w:val="Nummer"/>
        </w:rPr>
        <w:br/>
      </w:r>
    </w:p>
    <w:p w14:paraId="060B7571" w14:textId="77777777" w:rsidR="00361919" w:rsidRPr="00361919" w:rsidRDefault="00E52F43" w:rsidP="00361919">
      <w:pPr>
        <w:rPr>
          <w:rStyle w:val="Nummer"/>
        </w:rPr>
      </w:pPr>
      <w:bookmarkStart w:id="242" w:name="m60"/>
      <w:r>
        <w:rPr>
          <w:rStyle w:val="Nummer"/>
        </w:rPr>
        <w:t>6</w:t>
      </w:r>
      <w:r w:rsidR="00361919" w:rsidRPr="00361919">
        <w:rPr>
          <w:rStyle w:val="Nummer"/>
        </w:rPr>
        <w:t>0</w:t>
      </w:r>
      <w:bookmarkEnd w:id="242"/>
      <w:r w:rsidR="00361919"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2480"/>
        <w:gridCol w:w="1559"/>
      </w:tblGrid>
      <w:tr w:rsidR="00361919" w14:paraId="7AB43FB8" w14:textId="77777777" w:rsidTr="00C5623D">
        <w:tc>
          <w:tcPr>
            <w:tcW w:w="2480" w:type="dxa"/>
          </w:tcPr>
          <w:p w14:paraId="00A534C4" w14:textId="77777777" w:rsidR="00361919" w:rsidRDefault="00361919" w:rsidP="00361919">
            <w:r>
              <w:t xml:space="preserve">Endgeschwindigkeit </w:t>
            </w:r>
          </w:p>
        </w:tc>
        <w:tc>
          <w:tcPr>
            <w:tcW w:w="1559" w:type="dxa"/>
          </w:tcPr>
          <w:p w14:paraId="5CE5E5F8" w14:textId="77777777" w:rsidR="00361919" w:rsidRDefault="00361919" w:rsidP="00361919">
            <w:r>
              <w:t>48 m/s</w:t>
            </w:r>
          </w:p>
        </w:tc>
      </w:tr>
    </w:tbl>
    <w:p w14:paraId="6FFD7F56" w14:textId="77777777" w:rsidR="00361919" w:rsidRPr="00361919" w:rsidRDefault="00361919" w:rsidP="00361919">
      <w:pPr>
        <w:rPr>
          <w:rStyle w:val="Nummer"/>
        </w:rPr>
      </w:pPr>
      <w:r w:rsidRPr="00361919">
        <w:rPr>
          <w:rStyle w:val="Nummer"/>
        </w:rPr>
        <w:br/>
      </w:r>
      <w:bookmarkStart w:id="243" w:name="m61"/>
      <w:r w:rsidRPr="00361919">
        <w:rPr>
          <w:rStyle w:val="Nummer"/>
        </w:rPr>
        <w:t>61.</w:t>
      </w:r>
      <w:bookmarkEnd w:id="243"/>
    </w:p>
    <w:tbl>
      <w:tblPr>
        <w:tblW w:w="0" w:type="auto"/>
        <w:tblLayout w:type="fixed"/>
        <w:tblCellMar>
          <w:left w:w="70" w:type="dxa"/>
          <w:right w:w="70" w:type="dxa"/>
        </w:tblCellMar>
        <w:tblLook w:val="0000" w:firstRow="0" w:lastRow="0" w:firstColumn="0" w:lastColumn="0" w:noHBand="0" w:noVBand="0"/>
      </w:tblPr>
      <w:tblGrid>
        <w:gridCol w:w="2055"/>
        <w:gridCol w:w="1984"/>
      </w:tblGrid>
      <w:tr w:rsidR="00361919" w14:paraId="6D7E0CD0" w14:textId="77777777" w:rsidTr="00C5623D">
        <w:tc>
          <w:tcPr>
            <w:tcW w:w="2055" w:type="dxa"/>
          </w:tcPr>
          <w:p w14:paraId="6B0AEC11" w14:textId="77777777" w:rsidR="00361919" w:rsidRDefault="00361919" w:rsidP="00361919">
            <w:r>
              <w:t xml:space="preserve">Beschleunigung </w:t>
            </w:r>
          </w:p>
        </w:tc>
        <w:tc>
          <w:tcPr>
            <w:tcW w:w="1984" w:type="dxa"/>
          </w:tcPr>
          <w:p w14:paraId="1D0F42B0" w14:textId="77777777" w:rsidR="00361919" w:rsidRDefault="00361919" w:rsidP="00361919">
            <w:r>
              <w:t>64800 km/h²</w:t>
            </w:r>
          </w:p>
        </w:tc>
      </w:tr>
    </w:tbl>
    <w:p w14:paraId="17BE6E38" w14:textId="77777777" w:rsidR="00361919" w:rsidRDefault="00361919" w:rsidP="00361919">
      <w:r w:rsidRPr="00361919">
        <w:rPr>
          <w:rStyle w:val="Nummer"/>
        </w:rPr>
        <w:br/>
      </w:r>
      <w:bookmarkStart w:id="244" w:name="m62"/>
      <w:r w:rsidRPr="00361919">
        <w:rPr>
          <w:rStyle w:val="Nummer"/>
        </w:rPr>
        <w:t>62.</w:t>
      </w:r>
      <w:r>
        <w:t xml:space="preserve"> </w:t>
      </w:r>
      <w:bookmarkEnd w:id="244"/>
      <w:r>
        <w:rPr>
          <w:color w:val="000000"/>
        </w:rPr>
        <w:t>Die Frequenz des Pendels beträgt 0,75 Hz.</w:t>
      </w:r>
      <w:r>
        <w:rPr>
          <w:color w:val="000000"/>
        </w:rPr>
        <w:br/>
      </w:r>
      <w:hyperlink r:id="rId75" w:anchor="m62" w:history="1">
        <w:r>
          <w:rPr>
            <w:rStyle w:val="Hyperlink"/>
            <w:sz w:val="22"/>
          </w:rPr>
          <w:t>vol</w:t>
        </w:r>
        <w:bookmarkStart w:id="245" w:name="_Hlt71959452"/>
        <w:bookmarkEnd w:id="245"/>
        <w:r>
          <w:rPr>
            <w:rStyle w:val="Hyperlink"/>
            <w:sz w:val="22"/>
          </w:rPr>
          <w:t>lstä</w:t>
        </w:r>
        <w:bookmarkStart w:id="246" w:name="_Hlt249401500"/>
        <w:bookmarkEnd w:id="246"/>
        <w:r>
          <w:rPr>
            <w:rStyle w:val="Hyperlink"/>
            <w:sz w:val="22"/>
          </w:rPr>
          <w:t>n</w:t>
        </w:r>
        <w:bookmarkStart w:id="247" w:name="_Hlt71960807"/>
        <w:r>
          <w:rPr>
            <w:rStyle w:val="Hyperlink"/>
            <w:sz w:val="22"/>
          </w:rPr>
          <w:t>d</w:t>
        </w:r>
        <w:bookmarkEnd w:id="247"/>
        <w:r>
          <w:rPr>
            <w:rStyle w:val="Hyperlink"/>
            <w:sz w:val="22"/>
          </w:rPr>
          <w:t xml:space="preserve">ige </w:t>
        </w:r>
        <w:bookmarkStart w:id="248" w:name="_Hlt71960722"/>
        <w:r>
          <w:rPr>
            <w:rStyle w:val="Hyperlink"/>
            <w:sz w:val="22"/>
          </w:rPr>
          <w:t>L</w:t>
        </w:r>
        <w:bookmarkEnd w:id="248"/>
        <w:r>
          <w:rPr>
            <w:rStyle w:val="Hyperlink"/>
            <w:sz w:val="22"/>
          </w:rPr>
          <w:t>ösung</w:t>
        </w:r>
      </w:hyperlink>
      <w:r w:rsidRPr="00361919">
        <w:rPr>
          <w:rStyle w:val="Nummer"/>
        </w:rPr>
        <w:br/>
      </w:r>
      <w:r w:rsidRPr="00361919">
        <w:rPr>
          <w:rStyle w:val="Nummer"/>
        </w:rPr>
        <w:br/>
      </w:r>
      <w:bookmarkStart w:id="249" w:name="m63"/>
      <w:r w:rsidRPr="00361919">
        <w:rPr>
          <w:rStyle w:val="Nummer"/>
        </w:rPr>
        <w:t>63.</w:t>
      </w:r>
      <w:r>
        <w:t xml:space="preserve"> </w:t>
      </w:r>
      <w:bookmarkEnd w:id="249"/>
      <w:r>
        <w:t>Schwingungszahl = Frequenz * Zeit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35690138" w14:textId="77777777">
        <w:tc>
          <w:tcPr>
            <w:tcW w:w="1701" w:type="dxa"/>
          </w:tcPr>
          <w:p w14:paraId="7F97081F" w14:textId="77777777" w:rsidR="00361919" w:rsidRDefault="00361919" w:rsidP="00361919">
            <w:r>
              <w:t xml:space="preserve">Anzahl der Schwingungen </w:t>
            </w:r>
          </w:p>
        </w:tc>
        <w:tc>
          <w:tcPr>
            <w:tcW w:w="1701" w:type="dxa"/>
          </w:tcPr>
          <w:p w14:paraId="601F8CCA" w14:textId="77777777" w:rsidR="00361919" w:rsidRDefault="00361919" w:rsidP="00361919">
            <w:r>
              <w:t>144</w:t>
            </w:r>
          </w:p>
        </w:tc>
      </w:tr>
    </w:tbl>
    <w:p w14:paraId="18608109" w14:textId="77777777" w:rsidR="00361919" w:rsidRDefault="00361919" w:rsidP="00361919">
      <w:r w:rsidRPr="00361919">
        <w:rPr>
          <w:rStyle w:val="Nummer"/>
        </w:rPr>
        <w:br/>
      </w:r>
      <w:bookmarkStart w:id="250" w:name="m64"/>
      <w:r w:rsidRPr="00361919">
        <w:rPr>
          <w:rStyle w:val="Nummer"/>
        </w:rPr>
        <w:t>64.</w:t>
      </w:r>
      <w:r>
        <w:t xml:space="preserve"> </w:t>
      </w:r>
      <w:bookmarkEnd w:id="250"/>
      <w:r>
        <w:t>Schwingungsdauer = 1/Frequenz</w:t>
      </w:r>
    </w:p>
    <w:tbl>
      <w:tblPr>
        <w:tblW w:w="0" w:type="auto"/>
        <w:tblLayout w:type="fixed"/>
        <w:tblCellMar>
          <w:left w:w="70" w:type="dxa"/>
          <w:right w:w="70" w:type="dxa"/>
        </w:tblCellMar>
        <w:tblLook w:val="0000" w:firstRow="0" w:lastRow="0" w:firstColumn="0" w:lastColumn="0" w:noHBand="0" w:noVBand="0"/>
      </w:tblPr>
      <w:tblGrid>
        <w:gridCol w:w="2338"/>
        <w:gridCol w:w="1701"/>
      </w:tblGrid>
      <w:tr w:rsidR="00361919" w14:paraId="6600A4C0" w14:textId="77777777" w:rsidTr="00C5623D">
        <w:tc>
          <w:tcPr>
            <w:tcW w:w="2338" w:type="dxa"/>
          </w:tcPr>
          <w:p w14:paraId="4942F8E1" w14:textId="77777777" w:rsidR="00361919" w:rsidRDefault="00361919" w:rsidP="00361919">
            <w:r>
              <w:t>Schwingungsdauer</w:t>
            </w:r>
          </w:p>
        </w:tc>
        <w:tc>
          <w:tcPr>
            <w:tcW w:w="1701" w:type="dxa"/>
          </w:tcPr>
          <w:p w14:paraId="2952BBF0" w14:textId="77777777" w:rsidR="00361919" w:rsidRDefault="00361919" w:rsidP="00361919">
            <w:r>
              <w:t>0,8 s</w:t>
            </w:r>
          </w:p>
        </w:tc>
      </w:tr>
    </w:tbl>
    <w:p w14:paraId="41BD4D4A" w14:textId="77777777" w:rsidR="00361919" w:rsidRDefault="00361919" w:rsidP="00361919">
      <w:r w:rsidRPr="00361919">
        <w:rPr>
          <w:rStyle w:val="Nummer"/>
        </w:rPr>
        <w:br/>
      </w:r>
      <w:bookmarkStart w:id="251" w:name="m65"/>
      <w:r w:rsidRPr="00361919">
        <w:rPr>
          <w:rStyle w:val="Nummer"/>
        </w:rPr>
        <w:t>65.</w:t>
      </w:r>
      <w:r>
        <w:t xml:space="preserve"> </w:t>
      </w:r>
      <w:bookmarkEnd w:id="251"/>
      <w:r>
        <w:rPr>
          <w:color w:val="000000"/>
        </w:rPr>
        <w:t>Die rücktreibenden Kräfte betragen 0,85N und 3,36 N.</w:t>
      </w:r>
      <w:r>
        <w:rPr>
          <w:color w:val="000000"/>
        </w:rPr>
        <w:br/>
      </w:r>
      <w:hyperlink r:id="rId76" w:anchor="m65" w:history="1">
        <w:r>
          <w:rPr>
            <w:rStyle w:val="Hyperlink"/>
            <w:sz w:val="22"/>
          </w:rPr>
          <w:t>voll</w:t>
        </w:r>
        <w:bookmarkStart w:id="252" w:name="_Hlt71960916"/>
        <w:bookmarkStart w:id="253" w:name="_Hlt71960907"/>
        <w:bookmarkEnd w:id="252"/>
        <w:r>
          <w:rPr>
            <w:rStyle w:val="Hyperlink"/>
            <w:sz w:val="22"/>
          </w:rPr>
          <w:t>s</w:t>
        </w:r>
        <w:bookmarkEnd w:id="253"/>
        <w:r>
          <w:rPr>
            <w:rStyle w:val="Hyperlink"/>
            <w:sz w:val="22"/>
          </w:rPr>
          <w:t>tä</w:t>
        </w:r>
        <w:bookmarkStart w:id="254" w:name="_Hlt71963477"/>
        <w:bookmarkStart w:id="255" w:name="_Hlt71961053"/>
        <w:bookmarkEnd w:id="254"/>
        <w:r>
          <w:rPr>
            <w:rStyle w:val="Hyperlink"/>
            <w:sz w:val="22"/>
          </w:rPr>
          <w:t>n</w:t>
        </w:r>
        <w:bookmarkEnd w:id="255"/>
        <w:r>
          <w:rPr>
            <w:rStyle w:val="Hyperlink"/>
            <w:sz w:val="22"/>
          </w:rPr>
          <w:t>d</w:t>
        </w:r>
        <w:bookmarkStart w:id="256" w:name="_Hlt124823359"/>
        <w:bookmarkEnd w:id="256"/>
        <w:r>
          <w:rPr>
            <w:rStyle w:val="Hyperlink"/>
            <w:sz w:val="22"/>
          </w:rPr>
          <w:t>ige Lösung</w:t>
        </w:r>
      </w:hyperlink>
      <w:bookmarkStart w:id="257" w:name="_Hlt71960899"/>
      <w:bookmarkEnd w:id="257"/>
      <w:r w:rsidRPr="00361919">
        <w:rPr>
          <w:rStyle w:val="Nummer"/>
        </w:rPr>
        <w:br/>
      </w:r>
      <w:r w:rsidRPr="00361919">
        <w:rPr>
          <w:rStyle w:val="Nummer"/>
        </w:rPr>
        <w:br/>
      </w:r>
      <w:bookmarkStart w:id="258" w:name="m66"/>
      <w:r w:rsidRPr="00361919">
        <w:rPr>
          <w:rStyle w:val="Nummer"/>
        </w:rPr>
        <w:t>66.</w:t>
      </w:r>
      <w:r>
        <w:t xml:space="preserve"> </w:t>
      </w:r>
      <w:bookmarkEnd w:id="258"/>
      <w:r>
        <w:t xml:space="preserve">Lösung wie 65. </w:t>
      </w:r>
    </w:p>
    <w:tbl>
      <w:tblPr>
        <w:tblW w:w="0" w:type="auto"/>
        <w:tblLayout w:type="fixed"/>
        <w:tblCellMar>
          <w:left w:w="70" w:type="dxa"/>
          <w:right w:w="70" w:type="dxa"/>
        </w:tblCellMar>
        <w:tblLook w:val="0000" w:firstRow="0" w:lastRow="0" w:firstColumn="0" w:lastColumn="0" w:noHBand="0" w:noVBand="0"/>
      </w:tblPr>
      <w:tblGrid>
        <w:gridCol w:w="1488"/>
        <w:gridCol w:w="1134"/>
      </w:tblGrid>
      <w:tr w:rsidR="00361919" w14:paraId="73E1AB18" w14:textId="77777777">
        <w:tc>
          <w:tcPr>
            <w:tcW w:w="1488" w:type="dxa"/>
          </w:tcPr>
          <w:p w14:paraId="164AED2C" w14:textId="77777777" w:rsidR="00361919" w:rsidRDefault="00361919" w:rsidP="00361919">
            <w:r>
              <w:t xml:space="preserve">Auslenkung </w:t>
            </w:r>
          </w:p>
        </w:tc>
        <w:tc>
          <w:tcPr>
            <w:tcW w:w="1134" w:type="dxa"/>
          </w:tcPr>
          <w:p w14:paraId="537969EE" w14:textId="77777777" w:rsidR="00361919" w:rsidRDefault="00361919" w:rsidP="00361919">
            <w:r>
              <w:t>3.9 Grad</w:t>
            </w:r>
          </w:p>
        </w:tc>
      </w:tr>
    </w:tbl>
    <w:p w14:paraId="336DBD8B" w14:textId="77777777" w:rsidR="00361919" w:rsidRDefault="00361919" w:rsidP="00361919">
      <w:r w:rsidRPr="00361919">
        <w:rPr>
          <w:rStyle w:val="Nummer"/>
        </w:rPr>
        <w:br/>
      </w:r>
      <w:bookmarkStart w:id="259" w:name="m67"/>
      <w:r w:rsidRPr="00361919">
        <w:rPr>
          <w:rStyle w:val="Nummer"/>
        </w:rPr>
        <w:t>67.</w:t>
      </w:r>
      <w:r>
        <w:t xml:space="preserve"> </w:t>
      </w:r>
      <w:bookmarkEnd w:id="259"/>
      <w:r>
        <w:t>Lösung wie 65.</w:t>
      </w:r>
    </w:p>
    <w:tbl>
      <w:tblPr>
        <w:tblW w:w="0" w:type="auto"/>
        <w:tblLayout w:type="fixed"/>
        <w:tblCellMar>
          <w:left w:w="70" w:type="dxa"/>
          <w:right w:w="70" w:type="dxa"/>
        </w:tblCellMar>
        <w:tblLook w:val="0000" w:firstRow="0" w:lastRow="0" w:firstColumn="0" w:lastColumn="0" w:noHBand="0" w:noVBand="0"/>
      </w:tblPr>
      <w:tblGrid>
        <w:gridCol w:w="1134"/>
        <w:gridCol w:w="1134"/>
      </w:tblGrid>
      <w:tr w:rsidR="00361919" w14:paraId="0A6E8634" w14:textId="77777777">
        <w:tc>
          <w:tcPr>
            <w:tcW w:w="1134" w:type="dxa"/>
          </w:tcPr>
          <w:p w14:paraId="140D40DC" w14:textId="77777777" w:rsidR="00361919" w:rsidRDefault="00361919" w:rsidP="00361919">
            <w:r>
              <w:t xml:space="preserve">Masse </w:t>
            </w:r>
          </w:p>
        </w:tc>
        <w:tc>
          <w:tcPr>
            <w:tcW w:w="1134" w:type="dxa"/>
          </w:tcPr>
          <w:p w14:paraId="5B7DF6B6" w14:textId="77777777" w:rsidR="00361919" w:rsidRDefault="00361919" w:rsidP="00361919">
            <w:r>
              <w:t>0.49 kg</w:t>
            </w:r>
          </w:p>
        </w:tc>
      </w:tr>
    </w:tbl>
    <w:p w14:paraId="4D1F2373" w14:textId="2B3A405E" w:rsidR="00361919" w:rsidRDefault="00361919" w:rsidP="00361919">
      <w:r w:rsidRPr="00361919">
        <w:rPr>
          <w:rStyle w:val="Nummer"/>
        </w:rPr>
        <w:br/>
      </w:r>
      <w:bookmarkStart w:id="260" w:name="m68"/>
      <w:r w:rsidRPr="00361919">
        <w:rPr>
          <w:rStyle w:val="Nummer"/>
        </w:rPr>
        <w:t>68.</w:t>
      </w:r>
      <w:r>
        <w:t xml:space="preserve"> </w:t>
      </w:r>
      <w:bookmarkEnd w:id="260"/>
      <w:r>
        <w:t>Schwingungsdauer = 2Pi*Wurzel(m/D); D = Federkonstante</w:t>
      </w:r>
      <w:r>
        <w:br/>
        <w:t>Frequenz = 1/Schwingungsdauer</w:t>
      </w:r>
      <w:r>
        <w:br/>
        <w:t>Winkelgeschwindigkeit = 2Pi/Schwingungsdauer</w:t>
      </w:r>
    </w:p>
    <w:tbl>
      <w:tblPr>
        <w:tblW w:w="0" w:type="auto"/>
        <w:tblLayout w:type="fixed"/>
        <w:tblCellMar>
          <w:left w:w="70" w:type="dxa"/>
          <w:right w:w="70" w:type="dxa"/>
        </w:tblCellMar>
        <w:tblLook w:val="0000" w:firstRow="0" w:lastRow="0" w:firstColumn="0" w:lastColumn="0" w:noHBand="0" w:noVBand="0"/>
      </w:tblPr>
      <w:tblGrid>
        <w:gridCol w:w="2480"/>
        <w:gridCol w:w="2056"/>
      </w:tblGrid>
      <w:tr w:rsidR="00361919" w14:paraId="2373414F" w14:textId="77777777">
        <w:tc>
          <w:tcPr>
            <w:tcW w:w="2480" w:type="dxa"/>
          </w:tcPr>
          <w:p w14:paraId="3E9FD336" w14:textId="77777777" w:rsidR="00361919" w:rsidRDefault="00361919" w:rsidP="00361919">
            <w:r>
              <w:t xml:space="preserve">Winkelgeschwindigkeit </w:t>
            </w:r>
          </w:p>
        </w:tc>
        <w:tc>
          <w:tcPr>
            <w:tcW w:w="2056" w:type="dxa"/>
          </w:tcPr>
          <w:p w14:paraId="14768FB1" w14:textId="77777777" w:rsidR="00361919" w:rsidRDefault="00361919" w:rsidP="00361919">
            <w:r>
              <w:t>4 1/s</w:t>
            </w:r>
          </w:p>
        </w:tc>
      </w:tr>
      <w:tr w:rsidR="00361919" w14:paraId="461B6B0B" w14:textId="77777777">
        <w:tc>
          <w:tcPr>
            <w:tcW w:w="2480" w:type="dxa"/>
          </w:tcPr>
          <w:p w14:paraId="179D3C88" w14:textId="77777777" w:rsidR="00361919" w:rsidRDefault="00361919" w:rsidP="00361919">
            <w:r>
              <w:t>Frequenz</w:t>
            </w:r>
          </w:p>
        </w:tc>
        <w:tc>
          <w:tcPr>
            <w:tcW w:w="2056" w:type="dxa"/>
          </w:tcPr>
          <w:p w14:paraId="0627F62A" w14:textId="77777777" w:rsidR="00361919" w:rsidRDefault="00361919" w:rsidP="00361919">
            <w:r>
              <w:t>0.64 Hz</w:t>
            </w:r>
          </w:p>
        </w:tc>
      </w:tr>
      <w:tr w:rsidR="00361919" w14:paraId="4A0CC200" w14:textId="77777777">
        <w:tc>
          <w:tcPr>
            <w:tcW w:w="2480" w:type="dxa"/>
          </w:tcPr>
          <w:p w14:paraId="24E67145" w14:textId="77777777" w:rsidR="00361919" w:rsidRDefault="00361919" w:rsidP="00361919">
            <w:r>
              <w:t>Schwingdauer</w:t>
            </w:r>
          </w:p>
        </w:tc>
        <w:tc>
          <w:tcPr>
            <w:tcW w:w="2056" w:type="dxa"/>
          </w:tcPr>
          <w:p w14:paraId="3794299A" w14:textId="77777777" w:rsidR="00361919" w:rsidRDefault="00361919" w:rsidP="00361919">
            <w:r>
              <w:t>1.57 s</w:t>
            </w:r>
          </w:p>
        </w:tc>
      </w:tr>
    </w:tbl>
    <w:p w14:paraId="667B57A9" w14:textId="77777777" w:rsidR="00361919" w:rsidRDefault="00361919" w:rsidP="00361919">
      <w:r w:rsidRPr="00361919">
        <w:rPr>
          <w:rStyle w:val="Nummer"/>
        </w:rPr>
        <w:br/>
      </w:r>
      <w:bookmarkStart w:id="261" w:name="m69"/>
      <w:r w:rsidRPr="00361919">
        <w:rPr>
          <w:rStyle w:val="Nummer"/>
        </w:rPr>
        <w:t>69</w:t>
      </w:r>
      <w:bookmarkEnd w:id="261"/>
      <w:r w:rsidRPr="00361919">
        <w:rPr>
          <w:rStyle w:val="Nummer"/>
        </w:rPr>
        <w:t>.</w:t>
      </w:r>
      <w:r>
        <w:t xml:space="preserve"> </w:t>
      </w:r>
      <w:r>
        <w:rPr>
          <w:color w:val="000000"/>
        </w:rPr>
        <w:t xml:space="preserve">Nach1 s ist </w:t>
      </w:r>
      <w:bookmarkStart w:id="262" w:name="_Hlt61929519"/>
      <w:bookmarkEnd w:id="262"/>
      <w:r>
        <w:rPr>
          <w:color w:val="000000"/>
        </w:rPr>
        <w:t>der Körper 18,2 cm über dem Umkehrpunkt. Nach 2 s ist er 15,1 cm und nach 3 s 5,6 cm unter dem Umkehrpunkt.</w:t>
      </w:r>
      <w:r>
        <w:rPr>
          <w:color w:val="000000"/>
        </w:rPr>
        <w:br/>
      </w:r>
      <w:hyperlink r:id="rId77" w:anchor="m69" w:history="1">
        <w:r>
          <w:rPr>
            <w:rStyle w:val="Hyperlink"/>
            <w:sz w:val="22"/>
          </w:rPr>
          <w:t>vol</w:t>
        </w:r>
        <w:bookmarkStart w:id="263" w:name="_Hlt62391639"/>
        <w:bookmarkStart w:id="264" w:name="_Hlt62391329"/>
        <w:bookmarkEnd w:id="263"/>
        <w:r>
          <w:rPr>
            <w:rStyle w:val="Hyperlink"/>
            <w:sz w:val="22"/>
          </w:rPr>
          <w:t>l</w:t>
        </w:r>
        <w:bookmarkEnd w:id="264"/>
        <w:r>
          <w:rPr>
            <w:rStyle w:val="Hyperlink"/>
            <w:sz w:val="22"/>
          </w:rPr>
          <w:t>st</w:t>
        </w:r>
        <w:bookmarkStart w:id="265" w:name="_Hlt62391127"/>
        <w:bookmarkStart w:id="266" w:name="_Hlt61929790"/>
        <w:bookmarkEnd w:id="265"/>
        <w:r>
          <w:rPr>
            <w:rStyle w:val="Hyperlink"/>
            <w:sz w:val="22"/>
          </w:rPr>
          <w:t>ä</w:t>
        </w:r>
        <w:bookmarkStart w:id="267" w:name="_Hlt61928241"/>
        <w:bookmarkEnd w:id="266"/>
        <w:r>
          <w:rPr>
            <w:rStyle w:val="Hyperlink"/>
            <w:sz w:val="22"/>
          </w:rPr>
          <w:t>n</w:t>
        </w:r>
        <w:bookmarkStart w:id="268" w:name="_Hlt61929521"/>
        <w:bookmarkStart w:id="269" w:name="_Hlt61928252"/>
        <w:bookmarkEnd w:id="267"/>
        <w:bookmarkEnd w:id="268"/>
        <w:r>
          <w:rPr>
            <w:rStyle w:val="Hyperlink"/>
            <w:sz w:val="22"/>
          </w:rPr>
          <w:t>d</w:t>
        </w:r>
        <w:bookmarkStart w:id="270" w:name="_Hlt124305042"/>
        <w:bookmarkEnd w:id="269"/>
        <w:bookmarkEnd w:id="270"/>
        <w:r>
          <w:rPr>
            <w:rStyle w:val="Hyperlink"/>
            <w:sz w:val="22"/>
          </w:rPr>
          <w:t>i</w:t>
        </w:r>
        <w:bookmarkStart w:id="271" w:name="_Hlt62391282"/>
        <w:bookmarkStart w:id="272" w:name="_Hlt62391149"/>
        <w:bookmarkEnd w:id="271"/>
        <w:r>
          <w:rPr>
            <w:rStyle w:val="Hyperlink"/>
            <w:sz w:val="22"/>
          </w:rPr>
          <w:t>g</w:t>
        </w:r>
        <w:bookmarkStart w:id="273" w:name="_Hlt71960609"/>
        <w:bookmarkEnd w:id="272"/>
        <w:r>
          <w:rPr>
            <w:rStyle w:val="Hyperlink"/>
            <w:sz w:val="22"/>
          </w:rPr>
          <w:t>e</w:t>
        </w:r>
        <w:bookmarkStart w:id="274" w:name="_Hlt71960628"/>
        <w:bookmarkEnd w:id="273"/>
        <w:r>
          <w:rPr>
            <w:rStyle w:val="Hyperlink"/>
            <w:sz w:val="22"/>
          </w:rPr>
          <w:t xml:space="preserve"> </w:t>
        </w:r>
        <w:bookmarkEnd w:id="274"/>
        <w:r>
          <w:rPr>
            <w:rStyle w:val="Hyperlink"/>
            <w:sz w:val="22"/>
          </w:rPr>
          <w:t>Lösung</w:t>
        </w:r>
      </w:hyperlink>
      <w:bookmarkStart w:id="275" w:name="_Hlt61928236"/>
      <w:bookmarkEnd w:id="275"/>
      <w:r w:rsidRPr="00361919">
        <w:rPr>
          <w:rStyle w:val="Nummer"/>
        </w:rPr>
        <w:br/>
      </w:r>
      <w:r w:rsidRPr="00361919">
        <w:rPr>
          <w:rStyle w:val="Nummer"/>
        </w:rPr>
        <w:br/>
      </w:r>
      <w:bookmarkStart w:id="276" w:name="m70"/>
      <w:r w:rsidRPr="00361919">
        <w:rPr>
          <w:rStyle w:val="Nummer"/>
        </w:rPr>
        <w:t>70</w:t>
      </w:r>
      <w:bookmarkEnd w:id="276"/>
      <w:r w:rsidRPr="00361919">
        <w:rPr>
          <w:rStyle w:val="Nummer"/>
        </w:rPr>
        <w:t>.</w:t>
      </w:r>
      <w:r>
        <w:t xml:space="preserve"> T = 2</w:t>
      </w:r>
      <w:r>
        <w:rPr>
          <w:rFonts w:ascii="Symbol" w:hAnsi="Symbol"/>
        </w:rPr>
        <w:t></w:t>
      </w:r>
      <w:r>
        <w:t xml:space="preserve"> Wurzel(l/g)</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067ED125" w14:textId="77777777">
        <w:tc>
          <w:tcPr>
            <w:tcW w:w="1701" w:type="dxa"/>
          </w:tcPr>
          <w:p w14:paraId="24DECA2F" w14:textId="77777777" w:rsidR="00361919" w:rsidRDefault="00361919" w:rsidP="00361919">
            <w:r>
              <w:t xml:space="preserve">Schwingdauer </w:t>
            </w:r>
          </w:p>
        </w:tc>
        <w:tc>
          <w:tcPr>
            <w:tcW w:w="1701" w:type="dxa"/>
          </w:tcPr>
          <w:p w14:paraId="11FF341C" w14:textId="77777777" w:rsidR="00361919" w:rsidRDefault="00361919" w:rsidP="00361919">
            <w:r>
              <w:t>1.74 s</w:t>
            </w:r>
          </w:p>
        </w:tc>
      </w:tr>
    </w:tbl>
    <w:p w14:paraId="4A2A2A0B" w14:textId="77777777" w:rsidR="00361919" w:rsidRDefault="00361919" w:rsidP="00361919">
      <w:r w:rsidRPr="00361919">
        <w:rPr>
          <w:rStyle w:val="Nummer"/>
        </w:rPr>
        <w:br/>
      </w:r>
      <w:bookmarkStart w:id="277" w:name="m71"/>
      <w:r w:rsidRPr="00361919">
        <w:rPr>
          <w:rStyle w:val="Nummer"/>
        </w:rPr>
        <w:t>71.</w:t>
      </w:r>
      <w:bookmarkEnd w:id="277"/>
      <w:r>
        <w:t xml:space="preserve"> T = 2</w:t>
      </w:r>
      <w:r>
        <w:rPr>
          <w:rFonts w:ascii="Symbol" w:hAnsi="Symbol"/>
        </w:rPr>
        <w:t></w:t>
      </w:r>
      <w:r>
        <w:t xml:space="preserve"> </w:t>
      </w:r>
      <w:r>
        <w:sym w:font="Symbol" w:char="F0D6"/>
      </w:r>
      <w:r>
        <w:t>(m/D)</w:t>
      </w:r>
      <w:r w:rsidR="00C5623D">
        <w:t xml:space="preserve"> </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1F8CDA20" w14:textId="77777777">
        <w:tc>
          <w:tcPr>
            <w:tcW w:w="1701" w:type="dxa"/>
          </w:tcPr>
          <w:p w14:paraId="4E9BCB47" w14:textId="77777777" w:rsidR="00361919" w:rsidRDefault="00361919" w:rsidP="00361919">
            <w:r>
              <w:t xml:space="preserve">Schwingdauer </w:t>
            </w:r>
          </w:p>
        </w:tc>
        <w:tc>
          <w:tcPr>
            <w:tcW w:w="1701" w:type="dxa"/>
          </w:tcPr>
          <w:p w14:paraId="49D2301E" w14:textId="77777777" w:rsidR="00361919" w:rsidRDefault="00361919" w:rsidP="00361919">
            <w:r>
              <w:t>0,89 s</w:t>
            </w:r>
          </w:p>
        </w:tc>
      </w:tr>
    </w:tbl>
    <w:p w14:paraId="7998AE53" w14:textId="77777777" w:rsidR="00361919" w:rsidRDefault="00361919" w:rsidP="00361919">
      <w:r w:rsidRPr="00361919">
        <w:rPr>
          <w:rStyle w:val="Nummer"/>
        </w:rPr>
        <w:br/>
      </w:r>
      <w:bookmarkStart w:id="278" w:name="m72"/>
      <w:r w:rsidRPr="00361919">
        <w:rPr>
          <w:rStyle w:val="Nummer"/>
        </w:rPr>
        <w:t>72.</w:t>
      </w:r>
      <w:r>
        <w:t xml:space="preserve"> </w:t>
      </w:r>
      <w:bookmarkEnd w:id="278"/>
      <w:r>
        <w:t xml:space="preserve">a) </w:t>
      </w:r>
      <w:r>
        <w:rPr>
          <w:color w:val="000000"/>
        </w:rPr>
        <w:t xml:space="preserve">Das Pendel ist nach 10 s 9 cm vom Ruhepunkt auf der </w:t>
      </w:r>
      <w:r w:rsidR="00081D31">
        <w:rPr>
          <w:color w:val="000000"/>
        </w:rPr>
        <w:t>gleichen</w:t>
      </w:r>
      <w:r>
        <w:rPr>
          <w:color w:val="000000"/>
        </w:rPr>
        <w:t xml:space="preserve"> Seite entfernt. Dort hat es noch eine Geschwindigkeit von 0,39 m/s.</w:t>
      </w:r>
      <w:r>
        <w:t xml:space="preserve"> Die Beschleunigung beträgt -0,45 m/s². Das bedeutet, es ist kurz vor dem Umkehrpunkt und bremst ab.</w:t>
      </w:r>
    </w:p>
    <w:p w14:paraId="7164A8E6" w14:textId="77777777" w:rsidR="00361919" w:rsidRDefault="00361919" w:rsidP="00361919">
      <w:r>
        <w:t xml:space="preserve">b) </w:t>
      </w:r>
      <w:bookmarkStart w:id="279" w:name="_Hlt62129706"/>
      <w:r>
        <w:fldChar w:fldCharType="begin"/>
      </w:r>
      <w:r w:rsidR="00B57015">
        <w:instrText>HYPERLINK "m72.xls"</w:instrText>
      </w:r>
      <w:r>
        <w:fldChar w:fldCharType="separate"/>
      </w:r>
      <w:r>
        <w:rPr>
          <w:rStyle w:val="Hyperlink"/>
          <w:sz w:val="22"/>
        </w:rPr>
        <w:t>Di</w:t>
      </w:r>
      <w:bookmarkStart w:id="280" w:name="_Hlt62130649"/>
      <w:bookmarkStart w:id="281" w:name="_Hlt62391680"/>
      <w:bookmarkEnd w:id="280"/>
      <w:r>
        <w:rPr>
          <w:rStyle w:val="Hyperlink"/>
          <w:sz w:val="22"/>
        </w:rPr>
        <w:t>a</w:t>
      </w:r>
      <w:bookmarkStart w:id="282" w:name="_Hlt62392094"/>
      <w:bookmarkStart w:id="283" w:name="_Hlt62391983"/>
      <w:bookmarkEnd w:id="281"/>
      <w:bookmarkEnd w:id="282"/>
      <w:r>
        <w:rPr>
          <w:rStyle w:val="Hyperlink"/>
          <w:sz w:val="22"/>
        </w:rPr>
        <w:t>g</w:t>
      </w:r>
      <w:bookmarkEnd w:id="283"/>
      <w:r>
        <w:rPr>
          <w:rStyle w:val="Hyperlink"/>
          <w:sz w:val="22"/>
        </w:rPr>
        <w:t>r</w:t>
      </w:r>
      <w:bookmarkStart w:id="284" w:name="_Hlt120838955"/>
      <w:bookmarkStart w:id="285" w:name="_Hlt62129784"/>
      <w:bookmarkEnd w:id="284"/>
      <w:r>
        <w:rPr>
          <w:rStyle w:val="Hyperlink"/>
          <w:sz w:val="22"/>
        </w:rPr>
        <w:t>a</w:t>
      </w:r>
      <w:bookmarkStart w:id="286" w:name="_Hlt62129774"/>
      <w:bookmarkEnd w:id="285"/>
      <w:r>
        <w:rPr>
          <w:rStyle w:val="Hyperlink"/>
          <w:sz w:val="22"/>
        </w:rPr>
        <w:t>m</w:t>
      </w:r>
      <w:bookmarkEnd w:id="286"/>
      <w:r>
        <w:rPr>
          <w:rStyle w:val="Hyperlink"/>
          <w:sz w:val="22"/>
        </w:rPr>
        <w:t>m</w:t>
      </w:r>
      <w:r>
        <w:fldChar w:fldCharType="end"/>
      </w:r>
      <w:bookmarkEnd w:id="279"/>
    </w:p>
    <w:p w14:paraId="3DB07E69" w14:textId="77777777" w:rsidR="00361919" w:rsidRDefault="00B42104" w:rsidP="00361919">
      <w:hyperlink r:id="rId78" w:anchor="m72" w:history="1">
        <w:r w:rsidR="00361919">
          <w:rPr>
            <w:rStyle w:val="Hyperlink"/>
            <w:sz w:val="22"/>
          </w:rPr>
          <w:t>voll</w:t>
        </w:r>
        <w:bookmarkStart w:id="287" w:name="_Hlt61929906"/>
        <w:r w:rsidR="00361919">
          <w:rPr>
            <w:rStyle w:val="Hyperlink"/>
            <w:sz w:val="22"/>
          </w:rPr>
          <w:t>s</w:t>
        </w:r>
        <w:bookmarkStart w:id="288" w:name="_Hlt62129652"/>
        <w:bookmarkEnd w:id="287"/>
        <w:r w:rsidR="00361919">
          <w:rPr>
            <w:rStyle w:val="Hyperlink"/>
            <w:sz w:val="22"/>
          </w:rPr>
          <w:t>t</w:t>
        </w:r>
        <w:bookmarkEnd w:id="288"/>
        <w:r w:rsidR="00361919">
          <w:rPr>
            <w:rStyle w:val="Hyperlink"/>
            <w:sz w:val="22"/>
          </w:rPr>
          <w:t>ä</w:t>
        </w:r>
        <w:bookmarkStart w:id="289" w:name="_Hlt124305263"/>
        <w:bookmarkStart w:id="290" w:name="_Hlt120839000"/>
        <w:bookmarkEnd w:id="289"/>
        <w:r w:rsidR="00361919">
          <w:rPr>
            <w:rStyle w:val="Hyperlink"/>
            <w:sz w:val="22"/>
          </w:rPr>
          <w:t>n</w:t>
        </w:r>
        <w:bookmarkStart w:id="291" w:name="_Hlt62391980"/>
        <w:bookmarkStart w:id="292" w:name="_Hlt62391954"/>
        <w:bookmarkEnd w:id="290"/>
        <w:bookmarkEnd w:id="291"/>
        <w:r w:rsidR="00361919">
          <w:rPr>
            <w:rStyle w:val="Hyperlink"/>
            <w:sz w:val="22"/>
          </w:rPr>
          <w:t>d</w:t>
        </w:r>
        <w:bookmarkEnd w:id="292"/>
        <w:r w:rsidR="00361919">
          <w:rPr>
            <w:rStyle w:val="Hyperlink"/>
            <w:sz w:val="22"/>
          </w:rPr>
          <w:t>i</w:t>
        </w:r>
        <w:bookmarkStart w:id="293" w:name="_Hlt61929918"/>
        <w:r w:rsidR="00361919">
          <w:rPr>
            <w:rStyle w:val="Hyperlink"/>
            <w:sz w:val="22"/>
          </w:rPr>
          <w:t>g</w:t>
        </w:r>
        <w:bookmarkStart w:id="294" w:name="_Hlt62129793"/>
        <w:bookmarkStart w:id="295" w:name="_Hlt62129787"/>
        <w:bookmarkEnd w:id="293"/>
        <w:bookmarkEnd w:id="294"/>
        <w:r w:rsidR="00361919">
          <w:rPr>
            <w:rStyle w:val="Hyperlink"/>
            <w:sz w:val="22"/>
          </w:rPr>
          <w:t>e</w:t>
        </w:r>
        <w:bookmarkEnd w:id="295"/>
        <w:r w:rsidR="00361919">
          <w:rPr>
            <w:rStyle w:val="Hyperlink"/>
            <w:sz w:val="22"/>
          </w:rPr>
          <w:t xml:space="preserve"> Lösung</w:t>
        </w:r>
      </w:hyperlink>
      <w:bookmarkStart w:id="296" w:name="_Hlt61929899"/>
      <w:bookmarkEnd w:id="296"/>
      <w:r w:rsidR="00361919" w:rsidRPr="00361919">
        <w:rPr>
          <w:rStyle w:val="Nummer"/>
        </w:rPr>
        <w:br/>
      </w:r>
      <w:r w:rsidR="00361919" w:rsidRPr="00361919">
        <w:rPr>
          <w:rStyle w:val="Nummer"/>
        </w:rPr>
        <w:br/>
      </w:r>
      <w:bookmarkStart w:id="297" w:name="m73"/>
      <w:r w:rsidR="00361919" w:rsidRPr="00361919">
        <w:rPr>
          <w:rStyle w:val="Nummer"/>
        </w:rPr>
        <w:lastRenderedPageBreak/>
        <w:t>73.</w:t>
      </w:r>
      <w:r w:rsidR="00361919">
        <w:t xml:space="preserve"> </w:t>
      </w:r>
      <w:bookmarkEnd w:id="297"/>
      <w:r w:rsidR="00361919">
        <w:t xml:space="preserve">a) </w:t>
      </w:r>
      <w:r w:rsidR="00361919">
        <w:rPr>
          <w:color w:val="000000"/>
        </w:rPr>
        <w:t xml:space="preserve">Das Pendel ist nach 10 s 9 cm vom Ruhepunkt auf der </w:t>
      </w:r>
      <w:r w:rsidR="00215A4C">
        <w:rPr>
          <w:color w:val="000000"/>
        </w:rPr>
        <w:t>gleichen</w:t>
      </w:r>
      <w:r w:rsidR="00361919">
        <w:rPr>
          <w:color w:val="000000"/>
        </w:rPr>
        <w:t xml:space="preserve"> Seite entfernt. Dort hat es noch eine Geschwindigkeit von 0,19 m/s.</w:t>
      </w:r>
      <w:r w:rsidR="00361919">
        <w:t xml:space="preserve"> Die Beschleunigung beträgt -0,58 m/s². Das bedeutet, es ist kurz vor dem Umkehrpunkt und bremst ab.</w:t>
      </w:r>
      <w:r w:rsidR="00361919">
        <w:br/>
      </w:r>
      <w:r w:rsidR="00361919">
        <w:br/>
      </w:r>
      <w:hyperlink r:id="rId79" w:anchor="m73" w:history="1">
        <w:r w:rsidR="00361919">
          <w:rPr>
            <w:rStyle w:val="Hyperlink"/>
            <w:sz w:val="22"/>
          </w:rPr>
          <w:t>vollst</w:t>
        </w:r>
        <w:bookmarkStart w:id="298" w:name="_Hlt62183591"/>
        <w:r w:rsidR="00361919">
          <w:rPr>
            <w:rStyle w:val="Hyperlink"/>
            <w:sz w:val="22"/>
          </w:rPr>
          <w:t>ä</w:t>
        </w:r>
        <w:bookmarkStart w:id="299" w:name="_Hlt248816186"/>
        <w:bookmarkEnd w:id="298"/>
        <w:r w:rsidR="00361919">
          <w:rPr>
            <w:rStyle w:val="Hyperlink"/>
            <w:sz w:val="22"/>
          </w:rPr>
          <w:t>n</w:t>
        </w:r>
        <w:bookmarkStart w:id="300" w:name="_Hlt124825952"/>
        <w:bookmarkStart w:id="301" w:name="_Hlt124825916"/>
        <w:bookmarkEnd w:id="299"/>
        <w:bookmarkEnd w:id="300"/>
        <w:r w:rsidR="00361919">
          <w:rPr>
            <w:rStyle w:val="Hyperlink"/>
            <w:sz w:val="22"/>
          </w:rPr>
          <w:t>d</w:t>
        </w:r>
        <w:bookmarkEnd w:id="301"/>
        <w:r w:rsidR="00361919">
          <w:rPr>
            <w:rStyle w:val="Hyperlink"/>
            <w:sz w:val="22"/>
          </w:rPr>
          <w:t xml:space="preserve">ige </w:t>
        </w:r>
        <w:bookmarkStart w:id="302" w:name="_Hlt62131638"/>
        <w:r w:rsidR="00361919">
          <w:rPr>
            <w:rStyle w:val="Hyperlink"/>
            <w:sz w:val="22"/>
          </w:rPr>
          <w:t>L</w:t>
        </w:r>
        <w:bookmarkEnd w:id="302"/>
        <w:r w:rsidR="00361919">
          <w:rPr>
            <w:rStyle w:val="Hyperlink"/>
            <w:sz w:val="22"/>
          </w:rPr>
          <w:t>ös</w:t>
        </w:r>
        <w:bookmarkStart w:id="303" w:name="_Hlt120935505"/>
        <w:bookmarkStart w:id="304" w:name="_Hlt120935232"/>
        <w:bookmarkEnd w:id="303"/>
        <w:r w:rsidR="00361919">
          <w:rPr>
            <w:rStyle w:val="Hyperlink"/>
            <w:sz w:val="22"/>
          </w:rPr>
          <w:t>u</w:t>
        </w:r>
        <w:bookmarkEnd w:id="304"/>
        <w:r w:rsidR="00361919">
          <w:rPr>
            <w:rStyle w:val="Hyperlink"/>
            <w:sz w:val="22"/>
          </w:rPr>
          <w:t>ng</w:t>
        </w:r>
      </w:hyperlink>
    </w:p>
    <w:p w14:paraId="36EE498D" w14:textId="77777777" w:rsidR="00361919" w:rsidRDefault="00361919" w:rsidP="00361919">
      <w:pPr>
        <w:outlineLvl w:val="0"/>
      </w:pPr>
      <w:r>
        <w:t xml:space="preserve">b) </w:t>
      </w:r>
      <w:hyperlink r:id="rId80" w:history="1">
        <w:r>
          <w:rPr>
            <w:rStyle w:val="Hyperlink"/>
            <w:sz w:val="22"/>
          </w:rPr>
          <w:t>Di</w:t>
        </w:r>
        <w:bookmarkStart w:id="305" w:name="_Hlt120935214"/>
        <w:r>
          <w:rPr>
            <w:rStyle w:val="Hyperlink"/>
            <w:sz w:val="22"/>
          </w:rPr>
          <w:t>a</w:t>
        </w:r>
        <w:bookmarkStart w:id="306" w:name="_Hlt120935200"/>
        <w:bookmarkStart w:id="307" w:name="_Hlt62133087"/>
        <w:bookmarkEnd w:id="305"/>
        <w:bookmarkEnd w:id="306"/>
        <w:r>
          <w:rPr>
            <w:rStyle w:val="Hyperlink"/>
            <w:sz w:val="22"/>
          </w:rPr>
          <w:t>g</w:t>
        </w:r>
        <w:bookmarkStart w:id="308" w:name="_Hlt62130674"/>
        <w:bookmarkStart w:id="309" w:name="_Hlt62130672"/>
        <w:bookmarkEnd w:id="307"/>
        <w:bookmarkEnd w:id="308"/>
        <w:r>
          <w:rPr>
            <w:rStyle w:val="Hyperlink"/>
            <w:sz w:val="22"/>
          </w:rPr>
          <w:t>r</w:t>
        </w:r>
        <w:bookmarkEnd w:id="309"/>
        <w:r>
          <w:rPr>
            <w:rStyle w:val="Hyperlink"/>
            <w:sz w:val="22"/>
          </w:rPr>
          <w:t>a</w:t>
        </w:r>
        <w:bookmarkStart w:id="310" w:name="_Hlt124603429"/>
        <w:r>
          <w:rPr>
            <w:rStyle w:val="Hyperlink"/>
            <w:sz w:val="22"/>
          </w:rPr>
          <w:t>m</w:t>
        </w:r>
        <w:bookmarkEnd w:id="310"/>
        <w:r>
          <w:rPr>
            <w:rStyle w:val="Hyperlink"/>
            <w:sz w:val="22"/>
          </w:rPr>
          <w:t>m</w:t>
        </w:r>
      </w:hyperlink>
      <w:r w:rsidRPr="00361919">
        <w:rPr>
          <w:rStyle w:val="Nummer"/>
        </w:rPr>
        <w:br/>
      </w:r>
      <w:r w:rsidRPr="00361919">
        <w:rPr>
          <w:rStyle w:val="Nummer"/>
        </w:rPr>
        <w:br/>
      </w:r>
      <w:r w:rsidRPr="00361919">
        <w:rPr>
          <w:rStyle w:val="Nummer"/>
        </w:rPr>
        <w:br/>
      </w:r>
      <w:bookmarkStart w:id="311" w:name="m74"/>
      <w:r w:rsidRPr="00361919">
        <w:rPr>
          <w:rStyle w:val="Nummer"/>
        </w:rPr>
        <w:t>74.</w:t>
      </w:r>
      <w:r>
        <w:t xml:space="preserve"> </w:t>
      </w:r>
      <w:bookmarkEnd w:id="311"/>
      <w:r>
        <w:t>mit y=</w:t>
      </w:r>
      <w:proofErr w:type="spellStart"/>
      <w:r>
        <w:t>y</w:t>
      </w:r>
      <w:r>
        <w:rPr>
          <w:vertAlign w:val="subscript"/>
        </w:rPr>
        <w:t>max</w:t>
      </w:r>
      <w:proofErr w:type="spellEnd"/>
      <w:r>
        <w:t xml:space="preserve">*sin </w:t>
      </w:r>
      <w:r>
        <w:rPr>
          <w:rFonts w:ascii="Symbol" w:hAnsi="Symbol"/>
        </w:rPr>
        <w:t></w:t>
      </w:r>
      <w:r>
        <w:t>*t erhält man</w:t>
      </w:r>
    </w:p>
    <w:tbl>
      <w:tblPr>
        <w:tblW w:w="0" w:type="auto"/>
        <w:tblLayout w:type="fixed"/>
        <w:tblCellMar>
          <w:left w:w="70" w:type="dxa"/>
          <w:right w:w="70" w:type="dxa"/>
        </w:tblCellMar>
        <w:tblLook w:val="0000" w:firstRow="0" w:lastRow="0" w:firstColumn="0" w:lastColumn="0" w:noHBand="0" w:noVBand="0"/>
      </w:tblPr>
      <w:tblGrid>
        <w:gridCol w:w="2764"/>
        <w:gridCol w:w="1701"/>
      </w:tblGrid>
      <w:tr w:rsidR="00361919" w14:paraId="1610D5B8" w14:textId="77777777">
        <w:tc>
          <w:tcPr>
            <w:tcW w:w="2764" w:type="dxa"/>
          </w:tcPr>
          <w:p w14:paraId="6E888408" w14:textId="77777777" w:rsidR="00361919" w:rsidRDefault="00361919" w:rsidP="00361919">
            <w:r>
              <w:t xml:space="preserve">Abstand zur Ruhelage y </w:t>
            </w:r>
          </w:p>
        </w:tc>
        <w:tc>
          <w:tcPr>
            <w:tcW w:w="1701" w:type="dxa"/>
          </w:tcPr>
          <w:p w14:paraId="063E10A2" w14:textId="77777777" w:rsidR="00361919" w:rsidRDefault="00361919" w:rsidP="00361919">
            <w:r>
              <w:t>0 cm</w:t>
            </w:r>
          </w:p>
        </w:tc>
      </w:tr>
      <w:tr w:rsidR="00361919" w14:paraId="0B1E6E11" w14:textId="77777777">
        <w:tc>
          <w:tcPr>
            <w:tcW w:w="2764" w:type="dxa"/>
          </w:tcPr>
          <w:p w14:paraId="1EE3B688" w14:textId="77777777" w:rsidR="00361919" w:rsidRDefault="00361919" w:rsidP="00361919">
            <w:r>
              <w:t>Rückstellkraft</w:t>
            </w:r>
          </w:p>
        </w:tc>
        <w:tc>
          <w:tcPr>
            <w:tcW w:w="1701" w:type="dxa"/>
          </w:tcPr>
          <w:p w14:paraId="20DE4C36" w14:textId="77777777" w:rsidR="00361919" w:rsidRDefault="00361919" w:rsidP="00361919">
            <w:r>
              <w:t>0 N</w:t>
            </w:r>
          </w:p>
        </w:tc>
      </w:tr>
    </w:tbl>
    <w:p w14:paraId="2971295D" w14:textId="77777777" w:rsidR="00361919" w:rsidRDefault="00361919" w:rsidP="00361919">
      <w:pPr>
        <w:outlineLvl w:val="0"/>
      </w:pPr>
      <w:r w:rsidRPr="00361919">
        <w:rPr>
          <w:rStyle w:val="Nummer"/>
        </w:rPr>
        <w:br/>
      </w:r>
      <w:bookmarkStart w:id="312" w:name="m75"/>
      <w:r w:rsidRPr="00361919">
        <w:rPr>
          <w:rStyle w:val="Nummer"/>
        </w:rPr>
        <w:t>75.</w:t>
      </w:r>
      <w:r>
        <w:t xml:space="preserve"> </w:t>
      </w:r>
      <w:bookmarkEnd w:id="312"/>
      <w:r>
        <w:t>T = 1/f</w:t>
      </w:r>
    </w:p>
    <w:tbl>
      <w:tblPr>
        <w:tblW w:w="0" w:type="auto"/>
        <w:tblLayout w:type="fixed"/>
        <w:tblCellMar>
          <w:left w:w="70" w:type="dxa"/>
          <w:right w:w="70" w:type="dxa"/>
        </w:tblCellMar>
        <w:tblLook w:val="0000" w:firstRow="0" w:lastRow="0" w:firstColumn="0" w:lastColumn="0" w:noHBand="0" w:noVBand="0"/>
      </w:tblPr>
      <w:tblGrid>
        <w:gridCol w:w="2197"/>
        <w:gridCol w:w="1205"/>
      </w:tblGrid>
      <w:tr w:rsidR="00361919" w14:paraId="070F5EB0" w14:textId="77777777">
        <w:tc>
          <w:tcPr>
            <w:tcW w:w="2197" w:type="dxa"/>
          </w:tcPr>
          <w:p w14:paraId="754CAE8C" w14:textId="77777777" w:rsidR="00361919" w:rsidRDefault="00361919" w:rsidP="00361919">
            <w:r>
              <w:t>Schwingungsdauer</w:t>
            </w:r>
          </w:p>
        </w:tc>
        <w:tc>
          <w:tcPr>
            <w:tcW w:w="1205" w:type="dxa"/>
          </w:tcPr>
          <w:p w14:paraId="19D121EE" w14:textId="77777777" w:rsidR="00361919" w:rsidRDefault="00361919" w:rsidP="00361919">
            <w:r>
              <w:t>1,25 s</w:t>
            </w:r>
          </w:p>
        </w:tc>
      </w:tr>
    </w:tbl>
    <w:p w14:paraId="73B03464" w14:textId="77777777" w:rsidR="00361919" w:rsidRDefault="00361919" w:rsidP="00361919">
      <w:r>
        <w:t>mit y=</w:t>
      </w:r>
      <w:proofErr w:type="spellStart"/>
      <w:r>
        <w:t>y</w:t>
      </w:r>
      <w:r>
        <w:rPr>
          <w:vertAlign w:val="subscript"/>
        </w:rPr>
        <w:t>max</w:t>
      </w:r>
      <w:proofErr w:type="spellEnd"/>
      <w:r>
        <w:t xml:space="preserve">*sin </w:t>
      </w:r>
      <w:r>
        <w:rPr>
          <w:rFonts w:ascii="Symbol" w:hAnsi="Symbol"/>
        </w:rPr>
        <w:t></w:t>
      </w:r>
      <w:r>
        <w:t>*</w:t>
      </w:r>
      <w:proofErr w:type="gramStart"/>
      <w:r>
        <w:t>t  und</w:t>
      </w:r>
      <w:proofErr w:type="gramEnd"/>
      <w:r>
        <w:t xml:space="preserve"> </w:t>
      </w:r>
      <w:r>
        <w:rPr>
          <w:rFonts w:ascii="Symbol" w:hAnsi="Symbol"/>
        </w:rPr>
        <w:t></w:t>
      </w:r>
      <w:r>
        <w:t xml:space="preserve"> = 1/</w:t>
      </w:r>
      <w:r>
        <w:sym w:font="Symbol" w:char="F0D6"/>
      </w:r>
      <w:r>
        <w:t xml:space="preserve">(m/D) wird </w:t>
      </w:r>
      <w:proofErr w:type="spellStart"/>
      <w:r>
        <w:t>y</w:t>
      </w:r>
      <w:r>
        <w:rPr>
          <w:vertAlign w:val="subscript"/>
        </w:rPr>
        <w:t>max</w:t>
      </w:r>
      <w:proofErr w:type="spellEnd"/>
      <w:r>
        <w:t xml:space="preserve">  berechnet</w:t>
      </w:r>
    </w:p>
    <w:tbl>
      <w:tblPr>
        <w:tblW w:w="0" w:type="auto"/>
        <w:tblLayout w:type="fixed"/>
        <w:tblCellMar>
          <w:left w:w="70" w:type="dxa"/>
          <w:right w:w="70" w:type="dxa"/>
        </w:tblCellMar>
        <w:tblLook w:val="0000" w:firstRow="0" w:lastRow="0" w:firstColumn="0" w:lastColumn="0" w:noHBand="0" w:noVBand="0"/>
      </w:tblPr>
      <w:tblGrid>
        <w:gridCol w:w="1913"/>
        <w:gridCol w:w="1489"/>
      </w:tblGrid>
      <w:tr w:rsidR="00361919" w14:paraId="32E10CF5" w14:textId="77777777">
        <w:tc>
          <w:tcPr>
            <w:tcW w:w="1913" w:type="dxa"/>
          </w:tcPr>
          <w:p w14:paraId="49D6D1D8" w14:textId="77777777" w:rsidR="00361919" w:rsidRDefault="00361919" w:rsidP="00361919">
            <w:r>
              <w:t xml:space="preserve">Amplitude </w:t>
            </w:r>
          </w:p>
        </w:tc>
        <w:tc>
          <w:tcPr>
            <w:tcW w:w="1489" w:type="dxa"/>
          </w:tcPr>
          <w:p w14:paraId="513D2C80" w14:textId="77777777" w:rsidR="00361919" w:rsidRDefault="00361919" w:rsidP="00361919">
            <w:r>
              <w:t>8.5 cm</w:t>
            </w:r>
          </w:p>
        </w:tc>
      </w:tr>
    </w:tbl>
    <w:p w14:paraId="7EBAE067" w14:textId="77777777" w:rsidR="00361919" w:rsidRDefault="00361919" w:rsidP="00361919">
      <w:r w:rsidRPr="00361919">
        <w:rPr>
          <w:rStyle w:val="Nummer"/>
        </w:rPr>
        <w:br/>
      </w:r>
      <w:bookmarkStart w:id="313" w:name="m76"/>
      <w:r w:rsidRPr="00361919">
        <w:rPr>
          <w:rStyle w:val="Nummer"/>
        </w:rPr>
        <w:t>76.</w:t>
      </w:r>
      <w:r>
        <w:t xml:space="preserve"> </w:t>
      </w:r>
      <w:bookmarkEnd w:id="313"/>
      <w:r>
        <w:t>T = 2</w:t>
      </w:r>
      <w:r>
        <w:rPr>
          <w:rFonts w:ascii="Symbol" w:hAnsi="Symbol"/>
        </w:rPr>
        <w:t></w:t>
      </w:r>
      <w:r>
        <w:t xml:space="preserve"> </w:t>
      </w:r>
      <w:r>
        <w:sym w:font="Symbol" w:char="F0D6"/>
      </w:r>
      <w:r>
        <w:t>(l/g)</w:t>
      </w:r>
    </w:p>
    <w:tbl>
      <w:tblPr>
        <w:tblW w:w="0" w:type="auto"/>
        <w:tblLayout w:type="fixed"/>
        <w:tblCellMar>
          <w:left w:w="70" w:type="dxa"/>
          <w:right w:w="70" w:type="dxa"/>
        </w:tblCellMar>
        <w:tblLook w:val="0000" w:firstRow="0" w:lastRow="0" w:firstColumn="0" w:lastColumn="0" w:noHBand="0" w:noVBand="0"/>
      </w:tblPr>
      <w:tblGrid>
        <w:gridCol w:w="1346"/>
        <w:gridCol w:w="1036"/>
      </w:tblGrid>
      <w:tr w:rsidR="00361919" w14:paraId="0B689A2A" w14:textId="77777777">
        <w:tc>
          <w:tcPr>
            <w:tcW w:w="1346" w:type="dxa"/>
          </w:tcPr>
          <w:p w14:paraId="623FC19B" w14:textId="77777777" w:rsidR="00361919" w:rsidRDefault="00361919" w:rsidP="00361919">
            <w:r>
              <w:t xml:space="preserve">Pendellänge </w:t>
            </w:r>
          </w:p>
        </w:tc>
        <w:tc>
          <w:tcPr>
            <w:tcW w:w="1036" w:type="dxa"/>
          </w:tcPr>
          <w:p w14:paraId="42F3509E" w14:textId="77777777" w:rsidR="00361919" w:rsidRDefault="00361919" w:rsidP="00361919">
            <w:r>
              <w:t>894.6 m</w:t>
            </w:r>
          </w:p>
        </w:tc>
      </w:tr>
    </w:tbl>
    <w:p w14:paraId="46EEEBCA" w14:textId="77777777" w:rsidR="00361919" w:rsidRDefault="00361919" w:rsidP="00361919">
      <w:r w:rsidRPr="00361919">
        <w:rPr>
          <w:rStyle w:val="Nummer"/>
        </w:rPr>
        <w:br/>
      </w:r>
      <w:bookmarkStart w:id="314" w:name="m77"/>
      <w:r w:rsidRPr="00361919">
        <w:rPr>
          <w:rStyle w:val="Nummer"/>
        </w:rPr>
        <w:t>77</w:t>
      </w:r>
      <w:bookmarkEnd w:id="314"/>
      <w:r w:rsidRPr="00361919">
        <w:rPr>
          <w:rStyle w:val="Nummer"/>
        </w:rPr>
        <w:t>.</w:t>
      </w:r>
      <w:r>
        <w:t xml:space="preserve"> </w:t>
      </w:r>
      <w:r>
        <w:rPr>
          <w:color w:val="000000"/>
        </w:rPr>
        <w:t>Auf dem Mond führt das Pendel eine Schwingung in 4,43 s durch. Das ist die Schwingungsdauer auf der Erde mal der Wurzel aus dem Verhältnis der Schwerebeschleunigungen.</w:t>
      </w:r>
      <w:r>
        <w:rPr>
          <w:color w:val="000000"/>
        </w:rPr>
        <w:br/>
      </w:r>
      <w:bookmarkStart w:id="315" w:name="_Hlt62198503"/>
      <w:bookmarkEnd w:id="315"/>
      <w:r>
        <w:rPr>
          <w:color w:val="FF0000"/>
        </w:rPr>
        <w:fldChar w:fldCharType="begin"/>
      </w:r>
      <w:r w:rsidR="00B57015">
        <w:rPr>
          <w:color w:val="FF0000"/>
        </w:rPr>
        <w:instrText>HYPERLINK "vlsgmech2</w:instrText>
      </w:r>
      <w:r w:rsidR="008D3EAE">
        <w:rPr>
          <w:color w:val="FF0000"/>
        </w:rPr>
        <w:instrText>.docx</w:instrText>
      </w:r>
      <w:r w:rsidR="00B57015">
        <w:rPr>
          <w:color w:val="FF0000"/>
        </w:rPr>
        <w:instrText>" \l "m77"</w:instrText>
      </w:r>
      <w:r>
        <w:rPr>
          <w:color w:val="FF0000"/>
        </w:rPr>
        <w:fldChar w:fldCharType="separate"/>
      </w:r>
      <w:r>
        <w:rPr>
          <w:rStyle w:val="Hyperlink"/>
          <w:sz w:val="22"/>
        </w:rPr>
        <w:t>vol</w:t>
      </w:r>
      <w:bookmarkStart w:id="316" w:name="_Hlt62183657"/>
      <w:r>
        <w:rPr>
          <w:rStyle w:val="Hyperlink"/>
          <w:sz w:val="22"/>
        </w:rPr>
        <w:t>l</w:t>
      </w:r>
      <w:bookmarkEnd w:id="316"/>
      <w:r>
        <w:rPr>
          <w:rStyle w:val="Hyperlink"/>
          <w:sz w:val="22"/>
        </w:rPr>
        <w:t>st</w:t>
      </w:r>
      <w:bookmarkStart w:id="317" w:name="_Hlt62183651"/>
      <w:r>
        <w:rPr>
          <w:rStyle w:val="Hyperlink"/>
          <w:sz w:val="22"/>
        </w:rPr>
        <w:t>ä</w:t>
      </w:r>
      <w:bookmarkEnd w:id="317"/>
      <w:r>
        <w:rPr>
          <w:rStyle w:val="Hyperlink"/>
          <w:sz w:val="22"/>
        </w:rPr>
        <w:t>ndig</w:t>
      </w:r>
      <w:bookmarkStart w:id="318" w:name="_Hlt62392155"/>
      <w:bookmarkStart w:id="319" w:name="_Hlt62392116"/>
      <w:bookmarkEnd w:id="318"/>
      <w:r>
        <w:rPr>
          <w:rStyle w:val="Hyperlink"/>
          <w:sz w:val="22"/>
        </w:rPr>
        <w:t>e</w:t>
      </w:r>
      <w:bookmarkEnd w:id="319"/>
      <w:r>
        <w:rPr>
          <w:rStyle w:val="Hyperlink"/>
          <w:sz w:val="22"/>
        </w:rPr>
        <w:t xml:space="preserve"> Lösung</w:t>
      </w:r>
      <w:r>
        <w:rPr>
          <w:color w:val="FF0000"/>
        </w:rPr>
        <w:fldChar w:fldCharType="end"/>
      </w:r>
      <w:bookmarkStart w:id="320" w:name="_Hlt62183643"/>
      <w:bookmarkEnd w:id="320"/>
      <w:r w:rsidRPr="00361919">
        <w:rPr>
          <w:rStyle w:val="Nummer"/>
        </w:rPr>
        <w:br/>
      </w:r>
      <w:r w:rsidRPr="00361919">
        <w:rPr>
          <w:rStyle w:val="Nummer"/>
        </w:rPr>
        <w:br/>
      </w:r>
      <w:bookmarkStart w:id="321" w:name="m78"/>
      <w:r w:rsidRPr="00361919">
        <w:rPr>
          <w:rStyle w:val="Nummer"/>
        </w:rPr>
        <w:t>78.</w:t>
      </w:r>
      <w:r>
        <w:t xml:space="preserve"> </w:t>
      </w:r>
      <w:bookmarkEnd w:id="321"/>
      <w:r>
        <w:t>Lösungsweg wie bei Aufgabe 77</w:t>
      </w:r>
    </w:p>
    <w:tbl>
      <w:tblPr>
        <w:tblW w:w="0" w:type="auto"/>
        <w:tblLayout w:type="fixed"/>
        <w:tblCellMar>
          <w:left w:w="70" w:type="dxa"/>
          <w:right w:w="70" w:type="dxa"/>
        </w:tblCellMar>
        <w:tblLook w:val="0000" w:firstRow="0" w:lastRow="0" w:firstColumn="0" w:lastColumn="0" w:noHBand="0" w:noVBand="0"/>
      </w:tblPr>
      <w:tblGrid>
        <w:gridCol w:w="3047"/>
        <w:gridCol w:w="1489"/>
      </w:tblGrid>
      <w:tr w:rsidR="00361919" w14:paraId="463221E4" w14:textId="77777777">
        <w:tc>
          <w:tcPr>
            <w:tcW w:w="3047" w:type="dxa"/>
          </w:tcPr>
          <w:p w14:paraId="56D87681" w14:textId="77777777" w:rsidR="00361919" w:rsidRDefault="00361919" w:rsidP="00361919">
            <w:r>
              <w:t xml:space="preserve">Schwerebeschleunigung auf dem Mars </w:t>
            </w:r>
          </w:p>
        </w:tc>
        <w:tc>
          <w:tcPr>
            <w:tcW w:w="1489" w:type="dxa"/>
          </w:tcPr>
          <w:p w14:paraId="49470FB3" w14:textId="77777777" w:rsidR="00361919" w:rsidRDefault="00361919" w:rsidP="00361919">
            <w:r>
              <w:t>3.76 m/s²</w:t>
            </w:r>
          </w:p>
        </w:tc>
      </w:tr>
    </w:tbl>
    <w:p w14:paraId="0C4AF5D5" w14:textId="77777777" w:rsidR="00361919" w:rsidRDefault="00361919" w:rsidP="00361919">
      <w:r w:rsidRPr="00361919">
        <w:rPr>
          <w:rStyle w:val="Nummer"/>
        </w:rPr>
        <w:br/>
      </w:r>
      <w:bookmarkStart w:id="322" w:name="m79"/>
      <w:r w:rsidRPr="00361919">
        <w:rPr>
          <w:rStyle w:val="Nummer"/>
        </w:rPr>
        <w:t>79.</w:t>
      </w:r>
      <w:r w:rsidR="008043D6">
        <w:t xml:space="preserve"> </w:t>
      </w:r>
      <w:bookmarkEnd w:id="322"/>
    </w:p>
    <w:tbl>
      <w:tblPr>
        <w:tblW w:w="0" w:type="auto"/>
        <w:tblLayout w:type="fixed"/>
        <w:tblCellMar>
          <w:left w:w="70" w:type="dxa"/>
          <w:right w:w="70" w:type="dxa"/>
        </w:tblCellMar>
        <w:tblLook w:val="0000" w:firstRow="0" w:lastRow="0" w:firstColumn="0" w:lastColumn="0" w:noHBand="0" w:noVBand="0"/>
      </w:tblPr>
      <w:tblGrid>
        <w:gridCol w:w="2055"/>
        <w:gridCol w:w="1276"/>
      </w:tblGrid>
      <w:tr w:rsidR="00361919" w14:paraId="07C95BE8" w14:textId="77777777">
        <w:tc>
          <w:tcPr>
            <w:tcW w:w="2055" w:type="dxa"/>
          </w:tcPr>
          <w:p w14:paraId="32C5A33A" w14:textId="77777777" w:rsidR="00361919" w:rsidRDefault="00361919" w:rsidP="00361919">
            <w:r>
              <w:t xml:space="preserve">am anderen Ort </w:t>
            </w:r>
          </w:p>
        </w:tc>
        <w:tc>
          <w:tcPr>
            <w:tcW w:w="1276" w:type="dxa"/>
          </w:tcPr>
          <w:p w14:paraId="6313C069" w14:textId="77777777" w:rsidR="00361919" w:rsidRDefault="00361919" w:rsidP="00361919">
            <w:r>
              <w:t>9.86 m/s²</w:t>
            </w:r>
          </w:p>
        </w:tc>
      </w:tr>
    </w:tbl>
    <w:p w14:paraId="52D78C00" w14:textId="77777777" w:rsidR="008043D6" w:rsidRDefault="00B42104" w:rsidP="00361919">
      <w:pPr>
        <w:rPr>
          <w:rStyle w:val="Nummer"/>
        </w:rPr>
      </w:pPr>
      <w:hyperlink r:id="rId81" w:anchor="m79" w:history="1">
        <w:r w:rsidR="008043D6" w:rsidRPr="008043D6">
          <w:rPr>
            <w:rStyle w:val="Hyperlink"/>
            <w:sz w:val="22"/>
          </w:rPr>
          <w:t>vollständige Lösung</w:t>
        </w:r>
      </w:hyperlink>
    </w:p>
    <w:p w14:paraId="3222C919" w14:textId="77777777" w:rsidR="00361919" w:rsidRDefault="00361919" w:rsidP="00361919">
      <w:r w:rsidRPr="00361919">
        <w:rPr>
          <w:rStyle w:val="Nummer"/>
        </w:rPr>
        <w:br/>
      </w:r>
      <w:bookmarkStart w:id="323" w:name="m80"/>
      <w:r w:rsidRPr="00361919">
        <w:rPr>
          <w:rStyle w:val="Nummer"/>
        </w:rPr>
        <w:t>80.</w:t>
      </w:r>
      <w:r>
        <w:t xml:space="preserve"> </w:t>
      </w:r>
      <w:bookmarkEnd w:id="323"/>
      <w:r>
        <w:t>mit der Geschwindigkeitsformel v=</w:t>
      </w:r>
      <w:proofErr w:type="spellStart"/>
      <w:r>
        <w:t>dy</w:t>
      </w:r>
      <w:proofErr w:type="spellEnd"/>
      <w:r>
        <w:t>/</w:t>
      </w:r>
      <w:proofErr w:type="spellStart"/>
      <w:r>
        <w:t>dt</w:t>
      </w:r>
      <w:proofErr w:type="spellEnd"/>
      <w:r>
        <w:t>=</w:t>
      </w:r>
      <w:proofErr w:type="spellStart"/>
      <w:r>
        <w:t>y</w:t>
      </w:r>
      <w:r>
        <w:rPr>
          <w:vertAlign w:val="subscript"/>
        </w:rPr>
        <w:t>max</w:t>
      </w:r>
      <w:proofErr w:type="spellEnd"/>
      <w:r>
        <w:t>*</w:t>
      </w:r>
      <w:r>
        <w:rPr>
          <w:rFonts w:ascii="Symbol" w:hAnsi="Symbol"/>
        </w:rPr>
        <w:t></w:t>
      </w:r>
      <w:r>
        <w:t xml:space="preserve">*cos </w:t>
      </w:r>
      <w:r>
        <w:rPr>
          <w:rFonts w:ascii="Symbol" w:hAnsi="Symbol"/>
        </w:rPr>
        <w:t></w:t>
      </w:r>
      <w:r>
        <w:t>*t erhält man</w:t>
      </w:r>
    </w:p>
    <w:tbl>
      <w:tblPr>
        <w:tblW w:w="0" w:type="auto"/>
        <w:tblLayout w:type="fixed"/>
        <w:tblCellMar>
          <w:left w:w="70" w:type="dxa"/>
          <w:right w:w="70" w:type="dxa"/>
        </w:tblCellMar>
        <w:tblLook w:val="0000" w:firstRow="0" w:lastRow="0" w:firstColumn="0" w:lastColumn="0" w:noHBand="0" w:noVBand="0"/>
      </w:tblPr>
      <w:tblGrid>
        <w:gridCol w:w="1304"/>
        <w:gridCol w:w="1304"/>
      </w:tblGrid>
      <w:tr w:rsidR="00361919" w14:paraId="32BC4510" w14:textId="77777777">
        <w:tc>
          <w:tcPr>
            <w:tcW w:w="1304" w:type="dxa"/>
          </w:tcPr>
          <w:p w14:paraId="7B89898A" w14:textId="77777777" w:rsidR="00361919" w:rsidRDefault="00361919" w:rsidP="00361919">
            <w:r>
              <w:t xml:space="preserve">Amplitude </w:t>
            </w:r>
          </w:p>
        </w:tc>
        <w:tc>
          <w:tcPr>
            <w:tcW w:w="1304" w:type="dxa"/>
          </w:tcPr>
          <w:p w14:paraId="666E5B95" w14:textId="77777777" w:rsidR="00361919" w:rsidRDefault="00361919" w:rsidP="00361919">
            <w:r>
              <w:t>39.8 cm</w:t>
            </w:r>
          </w:p>
        </w:tc>
      </w:tr>
    </w:tbl>
    <w:p w14:paraId="7BB239CC" w14:textId="77777777" w:rsidR="00361919" w:rsidRPr="00513FF4" w:rsidRDefault="00361919" w:rsidP="00361919">
      <w:pPr>
        <w:rPr>
          <w:lang w:val="en-GB"/>
        </w:rPr>
      </w:pPr>
      <w:r w:rsidRPr="006C45BD">
        <w:rPr>
          <w:rStyle w:val="Nummer"/>
          <w:lang w:val="en-GB"/>
        </w:rPr>
        <w:br/>
      </w:r>
      <w:bookmarkStart w:id="324" w:name="m81"/>
      <w:r w:rsidRPr="006C45BD">
        <w:rPr>
          <w:rStyle w:val="Nummer"/>
          <w:lang w:val="en-GB"/>
        </w:rPr>
        <w:t>81.</w:t>
      </w:r>
      <w:bookmarkEnd w:id="324"/>
      <w:r w:rsidRPr="006C45BD">
        <w:rPr>
          <w:rStyle w:val="Nummer"/>
          <w:lang w:val="en-GB"/>
        </w:rPr>
        <w:t xml:space="preserve"> </w:t>
      </w:r>
      <w:r w:rsidRPr="006C45BD">
        <w:rPr>
          <w:lang w:val="en-GB"/>
        </w:rPr>
        <w:t>F=m*a</w:t>
      </w:r>
      <w:r w:rsidRPr="00513FF4">
        <w:rPr>
          <w:lang w:val="en-GB"/>
        </w:rPr>
        <w:t>, a=-</w:t>
      </w:r>
      <w:proofErr w:type="spellStart"/>
      <w:r w:rsidRPr="00513FF4">
        <w:rPr>
          <w:lang w:val="en-GB"/>
        </w:rPr>
        <w:t>y</w:t>
      </w:r>
      <w:r w:rsidRPr="00513FF4">
        <w:rPr>
          <w:vertAlign w:val="subscript"/>
          <w:lang w:val="en-GB"/>
        </w:rPr>
        <w:t>max</w:t>
      </w:r>
      <w:proofErr w:type="spellEnd"/>
      <w:r w:rsidRPr="00513FF4">
        <w:rPr>
          <w:lang w:val="en-GB"/>
        </w:rPr>
        <w:t>*</w:t>
      </w:r>
      <w:r>
        <w:rPr>
          <w:rFonts w:ascii="Symbol" w:hAnsi="Symbol"/>
        </w:rPr>
        <w:t></w:t>
      </w:r>
      <w:r w:rsidRPr="00513FF4">
        <w:rPr>
          <w:lang w:val="en-GB"/>
        </w:rPr>
        <w:t>²*sin(</w:t>
      </w:r>
      <w:r>
        <w:rPr>
          <w:rFonts w:ascii="Symbol" w:hAnsi="Symbol"/>
        </w:rPr>
        <w:t></w:t>
      </w:r>
      <w:r w:rsidRPr="00513FF4">
        <w:rPr>
          <w:lang w:val="en-GB"/>
        </w:rPr>
        <w:t>*t)</w:t>
      </w:r>
    </w:p>
    <w:tbl>
      <w:tblPr>
        <w:tblW w:w="0" w:type="auto"/>
        <w:tblLayout w:type="fixed"/>
        <w:tblCellMar>
          <w:left w:w="70" w:type="dxa"/>
          <w:right w:w="70" w:type="dxa"/>
        </w:tblCellMar>
        <w:tblLook w:val="0000" w:firstRow="0" w:lastRow="0" w:firstColumn="0" w:lastColumn="0" w:noHBand="0" w:noVBand="0"/>
      </w:tblPr>
      <w:tblGrid>
        <w:gridCol w:w="2055"/>
        <w:gridCol w:w="142"/>
        <w:gridCol w:w="1205"/>
        <w:gridCol w:w="114"/>
      </w:tblGrid>
      <w:tr w:rsidR="00361919" w14:paraId="6F6798F6" w14:textId="77777777">
        <w:trPr>
          <w:gridAfter w:val="1"/>
          <w:wAfter w:w="114" w:type="dxa"/>
        </w:trPr>
        <w:tc>
          <w:tcPr>
            <w:tcW w:w="2055" w:type="dxa"/>
          </w:tcPr>
          <w:p w14:paraId="7F602FC8" w14:textId="77777777" w:rsidR="00361919" w:rsidRDefault="00361919" w:rsidP="00361919">
            <w:r>
              <w:t>Beschleunigung</w:t>
            </w:r>
          </w:p>
        </w:tc>
        <w:tc>
          <w:tcPr>
            <w:tcW w:w="1347" w:type="dxa"/>
            <w:gridSpan w:val="2"/>
          </w:tcPr>
          <w:p w14:paraId="2816026B" w14:textId="77777777" w:rsidR="00361919" w:rsidRDefault="00361919" w:rsidP="00361919">
            <w:r>
              <w:t>13,3 m/s</w:t>
            </w:r>
            <w:r>
              <w:rPr>
                <w:vertAlign w:val="superscript"/>
              </w:rPr>
              <w:t>-2</w:t>
            </w:r>
          </w:p>
        </w:tc>
      </w:tr>
      <w:tr w:rsidR="00361919" w14:paraId="02BBD118" w14:textId="77777777">
        <w:tc>
          <w:tcPr>
            <w:tcW w:w="2197" w:type="dxa"/>
            <w:gridSpan w:val="2"/>
          </w:tcPr>
          <w:p w14:paraId="74640A41" w14:textId="77777777" w:rsidR="00361919" w:rsidRDefault="00361919" w:rsidP="00361919">
            <w:r>
              <w:t xml:space="preserve">maximale Kraft F </w:t>
            </w:r>
          </w:p>
        </w:tc>
        <w:tc>
          <w:tcPr>
            <w:tcW w:w="1319" w:type="dxa"/>
            <w:gridSpan w:val="2"/>
          </w:tcPr>
          <w:p w14:paraId="3CEA473D" w14:textId="77777777" w:rsidR="00361919" w:rsidRDefault="00361919" w:rsidP="00361919">
            <w:r>
              <w:t>2N</w:t>
            </w:r>
          </w:p>
        </w:tc>
      </w:tr>
    </w:tbl>
    <w:p w14:paraId="7A5148B4" w14:textId="77777777" w:rsidR="00361919" w:rsidRDefault="00361919" w:rsidP="00361919">
      <w:r w:rsidRPr="00361919">
        <w:rPr>
          <w:rStyle w:val="Nummer"/>
        </w:rPr>
        <w:br/>
      </w:r>
      <w:bookmarkStart w:id="325" w:name="m82"/>
      <w:r w:rsidR="00E52F43">
        <w:rPr>
          <w:rStyle w:val="Nummer"/>
        </w:rPr>
        <w:t>8</w:t>
      </w:r>
      <w:r w:rsidRPr="00361919">
        <w:rPr>
          <w:rStyle w:val="Nummer"/>
        </w:rPr>
        <w:t>2</w:t>
      </w:r>
      <w:bookmarkEnd w:id="325"/>
      <w:r w:rsidRPr="00361919">
        <w:rPr>
          <w:rStyle w:val="Nummer"/>
        </w:rPr>
        <w:t xml:space="preserve">. </w:t>
      </w:r>
      <w:r>
        <w:t>potenzielle Energie 18,4 kJ</w:t>
      </w:r>
      <w:r>
        <w:br/>
      </w:r>
      <w:hyperlink r:id="rId82" w:anchor="m82" w:history="1">
        <w:r>
          <w:rPr>
            <w:rStyle w:val="Hyperlink"/>
            <w:sz w:val="22"/>
          </w:rPr>
          <w:t>vo</w:t>
        </w:r>
        <w:bookmarkStart w:id="326" w:name="_Hlt54156497"/>
        <w:r>
          <w:rPr>
            <w:rStyle w:val="Hyperlink"/>
            <w:sz w:val="22"/>
          </w:rPr>
          <w:t>l</w:t>
        </w:r>
        <w:bookmarkEnd w:id="326"/>
        <w:r>
          <w:rPr>
            <w:rStyle w:val="Hyperlink"/>
            <w:sz w:val="22"/>
          </w:rPr>
          <w:t>lst</w:t>
        </w:r>
        <w:bookmarkStart w:id="327" w:name="_Hlt54157287"/>
        <w:r>
          <w:rPr>
            <w:rStyle w:val="Hyperlink"/>
            <w:sz w:val="22"/>
          </w:rPr>
          <w:t>ä</w:t>
        </w:r>
        <w:bookmarkEnd w:id="327"/>
        <w:r>
          <w:rPr>
            <w:rStyle w:val="Hyperlink"/>
            <w:sz w:val="22"/>
          </w:rPr>
          <w:t>ndi</w:t>
        </w:r>
        <w:bookmarkStart w:id="328" w:name="_Hlt54156869"/>
        <w:bookmarkEnd w:id="328"/>
        <w:r>
          <w:rPr>
            <w:rStyle w:val="Hyperlink"/>
            <w:sz w:val="22"/>
          </w:rPr>
          <w:t>ge Lösung</w:t>
        </w:r>
      </w:hyperlink>
      <w:bookmarkStart w:id="329" w:name="_Hlt54156493"/>
      <w:bookmarkEnd w:id="329"/>
      <w:r w:rsidRPr="00361919">
        <w:rPr>
          <w:rStyle w:val="Nummer"/>
        </w:rPr>
        <w:br/>
      </w:r>
      <w:r w:rsidRPr="00361919">
        <w:rPr>
          <w:rStyle w:val="Nummer"/>
        </w:rPr>
        <w:br/>
      </w:r>
      <w:bookmarkStart w:id="330" w:name="m83"/>
      <w:r w:rsidRPr="00361919">
        <w:rPr>
          <w:rStyle w:val="Nummer"/>
        </w:rPr>
        <w:t>83</w:t>
      </w:r>
      <w:bookmarkEnd w:id="330"/>
      <w:r w:rsidRPr="00361919">
        <w:rPr>
          <w:rStyle w:val="Nummer"/>
        </w:rPr>
        <w:t>.</w:t>
      </w:r>
      <w:r>
        <w:t xml:space="preserve"> </w:t>
      </w:r>
      <w:bookmarkStart w:id="331" w:name="_Hlt54156396"/>
      <w:bookmarkStart w:id="332" w:name="_Hlt54156392"/>
      <w:bookmarkEnd w:id="331"/>
      <w:r>
        <w:t>W</w:t>
      </w:r>
      <w:bookmarkEnd w:id="332"/>
      <w:r>
        <w:t>=m*g*h</w:t>
      </w:r>
    </w:p>
    <w:tbl>
      <w:tblPr>
        <w:tblW w:w="0" w:type="auto"/>
        <w:tblLayout w:type="fixed"/>
        <w:tblCellMar>
          <w:left w:w="70" w:type="dxa"/>
          <w:right w:w="70" w:type="dxa"/>
        </w:tblCellMar>
        <w:tblLook w:val="0000" w:firstRow="0" w:lastRow="0" w:firstColumn="0" w:lastColumn="0" w:noHBand="0" w:noVBand="0"/>
      </w:tblPr>
      <w:tblGrid>
        <w:gridCol w:w="1134"/>
        <w:gridCol w:w="1134"/>
      </w:tblGrid>
      <w:tr w:rsidR="00361919" w14:paraId="58CFBBD8" w14:textId="77777777">
        <w:tc>
          <w:tcPr>
            <w:tcW w:w="1134" w:type="dxa"/>
          </w:tcPr>
          <w:p w14:paraId="1B5F0A12" w14:textId="77777777" w:rsidR="00361919" w:rsidRDefault="00361919" w:rsidP="00361919">
            <w:r>
              <w:t xml:space="preserve">Höhe </w:t>
            </w:r>
          </w:p>
        </w:tc>
        <w:tc>
          <w:tcPr>
            <w:tcW w:w="1134" w:type="dxa"/>
          </w:tcPr>
          <w:p w14:paraId="28121581" w14:textId="77777777" w:rsidR="00361919" w:rsidRDefault="00361919" w:rsidP="00361919">
            <w:r>
              <w:t>51m</w:t>
            </w:r>
          </w:p>
        </w:tc>
      </w:tr>
    </w:tbl>
    <w:p w14:paraId="34664056" w14:textId="77777777" w:rsidR="00361919" w:rsidRPr="00361919" w:rsidRDefault="00B42104" w:rsidP="00361919">
      <w:pPr>
        <w:rPr>
          <w:rStyle w:val="Nummer"/>
        </w:rPr>
      </w:pPr>
      <w:hyperlink r:id="rId83" w:anchor="m83" w:history="1">
        <w:r w:rsidR="00361919">
          <w:rPr>
            <w:rStyle w:val="Hyperlink"/>
            <w:sz w:val="22"/>
          </w:rPr>
          <w:t>voll</w:t>
        </w:r>
        <w:bookmarkStart w:id="333" w:name="_Hlt54157525"/>
        <w:bookmarkStart w:id="334" w:name="_Hlt54157345"/>
        <w:bookmarkEnd w:id="333"/>
        <w:r w:rsidR="00361919">
          <w:rPr>
            <w:rStyle w:val="Hyperlink"/>
            <w:sz w:val="22"/>
          </w:rPr>
          <w:t>s</w:t>
        </w:r>
        <w:bookmarkEnd w:id="334"/>
        <w:r w:rsidR="00361919">
          <w:rPr>
            <w:rStyle w:val="Hyperlink"/>
            <w:sz w:val="22"/>
          </w:rPr>
          <w:t>tä</w:t>
        </w:r>
        <w:bookmarkStart w:id="335" w:name="_Hlt54157339"/>
        <w:bookmarkStart w:id="336" w:name="_Hlt54157336"/>
        <w:bookmarkEnd w:id="335"/>
        <w:r w:rsidR="00361919">
          <w:rPr>
            <w:rStyle w:val="Hyperlink"/>
            <w:sz w:val="22"/>
          </w:rPr>
          <w:t>n</w:t>
        </w:r>
        <w:bookmarkEnd w:id="336"/>
        <w:r w:rsidR="00361919">
          <w:rPr>
            <w:rStyle w:val="Hyperlink"/>
            <w:sz w:val="22"/>
          </w:rPr>
          <w:t>dige Lösung</w:t>
        </w:r>
      </w:hyperlink>
      <w:r w:rsidR="00361919" w:rsidRPr="00361919">
        <w:rPr>
          <w:rStyle w:val="Nummer"/>
        </w:rPr>
        <w:br/>
      </w:r>
      <w:r w:rsidR="00361919" w:rsidRPr="00361919">
        <w:rPr>
          <w:rStyle w:val="Nummer"/>
        </w:rPr>
        <w:br/>
      </w:r>
      <w:bookmarkStart w:id="337" w:name="m84"/>
      <w:r w:rsidR="00E52F43">
        <w:rPr>
          <w:rStyle w:val="Nummer"/>
        </w:rPr>
        <w:t>8</w:t>
      </w:r>
      <w:r w:rsidR="00361919" w:rsidRPr="00361919">
        <w:rPr>
          <w:rStyle w:val="Nummer"/>
        </w:rPr>
        <w:t>4</w:t>
      </w:r>
      <w:bookmarkEnd w:id="337"/>
      <w:r w:rsidR="00361919"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1247"/>
        <w:gridCol w:w="1247"/>
      </w:tblGrid>
      <w:tr w:rsidR="00361919" w14:paraId="128F5BDF" w14:textId="77777777">
        <w:tc>
          <w:tcPr>
            <w:tcW w:w="1247" w:type="dxa"/>
          </w:tcPr>
          <w:p w14:paraId="51BEE82D" w14:textId="77777777" w:rsidR="00361919" w:rsidRDefault="00361919" w:rsidP="00361919">
            <w:r>
              <w:t xml:space="preserve">Masse </w:t>
            </w:r>
          </w:p>
        </w:tc>
        <w:tc>
          <w:tcPr>
            <w:tcW w:w="1247" w:type="dxa"/>
          </w:tcPr>
          <w:p w14:paraId="23DDE462" w14:textId="77777777" w:rsidR="00361919" w:rsidRDefault="00361919" w:rsidP="00361919">
            <w:r>
              <w:t>40.8kg</w:t>
            </w:r>
          </w:p>
        </w:tc>
      </w:tr>
    </w:tbl>
    <w:p w14:paraId="20C42C71" w14:textId="77777777" w:rsidR="00361919" w:rsidRDefault="00361919" w:rsidP="00361919">
      <w:r w:rsidRPr="00361919">
        <w:rPr>
          <w:rStyle w:val="Nummer"/>
        </w:rPr>
        <w:br/>
      </w:r>
      <w:bookmarkStart w:id="338" w:name="m85"/>
      <w:r w:rsidRPr="00361919">
        <w:rPr>
          <w:rStyle w:val="Nummer"/>
        </w:rPr>
        <w:t>85.</w:t>
      </w:r>
      <w:bookmarkEnd w:id="338"/>
      <w:r>
        <w:t xml:space="preserve"> W=F*s</w:t>
      </w:r>
    </w:p>
    <w:tbl>
      <w:tblPr>
        <w:tblW w:w="0" w:type="auto"/>
        <w:tblLayout w:type="fixed"/>
        <w:tblCellMar>
          <w:left w:w="70" w:type="dxa"/>
          <w:right w:w="70" w:type="dxa"/>
        </w:tblCellMar>
        <w:tblLook w:val="0000" w:firstRow="0" w:lastRow="0" w:firstColumn="0" w:lastColumn="0" w:noHBand="0" w:noVBand="0"/>
      </w:tblPr>
      <w:tblGrid>
        <w:gridCol w:w="1531"/>
        <w:gridCol w:w="1531"/>
      </w:tblGrid>
      <w:tr w:rsidR="00361919" w14:paraId="69666433" w14:textId="77777777">
        <w:tc>
          <w:tcPr>
            <w:tcW w:w="1531" w:type="dxa"/>
          </w:tcPr>
          <w:p w14:paraId="20E9A7E5" w14:textId="77777777" w:rsidR="00361919" w:rsidRDefault="00361919" w:rsidP="00361919">
            <w:r>
              <w:t>Arbeitsaufwa</w:t>
            </w:r>
            <w:r>
              <w:lastRenderedPageBreak/>
              <w:t xml:space="preserve">nd </w:t>
            </w:r>
          </w:p>
        </w:tc>
        <w:tc>
          <w:tcPr>
            <w:tcW w:w="1531" w:type="dxa"/>
          </w:tcPr>
          <w:p w14:paraId="3EDAC28D" w14:textId="77777777" w:rsidR="00361919" w:rsidRDefault="00361919" w:rsidP="00361919">
            <w:r>
              <w:lastRenderedPageBreak/>
              <w:t>16kJ</w:t>
            </w:r>
          </w:p>
        </w:tc>
      </w:tr>
    </w:tbl>
    <w:p w14:paraId="181EF596" w14:textId="77777777" w:rsidR="00361919" w:rsidRDefault="00361919" w:rsidP="00361919">
      <w:pPr>
        <w:rPr>
          <w:rStyle w:val="Nummer"/>
        </w:rPr>
      </w:pPr>
      <w:r w:rsidRPr="00361919">
        <w:rPr>
          <w:rStyle w:val="Nummer"/>
        </w:rPr>
        <w:br/>
      </w:r>
      <w:bookmarkStart w:id="339" w:name="m86"/>
      <w:r w:rsidR="00E52F43">
        <w:rPr>
          <w:rStyle w:val="Nummer"/>
        </w:rPr>
        <w:t>8</w:t>
      </w:r>
      <w:r w:rsidRPr="00361919">
        <w:rPr>
          <w:rStyle w:val="Nummer"/>
        </w:rPr>
        <w:t>6</w:t>
      </w:r>
      <w:bookmarkEnd w:id="339"/>
      <w:r w:rsidRPr="00361919">
        <w:rPr>
          <w:rStyle w:val="Nummer"/>
        </w:rPr>
        <w:t xml:space="preserve">. </w:t>
      </w:r>
      <w:bookmarkStart w:id="340" w:name="_Hlt54171993"/>
      <w:bookmarkEnd w:id="340"/>
    </w:p>
    <w:p w14:paraId="76C03509" w14:textId="77777777" w:rsidR="00E52F43" w:rsidRPr="00361919" w:rsidRDefault="00E52F43" w:rsidP="00361919">
      <w:pPr>
        <w:rPr>
          <w:rStyle w:val="Nummer"/>
        </w:rPr>
      </w:pPr>
      <w:r>
        <w:t>Es ist eine Arbeit von 78,5 kJ notwendig.</w:t>
      </w:r>
    </w:p>
    <w:p w14:paraId="46BF874A" w14:textId="77777777" w:rsidR="00361919" w:rsidRDefault="00B42104" w:rsidP="00361919">
      <w:hyperlink r:id="rId84" w:anchor="m86" w:history="1">
        <w:r w:rsidR="00361919">
          <w:rPr>
            <w:rStyle w:val="Hyperlink"/>
            <w:sz w:val="22"/>
          </w:rPr>
          <w:t>vo</w:t>
        </w:r>
        <w:bookmarkStart w:id="341" w:name="_Hlt54166319"/>
        <w:r w:rsidR="00361919">
          <w:rPr>
            <w:rStyle w:val="Hyperlink"/>
            <w:sz w:val="22"/>
          </w:rPr>
          <w:t>l</w:t>
        </w:r>
        <w:bookmarkEnd w:id="341"/>
        <w:r w:rsidR="00361919">
          <w:rPr>
            <w:rStyle w:val="Hyperlink"/>
            <w:sz w:val="22"/>
          </w:rPr>
          <w:t>l</w:t>
        </w:r>
        <w:bookmarkStart w:id="342" w:name="_Hlt54182715"/>
        <w:r w:rsidR="00361919">
          <w:rPr>
            <w:rStyle w:val="Hyperlink"/>
            <w:sz w:val="22"/>
          </w:rPr>
          <w:t>s</w:t>
        </w:r>
        <w:bookmarkEnd w:id="342"/>
        <w:r w:rsidR="00361919">
          <w:rPr>
            <w:rStyle w:val="Hyperlink"/>
            <w:sz w:val="22"/>
          </w:rPr>
          <w:t>tä</w:t>
        </w:r>
        <w:bookmarkStart w:id="343" w:name="_Hlt71960709"/>
        <w:r w:rsidR="00361919">
          <w:rPr>
            <w:rStyle w:val="Hyperlink"/>
            <w:sz w:val="22"/>
          </w:rPr>
          <w:t>n</w:t>
        </w:r>
        <w:bookmarkEnd w:id="343"/>
        <w:r w:rsidR="00361919">
          <w:rPr>
            <w:rStyle w:val="Hyperlink"/>
            <w:sz w:val="22"/>
          </w:rPr>
          <w:t>dige Lösung</w:t>
        </w:r>
      </w:hyperlink>
      <w:r w:rsidR="00361919" w:rsidRPr="00361919">
        <w:rPr>
          <w:rStyle w:val="Nummer"/>
        </w:rPr>
        <w:br/>
      </w:r>
      <w:r w:rsidR="00361919" w:rsidRPr="00361919">
        <w:rPr>
          <w:rStyle w:val="Nummer"/>
        </w:rPr>
        <w:br/>
      </w:r>
      <w:bookmarkStart w:id="344" w:name="_Hlt54166312"/>
      <w:bookmarkStart w:id="345" w:name="m87"/>
      <w:bookmarkEnd w:id="344"/>
      <w:r w:rsidR="00471B12">
        <w:rPr>
          <w:rStyle w:val="Nummer"/>
        </w:rPr>
        <w:t>8</w:t>
      </w:r>
      <w:r w:rsidR="00361919" w:rsidRPr="00361919">
        <w:rPr>
          <w:rStyle w:val="Nummer"/>
        </w:rPr>
        <w:t>7</w:t>
      </w:r>
      <w:bookmarkEnd w:id="345"/>
      <w:r w:rsidR="00361919" w:rsidRPr="00361919">
        <w:rPr>
          <w:rStyle w:val="Nummer"/>
        </w:rPr>
        <w:t>.</w:t>
      </w:r>
      <w:r w:rsidR="00361919">
        <w:t xml:space="preserve"> W=m*g*µ*s</w:t>
      </w:r>
    </w:p>
    <w:tbl>
      <w:tblPr>
        <w:tblW w:w="0" w:type="auto"/>
        <w:tblLayout w:type="fixed"/>
        <w:tblCellMar>
          <w:left w:w="70" w:type="dxa"/>
          <w:right w:w="70" w:type="dxa"/>
        </w:tblCellMar>
        <w:tblLook w:val="0000" w:firstRow="0" w:lastRow="0" w:firstColumn="0" w:lastColumn="0" w:noHBand="0" w:noVBand="0"/>
      </w:tblPr>
      <w:tblGrid>
        <w:gridCol w:w="2480"/>
        <w:gridCol w:w="922"/>
      </w:tblGrid>
      <w:tr w:rsidR="00361919" w14:paraId="084AFDF3" w14:textId="77777777" w:rsidTr="00471B12">
        <w:tc>
          <w:tcPr>
            <w:tcW w:w="2480" w:type="dxa"/>
          </w:tcPr>
          <w:p w14:paraId="3CB606D0" w14:textId="77777777" w:rsidR="00361919" w:rsidRDefault="00361919" w:rsidP="00361919">
            <w:r>
              <w:t xml:space="preserve">Geschobene Strecke </w:t>
            </w:r>
          </w:p>
        </w:tc>
        <w:tc>
          <w:tcPr>
            <w:tcW w:w="922" w:type="dxa"/>
          </w:tcPr>
          <w:p w14:paraId="2E3026BD" w14:textId="77777777" w:rsidR="00361919" w:rsidRDefault="00361919" w:rsidP="00361919">
            <w:r>
              <w:t>56.6m</w:t>
            </w:r>
          </w:p>
        </w:tc>
      </w:tr>
    </w:tbl>
    <w:p w14:paraId="3FFD0C39" w14:textId="77777777" w:rsidR="00361919" w:rsidRPr="00361919" w:rsidRDefault="00361919" w:rsidP="00361919">
      <w:pPr>
        <w:rPr>
          <w:rStyle w:val="Nummer"/>
        </w:rPr>
      </w:pPr>
      <w:r w:rsidRPr="00361919">
        <w:rPr>
          <w:rStyle w:val="Nummer"/>
        </w:rPr>
        <w:br/>
      </w:r>
      <w:bookmarkStart w:id="346" w:name="_Hlt54183786"/>
      <w:bookmarkStart w:id="347" w:name="m88"/>
      <w:bookmarkEnd w:id="346"/>
      <w:r w:rsidR="00471B12">
        <w:rPr>
          <w:rStyle w:val="Nummer"/>
        </w:rPr>
        <w:t>8</w:t>
      </w:r>
      <w:r w:rsidRPr="00361919">
        <w:rPr>
          <w:rStyle w:val="Nummer"/>
        </w:rPr>
        <w:t>8</w:t>
      </w:r>
      <w:bookmarkEnd w:id="347"/>
      <w:r w:rsidRPr="00361919">
        <w:rPr>
          <w:rStyle w:val="Nummer"/>
        </w:rPr>
        <w:t xml:space="preserve">. </w:t>
      </w:r>
    </w:p>
    <w:tbl>
      <w:tblPr>
        <w:tblW w:w="0" w:type="auto"/>
        <w:tblLayout w:type="fixed"/>
        <w:tblCellMar>
          <w:left w:w="70" w:type="dxa"/>
          <w:right w:w="70" w:type="dxa"/>
        </w:tblCellMar>
        <w:tblLook w:val="0000" w:firstRow="0" w:lastRow="0" w:firstColumn="0" w:lastColumn="0" w:noHBand="0" w:noVBand="0"/>
      </w:tblPr>
      <w:tblGrid>
        <w:gridCol w:w="1913"/>
        <w:gridCol w:w="1418"/>
      </w:tblGrid>
      <w:tr w:rsidR="00361919" w14:paraId="513B042C" w14:textId="77777777">
        <w:tc>
          <w:tcPr>
            <w:tcW w:w="1913" w:type="dxa"/>
          </w:tcPr>
          <w:p w14:paraId="69CAC258" w14:textId="77777777" w:rsidR="00361919" w:rsidRDefault="00361919" w:rsidP="00361919">
            <w:r>
              <w:t xml:space="preserve">Kinetische Energie </w:t>
            </w:r>
          </w:p>
        </w:tc>
        <w:tc>
          <w:tcPr>
            <w:tcW w:w="1418" w:type="dxa"/>
          </w:tcPr>
          <w:p w14:paraId="228E896E" w14:textId="77777777" w:rsidR="00361919" w:rsidRDefault="00361919" w:rsidP="00361919">
            <w:r>
              <w:t>308,6</w:t>
            </w:r>
            <w:bookmarkStart w:id="348" w:name="_Hlt54183226"/>
            <w:bookmarkEnd w:id="348"/>
            <w:r>
              <w:t>kJ</w:t>
            </w:r>
          </w:p>
        </w:tc>
      </w:tr>
    </w:tbl>
    <w:p w14:paraId="601BE333" w14:textId="77777777" w:rsidR="00361919" w:rsidRDefault="00B42104" w:rsidP="00361919">
      <w:hyperlink r:id="rId85" w:anchor="m88" w:history="1">
        <w:r w:rsidR="00361919">
          <w:rPr>
            <w:rStyle w:val="Hyperlink"/>
            <w:sz w:val="22"/>
          </w:rPr>
          <w:t>vollst</w:t>
        </w:r>
        <w:bookmarkStart w:id="349" w:name="_Hlt54182767"/>
        <w:r w:rsidR="00361919">
          <w:rPr>
            <w:rStyle w:val="Hyperlink"/>
            <w:sz w:val="22"/>
          </w:rPr>
          <w:t>ä</w:t>
        </w:r>
        <w:bookmarkEnd w:id="349"/>
        <w:r w:rsidR="00361919">
          <w:rPr>
            <w:rStyle w:val="Hyperlink"/>
            <w:sz w:val="22"/>
          </w:rPr>
          <w:t>ndige L</w:t>
        </w:r>
        <w:bookmarkStart w:id="350" w:name="_Hlt54183281"/>
        <w:r w:rsidR="00361919">
          <w:rPr>
            <w:rStyle w:val="Hyperlink"/>
            <w:sz w:val="22"/>
          </w:rPr>
          <w:t>ö</w:t>
        </w:r>
        <w:bookmarkEnd w:id="350"/>
        <w:r w:rsidR="00361919">
          <w:rPr>
            <w:rStyle w:val="Hyperlink"/>
            <w:sz w:val="22"/>
          </w:rPr>
          <w:t>sung</w:t>
        </w:r>
      </w:hyperlink>
      <w:bookmarkStart w:id="351" w:name="_Hlt54182757"/>
      <w:bookmarkEnd w:id="351"/>
      <w:r w:rsidR="00361919" w:rsidRPr="00361919">
        <w:rPr>
          <w:rStyle w:val="Nummer"/>
        </w:rPr>
        <w:br/>
      </w:r>
      <w:r w:rsidR="00361919" w:rsidRPr="00361919">
        <w:rPr>
          <w:rStyle w:val="Nummer"/>
        </w:rPr>
        <w:br/>
      </w:r>
      <w:bookmarkStart w:id="352" w:name="m89"/>
      <w:r w:rsidR="00471B12">
        <w:rPr>
          <w:rStyle w:val="Nummer"/>
        </w:rPr>
        <w:t>8</w:t>
      </w:r>
      <w:r w:rsidR="00361919" w:rsidRPr="00361919">
        <w:rPr>
          <w:rStyle w:val="Nummer"/>
        </w:rPr>
        <w:t>9</w:t>
      </w:r>
      <w:bookmarkEnd w:id="352"/>
      <w:r w:rsidR="00361919" w:rsidRPr="00361919">
        <w:rPr>
          <w:rStyle w:val="Nummer"/>
        </w:rPr>
        <w:t>.</w:t>
      </w:r>
      <w:r w:rsidR="00361919">
        <w:t xml:space="preserve"> </w:t>
      </w:r>
      <w:proofErr w:type="spellStart"/>
      <w:r w:rsidR="00361919">
        <w:t>E</w:t>
      </w:r>
      <w:r w:rsidR="00361919">
        <w:rPr>
          <w:vertAlign w:val="subscript"/>
        </w:rPr>
        <w:t>kin</w:t>
      </w:r>
      <w:proofErr w:type="spellEnd"/>
      <w:r w:rsidR="00361919">
        <w:t>=(m/</w:t>
      </w:r>
      <w:proofErr w:type="gramStart"/>
      <w:r w:rsidR="00361919">
        <w:t>2)*</w:t>
      </w:r>
      <w:proofErr w:type="gramEnd"/>
      <w:r w:rsidR="00361919">
        <w:t>v²</w:t>
      </w:r>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5FBF999F" w14:textId="77777777" w:rsidTr="00471B12">
        <w:tc>
          <w:tcPr>
            <w:tcW w:w="2055" w:type="dxa"/>
          </w:tcPr>
          <w:p w14:paraId="28E805DA" w14:textId="77777777" w:rsidR="00361919" w:rsidRDefault="00361919" w:rsidP="00361919">
            <w:r>
              <w:t xml:space="preserve">Geschwindigkeit </w:t>
            </w:r>
          </w:p>
        </w:tc>
        <w:tc>
          <w:tcPr>
            <w:tcW w:w="1347" w:type="dxa"/>
          </w:tcPr>
          <w:p w14:paraId="68354C5E" w14:textId="77777777" w:rsidR="00361919" w:rsidRDefault="00361919" w:rsidP="00361919">
            <w:r>
              <w:t>76km/h</w:t>
            </w:r>
          </w:p>
        </w:tc>
      </w:tr>
    </w:tbl>
    <w:p w14:paraId="5475630B" w14:textId="77777777" w:rsidR="00361919" w:rsidRDefault="00361919" w:rsidP="00361919">
      <w:r w:rsidRPr="00361919">
        <w:rPr>
          <w:rStyle w:val="Nummer"/>
        </w:rPr>
        <w:br/>
      </w:r>
      <w:bookmarkStart w:id="353" w:name="m90"/>
      <w:r w:rsidR="00471B12">
        <w:rPr>
          <w:rStyle w:val="Nummer"/>
        </w:rPr>
        <w:t>9</w:t>
      </w:r>
      <w:r w:rsidRPr="00361919">
        <w:rPr>
          <w:rStyle w:val="Nummer"/>
        </w:rPr>
        <w:t>0</w:t>
      </w:r>
      <w:bookmarkEnd w:id="353"/>
      <w:r w:rsidRPr="00361919">
        <w:rPr>
          <w:rStyle w:val="Nummer"/>
        </w:rPr>
        <w:t>.</w:t>
      </w:r>
      <w:r>
        <w:t xml:space="preserve"> m=F/a, a=v²/2s</w:t>
      </w:r>
    </w:p>
    <w:tbl>
      <w:tblPr>
        <w:tblW w:w="0" w:type="auto"/>
        <w:tblLayout w:type="fixed"/>
        <w:tblCellMar>
          <w:left w:w="70" w:type="dxa"/>
          <w:right w:w="70" w:type="dxa"/>
        </w:tblCellMar>
        <w:tblLook w:val="0000" w:firstRow="0" w:lastRow="0" w:firstColumn="0" w:lastColumn="0" w:noHBand="0" w:noVBand="0"/>
      </w:tblPr>
      <w:tblGrid>
        <w:gridCol w:w="2480"/>
        <w:gridCol w:w="1134"/>
      </w:tblGrid>
      <w:tr w:rsidR="00361919" w14:paraId="49818068" w14:textId="77777777">
        <w:tc>
          <w:tcPr>
            <w:tcW w:w="2480" w:type="dxa"/>
          </w:tcPr>
          <w:p w14:paraId="3665879F" w14:textId="77777777" w:rsidR="00361919" w:rsidRDefault="00361919" w:rsidP="00361919">
            <w:r>
              <w:t xml:space="preserve">Masse des Fahrzeuges </w:t>
            </w:r>
          </w:p>
        </w:tc>
        <w:tc>
          <w:tcPr>
            <w:tcW w:w="1134" w:type="dxa"/>
          </w:tcPr>
          <w:p w14:paraId="7010A471" w14:textId="77777777" w:rsidR="00361919" w:rsidRDefault="00361919" w:rsidP="00361919">
            <w:r>
              <w:t>809kg</w:t>
            </w:r>
          </w:p>
        </w:tc>
      </w:tr>
    </w:tbl>
    <w:p w14:paraId="0827EB47" w14:textId="77777777" w:rsidR="00361919" w:rsidRDefault="00361919" w:rsidP="00361919"/>
    <w:p w14:paraId="7E79BFEE" w14:textId="77777777" w:rsidR="00361919" w:rsidRPr="00361919" w:rsidRDefault="00361919" w:rsidP="00361919">
      <w:pPr>
        <w:rPr>
          <w:rStyle w:val="Nummer"/>
        </w:rPr>
      </w:pPr>
      <w:bookmarkStart w:id="354" w:name="m91"/>
      <w:r w:rsidRPr="00361919">
        <w:rPr>
          <w:rStyle w:val="Nummer"/>
        </w:rPr>
        <w:t>91</w:t>
      </w:r>
      <w:r w:rsidR="00471B12">
        <w:rPr>
          <w:rStyle w:val="Nummer"/>
        </w:rPr>
        <w:t>.</w:t>
      </w:r>
    </w:p>
    <w:tbl>
      <w:tblPr>
        <w:tblW w:w="0" w:type="auto"/>
        <w:tblLayout w:type="fixed"/>
        <w:tblCellMar>
          <w:left w:w="70" w:type="dxa"/>
          <w:right w:w="70" w:type="dxa"/>
        </w:tblCellMar>
        <w:tblLook w:val="0000" w:firstRow="0" w:lastRow="0" w:firstColumn="0" w:lastColumn="0" w:noHBand="0" w:noVBand="0"/>
      </w:tblPr>
      <w:tblGrid>
        <w:gridCol w:w="2480"/>
        <w:gridCol w:w="1701"/>
      </w:tblGrid>
      <w:tr w:rsidR="00361919" w14:paraId="0549FCFB" w14:textId="77777777">
        <w:tc>
          <w:tcPr>
            <w:tcW w:w="2480" w:type="dxa"/>
          </w:tcPr>
          <w:bookmarkEnd w:id="354"/>
          <w:p w14:paraId="1FC5160F" w14:textId="77777777" w:rsidR="00361919" w:rsidRDefault="00361919" w:rsidP="00361919">
            <w:r>
              <w:t xml:space="preserve">Endgeschwindigkeit </w:t>
            </w:r>
          </w:p>
        </w:tc>
        <w:tc>
          <w:tcPr>
            <w:tcW w:w="1701" w:type="dxa"/>
          </w:tcPr>
          <w:p w14:paraId="66EBF605" w14:textId="77777777" w:rsidR="00361919" w:rsidRDefault="00361919" w:rsidP="00361919">
            <w:r>
              <w:t>22,6</w:t>
            </w:r>
            <w:bookmarkStart w:id="355" w:name="_Hlt54183630"/>
            <w:bookmarkEnd w:id="355"/>
            <w:r>
              <w:t>km/h</w:t>
            </w:r>
          </w:p>
        </w:tc>
      </w:tr>
    </w:tbl>
    <w:p w14:paraId="027AD086" w14:textId="77777777" w:rsidR="00361919" w:rsidRDefault="00B42104" w:rsidP="00361919">
      <w:hyperlink r:id="rId86" w:anchor="m91" w:history="1">
        <w:r w:rsidR="00361919">
          <w:rPr>
            <w:rStyle w:val="Hyperlink"/>
            <w:sz w:val="22"/>
          </w:rPr>
          <w:t>vol</w:t>
        </w:r>
        <w:bookmarkStart w:id="356" w:name="_Hlt247020849"/>
        <w:r w:rsidR="00361919">
          <w:rPr>
            <w:rStyle w:val="Hyperlink"/>
            <w:sz w:val="22"/>
          </w:rPr>
          <w:t>l</w:t>
        </w:r>
        <w:bookmarkStart w:id="357" w:name="_Hlt54183772"/>
        <w:bookmarkStart w:id="358" w:name="_Hlt54183639"/>
        <w:bookmarkEnd w:id="356"/>
        <w:bookmarkEnd w:id="357"/>
        <w:r w:rsidR="00361919">
          <w:rPr>
            <w:rStyle w:val="Hyperlink"/>
            <w:sz w:val="22"/>
          </w:rPr>
          <w:t>s</w:t>
        </w:r>
        <w:bookmarkEnd w:id="358"/>
        <w:r w:rsidR="00361919">
          <w:rPr>
            <w:rStyle w:val="Hyperlink"/>
            <w:sz w:val="22"/>
          </w:rPr>
          <w:t>tän</w:t>
        </w:r>
        <w:bookmarkStart w:id="359" w:name="_Hlt247020818"/>
        <w:bookmarkStart w:id="360" w:name="_Hlt54515718"/>
        <w:bookmarkEnd w:id="359"/>
        <w:r w:rsidR="00361919">
          <w:rPr>
            <w:rStyle w:val="Hyperlink"/>
            <w:sz w:val="22"/>
          </w:rPr>
          <w:t>d</w:t>
        </w:r>
        <w:bookmarkEnd w:id="360"/>
        <w:r w:rsidR="00361919">
          <w:rPr>
            <w:rStyle w:val="Hyperlink"/>
            <w:sz w:val="22"/>
          </w:rPr>
          <w:t>ig</w:t>
        </w:r>
        <w:bookmarkStart w:id="361" w:name="_Hlt54183370"/>
        <w:bookmarkStart w:id="362" w:name="_Hlt54183357"/>
        <w:bookmarkEnd w:id="361"/>
        <w:r w:rsidR="00361919">
          <w:rPr>
            <w:rStyle w:val="Hyperlink"/>
            <w:sz w:val="22"/>
          </w:rPr>
          <w:t>e</w:t>
        </w:r>
        <w:bookmarkEnd w:id="362"/>
        <w:r w:rsidR="00361919">
          <w:rPr>
            <w:rStyle w:val="Hyperlink"/>
            <w:sz w:val="22"/>
          </w:rPr>
          <w:t xml:space="preserve"> Lösung</w:t>
        </w:r>
      </w:hyperlink>
      <w:bookmarkStart w:id="363" w:name="_Hlt54183351"/>
      <w:bookmarkEnd w:id="363"/>
      <w:r w:rsidR="00361919" w:rsidRPr="00361919">
        <w:rPr>
          <w:rStyle w:val="Nummer"/>
        </w:rPr>
        <w:br/>
      </w:r>
      <w:r w:rsidR="00361919" w:rsidRPr="00361919">
        <w:rPr>
          <w:rStyle w:val="Nummer"/>
        </w:rPr>
        <w:br/>
      </w:r>
      <w:bookmarkStart w:id="364" w:name="m92"/>
      <w:r w:rsidR="00361919" w:rsidRPr="00361919">
        <w:rPr>
          <w:rStyle w:val="Nummer"/>
        </w:rPr>
        <w:t>92.</w:t>
      </w:r>
      <w:r w:rsidR="00361919">
        <w:t xml:space="preserve"> </w:t>
      </w:r>
      <w:bookmarkEnd w:id="364"/>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13F7E90F" w14:textId="77777777">
        <w:tc>
          <w:tcPr>
            <w:tcW w:w="2055" w:type="dxa"/>
          </w:tcPr>
          <w:p w14:paraId="3C9E6605" w14:textId="77777777" w:rsidR="00361919" w:rsidRDefault="00361919" w:rsidP="00361919">
            <w:r>
              <w:t>Potenzielle Energie</w:t>
            </w:r>
          </w:p>
        </w:tc>
        <w:tc>
          <w:tcPr>
            <w:tcW w:w="1347" w:type="dxa"/>
          </w:tcPr>
          <w:p w14:paraId="23BC9048" w14:textId="77777777" w:rsidR="00361919" w:rsidRDefault="00361919" w:rsidP="00361919">
            <w:r>
              <w:t>1.6J</w:t>
            </w:r>
          </w:p>
        </w:tc>
      </w:tr>
    </w:tbl>
    <w:p w14:paraId="28B4A231" w14:textId="77777777" w:rsidR="00361919" w:rsidRDefault="00B42104" w:rsidP="00361919">
      <w:hyperlink r:id="rId87" w:anchor="m92" w:history="1">
        <w:r w:rsidR="00361919">
          <w:rPr>
            <w:rStyle w:val="Hyperlink"/>
            <w:sz w:val="22"/>
          </w:rPr>
          <w:t>voll</w:t>
        </w:r>
        <w:bookmarkStart w:id="365" w:name="_Hlt54515873"/>
        <w:bookmarkStart w:id="366" w:name="_Hlt54530291"/>
        <w:bookmarkEnd w:id="365"/>
        <w:r w:rsidR="00361919">
          <w:rPr>
            <w:rStyle w:val="Hyperlink"/>
            <w:sz w:val="22"/>
          </w:rPr>
          <w:t>s</w:t>
        </w:r>
        <w:bookmarkEnd w:id="366"/>
        <w:r w:rsidR="00361919">
          <w:rPr>
            <w:rStyle w:val="Hyperlink"/>
            <w:sz w:val="22"/>
          </w:rPr>
          <w:t>t</w:t>
        </w:r>
        <w:bookmarkStart w:id="367" w:name="_Hlt54530542"/>
        <w:r w:rsidR="00361919">
          <w:rPr>
            <w:rStyle w:val="Hyperlink"/>
            <w:sz w:val="22"/>
          </w:rPr>
          <w:t>ä</w:t>
        </w:r>
        <w:bookmarkEnd w:id="367"/>
        <w:r w:rsidR="00361919">
          <w:rPr>
            <w:rStyle w:val="Hyperlink"/>
            <w:sz w:val="22"/>
          </w:rPr>
          <w:t xml:space="preserve">ndige </w:t>
        </w:r>
        <w:bookmarkStart w:id="368" w:name="_Hlt54516360"/>
        <w:bookmarkStart w:id="369" w:name="_Hlt54516236"/>
        <w:bookmarkEnd w:id="368"/>
        <w:r w:rsidR="00361919">
          <w:rPr>
            <w:rStyle w:val="Hyperlink"/>
            <w:sz w:val="22"/>
          </w:rPr>
          <w:t>L</w:t>
        </w:r>
        <w:bookmarkEnd w:id="369"/>
        <w:r w:rsidR="00361919">
          <w:rPr>
            <w:rStyle w:val="Hyperlink"/>
            <w:sz w:val="22"/>
          </w:rPr>
          <w:t>ösung</w:t>
        </w:r>
      </w:hyperlink>
      <w:r w:rsidR="00361919" w:rsidRPr="00361919">
        <w:rPr>
          <w:rStyle w:val="Nummer"/>
        </w:rPr>
        <w:br/>
      </w:r>
      <w:r w:rsidR="00361919" w:rsidRPr="00361919">
        <w:rPr>
          <w:rStyle w:val="Nummer"/>
        </w:rPr>
        <w:br/>
      </w:r>
      <w:bookmarkStart w:id="370" w:name="_Hlt54530591"/>
      <w:bookmarkStart w:id="371" w:name="m93"/>
      <w:bookmarkEnd w:id="370"/>
      <w:r w:rsidR="00361919" w:rsidRPr="00361919">
        <w:rPr>
          <w:rStyle w:val="Nummer"/>
        </w:rPr>
        <w:t>93</w:t>
      </w:r>
      <w:bookmarkEnd w:id="371"/>
      <w:r w:rsidR="00361919" w:rsidRPr="00361919">
        <w:rPr>
          <w:rStyle w:val="Nummer"/>
        </w:rPr>
        <w:t>.</w:t>
      </w:r>
      <w:r w:rsidR="00361919">
        <w:t xml:space="preserve"> </w:t>
      </w:r>
    </w:p>
    <w:tbl>
      <w:tblPr>
        <w:tblW w:w="0" w:type="auto"/>
        <w:tblLayout w:type="fixed"/>
        <w:tblCellMar>
          <w:left w:w="70" w:type="dxa"/>
          <w:right w:w="70" w:type="dxa"/>
        </w:tblCellMar>
        <w:tblLook w:val="0000" w:firstRow="0" w:lastRow="0" w:firstColumn="0" w:lastColumn="0" w:noHBand="0" w:noVBand="0"/>
      </w:tblPr>
      <w:tblGrid>
        <w:gridCol w:w="2338"/>
        <w:gridCol w:w="1064"/>
      </w:tblGrid>
      <w:tr w:rsidR="00361919" w14:paraId="50934702" w14:textId="77777777">
        <w:tc>
          <w:tcPr>
            <w:tcW w:w="2338" w:type="dxa"/>
          </w:tcPr>
          <w:p w14:paraId="34BEFF0E" w14:textId="77777777" w:rsidR="00361919" w:rsidRDefault="00361919" w:rsidP="00361919">
            <w:r>
              <w:t>gespeicherte Energie</w:t>
            </w:r>
          </w:p>
        </w:tc>
        <w:tc>
          <w:tcPr>
            <w:tcW w:w="1064" w:type="dxa"/>
          </w:tcPr>
          <w:p w14:paraId="1E4B79FB" w14:textId="77777777" w:rsidR="00361919" w:rsidRDefault="00361919" w:rsidP="00361919">
            <w:r>
              <w:t>24J</w:t>
            </w:r>
          </w:p>
        </w:tc>
      </w:tr>
      <w:tr w:rsidR="00361919" w14:paraId="0922438E" w14:textId="77777777">
        <w:tc>
          <w:tcPr>
            <w:tcW w:w="2338" w:type="dxa"/>
          </w:tcPr>
          <w:p w14:paraId="3D17F3BD" w14:textId="77777777" w:rsidR="00361919" w:rsidRDefault="00361919" w:rsidP="00361919">
            <w:r>
              <w:t>Geschwindigkeit der Kugel</w:t>
            </w:r>
          </w:p>
        </w:tc>
        <w:tc>
          <w:tcPr>
            <w:tcW w:w="1064" w:type="dxa"/>
          </w:tcPr>
          <w:p w14:paraId="5AEE7599" w14:textId="77777777" w:rsidR="00361919" w:rsidRDefault="00361919" w:rsidP="00361919">
            <w:r>
              <w:t>455 km/h</w:t>
            </w:r>
          </w:p>
        </w:tc>
      </w:tr>
    </w:tbl>
    <w:p w14:paraId="02865151" w14:textId="77777777" w:rsidR="00361919" w:rsidRDefault="00B42104" w:rsidP="00361919">
      <w:hyperlink r:id="rId88" w:anchor="m93" w:history="1">
        <w:r w:rsidR="00361919">
          <w:rPr>
            <w:rStyle w:val="Hyperlink"/>
            <w:sz w:val="22"/>
          </w:rPr>
          <w:t>volls</w:t>
        </w:r>
        <w:bookmarkStart w:id="372" w:name="_Hlt54577230"/>
        <w:r w:rsidR="00361919">
          <w:rPr>
            <w:rStyle w:val="Hyperlink"/>
            <w:sz w:val="22"/>
          </w:rPr>
          <w:t>t</w:t>
        </w:r>
        <w:bookmarkStart w:id="373" w:name="_Hlt54531410"/>
        <w:bookmarkEnd w:id="372"/>
        <w:r w:rsidR="00361919">
          <w:rPr>
            <w:rStyle w:val="Hyperlink"/>
            <w:sz w:val="22"/>
          </w:rPr>
          <w:t>ä</w:t>
        </w:r>
        <w:bookmarkStart w:id="374" w:name="_Hlt54531724"/>
        <w:bookmarkStart w:id="375" w:name="_Hlt54531546"/>
        <w:bookmarkEnd w:id="373"/>
        <w:bookmarkEnd w:id="374"/>
        <w:r w:rsidR="00361919">
          <w:rPr>
            <w:rStyle w:val="Hyperlink"/>
            <w:sz w:val="22"/>
          </w:rPr>
          <w:t>n</w:t>
        </w:r>
        <w:bookmarkStart w:id="376" w:name="_Hlt54531152"/>
        <w:bookmarkStart w:id="377" w:name="_Hlt54530599"/>
        <w:bookmarkEnd w:id="375"/>
        <w:bookmarkEnd w:id="376"/>
        <w:r w:rsidR="00361919">
          <w:rPr>
            <w:rStyle w:val="Hyperlink"/>
            <w:sz w:val="22"/>
          </w:rPr>
          <w:t>d</w:t>
        </w:r>
        <w:bookmarkEnd w:id="377"/>
        <w:r w:rsidR="00361919">
          <w:rPr>
            <w:rStyle w:val="Hyperlink"/>
            <w:sz w:val="22"/>
          </w:rPr>
          <w:t>ig</w:t>
        </w:r>
        <w:bookmarkStart w:id="378" w:name="_Hlt54530587"/>
        <w:bookmarkStart w:id="379" w:name="_Hlt54530584"/>
        <w:bookmarkEnd w:id="378"/>
        <w:r w:rsidR="00361919">
          <w:rPr>
            <w:rStyle w:val="Hyperlink"/>
            <w:sz w:val="22"/>
          </w:rPr>
          <w:t>e</w:t>
        </w:r>
        <w:bookmarkEnd w:id="379"/>
        <w:r w:rsidR="00361919">
          <w:rPr>
            <w:rStyle w:val="Hyperlink"/>
            <w:sz w:val="22"/>
          </w:rPr>
          <w:t xml:space="preserve"> Lösung</w:t>
        </w:r>
      </w:hyperlink>
      <w:r w:rsidR="00361919" w:rsidRPr="00361919">
        <w:rPr>
          <w:rStyle w:val="Nummer"/>
        </w:rPr>
        <w:br/>
      </w:r>
      <w:r w:rsidR="00361919" w:rsidRPr="00361919">
        <w:rPr>
          <w:rStyle w:val="Nummer"/>
        </w:rPr>
        <w:br/>
      </w:r>
      <w:bookmarkStart w:id="380" w:name="m94"/>
      <w:r w:rsidR="00361919" w:rsidRPr="00361919">
        <w:rPr>
          <w:rStyle w:val="Nummer"/>
        </w:rPr>
        <w:t>94.</w:t>
      </w:r>
      <w:r w:rsidR="00361919">
        <w:t xml:space="preserve"> </w:t>
      </w:r>
      <w:bookmarkStart w:id="381" w:name="_Hlt54578572"/>
      <w:bookmarkEnd w:id="380"/>
      <w:r w:rsidR="00CF4486">
        <w:t>Der Akrobat trifft mit einer Geschwindigkeit von 8,9 m/s auf. Das sind 32 km/h.</w:t>
      </w:r>
      <w:r w:rsidR="00CF4486">
        <w:br/>
        <w:t>Das Trampolin dehnt sich beim Auftreffend es Akrobaten um 1,36 m nach unten.</w:t>
      </w:r>
      <w:bookmarkEnd w:id="381"/>
    </w:p>
    <w:p w14:paraId="75EA42C6" w14:textId="77777777" w:rsidR="00CF4486" w:rsidRDefault="00CF4486" w:rsidP="00361919"/>
    <w:bookmarkStart w:id="382" w:name="_Hlt54578581"/>
    <w:bookmarkEnd w:id="382"/>
    <w:p w14:paraId="3710A888" w14:textId="77777777" w:rsidR="00361919" w:rsidRDefault="00361919" w:rsidP="00361919">
      <w:r>
        <w:fldChar w:fldCharType="begin"/>
      </w:r>
      <w:r w:rsidR="00B57015">
        <w:instrText>HYPERLINK "vlsgmech</w:instrText>
      </w:r>
      <w:r w:rsidR="008D3EAE">
        <w:instrText>.docx</w:instrText>
      </w:r>
      <w:r w:rsidR="00B57015">
        <w:instrText>" \l "m94"</w:instrText>
      </w:r>
      <w:r>
        <w:fldChar w:fldCharType="separate"/>
      </w:r>
      <w:r>
        <w:rPr>
          <w:rStyle w:val="Hyperlink"/>
          <w:sz w:val="22"/>
        </w:rPr>
        <w:t>volls</w:t>
      </w:r>
      <w:bookmarkStart w:id="383" w:name="_Hlt54585406"/>
      <w:r>
        <w:rPr>
          <w:rStyle w:val="Hyperlink"/>
          <w:sz w:val="22"/>
        </w:rPr>
        <w:t>t</w:t>
      </w:r>
      <w:bookmarkStart w:id="384" w:name="_Hlt119741513"/>
      <w:bookmarkStart w:id="385" w:name="_Hlt119741501"/>
      <w:bookmarkEnd w:id="383"/>
      <w:bookmarkEnd w:id="384"/>
      <w:r>
        <w:rPr>
          <w:rStyle w:val="Hyperlink"/>
          <w:sz w:val="22"/>
        </w:rPr>
        <w:t>ä</w:t>
      </w:r>
      <w:bookmarkStart w:id="386" w:name="_Hlt54577323"/>
      <w:bookmarkEnd w:id="385"/>
      <w:r>
        <w:rPr>
          <w:rStyle w:val="Hyperlink"/>
          <w:sz w:val="22"/>
        </w:rPr>
        <w:t>n</w:t>
      </w:r>
      <w:bookmarkStart w:id="387" w:name="_Hlt248035618"/>
      <w:bookmarkEnd w:id="386"/>
      <w:bookmarkEnd w:id="387"/>
      <w:r>
        <w:rPr>
          <w:rStyle w:val="Hyperlink"/>
          <w:sz w:val="22"/>
        </w:rPr>
        <w:t>di</w:t>
      </w:r>
      <w:bookmarkStart w:id="388" w:name="_Hlt119741541"/>
      <w:r>
        <w:rPr>
          <w:rStyle w:val="Hyperlink"/>
          <w:sz w:val="22"/>
        </w:rPr>
        <w:t>g</w:t>
      </w:r>
      <w:bookmarkEnd w:id="388"/>
      <w:r>
        <w:rPr>
          <w:rStyle w:val="Hyperlink"/>
          <w:sz w:val="22"/>
        </w:rPr>
        <w:t>e Lösung</w:t>
      </w:r>
      <w:r>
        <w:fldChar w:fldCharType="end"/>
      </w:r>
      <w:r w:rsidRPr="00361919">
        <w:rPr>
          <w:rStyle w:val="Nummer"/>
        </w:rPr>
        <w:br/>
      </w:r>
      <w:r w:rsidRPr="00361919">
        <w:rPr>
          <w:rStyle w:val="Nummer"/>
        </w:rPr>
        <w:br/>
      </w:r>
      <w:r w:rsidRPr="00361919">
        <w:rPr>
          <w:rStyle w:val="Nummer"/>
        </w:rPr>
        <w:br/>
      </w:r>
      <w:bookmarkStart w:id="389" w:name="m95"/>
      <w:r w:rsidRPr="00361919">
        <w:rPr>
          <w:rStyle w:val="Nummer"/>
        </w:rPr>
        <w:t>95</w:t>
      </w:r>
      <w:bookmarkEnd w:id="389"/>
      <w:r w:rsidRPr="00361919">
        <w:rPr>
          <w:rStyle w:val="Nummer"/>
        </w:rPr>
        <w:t>.</w:t>
      </w:r>
      <w:r>
        <w:t xml:space="preserve"> </w:t>
      </w:r>
      <w:r>
        <w:rPr>
          <w:color w:val="000000"/>
        </w:rPr>
        <w:t>Der erste Waggon stößt mit 5,9 m/s auf den zweiten. Nach dem Koppeln bewegen sich beide mit 3,5 m/s weiter.</w:t>
      </w:r>
      <w:bookmarkStart w:id="390" w:name="_Hlt110556272"/>
      <w:bookmarkEnd w:id="390"/>
    </w:p>
    <w:p w14:paraId="151E4AE4" w14:textId="77777777" w:rsidR="00361919" w:rsidRDefault="00B42104" w:rsidP="00361919">
      <w:hyperlink r:id="rId89" w:anchor="m95" w:history="1">
        <w:r w:rsidR="00361919">
          <w:rPr>
            <w:rStyle w:val="Hyperlink"/>
            <w:sz w:val="22"/>
          </w:rPr>
          <w:t>vollst</w:t>
        </w:r>
        <w:bookmarkStart w:id="391" w:name="_Hlt110556247"/>
        <w:r w:rsidR="00361919">
          <w:rPr>
            <w:rStyle w:val="Hyperlink"/>
            <w:sz w:val="22"/>
          </w:rPr>
          <w:t>ä</w:t>
        </w:r>
        <w:bookmarkEnd w:id="391"/>
        <w:r w:rsidR="00361919">
          <w:rPr>
            <w:rStyle w:val="Hyperlink"/>
            <w:sz w:val="22"/>
          </w:rPr>
          <w:t>n</w:t>
        </w:r>
        <w:bookmarkStart w:id="392" w:name="_Hlt59692848"/>
        <w:bookmarkStart w:id="393" w:name="_Hlt59692845"/>
        <w:bookmarkEnd w:id="392"/>
        <w:r w:rsidR="00361919">
          <w:rPr>
            <w:rStyle w:val="Hyperlink"/>
            <w:sz w:val="22"/>
          </w:rPr>
          <w:t>d</w:t>
        </w:r>
        <w:bookmarkStart w:id="394" w:name="_Hlt59712977"/>
        <w:bookmarkStart w:id="395" w:name="_Hlt59693180"/>
        <w:bookmarkEnd w:id="393"/>
        <w:bookmarkEnd w:id="394"/>
        <w:r w:rsidR="00361919">
          <w:rPr>
            <w:rStyle w:val="Hyperlink"/>
            <w:sz w:val="22"/>
          </w:rPr>
          <w:t>i</w:t>
        </w:r>
        <w:bookmarkEnd w:id="395"/>
        <w:r w:rsidR="00361919">
          <w:rPr>
            <w:rStyle w:val="Hyperlink"/>
            <w:sz w:val="22"/>
          </w:rPr>
          <w:t>g</w:t>
        </w:r>
        <w:bookmarkStart w:id="396" w:name="_Hlt59692859"/>
        <w:r w:rsidR="00361919">
          <w:rPr>
            <w:rStyle w:val="Hyperlink"/>
            <w:sz w:val="22"/>
          </w:rPr>
          <w:t>e</w:t>
        </w:r>
        <w:bookmarkEnd w:id="396"/>
        <w:r w:rsidR="00361919">
          <w:rPr>
            <w:rStyle w:val="Hyperlink"/>
            <w:sz w:val="22"/>
          </w:rPr>
          <w:t xml:space="preserve"> Lösung</w:t>
        </w:r>
        <w:r w:rsidR="00361919">
          <w:rPr>
            <w:rStyle w:val="Hyperlink"/>
            <w:sz w:val="22"/>
          </w:rPr>
          <w:br/>
        </w:r>
      </w:hyperlink>
      <w:r w:rsidR="00361919" w:rsidRPr="00361919">
        <w:rPr>
          <w:rStyle w:val="Nummer"/>
        </w:rPr>
        <w:br/>
      </w:r>
      <w:bookmarkStart w:id="397" w:name="m96"/>
      <w:r w:rsidR="00471B12">
        <w:rPr>
          <w:rStyle w:val="Nummer"/>
        </w:rPr>
        <w:t>9</w:t>
      </w:r>
      <w:r w:rsidR="00361919" w:rsidRPr="00361919">
        <w:rPr>
          <w:rStyle w:val="Nummer"/>
        </w:rPr>
        <w:t>6</w:t>
      </w:r>
      <w:bookmarkEnd w:id="397"/>
      <w:r w:rsidR="00361919" w:rsidRPr="00361919">
        <w:rPr>
          <w:rStyle w:val="Nummer"/>
        </w:rPr>
        <w:t xml:space="preserve">. </w:t>
      </w:r>
      <w:r w:rsidR="00361919">
        <w:t>Der Nagel erwärmt sich um 28,3 K, also z.B. von 20°C auf 48,3°C.</w:t>
      </w:r>
    </w:p>
    <w:p w14:paraId="462BCC5E" w14:textId="77777777" w:rsidR="00361919" w:rsidRDefault="00361919" w:rsidP="00361919"/>
    <w:p w14:paraId="194C0D30" w14:textId="77777777" w:rsidR="00361919" w:rsidRDefault="00B42104" w:rsidP="00361919">
      <w:hyperlink r:id="rId90" w:anchor="m96" w:history="1">
        <w:r w:rsidR="00361919">
          <w:rPr>
            <w:rStyle w:val="Hyperlink"/>
            <w:sz w:val="22"/>
          </w:rPr>
          <w:t>volls</w:t>
        </w:r>
        <w:bookmarkStart w:id="398" w:name="_Hlt54585468"/>
        <w:r w:rsidR="00361919">
          <w:rPr>
            <w:rStyle w:val="Hyperlink"/>
            <w:sz w:val="22"/>
          </w:rPr>
          <w:t>t</w:t>
        </w:r>
        <w:bookmarkStart w:id="399" w:name="_Hlt54586012"/>
        <w:bookmarkEnd w:id="398"/>
        <w:r w:rsidR="00361919">
          <w:rPr>
            <w:rStyle w:val="Hyperlink"/>
            <w:sz w:val="22"/>
          </w:rPr>
          <w:t>ä</w:t>
        </w:r>
        <w:bookmarkEnd w:id="399"/>
        <w:r w:rsidR="00361919">
          <w:rPr>
            <w:rStyle w:val="Hyperlink"/>
            <w:sz w:val="22"/>
          </w:rPr>
          <w:t>ndige L</w:t>
        </w:r>
        <w:bookmarkStart w:id="400" w:name="_Hlt54585989"/>
        <w:bookmarkStart w:id="401" w:name="_Hlt54585474"/>
        <w:bookmarkEnd w:id="400"/>
        <w:r w:rsidR="00361919">
          <w:rPr>
            <w:rStyle w:val="Hyperlink"/>
            <w:sz w:val="22"/>
          </w:rPr>
          <w:t>ö</w:t>
        </w:r>
        <w:bookmarkEnd w:id="401"/>
        <w:r w:rsidR="00361919">
          <w:rPr>
            <w:rStyle w:val="Hyperlink"/>
            <w:sz w:val="22"/>
          </w:rPr>
          <w:t>sung</w:t>
        </w:r>
      </w:hyperlink>
      <w:bookmarkStart w:id="402" w:name="_Hlt54585450"/>
      <w:bookmarkEnd w:id="402"/>
    </w:p>
    <w:p w14:paraId="15A2B884" w14:textId="77777777" w:rsidR="00361919" w:rsidRDefault="00361919" w:rsidP="00361919">
      <w:r w:rsidRPr="00361919">
        <w:rPr>
          <w:rStyle w:val="Nummer"/>
        </w:rPr>
        <w:br/>
      </w:r>
      <w:bookmarkStart w:id="403" w:name="m97"/>
      <w:r w:rsidR="00471B12">
        <w:rPr>
          <w:rStyle w:val="Nummer"/>
        </w:rPr>
        <w:t>9</w:t>
      </w:r>
      <w:r w:rsidRPr="00361919">
        <w:rPr>
          <w:rStyle w:val="Nummer"/>
        </w:rPr>
        <w:t>7</w:t>
      </w:r>
      <w:bookmarkEnd w:id="403"/>
      <w:r w:rsidRPr="00361919">
        <w:rPr>
          <w:rStyle w:val="Nummer"/>
        </w:rPr>
        <w:t>.</w:t>
      </w:r>
      <w:r>
        <w:t>E=0,5*D*y</w:t>
      </w:r>
      <w:r>
        <w:rPr>
          <w:vertAlign w:val="subscript"/>
        </w:rPr>
        <w:t>max</w:t>
      </w:r>
      <w:r>
        <w:t>²</w:t>
      </w:r>
    </w:p>
    <w:tbl>
      <w:tblPr>
        <w:tblW w:w="0" w:type="auto"/>
        <w:tblLayout w:type="fixed"/>
        <w:tblCellMar>
          <w:left w:w="70" w:type="dxa"/>
          <w:right w:w="70" w:type="dxa"/>
        </w:tblCellMar>
        <w:tblLook w:val="0000" w:firstRow="0" w:lastRow="0" w:firstColumn="0" w:lastColumn="0" w:noHBand="0" w:noVBand="0"/>
      </w:tblPr>
      <w:tblGrid>
        <w:gridCol w:w="2338"/>
        <w:gridCol w:w="1064"/>
      </w:tblGrid>
      <w:tr w:rsidR="00361919" w14:paraId="006A5928" w14:textId="77777777">
        <w:tc>
          <w:tcPr>
            <w:tcW w:w="2338" w:type="dxa"/>
          </w:tcPr>
          <w:p w14:paraId="1E8D5DC5" w14:textId="77777777" w:rsidR="00361919" w:rsidRDefault="00361919" w:rsidP="00361919">
            <w:r>
              <w:t xml:space="preserve">Energie W </w:t>
            </w:r>
          </w:p>
        </w:tc>
        <w:tc>
          <w:tcPr>
            <w:tcW w:w="1064" w:type="dxa"/>
          </w:tcPr>
          <w:p w14:paraId="305322C9" w14:textId="77777777" w:rsidR="00361919" w:rsidRDefault="00361919" w:rsidP="00361919">
            <w:r>
              <w:t>0.4J</w:t>
            </w:r>
          </w:p>
        </w:tc>
      </w:tr>
    </w:tbl>
    <w:p w14:paraId="0AEB08BC" w14:textId="77777777" w:rsidR="00361919" w:rsidRDefault="00361919" w:rsidP="00361919">
      <w:r w:rsidRPr="00361919">
        <w:rPr>
          <w:rStyle w:val="Nummer"/>
        </w:rPr>
        <w:lastRenderedPageBreak/>
        <w:br/>
      </w:r>
      <w:bookmarkStart w:id="404" w:name="m98"/>
      <w:r w:rsidR="00471B12">
        <w:rPr>
          <w:rStyle w:val="Nummer"/>
        </w:rPr>
        <w:t>9</w:t>
      </w:r>
      <w:r w:rsidRPr="00361919">
        <w:rPr>
          <w:rStyle w:val="Nummer"/>
        </w:rPr>
        <w:t>8</w:t>
      </w:r>
      <w:bookmarkEnd w:id="404"/>
      <w:r w:rsidRPr="00361919">
        <w:rPr>
          <w:rStyle w:val="Nummer"/>
        </w:rPr>
        <w:t>.</w:t>
      </w:r>
      <w:r>
        <w:t xml:space="preserve"> Die potenzielle Energie ist Null, die kinetische Energie, die dann gleich der Gesamtenergie ist, beträgt 0,02 J.</w:t>
      </w:r>
    </w:p>
    <w:p w14:paraId="75BAC66C" w14:textId="77777777" w:rsidR="00361919" w:rsidRDefault="00361919" w:rsidP="00361919">
      <w:pPr>
        <w:rPr>
          <w:rStyle w:val="Hyperlink"/>
          <w:sz w:val="22"/>
        </w:rPr>
      </w:pPr>
      <w:r>
        <w:fldChar w:fldCharType="begin"/>
      </w:r>
      <w:r w:rsidR="00B57015">
        <w:instrText>HYPERLINK "vlsgmech</w:instrText>
      </w:r>
      <w:r w:rsidR="008D3EAE">
        <w:instrText>.docx</w:instrText>
      </w:r>
      <w:r w:rsidR="00B57015">
        <w:instrText>" \l "m98"</w:instrText>
      </w:r>
      <w:r>
        <w:fldChar w:fldCharType="separate"/>
      </w:r>
      <w:r>
        <w:rPr>
          <w:rStyle w:val="Hyperlink"/>
          <w:sz w:val="22"/>
        </w:rPr>
        <w:t>vollstän</w:t>
      </w:r>
      <w:bookmarkStart w:id="405" w:name="_Hlt54682484"/>
      <w:r>
        <w:rPr>
          <w:rStyle w:val="Hyperlink"/>
          <w:sz w:val="22"/>
        </w:rPr>
        <w:t>d</w:t>
      </w:r>
      <w:bookmarkEnd w:id="405"/>
      <w:r>
        <w:rPr>
          <w:rStyle w:val="Hyperlink"/>
          <w:sz w:val="22"/>
        </w:rPr>
        <w:t>ige Lösung</w:t>
      </w:r>
    </w:p>
    <w:p w14:paraId="195B166F" w14:textId="77777777" w:rsidR="00361919" w:rsidRDefault="00361919" w:rsidP="00361919">
      <w:r>
        <w:fldChar w:fldCharType="end"/>
      </w:r>
      <w:bookmarkStart w:id="406" w:name="_Hlt54682476"/>
      <w:bookmarkEnd w:id="406"/>
      <w:r w:rsidRPr="00361919">
        <w:rPr>
          <w:rStyle w:val="Nummer"/>
        </w:rPr>
        <w:br/>
      </w:r>
      <w:bookmarkStart w:id="407" w:name="m99"/>
      <w:r w:rsidRPr="00361919">
        <w:rPr>
          <w:rStyle w:val="Nummer"/>
        </w:rPr>
        <w:t xml:space="preserve">99. </w:t>
      </w:r>
      <w:bookmarkEnd w:id="407"/>
      <w:r>
        <w:t>a)</w:t>
      </w:r>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4A0838C6" w14:textId="77777777" w:rsidTr="00C5623D">
        <w:tc>
          <w:tcPr>
            <w:tcW w:w="2055" w:type="dxa"/>
          </w:tcPr>
          <w:p w14:paraId="56785F7D" w14:textId="77777777" w:rsidR="00361919" w:rsidRDefault="00361919" w:rsidP="00361919">
            <w:r>
              <w:t>Geschwindigkeit</w:t>
            </w:r>
          </w:p>
        </w:tc>
        <w:tc>
          <w:tcPr>
            <w:tcW w:w="1347" w:type="dxa"/>
          </w:tcPr>
          <w:p w14:paraId="62F41CF8" w14:textId="77777777" w:rsidR="00361919" w:rsidRDefault="00361919" w:rsidP="00361919">
            <w:r>
              <w:t>1,22 m/s</w:t>
            </w:r>
          </w:p>
        </w:tc>
      </w:tr>
    </w:tbl>
    <w:p w14:paraId="3876E63D" w14:textId="77777777" w:rsidR="00361919" w:rsidRDefault="00361919" w:rsidP="00361919">
      <w:pPr>
        <w:outlineLvl w:val="0"/>
      </w:pPr>
      <w:r>
        <w:t xml:space="preserve"> </w:t>
      </w:r>
      <w:bookmarkStart w:id="408" w:name="_Hlt16171267"/>
      <w:bookmarkEnd w:id="408"/>
      <w:r>
        <w:t xml:space="preserve">b) </w:t>
      </w:r>
    </w:p>
    <w:tbl>
      <w:tblPr>
        <w:tblW w:w="0" w:type="auto"/>
        <w:tblLayout w:type="fixed"/>
        <w:tblCellMar>
          <w:left w:w="70" w:type="dxa"/>
          <w:right w:w="70" w:type="dxa"/>
        </w:tblCellMar>
        <w:tblLook w:val="0000" w:firstRow="0" w:lastRow="0" w:firstColumn="0" w:lastColumn="0" w:noHBand="0" w:noVBand="0"/>
      </w:tblPr>
      <w:tblGrid>
        <w:gridCol w:w="2197"/>
        <w:gridCol w:w="1205"/>
      </w:tblGrid>
      <w:tr w:rsidR="00361919" w14:paraId="47CFDF5C" w14:textId="77777777" w:rsidTr="00C5623D">
        <w:tc>
          <w:tcPr>
            <w:tcW w:w="2197" w:type="dxa"/>
          </w:tcPr>
          <w:p w14:paraId="446B71A0" w14:textId="77777777" w:rsidR="00361919" w:rsidRDefault="00361919" w:rsidP="00361919">
            <w:r>
              <w:t>Schwingun</w:t>
            </w:r>
            <w:bookmarkStart w:id="409" w:name="_Hlt16171337"/>
            <w:bookmarkEnd w:id="409"/>
            <w:r>
              <w:t>gsdauer</w:t>
            </w:r>
          </w:p>
        </w:tc>
        <w:tc>
          <w:tcPr>
            <w:tcW w:w="1205" w:type="dxa"/>
          </w:tcPr>
          <w:p w14:paraId="68F2DB31" w14:textId="77777777" w:rsidR="00361919" w:rsidRDefault="00361919" w:rsidP="00361919">
            <w:r>
              <w:t>8,97 s</w:t>
            </w:r>
          </w:p>
        </w:tc>
      </w:tr>
      <w:tr w:rsidR="00361919" w14:paraId="4B2091F0" w14:textId="77777777" w:rsidTr="00C5623D">
        <w:tc>
          <w:tcPr>
            <w:tcW w:w="2197" w:type="dxa"/>
          </w:tcPr>
          <w:p w14:paraId="0CB8B03B" w14:textId="77777777" w:rsidR="00361919" w:rsidRDefault="00361919" w:rsidP="00361919">
            <w:r>
              <w:t>Amplitude</w:t>
            </w:r>
          </w:p>
        </w:tc>
        <w:tc>
          <w:tcPr>
            <w:tcW w:w="1205" w:type="dxa"/>
          </w:tcPr>
          <w:p w14:paraId="244D78D0" w14:textId="77777777" w:rsidR="00361919" w:rsidRDefault="00361919" w:rsidP="00361919">
            <w:r>
              <w:t>1,7 m</w:t>
            </w:r>
          </w:p>
        </w:tc>
      </w:tr>
    </w:tbl>
    <w:p w14:paraId="3B8B7DE1" w14:textId="77777777" w:rsidR="00C5623D" w:rsidRDefault="00C5623D" w:rsidP="00361919"/>
    <w:p w14:paraId="7168E479" w14:textId="77777777" w:rsidR="00361919" w:rsidRDefault="00361919" w:rsidP="00361919">
      <w:r>
        <w:t>Gültigkeit: Reibungsfrei, Pendelkörper ist Massepunkt, kleine Auslenkungen</w:t>
      </w:r>
      <w:r>
        <w:br/>
        <w:t>c) Kräfte auf das Seil: Normalkraft und Radialkraft =&gt; Fliehkraft.</w:t>
      </w:r>
      <w:r>
        <w:br/>
        <w:t>Sowohl Normalkraft als auch Fliehkraft sind am unteren Punkt am größten.</w:t>
      </w:r>
      <w:r>
        <w:br/>
        <w:t>F=F</w:t>
      </w:r>
      <w:r>
        <w:rPr>
          <w:vertAlign w:val="subscript"/>
        </w:rPr>
        <w:t>G</w:t>
      </w:r>
      <w:r>
        <w:t xml:space="preserve"> + F</w:t>
      </w:r>
      <w:r>
        <w:rPr>
          <w:vertAlign w:val="subscript"/>
        </w:rPr>
        <w:t>R</w:t>
      </w:r>
      <w:r>
        <w:rPr>
          <w:vertAlign w:val="subscript"/>
        </w:rPr>
        <w:br/>
      </w:r>
      <w:r>
        <w:t>F=9,9 kN</w:t>
      </w:r>
      <w:r>
        <w:br/>
        <w:t xml:space="preserve"> </w:t>
      </w:r>
      <w:hyperlink r:id="rId91" w:anchor="m99" w:history="1">
        <w:r>
          <w:rPr>
            <w:rStyle w:val="Hyperlink"/>
            <w:sz w:val="22"/>
          </w:rPr>
          <w:t>volls</w:t>
        </w:r>
        <w:bookmarkStart w:id="410" w:name="_Hlt43902662"/>
        <w:bookmarkStart w:id="411" w:name="_Hlt43902553"/>
        <w:bookmarkEnd w:id="410"/>
        <w:r>
          <w:rPr>
            <w:rStyle w:val="Hyperlink"/>
            <w:sz w:val="22"/>
          </w:rPr>
          <w:t>t</w:t>
        </w:r>
        <w:bookmarkStart w:id="412" w:name="_Hlt19687372"/>
        <w:bookmarkStart w:id="413" w:name="_Hlt187974009"/>
        <w:bookmarkEnd w:id="411"/>
        <w:bookmarkEnd w:id="412"/>
        <w:r>
          <w:rPr>
            <w:rStyle w:val="Hyperlink"/>
            <w:sz w:val="22"/>
          </w:rPr>
          <w:t>ä</w:t>
        </w:r>
        <w:bookmarkStart w:id="414" w:name="_Hlt52515753"/>
        <w:bookmarkEnd w:id="413"/>
        <w:r>
          <w:rPr>
            <w:rStyle w:val="Hyperlink"/>
            <w:sz w:val="22"/>
          </w:rPr>
          <w:t>n</w:t>
        </w:r>
        <w:bookmarkStart w:id="415" w:name="_Hlt54682451"/>
        <w:bookmarkStart w:id="416" w:name="_Hlt54682112"/>
        <w:bookmarkEnd w:id="414"/>
        <w:bookmarkEnd w:id="415"/>
        <w:r>
          <w:rPr>
            <w:rStyle w:val="Hyperlink"/>
            <w:sz w:val="22"/>
          </w:rPr>
          <w:t>d</w:t>
        </w:r>
        <w:bookmarkStart w:id="417" w:name="_Hlt187972989"/>
        <w:bookmarkStart w:id="418" w:name="_Hlt187972855"/>
        <w:bookmarkEnd w:id="416"/>
        <w:bookmarkEnd w:id="417"/>
        <w:r>
          <w:rPr>
            <w:rStyle w:val="Hyperlink"/>
            <w:sz w:val="22"/>
          </w:rPr>
          <w:t>i</w:t>
        </w:r>
        <w:bookmarkEnd w:id="418"/>
        <w:r>
          <w:rPr>
            <w:rStyle w:val="Hyperlink"/>
            <w:sz w:val="22"/>
          </w:rPr>
          <w:t>ge</w:t>
        </w:r>
        <w:bookmarkStart w:id="419" w:name="_Hlt16171162"/>
        <w:bookmarkEnd w:id="419"/>
        <w:r>
          <w:rPr>
            <w:rStyle w:val="Hyperlink"/>
            <w:sz w:val="22"/>
          </w:rPr>
          <w:t xml:space="preserve"> L</w:t>
        </w:r>
        <w:bookmarkStart w:id="420" w:name="_Hlt16035086"/>
        <w:bookmarkStart w:id="421" w:name="_Hlt16034937"/>
        <w:bookmarkEnd w:id="420"/>
        <w:r>
          <w:rPr>
            <w:rStyle w:val="Hyperlink"/>
            <w:sz w:val="22"/>
          </w:rPr>
          <w:t>ö</w:t>
        </w:r>
        <w:bookmarkEnd w:id="421"/>
        <w:r>
          <w:rPr>
            <w:rStyle w:val="Hyperlink"/>
            <w:sz w:val="22"/>
          </w:rPr>
          <w:t>sung</w:t>
        </w:r>
      </w:hyperlink>
    </w:p>
    <w:p w14:paraId="6011D796" w14:textId="77777777" w:rsidR="00361919" w:rsidRDefault="00361919" w:rsidP="00361919">
      <w:r w:rsidRPr="00361919">
        <w:rPr>
          <w:rStyle w:val="Nummer"/>
        </w:rPr>
        <w:t xml:space="preserve"> </w:t>
      </w:r>
      <w:r w:rsidRPr="00361919">
        <w:rPr>
          <w:rStyle w:val="Nummer"/>
        </w:rPr>
        <w:br/>
      </w:r>
      <w:bookmarkStart w:id="422" w:name="m100"/>
      <w:r w:rsidR="00471B12">
        <w:rPr>
          <w:rStyle w:val="Nummer"/>
        </w:rPr>
        <w:t>1</w:t>
      </w:r>
      <w:r w:rsidRPr="00361919">
        <w:rPr>
          <w:rStyle w:val="Nummer"/>
        </w:rPr>
        <w:t>00</w:t>
      </w:r>
      <w:bookmarkEnd w:id="422"/>
      <w:r w:rsidRPr="00361919">
        <w:rPr>
          <w:rStyle w:val="Nummer"/>
        </w:rPr>
        <w:t>.</w:t>
      </w:r>
      <w:r>
        <w:t xml:space="preserve"> Die Kugel wird sich um 0,022 K erwärmen. Das ist fast gar nichts und sicher nicht zu spüren.</w:t>
      </w:r>
      <w:r>
        <w:br/>
      </w:r>
      <w:hyperlink r:id="rId92" w:anchor="m100" w:history="1">
        <w:r>
          <w:rPr>
            <w:rStyle w:val="Hyperlink"/>
            <w:sz w:val="22"/>
          </w:rPr>
          <w:t>vo</w:t>
        </w:r>
        <w:bookmarkStart w:id="423" w:name="_Hlt54743310"/>
        <w:bookmarkEnd w:id="423"/>
        <w:r>
          <w:rPr>
            <w:rStyle w:val="Hyperlink"/>
            <w:sz w:val="22"/>
          </w:rPr>
          <w:t>ll</w:t>
        </w:r>
        <w:bookmarkStart w:id="424" w:name="_Hlt54741068"/>
        <w:bookmarkStart w:id="425" w:name="_Hlt54740938"/>
        <w:bookmarkEnd w:id="424"/>
        <w:r>
          <w:rPr>
            <w:rStyle w:val="Hyperlink"/>
            <w:sz w:val="22"/>
          </w:rPr>
          <w:t>s</w:t>
        </w:r>
        <w:bookmarkEnd w:id="425"/>
        <w:r>
          <w:rPr>
            <w:rStyle w:val="Hyperlink"/>
            <w:sz w:val="22"/>
          </w:rPr>
          <w:t>tänd</w:t>
        </w:r>
        <w:bookmarkStart w:id="426" w:name="_Hlt54742656"/>
        <w:bookmarkStart w:id="427" w:name="_Hlt54741109"/>
        <w:bookmarkEnd w:id="426"/>
        <w:r>
          <w:rPr>
            <w:rStyle w:val="Hyperlink"/>
            <w:sz w:val="22"/>
          </w:rPr>
          <w:t>i</w:t>
        </w:r>
        <w:bookmarkEnd w:id="427"/>
        <w:r>
          <w:rPr>
            <w:rStyle w:val="Hyperlink"/>
            <w:sz w:val="22"/>
          </w:rPr>
          <w:t>ge L</w:t>
        </w:r>
        <w:bookmarkStart w:id="428" w:name="_Hlt248042099"/>
        <w:bookmarkStart w:id="429" w:name="_Hlt248035740"/>
        <w:bookmarkEnd w:id="428"/>
        <w:r>
          <w:rPr>
            <w:rStyle w:val="Hyperlink"/>
            <w:sz w:val="22"/>
          </w:rPr>
          <w:t>ö</w:t>
        </w:r>
        <w:bookmarkEnd w:id="429"/>
        <w:r>
          <w:rPr>
            <w:rStyle w:val="Hyperlink"/>
            <w:sz w:val="22"/>
          </w:rPr>
          <w:t>sung</w:t>
        </w:r>
      </w:hyperlink>
      <w:bookmarkStart w:id="430" w:name="_Hlt54740918"/>
      <w:bookmarkEnd w:id="430"/>
      <w:r w:rsidRPr="00361919">
        <w:rPr>
          <w:rStyle w:val="Nummer"/>
        </w:rPr>
        <w:br/>
      </w:r>
      <w:r w:rsidRPr="00361919">
        <w:rPr>
          <w:rStyle w:val="Nummer"/>
        </w:rPr>
        <w:br/>
      </w:r>
      <w:bookmarkStart w:id="431" w:name="m101"/>
      <w:r w:rsidR="00471B12">
        <w:rPr>
          <w:rStyle w:val="Nummer"/>
        </w:rPr>
        <w:t>1</w:t>
      </w:r>
      <w:r w:rsidRPr="00361919">
        <w:rPr>
          <w:rStyle w:val="Nummer"/>
        </w:rPr>
        <w:t>01</w:t>
      </w:r>
      <w:bookmarkEnd w:id="431"/>
      <w:r w:rsidRPr="00361919">
        <w:rPr>
          <w:rStyle w:val="Nummer"/>
        </w:rPr>
        <w:t xml:space="preserve">. </w:t>
      </w:r>
      <w:r>
        <w:t>Q=m*c*</w:t>
      </w:r>
      <w:r>
        <w:rPr>
          <w:rFonts w:ascii="Symbol" w:hAnsi="Symbol"/>
        </w:rPr>
        <w:t></w:t>
      </w:r>
      <w:r>
        <w:t xml:space="preserve">T = </w:t>
      </w:r>
      <w:proofErr w:type="spellStart"/>
      <w:r>
        <w:t>E</w:t>
      </w:r>
      <w:r>
        <w:rPr>
          <w:vertAlign w:val="subscript"/>
        </w:rPr>
        <w:t>kin</w:t>
      </w:r>
      <w:proofErr w:type="spellEnd"/>
      <w:r>
        <w:t xml:space="preserve"> = m/2*v²</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3B48A990" w14:textId="77777777">
        <w:tc>
          <w:tcPr>
            <w:tcW w:w="1701" w:type="dxa"/>
          </w:tcPr>
          <w:p w14:paraId="27888968" w14:textId="77777777" w:rsidR="00361919" w:rsidRDefault="00361919" w:rsidP="00361919">
            <w:r>
              <w:t xml:space="preserve">Wassermenge </w:t>
            </w:r>
          </w:p>
        </w:tc>
        <w:tc>
          <w:tcPr>
            <w:tcW w:w="1701" w:type="dxa"/>
          </w:tcPr>
          <w:p w14:paraId="3C0C348C" w14:textId="77777777" w:rsidR="00361919" w:rsidRDefault="00361919" w:rsidP="00361919">
            <w:r>
              <w:t>22Liter</w:t>
            </w:r>
          </w:p>
        </w:tc>
      </w:tr>
    </w:tbl>
    <w:p w14:paraId="6D9DD6D2" w14:textId="77777777" w:rsidR="00361919" w:rsidRPr="00361919" w:rsidRDefault="00361919" w:rsidP="00361919">
      <w:pPr>
        <w:rPr>
          <w:rStyle w:val="Nummer"/>
        </w:rPr>
      </w:pPr>
      <w:r w:rsidRPr="00361919">
        <w:rPr>
          <w:rStyle w:val="Nummer"/>
        </w:rPr>
        <w:br/>
      </w:r>
      <w:bookmarkStart w:id="432" w:name="m102"/>
      <w:r w:rsidRPr="00361919">
        <w:rPr>
          <w:rStyle w:val="Nummer"/>
        </w:rPr>
        <w:t>102.</w:t>
      </w:r>
      <w:bookmarkEnd w:id="432"/>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45FC0D2B" w14:textId="77777777">
        <w:tc>
          <w:tcPr>
            <w:tcW w:w="1701" w:type="dxa"/>
          </w:tcPr>
          <w:p w14:paraId="5B472A80" w14:textId="77777777" w:rsidR="00361919" w:rsidRDefault="00361919" w:rsidP="00361919">
            <w:r>
              <w:t>Impuls p</w:t>
            </w:r>
          </w:p>
        </w:tc>
        <w:tc>
          <w:tcPr>
            <w:tcW w:w="1701" w:type="dxa"/>
          </w:tcPr>
          <w:p w14:paraId="54366636" w14:textId="77777777" w:rsidR="00361919" w:rsidRDefault="00361919" w:rsidP="00361919">
            <w:r>
              <w:t>80Ns</w:t>
            </w:r>
          </w:p>
        </w:tc>
      </w:tr>
    </w:tbl>
    <w:p w14:paraId="71920582" w14:textId="77777777" w:rsidR="00361919" w:rsidRPr="00361919" w:rsidRDefault="00361919" w:rsidP="00361919">
      <w:pPr>
        <w:rPr>
          <w:rStyle w:val="Nummer"/>
        </w:rPr>
      </w:pPr>
      <w:r w:rsidRPr="00361919">
        <w:rPr>
          <w:rStyle w:val="Nummer"/>
        </w:rPr>
        <w:br/>
      </w:r>
      <w:bookmarkStart w:id="433" w:name="m103"/>
      <w:r w:rsidRPr="00361919">
        <w:rPr>
          <w:rStyle w:val="Nummer"/>
        </w:rPr>
        <w:t>103.</w:t>
      </w:r>
      <w:bookmarkEnd w:id="433"/>
    </w:p>
    <w:p w14:paraId="09EA32BB" w14:textId="77777777" w:rsidR="00361919" w:rsidRDefault="00361919" w:rsidP="00361919">
      <w:r>
        <w:t>v=p/m, m=Dichte/Volumen, Volumen = 4/3*Pi *r³</w:t>
      </w:r>
    </w:p>
    <w:tbl>
      <w:tblPr>
        <w:tblW w:w="0" w:type="auto"/>
        <w:tblLayout w:type="fixed"/>
        <w:tblCellMar>
          <w:left w:w="70" w:type="dxa"/>
          <w:right w:w="70" w:type="dxa"/>
        </w:tblCellMar>
        <w:tblLook w:val="0000" w:firstRow="0" w:lastRow="0" w:firstColumn="0" w:lastColumn="0" w:noHBand="0" w:noVBand="0"/>
      </w:tblPr>
      <w:tblGrid>
        <w:gridCol w:w="2197"/>
        <w:gridCol w:w="1205"/>
      </w:tblGrid>
      <w:tr w:rsidR="00361919" w14:paraId="4EE13459" w14:textId="77777777" w:rsidTr="00471B12">
        <w:tc>
          <w:tcPr>
            <w:tcW w:w="2197" w:type="dxa"/>
          </w:tcPr>
          <w:p w14:paraId="78A8F5FD" w14:textId="77777777" w:rsidR="00361919" w:rsidRDefault="00361919" w:rsidP="00361919">
            <w:r>
              <w:t xml:space="preserve">Geschwindigkeit </w:t>
            </w:r>
          </w:p>
        </w:tc>
        <w:tc>
          <w:tcPr>
            <w:tcW w:w="1205" w:type="dxa"/>
          </w:tcPr>
          <w:p w14:paraId="04F1E4BF" w14:textId="77777777" w:rsidR="00361919" w:rsidRDefault="00361919" w:rsidP="00361919">
            <w:r>
              <w:t>21m/s</w:t>
            </w:r>
          </w:p>
        </w:tc>
      </w:tr>
    </w:tbl>
    <w:p w14:paraId="30A226AE" w14:textId="77777777" w:rsidR="00361919" w:rsidRDefault="00361919" w:rsidP="00361919">
      <w:r w:rsidRPr="00361919">
        <w:rPr>
          <w:rStyle w:val="Nummer"/>
        </w:rPr>
        <w:br/>
      </w:r>
      <w:bookmarkStart w:id="434" w:name="m104"/>
      <w:r w:rsidRPr="00361919">
        <w:rPr>
          <w:rStyle w:val="Nummer"/>
        </w:rPr>
        <w:t>104.</w:t>
      </w:r>
      <w:r>
        <w:t xml:space="preserve"> </w:t>
      </w:r>
      <w:bookmarkEnd w:id="434"/>
      <w:r>
        <w:rPr>
          <w:rFonts w:ascii="Symbol" w:hAnsi="Symbol"/>
        </w:rPr>
        <w:t></w:t>
      </w:r>
      <w:r>
        <w:t xml:space="preserve">p = F * </w:t>
      </w:r>
      <w:r>
        <w:rPr>
          <w:rFonts w:ascii="Symbol" w:hAnsi="Symbol"/>
        </w:rPr>
        <w:t></w:t>
      </w:r>
      <w:r>
        <w:t>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47FF628B" w14:textId="77777777">
        <w:tc>
          <w:tcPr>
            <w:tcW w:w="1701" w:type="dxa"/>
          </w:tcPr>
          <w:p w14:paraId="57B2ADB6" w14:textId="77777777" w:rsidR="00361919" w:rsidRDefault="00361919" w:rsidP="00361919">
            <w:r>
              <w:t>Zeitdauer</w:t>
            </w:r>
          </w:p>
        </w:tc>
        <w:tc>
          <w:tcPr>
            <w:tcW w:w="1701" w:type="dxa"/>
          </w:tcPr>
          <w:p w14:paraId="7CBF0A69" w14:textId="77777777" w:rsidR="00361919" w:rsidRDefault="00361919" w:rsidP="00361919">
            <w:r>
              <w:t>0.8s</w:t>
            </w:r>
          </w:p>
        </w:tc>
      </w:tr>
    </w:tbl>
    <w:p w14:paraId="2B7446D7" w14:textId="77777777" w:rsidR="00361919" w:rsidRDefault="00361919" w:rsidP="00361919">
      <w:r w:rsidRPr="00361919">
        <w:rPr>
          <w:rStyle w:val="Nummer"/>
        </w:rPr>
        <w:br/>
      </w:r>
      <w:bookmarkStart w:id="435" w:name="_Hlt59713012"/>
      <w:bookmarkStart w:id="436" w:name="m105"/>
      <w:bookmarkEnd w:id="435"/>
      <w:r w:rsidRPr="00361919">
        <w:rPr>
          <w:rStyle w:val="Nummer"/>
        </w:rPr>
        <w:t>105</w:t>
      </w:r>
      <w:bookmarkEnd w:id="436"/>
      <w:r w:rsidRPr="00361919">
        <w:rPr>
          <w:rStyle w:val="Nummer"/>
        </w:rPr>
        <w:t>.</w:t>
      </w:r>
      <w:r>
        <w:t xml:space="preserve"> F = m * a, a = v/</w:t>
      </w:r>
      <w:proofErr w:type="gramStart"/>
      <w:r>
        <w:t>t ,</w:t>
      </w:r>
      <w:proofErr w:type="gramEnd"/>
      <w:r>
        <w:t xml:space="preserve"> da Umkehr, muss die Kraft verdoppelt werden</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6CE19139" w14:textId="77777777">
        <w:tc>
          <w:tcPr>
            <w:tcW w:w="1701" w:type="dxa"/>
          </w:tcPr>
          <w:p w14:paraId="26CE5F81" w14:textId="77777777" w:rsidR="00361919" w:rsidRDefault="00361919" w:rsidP="00361919">
            <w:r>
              <w:t>Kraft F</w:t>
            </w:r>
          </w:p>
        </w:tc>
        <w:tc>
          <w:tcPr>
            <w:tcW w:w="1701" w:type="dxa"/>
          </w:tcPr>
          <w:p w14:paraId="56329095" w14:textId="77777777" w:rsidR="00361919" w:rsidRDefault="00361919" w:rsidP="00361919">
            <w:r>
              <w:t>120N</w:t>
            </w:r>
          </w:p>
        </w:tc>
      </w:tr>
    </w:tbl>
    <w:p w14:paraId="248D2388" w14:textId="77777777" w:rsidR="00361919" w:rsidRDefault="00361919" w:rsidP="00361919">
      <w:r w:rsidRPr="00361919">
        <w:rPr>
          <w:rStyle w:val="Nummer"/>
        </w:rPr>
        <w:br/>
      </w:r>
      <w:bookmarkStart w:id="437" w:name="m106"/>
      <w:r w:rsidR="00471B12">
        <w:rPr>
          <w:rStyle w:val="Nummer"/>
        </w:rPr>
        <w:t>106</w:t>
      </w:r>
      <w:bookmarkEnd w:id="437"/>
      <w:r w:rsidRPr="00361919">
        <w:rPr>
          <w:rStyle w:val="Nummer"/>
        </w:rPr>
        <w:t>.</w:t>
      </w:r>
      <w:r>
        <w:t xml:space="preserve"> F = m * a, a = v/t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4ED98DE3" w14:textId="77777777">
        <w:tc>
          <w:tcPr>
            <w:tcW w:w="1701" w:type="dxa"/>
          </w:tcPr>
          <w:p w14:paraId="5598DA91" w14:textId="77777777" w:rsidR="00361919" w:rsidRDefault="00361919" w:rsidP="00361919">
            <w:r>
              <w:t>Kraft F</w:t>
            </w:r>
          </w:p>
        </w:tc>
        <w:tc>
          <w:tcPr>
            <w:tcW w:w="1701" w:type="dxa"/>
          </w:tcPr>
          <w:p w14:paraId="6405D56C" w14:textId="77777777" w:rsidR="00361919" w:rsidRDefault="00361919" w:rsidP="00361919">
            <w:r>
              <w:t>2kN</w:t>
            </w:r>
          </w:p>
        </w:tc>
      </w:tr>
    </w:tbl>
    <w:p w14:paraId="0B252EC3" w14:textId="77777777" w:rsidR="00361919" w:rsidRPr="00361919" w:rsidRDefault="00361919" w:rsidP="00361919">
      <w:pPr>
        <w:rPr>
          <w:rStyle w:val="Nummer"/>
        </w:rPr>
      </w:pPr>
      <w:r w:rsidRPr="00361919">
        <w:rPr>
          <w:rStyle w:val="Nummer"/>
        </w:rPr>
        <w:br/>
      </w:r>
      <w:bookmarkStart w:id="438" w:name="m107"/>
      <w:r w:rsidR="00471B12">
        <w:rPr>
          <w:rStyle w:val="Nummer"/>
        </w:rPr>
        <w:t>107</w:t>
      </w:r>
      <w:bookmarkEnd w:id="438"/>
    </w:p>
    <w:tbl>
      <w:tblPr>
        <w:tblW w:w="0" w:type="auto"/>
        <w:tblLayout w:type="fixed"/>
        <w:tblCellMar>
          <w:left w:w="70" w:type="dxa"/>
          <w:right w:w="70" w:type="dxa"/>
        </w:tblCellMar>
        <w:tblLook w:val="0000" w:firstRow="0" w:lastRow="0" w:firstColumn="0" w:lastColumn="0" w:noHBand="0" w:noVBand="0"/>
      </w:tblPr>
      <w:tblGrid>
        <w:gridCol w:w="2338"/>
        <w:gridCol w:w="1064"/>
      </w:tblGrid>
      <w:tr w:rsidR="00361919" w14:paraId="6DB3AF96" w14:textId="77777777">
        <w:tc>
          <w:tcPr>
            <w:tcW w:w="2338" w:type="dxa"/>
          </w:tcPr>
          <w:p w14:paraId="2C7F9488" w14:textId="77777777" w:rsidR="00361919" w:rsidRDefault="00361919" w:rsidP="00361919">
            <w:r>
              <w:t xml:space="preserve">Geschwindigkeit </w:t>
            </w:r>
          </w:p>
        </w:tc>
        <w:tc>
          <w:tcPr>
            <w:tcW w:w="1064" w:type="dxa"/>
          </w:tcPr>
          <w:p w14:paraId="3571E6E5" w14:textId="77777777" w:rsidR="00361919" w:rsidRDefault="00361919" w:rsidP="00361919">
            <w:r>
              <w:t>84km/h</w:t>
            </w:r>
          </w:p>
        </w:tc>
      </w:tr>
    </w:tbl>
    <w:p w14:paraId="216409E0" w14:textId="77777777" w:rsidR="00361919" w:rsidRDefault="00B42104" w:rsidP="00361919">
      <w:hyperlink r:id="rId93" w:anchor="m107" w:history="1">
        <w:r w:rsidR="00361919">
          <w:rPr>
            <w:rStyle w:val="Hyperlink"/>
            <w:sz w:val="22"/>
          </w:rPr>
          <w:t>vol</w:t>
        </w:r>
        <w:bookmarkStart w:id="439" w:name="_Hlt45617225"/>
        <w:bookmarkEnd w:id="439"/>
        <w:r w:rsidR="00361919">
          <w:rPr>
            <w:rStyle w:val="Hyperlink"/>
            <w:sz w:val="22"/>
          </w:rPr>
          <w:t>l</w:t>
        </w:r>
        <w:bookmarkStart w:id="440" w:name="_Hlt45617243"/>
        <w:r w:rsidR="00361919">
          <w:rPr>
            <w:rStyle w:val="Hyperlink"/>
            <w:sz w:val="22"/>
          </w:rPr>
          <w:t>s</w:t>
        </w:r>
        <w:bookmarkEnd w:id="440"/>
        <w:r w:rsidR="00361919">
          <w:rPr>
            <w:rStyle w:val="Hyperlink"/>
            <w:sz w:val="22"/>
          </w:rPr>
          <w:t>t</w:t>
        </w:r>
        <w:bookmarkStart w:id="441" w:name="_Hlt52193026"/>
        <w:bookmarkStart w:id="442" w:name="_Hlt52178402"/>
        <w:bookmarkEnd w:id="441"/>
        <w:r w:rsidR="00361919">
          <w:rPr>
            <w:rStyle w:val="Hyperlink"/>
            <w:sz w:val="22"/>
          </w:rPr>
          <w:t>ä</w:t>
        </w:r>
        <w:bookmarkStart w:id="443" w:name="_Hlt247179891"/>
        <w:bookmarkStart w:id="444" w:name="_Hlt247179727"/>
        <w:bookmarkEnd w:id="442"/>
        <w:bookmarkEnd w:id="443"/>
        <w:r w:rsidR="00361919">
          <w:rPr>
            <w:rStyle w:val="Hyperlink"/>
            <w:sz w:val="22"/>
          </w:rPr>
          <w:t>n</w:t>
        </w:r>
        <w:bookmarkStart w:id="445" w:name="_Hlt119741475"/>
        <w:bookmarkStart w:id="446" w:name="_Hlt119741468"/>
        <w:bookmarkEnd w:id="444"/>
        <w:bookmarkEnd w:id="445"/>
        <w:r w:rsidR="00361919">
          <w:rPr>
            <w:rStyle w:val="Hyperlink"/>
            <w:sz w:val="22"/>
          </w:rPr>
          <w:t>d</w:t>
        </w:r>
        <w:bookmarkEnd w:id="446"/>
        <w:r w:rsidR="00361919">
          <w:rPr>
            <w:rStyle w:val="Hyperlink"/>
            <w:sz w:val="22"/>
          </w:rPr>
          <w:t>ige L</w:t>
        </w:r>
        <w:bookmarkStart w:id="447" w:name="_Hlt45635460"/>
        <w:r w:rsidR="00361919">
          <w:rPr>
            <w:rStyle w:val="Hyperlink"/>
            <w:sz w:val="22"/>
          </w:rPr>
          <w:t>ö</w:t>
        </w:r>
        <w:bookmarkEnd w:id="447"/>
        <w:r w:rsidR="00361919">
          <w:rPr>
            <w:rStyle w:val="Hyperlink"/>
            <w:sz w:val="22"/>
          </w:rPr>
          <w:t>sung</w:t>
        </w:r>
        <w:bookmarkStart w:id="448" w:name="_Hlt45616840"/>
        <w:bookmarkEnd w:id="448"/>
      </w:hyperlink>
      <w:r w:rsidR="00361919" w:rsidRPr="00361919">
        <w:rPr>
          <w:rStyle w:val="Nummer"/>
        </w:rPr>
        <w:br/>
      </w:r>
      <w:r w:rsidR="00361919" w:rsidRPr="00361919">
        <w:rPr>
          <w:rStyle w:val="Nummer"/>
        </w:rPr>
        <w:br/>
      </w:r>
      <w:bookmarkStart w:id="449" w:name="_Hlt59255692"/>
      <w:bookmarkStart w:id="450" w:name="m108"/>
      <w:bookmarkEnd w:id="449"/>
      <w:r w:rsidR="00471B12">
        <w:rPr>
          <w:rStyle w:val="Nummer"/>
        </w:rPr>
        <w:t>108</w:t>
      </w:r>
      <w:bookmarkEnd w:id="450"/>
      <w:r w:rsidR="00361919" w:rsidRPr="00361919">
        <w:rPr>
          <w:rStyle w:val="Nummer"/>
        </w:rPr>
        <w:t>.</w:t>
      </w:r>
      <w:r w:rsidR="00361919">
        <w:t xml:space="preserve"> kinetische Energie Fußball = kinetische Energie Torwart</w:t>
      </w:r>
    </w:p>
    <w:tbl>
      <w:tblPr>
        <w:tblW w:w="0" w:type="auto"/>
        <w:tblLayout w:type="fixed"/>
        <w:tblCellMar>
          <w:left w:w="70" w:type="dxa"/>
          <w:right w:w="70" w:type="dxa"/>
        </w:tblCellMar>
        <w:tblLook w:val="0000" w:firstRow="0" w:lastRow="0" w:firstColumn="0" w:lastColumn="0" w:noHBand="0" w:noVBand="0"/>
      </w:tblPr>
      <w:tblGrid>
        <w:gridCol w:w="2197"/>
        <w:gridCol w:w="1701"/>
      </w:tblGrid>
      <w:tr w:rsidR="00361919" w14:paraId="215695BD" w14:textId="77777777">
        <w:tc>
          <w:tcPr>
            <w:tcW w:w="2197" w:type="dxa"/>
          </w:tcPr>
          <w:p w14:paraId="15DB9DEF" w14:textId="77777777" w:rsidR="00361919" w:rsidRDefault="00361919" w:rsidP="00361919">
            <w:r>
              <w:t xml:space="preserve">Geschwindigkeit </w:t>
            </w:r>
          </w:p>
        </w:tc>
        <w:tc>
          <w:tcPr>
            <w:tcW w:w="1701" w:type="dxa"/>
          </w:tcPr>
          <w:p w14:paraId="25469F36" w14:textId="77777777" w:rsidR="00361919" w:rsidRDefault="00361919" w:rsidP="00361919">
            <w:r>
              <w:t>0.5km/h</w:t>
            </w:r>
          </w:p>
        </w:tc>
      </w:tr>
    </w:tbl>
    <w:p w14:paraId="11BB3334" w14:textId="77777777" w:rsidR="00361919" w:rsidRDefault="00361919" w:rsidP="00361919">
      <w:r w:rsidRPr="00361919">
        <w:rPr>
          <w:rStyle w:val="Nummer"/>
        </w:rPr>
        <w:br/>
      </w:r>
      <w:bookmarkStart w:id="451" w:name="_Hlt59713356"/>
      <w:bookmarkStart w:id="452" w:name="m109"/>
      <w:bookmarkEnd w:id="451"/>
      <w:r w:rsidRPr="00361919">
        <w:rPr>
          <w:rStyle w:val="Nummer"/>
        </w:rPr>
        <w:t>109.</w:t>
      </w:r>
      <w:bookmarkEnd w:id="452"/>
      <w:r w:rsidRPr="00361919">
        <w:rPr>
          <w:rStyle w:val="Nummer"/>
        </w:rPr>
        <w:t xml:space="preserve"> </w:t>
      </w:r>
      <w:r>
        <w:rPr>
          <w:color w:val="000000"/>
        </w:rPr>
        <w:t>Der Pfahl kann maximal 55 kN tragen. Das entspricht einer Masse von 5,5 t.</w:t>
      </w:r>
    </w:p>
    <w:p w14:paraId="55A80690" w14:textId="77777777" w:rsidR="00361919" w:rsidRDefault="00B42104" w:rsidP="00361919">
      <w:hyperlink r:id="rId94" w:anchor="m109" w:history="1">
        <w:r w:rsidR="00361919">
          <w:rPr>
            <w:rStyle w:val="Hyperlink"/>
            <w:sz w:val="22"/>
          </w:rPr>
          <w:t>vollstä</w:t>
        </w:r>
        <w:bookmarkStart w:id="453" w:name="_Hlt215532140"/>
        <w:bookmarkStart w:id="454" w:name="_Hlt215533970"/>
        <w:bookmarkEnd w:id="453"/>
        <w:r w:rsidR="00361919">
          <w:rPr>
            <w:rStyle w:val="Hyperlink"/>
            <w:sz w:val="22"/>
          </w:rPr>
          <w:t>n</w:t>
        </w:r>
        <w:bookmarkEnd w:id="454"/>
        <w:r w:rsidR="00361919">
          <w:rPr>
            <w:rStyle w:val="Hyperlink"/>
            <w:sz w:val="22"/>
          </w:rPr>
          <w:t>di</w:t>
        </w:r>
        <w:bookmarkStart w:id="455" w:name="_Hlt59713853"/>
        <w:r w:rsidR="00361919">
          <w:rPr>
            <w:rStyle w:val="Hyperlink"/>
            <w:sz w:val="22"/>
          </w:rPr>
          <w:t>g</w:t>
        </w:r>
        <w:bookmarkEnd w:id="455"/>
        <w:r w:rsidR="00361919">
          <w:rPr>
            <w:rStyle w:val="Hyperlink"/>
            <w:sz w:val="22"/>
          </w:rPr>
          <w:t xml:space="preserve">e </w:t>
        </w:r>
        <w:bookmarkStart w:id="456" w:name="_Hlt215553179"/>
        <w:bookmarkStart w:id="457" w:name="_Hlt215536937"/>
        <w:bookmarkEnd w:id="456"/>
        <w:r w:rsidR="00361919">
          <w:rPr>
            <w:rStyle w:val="Hyperlink"/>
            <w:sz w:val="22"/>
          </w:rPr>
          <w:t>L</w:t>
        </w:r>
        <w:bookmarkEnd w:id="457"/>
        <w:r w:rsidR="00361919">
          <w:rPr>
            <w:rStyle w:val="Hyperlink"/>
            <w:sz w:val="22"/>
          </w:rPr>
          <w:t>ösung</w:t>
        </w:r>
      </w:hyperlink>
      <w:bookmarkStart w:id="458" w:name="_Hlt59713847"/>
      <w:bookmarkEnd w:id="458"/>
      <w:r w:rsidR="00361919" w:rsidRPr="00361919">
        <w:rPr>
          <w:rStyle w:val="Nummer"/>
        </w:rPr>
        <w:br/>
      </w:r>
      <w:r w:rsidR="00361919" w:rsidRPr="00361919">
        <w:rPr>
          <w:rStyle w:val="Nummer"/>
        </w:rPr>
        <w:br/>
      </w:r>
      <w:bookmarkStart w:id="459" w:name="m110"/>
      <w:r w:rsidR="00361919" w:rsidRPr="00361919">
        <w:rPr>
          <w:rStyle w:val="Nummer"/>
        </w:rPr>
        <w:t>110.</w:t>
      </w:r>
      <w:r w:rsidR="00361919">
        <w:t xml:space="preserve"> </w:t>
      </w:r>
      <w:bookmarkEnd w:id="459"/>
      <w:r w:rsidR="00361919">
        <w:t>Impulserhaltung, kinetische Energie der Kugel = potentielle Energie des gehobenen Sackes</w:t>
      </w:r>
    </w:p>
    <w:tbl>
      <w:tblPr>
        <w:tblW w:w="0" w:type="auto"/>
        <w:tblLayout w:type="fixed"/>
        <w:tblCellMar>
          <w:left w:w="70" w:type="dxa"/>
          <w:right w:w="70" w:type="dxa"/>
        </w:tblCellMar>
        <w:tblLook w:val="0000" w:firstRow="0" w:lastRow="0" w:firstColumn="0" w:lastColumn="0" w:noHBand="0" w:noVBand="0"/>
      </w:tblPr>
      <w:tblGrid>
        <w:gridCol w:w="2480"/>
        <w:gridCol w:w="2410"/>
      </w:tblGrid>
      <w:tr w:rsidR="00361919" w14:paraId="4FE5C9AE" w14:textId="77777777">
        <w:tc>
          <w:tcPr>
            <w:tcW w:w="2480" w:type="dxa"/>
          </w:tcPr>
          <w:p w14:paraId="2A10B6C1" w14:textId="77777777" w:rsidR="00361919" w:rsidRDefault="00361919" w:rsidP="00361919">
            <w:r>
              <w:t>Geschwindigkeit</w:t>
            </w:r>
          </w:p>
        </w:tc>
        <w:tc>
          <w:tcPr>
            <w:tcW w:w="2410" w:type="dxa"/>
          </w:tcPr>
          <w:p w14:paraId="5E3FC7ED" w14:textId="77777777" w:rsidR="00361919" w:rsidRDefault="00361919" w:rsidP="00361919">
            <w:r>
              <w:t>1m/s</w:t>
            </w:r>
          </w:p>
        </w:tc>
      </w:tr>
      <w:tr w:rsidR="00361919" w14:paraId="70B9F0E5" w14:textId="77777777">
        <w:tc>
          <w:tcPr>
            <w:tcW w:w="2480" w:type="dxa"/>
          </w:tcPr>
          <w:p w14:paraId="3D76F858" w14:textId="77777777" w:rsidR="00361919" w:rsidRDefault="00361919" w:rsidP="00361919">
            <w:r>
              <w:lastRenderedPageBreak/>
              <w:t xml:space="preserve">Höhe h </w:t>
            </w:r>
          </w:p>
        </w:tc>
        <w:tc>
          <w:tcPr>
            <w:tcW w:w="2410" w:type="dxa"/>
          </w:tcPr>
          <w:p w14:paraId="18222389" w14:textId="77777777" w:rsidR="00361919" w:rsidRDefault="00361919" w:rsidP="00361919">
            <w:r>
              <w:t>5cm</w:t>
            </w:r>
          </w:p>
        </w:tc>
      </w:tr>
    </w:tbl>
    <w:p w14:paraId="285B6EE3" w14:textId="77777777" w:rsidR="00361919" w:rsidRDefault="00361919" w:rsidP="00361919">
      <w:r w:rsidRPr="00361919">
        <w:rPr>
          <w:rStyle w:val="Nummer"/>
        </w:rPr>
        <w:br/>
      </w:r>
      <w:bookmarkStart w:id="460" w:name="m111"/>
      <w:r w:rsidRPr="00361919">
        <w:rPr>
          <w:rStyle w:val="Nummer"/>
        </w:rPr>
        <w:t>111.</w:t>
      </w:r>
      <w:bookmarkEnd w:id="460"/>
      <w:r>
        <w:t xml:space="preserve"> Gesetze für den elastischen Stoß</w:t>
      </w:r>
    </w:p>
    <w:tbl>
      <w:tblPr>
        <w:tblW w:w="0" w:type="auto"/>
        <w:tblLayout w:type="fixed"/>
        <w:tblCellMar>
          <w:left w:w="70" w:type="dxa"/>
          <w:right w:w="70" w:type="dxa"/>
        </w:tblCellMar>
        <w:tblLook w:val="0000" w:firstRow="0" w:lastRow="0" w:firstColumn="0" w:lastColumn="0" w:noHBand="0" w:noVBand="0"/>
      </w:tblPr>
      <w:tblGrid>
        <w:gridCol w:w="3047"/>
        <w:gridCol w:w="851"/>
      </w:tblGrid>
      <w:tr w:rsidR="00361919" w14:paraId="50AB487D" w14:textId="77777777">
        <w:tc>
          <w:tcPr>
            <w:tcW w:w="3047" w:type="dxa"/>
          </w:tcPr>
          <w:p w14:paraId="56B9D14E" w14:textId="77777777" w:rsidR="00361919" w:rsidRDefault="00361919" w:rsidP="00361919">
            <w:r>
              <w:t>Geschwindigkeit u</w:t>
            </w:r>
            <w:r>
              <w:rPr>
                <w:position w:val="-6"/>
                <w:vertAlign w:val="subscript"/>
              </w:rPr>
              <w:t>1</w:t>
            </w:r>
            <w:r>
              <w:t xml:space="preserve"> (Golfball)</w:t>
            </w:r>
          </w:p>
        </w:tc>
        <w:tc>
          <w:tcPr>
            <w:tcW w:w="851" w:type="dxa"/>
          </w:tcPr>
          <w:p w14:paraId="319F8B2F" w14:textId="77777777" w:rsidR="00361919" w:rsidRDefault="00361919" w:rsidP="00361919">
            <w:r>
              <w:t>1.3m/s</w:t>
            </w:r>
          </w:p>
        </w:tc>
      </w:tr>
      <w:tr w:rsidR="00361919" w14:paraId="6A5854F5" w14:textId="77777777">
        <w:tc>
          <w:tcPr>
            <w:tcW w:w="3047" w:type="dxa"/>
          </w:tcPr>
          <w:p w14:paraId="5608C903" w14:textId="77777777" w:rsidR="00361919" w:rsidRDefault="00361919" w:rsidP="00361919">
            <w:r>
              <w:t>Geschwindigkeit u</w:t>
            </w:r>
            <w:r>
              <w:rPr>
                <w:position w:val="-6"/>
                <w:vertAlign w:val="subscript"/>
              </w:rPr>
              <w:t>2</w:t>
            </w:r>
            <w:r>
              <w:t xml:space="preserve"> (Stahlkugel)</w:t>
            </w:r>
          </w:p>
        </w:tc>
        <w:tc>
          <w:tcPr>
            <w:tcW w:w="851" w:type="dxa"/>
          </w:tcPr>
          <w:p w14:paraId="2A145D9F" w14:textId="77777777" w:rsidR="00361919" w:rsidRDefault="00361919" w:rsidP="00361919">
            <w:r>
              <w:t>6.7m/s</w:t>
            </w:r>
          </w:p>
        </w:tc>
      </w:tr>
    </w:tbl>
    <w:p w14:paraId="59C01DAF" w14:textId="77777777" w:rsidR="00361919" w:rsidRDefault="00361919" w:rsidP="00361919">
      <w:r w:rsidRPr="00361919">
        <w:rPr>
          <w:rStyle w:val="Nummer"/>
        </w:rPr>
        <w:br/>
      </w:r>
      <w:bookmarkStart w:id="461" w:name="m112"/>
      <w:r w:rsidRPr="00361919">
        <w:rPr>
          <w:rStyle w:val="Nummer"/>
        </w:rPr>
        <w:t>112.</w:t>
      </w:r>
      <w:r>
        <w:t xml:space="preserve"> </w:t>
      </w:r>
      <w:bookmarkEnd w:id="461"/>
      <w:r>
        <w:t>Impulserhaltungssatz</w:t>
      </w:r>
    </w:p>
    <w:tbl>
      <w:tblPr>
        <w:tblW w:w="0" w:type="auto"/>
        <w:tblLayout w:type="fixed"/>
        <w:tblCellMar>
          <w:left w:w="70" w:type="dxa"/>
          <w:right w:w="70" w:type="dxa"/>
        </w:tblCellMar>
        <w:tblLook w:val="0000" w:firstRow="0" w:lastRow="0" w:firstColumn="0" w:lastColumn="0" w:noHBand="0" w:noVBand="0"/>
      </w:tblPr>
      <w:tblGrid>
        <w:gridCol w:w="3047"/>
        <w:gridCol w:w="1559"/>
      </w:tblGrid>
      <w:tr w:rsidR="00361919" w14:paraId="7A6B5BBE" w14:textId="77777777" w:rsidTr="00471B12">
        <w:tc>
          <w:tcPr>
            <w:tcW w:w="3047" w:type="dxa"/>
          </w:tcPr>
          <w:p w14:paraId="3A3FA4E1" w14:textId="77777777" w:rsidR="00361919" w:rsidRDefault="00361919" w:rsidP="00361919">
            <w:r>
              <w:t xml:space="preserve">Rückschlaggeschwindigkeit </w:t>
            </w:r>
          </w:p>
        </w:tc>
        <w:tc>
          <w:tcPr>
            <w:tcW w:w="1559" w:type="dxa"/>
          </w:tcPr>
          <w:p w14:paraId="36A53191" w14:textId="77777777" w:rsidR="00361919" w:rsidRDefault="00361919" w:rsidP="00361919">
            <w:r>
              <w:t>18km/h</w:t>
            </w:r>
          </w:p>
        </w:tc>
      </w:tr>
    </w:tbl>
    <w:p w14:paraId="03AB8096" w14:textId="77777777" w:rsidR="00361919" w:rsidRPr="00361919" w:rsidRDefault="00361919" w:rsidP="00361919">
      <w:pPr>
        <w:rPr>
          <w:rStyle w:val="Nummer"/>
        </w:rPr>
      </w:pPr>
      <w:r w:rsidRPr="00361919">
        <w:rPr>
          <w:rStyle w:val="Nummer"/>
        </w:rPr>
        <w:br/>
      </w:r>
      <w:bookmarkStart w:id="462" w:name="m113"/>
      <w:r w:rsidRPr="00361919">
        <w:rPr>
          <w:rStyle w:val="Nummer"/>
        </w:rPr>
        <w:t>113.</w:t>
      </w:r>
    </w:p>
    <w:tbl>
      <w:tblPr>
        <w:tblW w:w="0" w:type="auto"/>
        <w:tblLayout w:type="fixed"/>
        <w:tblCellMar>
          <w:left w:w="70" w:type="dxa"/>
          <w:right w:w="70" w:type="dxa"/>
        </w:tblCellMar>
        <w:tblLook w:val="0000" w:firstRow="0" w:lastRow="0" w:firstColumn="0" w:lastColumn="0" w:noHBand="0" w:noVBand="0"/>
      </w:tblPr>
      <w:tblGrid>
        <w:gridCol w:w="1835"/>
        <w:gridCol w:w="1701"/>
      </w:tblGrid>
      <w:tr w:rsidR="00361919" w14:paraId="08A0A9F2" w14:textId="77777777">
        <w:tc>
          <w:tcPr>
            <w:tcW w:w="1835" w:type="dxa"/>
          </w:tcPr>
          <w:bookmarkEnd w:id="462"/>
          <w:p w14:paraId="6570B802" w14:textId="77777777" w:rsidR="00361919" w:rsidRDefault="00361919" w:rsidP="00361919">
            <w:r>
              <w:t xml:space="preserve">Geschwindigkeit </w:t>
            </w:r>
          </w:p>
        </w:tc>
        <w:tc>
          <w:tcPr>
            <w:tcW w:w="1701" w:type="dxa"/>
          </w:tcPr>
          <w:p w14:paraId="30500370" w14:textId="77777777" w:rsidR="00361919" w:rsidRDefault="00361919" w:rsidP="00361919">
            <w:r>
              <w:t>7.7km/h</w:t>
            </w:r>
          </w:p>
        </w:tc>
      </w:tr>
      <w:tr w:rsidR="00361919" w14:paraId="22862910" w14:textId="77777777">
        <w:tc>
          <w:tcPr>
            <w:tcW w:w="1835" w:type="dxa"/>
          </w:tcPr>
          <w:p w14:paraId="16A45C9E" w14:textId="77777777" w:rsidR="00361919" w:rsidRDefault="00361919" w:rsidP="00361919">
            <w:r>
              <w:t>Energie vorher</w:t>
            </w:r>
          </w:p>
        </w:tc>
        <w:tc>
          <w:tcPr>
            <w:tcW w:w="1701" w:type="dxa"/>
          </w:tcPr>
          <w:p w14:paraId="3A81D99D" w14:textId="77777777" w:rsidR="00361919" w:rsidRDefault="00361919" w:rsidP="00361919">
            <w:r>
              <w:t>75 J</w:t>
            </w:r>
          </w:p>
        </w:tc>
      </w:tr>
      <w:tr w:rsidR="00361919" w14:paraId="1089B64E" w14:textId="77777777">
        <w:tc>
          <w:tcPr>
            <w:tcW w:w="1835" w:type="dxa"/>
          </w:tcPr>
          <w:p w14:paraId="0FE21A2A" w14:textId="77777777" w:rsidR="00361919" w:rsidRDefault="00361919" w:rsidP="00361919">
            <w:r>
              <w:t xml:space="preserve">Energieverlust </w:t>
            </w:r>
          </w:p>
        </w:tc>
        <w:tc>
          <w:tcPr>
            <w:tcW w:w="1701" w:type="dxa"/>
          </w:tcPr>
          <w:p w14:paraId="70127E71" w14:textId="77777777" w:rsidR="00361919" w:rsidRDefault="00361919" w:rsidP="00361919">
            <w:r>
              <w:t>43 J</w:t>
            </w:r>
          </w:p>
        </w:tc>
      </w:tr>
    </w:tbl>
    <w:p w14:paraId="0E238E8E" w14:textId="77777777" w:rsidR="00361919" w:rsidRDefault="00361919" w:rsidP="00361919">
      <w:r w:rsidRPr="00361919">
        <w:rPr>
          <w:rStyle w:val="Nummer"/>
        </w:rPr>
        <w:br/>
      </w:r>
      <w:bookmarkStart w:id="463" w:name="m114"/>
      <w:r w:rsidRPr="00361919">
        <w:rPr>
          <w:rStyle w:val="Nummer"/>
        </w:rPr>
        <w:t>114</w:t>
      </w:r>
      <w:bookmarkEnd w:id="463"/>
      <w:r w:rsidRPr="00361919">
        <w:rPr>
          <w:rStyle w:val="Nummer"/>
        </w:rPr>
        <w:t>.</w:t>
      </w:r>
      <w:r>
        <w:t xml:space="preserve"> die Masse des Mondes ist sehr groß =&gt; Geschwindigkeit nach dem Stoß ist 0</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49668722" w14:textId="77777777">
        <w:tc>
          <w:tcPr>
            <w:tcW w:w="1701" w:type="dxa"/>
          </w:tcPr>
          <w:p w14:paraId="05208441" w14:textId="77777777" w:rsidR="00361919" w:rsidRDefault="00361919" w:rsidP="00361919">
            <w:r>
              <w:t xml:space="preserve">Energieverlust </w:t>
            </w:r>
          </w:p>
        </w:tc>
        <w:tc>
          <w:tcPr>
            <w:tcW w:w="1701" w:type="dxa"/>
          </w:tcPr>
          <w:p w14:paraId="4B7E5A99" w14:textId="77777777" w:rsidR="00361919" w:rsidRDefault="00361919" w:rsidP="00361919">
            <w:r>
              <w:t>250000GJ</w:t>
            </w:r>
          </w:p>
        </w:tc>
      </w:tr>
    </w:tbl>
    <w:p w14:paraId="7D5AFE3C" w14:textId="77777777" w:rsidR="00361919" w:rsidRDefault="00361919" w:rsidP="00361919">
      <w:r w:rsidRPr="00361919">
        <w:rPr>
          <w:rStyle w:val="Nummer"/>
        </w:rPr>
        <w:br/>
      </w:r>
      <w:bookmarkStart w:id="464" w:name="m115"/>
      <w:r w:rsidRPr="00361919">
        <w:rPr>
          <w:rStyle w:val="Nummer"/>
        </w:rPr>
        <w:t>115.</w:t>
      </w:r>
      <w:bookmarkEnd w:id="464"/>
      <w:r>
        <w:t xml:space="preserve"> Kraftstoß = Impulsänderung = Kraft * Zeit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0851D866" w14:textId="77777777">
        <w:tc>
          <w:tcPr>
            <w:tcW w:w="1701" w:type="dxa"/>
          </w:tcPr>
          <w:p w14:paraId="26D850AA" w14:textId="77777777" w:rsidR="00361919" w:rsidRDefault="00361919" w:rsidP="00361919">
            <w:r>
              <w:t xml:space="preserve">Kraftstoß </w:t>
            </w:r>
          </w:p>
        </w:tc>
        <w:tc>
          <w:tcPr>
            <w:tcW w:w="1701" w:type="dxa"/>
          </w:tcPr>
          <w:p w14:paraId="539B4FD1" w14:textId="77777777" w:rsidR="00361919" w:rsidRDefault="00361919" w:rsidP="00361919">
            <w:r>
              <w:t>76.8N</w:t>
            </w:r>
          </w:p>
        </w:tc>
      </w:tr>
    </w:tbl>
    <w:p w14:paraId="46E781DE" w14:textId="77777777" w:rsidR="00361919" w:rsidRDefault="00361919" w:rsidP="00361919">
      <w:r>
        <w:t>Impuls = Masse * Geschwindigkeit</w:t>
      </w:r>
    </w:p>
    <w:tbl>
      <w:tblPr>
        <w:tblW w:w="0" w:type="auto"/>
        <w:tblLayout w:type="fixed"/>
        <w:tblCellMar>
          <w:left w:w="70" w:type="dxa"/>
          <w:right w:w="70" w:type="dxa"/>
        </w:tblCellMar>
        <w:tblLook w:val="0000" w:firstRow="0" w:lastRow="0" w:firstColumn="0" w:lastColumn="0" w:noHBand="0" w:noVBand="0"/>
      </w:tblPr>
      <w:tblGrid>
        <w:gridCol w:w="1913"/>
        <w:gridCol w:w="1489"/>
      </w:tblGrid>
      <w:tr w:rsidR="00361919" w14:paraId="42E48659" w14:textId="77777777">
        <w:tc>
          <w:tcPr>
            <w:tcW w:w="1913" w:type="dxa"/>
          </w:tcPr>
          <w:p w14:paraId="3A6E000F" w14:textId="77777777" w:rsidR="00361919" w:rsidRDefault="00361919" w:rsidP="00361919">
            <w:r>
              <w:t xml:space="preserve">Geschwindigkeit </w:t>
            </w:r>
          </w:p>
        </w:tc>
        <w:tc>
          <w:tcPr>
            <w:tcW w:w="1489" w:type="dxa"/>
          </w:tcPr>
          <w:p w14:paraId="29051432" w14:textId="77777777" w:rsidR="00361919" w:rsidRDefault="00361919" w:rsidP="00361919">
            <w:r>
              <w:t>138km/h</w:t>
            </w:r>
          </w:p>
        </w:tc>
      </w:tr>
    </w:tbl>
    <w:p w14:paraId="5402E969" w14:textId="77777777" w:rsidR="00361919" w:rsidRDefault="00361919" w:rsidP="00361919">
      <w:r w:rsidRPr="00361919">
        <w:rPr>
          <w:rStyle w:val="Nummer"/>
        </w:rPr>
        <w:br/>
      </w:r>
      <w:bookmarkStart w:id="465" w:name="m116"/>
      <w:r w:rsidRPr="00361919">
        <w:rPr>
          <w:rStyle w:val="Nummer"/>
        </w:rPr>
        <w:t>116.</w:t>
      </w:r>
      <w:r>
        <w:t xml:space="preserve"> </w:t>
      </w:r>
      <w:bookmarkEnd w:id="465"/>
      <w:r>
        <w:t>unelastischer Stoß =&gt; Endgeschwindigkeit = 0</w:t>
      </w:r>
      <w:r>
        <w:br/>
        <w:t xml:space="preserve">Der Energieverlust ist die Summe beider </w:t>
      </w:r>
      <w:proofErr w:type="spellStart"/>
      <w:r>
        <w:t>kinet</w:t>
      </w:r>
      <w:proofErr w:type="spellEnd"/>
      <w:r>
        <w:t>. Energien vor dem Stoß</w:t>
      </w:r>
      <w:r>
        <w:br/>
        <w:t xml:space="preserve">=&gt; v = </w:t>
      </w:r>
      <w:proofErr w:type="gramStart"/>
      <w:r>
        <w:t>Wurzel(</w:t>
      </w:r>
      <w:proofErr w:type="gramEnd"/>
      <w:r>
        <w:t>Energieverlust / Masse)</w:t>
      </w:r>
    </w:p>
    <w:tbl>
      <w:tblPr>
        <w:tblW w:w="0" w:type="auto"/>
        <w:tblLayout w:type="fixed"/>
        <w:tblCellMar>
          <w:left w:w="70" w:type="dxa"/>
          <w:right w:w="70" w:type="dxa"/>
        </w:tblCellMar>
        <w:tblLook w:val="0000" w:firstRow="0" w:lastRow="0" w:firstColumn="0" w:lastColumn="0" w:noHBand="0" w:noVBand="0"/>
      </w:tblPr>
      <w:tblGrid>
        <w:gridCol w:w="2197"/>
        <w:gridCol w:w="2126"/>
      </w:tblGrid>
      <w:tr w:rsidR="00361919" w14:paraId="54C8F0E0" w14:textId="77777777" w:rsidTr="00C5623D">
        <w:tc>
          <w:tcPr>
            <w:tcW w:w="2197" w:type="dxa"/>
          </w:tcPr>
          <w:p w14:paraId="0EC13C43" w14:textId="77777777" w:rsidR="00361919" w:rsidRDefault="00361919" w:rsidP="00361919">
            <w:r>
              <w:t xml:space="preserve">Geschwindigkeit </w:t>
            </w:r>
          </w:p>
        </w:tc>
        <w:tc>
          <w:tcPr>
            <w:tcW w:w="2126" w:type="dxa"/>
          </w:tcPr>
          <w:p w14:paraId="26318506" w14:textId="77777777" w:rsidR="00361919" w:rsidRDefault="00361919" w:rsidP="00361919">
            <w:r>
              <w:t>11,4 km/h</w:t>
            </w:r>
          </w:p>
        </w:tc>
      </w:tr>
      <w:tr w:rsidR="00361919" w14:paraId="4FA311B6" w14:textId="77777777" w:rsidTr="00C5623D">
        <w:tc>
          <w:tcPr>
            <w:tcW w:w="2197" w:type="dxa"/>
          </w:tcPr>
          <w:p w14:paraId="3BCD95F8" w14:textId="77777777" w:rsidR="00361919" w:rsidRDefault="00361919" w:rsidP="00361919">
            <w:r>
              <w:t xml:space="preserve">Masse </w:t>
            </w:r>
          </w:p>
        </w:tc>
        <w:tc>
          <w:tcPr>
            <w:tcW w:w="2126" w:type="dxa"/>
          </w:tcPr>
          <w:p w14:paraId="58FF27B4" w14:textId="77777777" w:rsidR="00361919" w:rsidRDefault="00361919" w:rsidP="00361919">
            <w:r>
              <w:t>0.65kg</w:t>
            </w:r>
          </w:p>
        </w:tc>
      </w:tr>
    </w:tbl>
    <w:p w14:paraId="3DEB4D7B" w14:textId="77777777" w:rsidR="00361919" w:rsidRDefault="00361919" w:rsidP="00361919">
      <w:r w:rsidRPr="00361919">
        <w:rPr>
          <w:rStyle w:val="Nummer"/>
        </w:rPr>
        <w:br/>
      </w:r>
      <w:bookmarkStart w:id="466" w:name="_Hlt59714900"/>
      <w:bookmarkStart w:id="467" w:name="m117"/>
      <w:bookmarkEnd w:id="466"/>
      <w:r w:rsidRPr="00361919">
        <w:rPr>
          <w:rStyle w:val="Nummer"/>
        </w:rPr>
        <w:t>117.</w:t>
      </w:r>
      <w:r>
        <w:t xml:space="preserve"> </w:t>
      </w:r>
      <w:bookmarkEnd w:id="467"/>
      <w:r>
        <w:t xml:space="preserve">in beiden Fällen unelastische Stöße, </w:t>
      </w:r>
    </w:p>
    <w:tbl>
      <w:tblPr>
        <w:tblW w:w="0" w:type="auto"/>
        <w:tblLayout w:type="fixed"/>
        <w:tblCellMar>
          <w:left w:w="70" w:type="dxa"/>
          <w:right w:w="70" w:type="dxa"/>
        </w:tblCellMar>
        <w:tblLook w:val="0000" w:firstRow="0" w:lastRow="0" w:firstColumn="0" w:lastColumn="0" w:noHBand="0" w:noVBand="0"/>
      </w:tblPr>
      <w:tblGrid>
        <w:gridCol w:w="3350"/>
        <w:gridCol w:w="992"/>
      </w:tblGrid>
      <w:tr w:rsidR="00361919" w14:paraId="60EA55CE" w14:textId="77777777">
        <w:tc>
          <w:tcPr>
            <w:tcW w:w="3350" w:type="dxa"/>
          </w:tcPr>
          <w:p w14:paraId="070843C6" w14:textId="77777777" w:rsidR="00361919" w:rsidRDefault="00361919" w:rsidP="00361919">
            <w:r>
              <w:t xml:space="preserve">Sprung in Flussrichtung </w:t>
            </w:r>
          </w:p>
        </w:tc>
        <w:tc>
          <w:tcPr>
            <w:tcW w:w="992" w:type="dxa"/>
          </w:tcPr>
          <w:p w14:paraId="631CBF78" w14:textId="77777777" w:rsidR="00361919" w:rsidRDefault="00361919" w:rsidP="00361919">
            <w:r>
              <w:t>2,16 m/s</w:t>
            </w:r>
          </w:p>
        </w:tc>
      </w:tr>
      <w:tr w:rsidR="00361919" w14:paraId="7B2EDD40" w14:textId="77777777">
        <w:tc>
          <w:tcPr>
            <w:tcW w:w="3350" w:type="dxa"/>
          </w:tcPr>
          <w:p w14:paraId="18EA994E" w14:textId="77777777" w:rsidR="00361919" w:rsidRDefault="00361919" w:rsidP="00361919">
            <w:r>
              <w:t xml:space="preserve">Sprung entgegen zur Flussrichtung </w:t>
            </w:r>
          </w:p>
        </w:tc>
        <w:tc>
          <w:tcPr>
            <w:tcW w:w="992" w:type="dxa"/>
          </w:tcPr>
          <w:p w14:paraId="7B07F42A" w14:textId="77777777" w:rsidR="00361919" w:rsidRDefault="00361919" w:rsidP="00361919">
            <w:r>
              <w:t>-1,2 m/s</w:t>
            </w:r>
          </w:p>
        </w:tc>
      </w:tr>
    </w:tbl>
    <w:p w14:paraId="4FEAD2F7" w14:textId="77777777" w:rsidR="00361919" w:rsidRDefault="00B42104" w:rsidP="00361919">
      <w:hyperlink r:id="rId95" w:anchor="m117" w:history="1">
        <w:r w:rsidR="00361919">
          <w:rPr>
            <w:rStyle w:val="Hyperlink"/>
            <w:sz w:val="22"/>
          </w:rPr>
          <w:t>vollst</w:t>
        </w:r>
        <w:bookmarkStart w:id="468" w:name="_Hlt59716641"/>
        <w:bookmarkStart w:id="469" w:name="_Hlt59716022"/>
        <w:bookmarkEnd w:id="468"/>
        <w:r w:rsidR="00361919">
          <w:rPr>
            <w:rStyle w:val="Hyperlink"/>
            <w:sz w:val="22"/>
          </w:rPr>
          <w:t>ä</w:t>
        </w:r>
        <w:bookmarkEnd w:id="469"/>
        <w:r w:rsidR="00361919">
          <w:rPr>
            <w:rStyle w:val="Hyperlink"/>
            <w:sz w:val="22"/>
          </w:rPr>
          <w:t>ndige Lösung</w:t>
        </w:r>
      </w:hyperlink>
      <w:bookmarkStart w:id="470" w:name="_Hlt59716016"/>
      <w:bookmarkEnd w:id="470"/>
      <w:r w:rsidR="00361919" w:rsidRPr="00361919">
        <w:rPr>
          <w:rStyle w:val="Nummer"/>
        </w:rPr>
        <w:br/>
      </w:r>
      <w:r w:rsidR="00361919" w:rsidRPr="00361919">
        <w:rPr>
          <w:rStyle w:val="Nummer"/>
        </w:rPr>
        <w:br/>
      </w:r>
      <w:bookmarkStart w:id="471" w:name="m118"/>
      <w:r w:rsidR="00361919" w:rsidRPr="00361919">
        <w:rPr>
          <w:rStyle w:val="Nummer"/>
        </w:rPr>
        <w:t>118.</w:t>
      </w:r>
      <w:r w:rsidR="00361919">
        <w:t xml:space="preserve"> </w:t>
      </w:r>
      <w:bookmarkEnd w:id="471"/>
      <w:r w:rsidR="00361919">
        <w:t>mit F=m*</w:t>
      </w:r>
      <w:proofErr w:type="gramStart"/>
      <w:r w:rsidR="00361919">
        <w:t>a  und</w:t>
      </w:r>
      <w:proofErr w:type="gramEnd"/>
      <w:r w:rsidR="00361919">
        <w:t xml:space="preserve"> a=v/t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71584368" w14:textId="77777777">
        <w:tc>
          <w:tcPr>
            <w:tcW w:w="1701" w:type="dxa"/>
          </w:tcPr>
          <w:p w14:paraId="7EAC2B2A" w14:textId="77777777" w:rsidR="00361919" w:rsidRDefault="00361919" w:rsidP="00361919">
            <w:r>
              <w:t xml:space="preserve">Zeitdauer </w:t>
            </w:r>
          </w:p>
        </w:tc>
        <w:tc>
          <w:tcPr>
            <w:tcW w:w="1701" w:type="dxa"/>
          </w:tcPr>
          <w:p w14:paraId="2E00D781" w14:textId="77777777" w:rsidR="00361919" w:rsidRDefault="00361919" w:rsidP="00361919">
            <w:r>
              <w:t>2.5ms</w:t>
            </w:r>
          </w:p>
        </w:tc>
      </w:tr>
      <w:tr w:rsidR="00361919" w14:paraId="20D2BAD4" w14:textId="77777777">
        <w:tc>
          <w:tcPr>
            <w:tcW w:w="1701" w:type="dxa"/>
          </w:tcPr>
          <w:p w14:paraId="621EDAED" w14:textId="77777777" w:rsidR="00361919" w:rsidRDefault="00361919" w:rsidP="00361919">
            <w:r>
              <w:t xml:space="preserve">Federkonstante </w:t>
            </w:r>
          </w:p>
        </w:tc>
        <w:tc>
          <w:tcPr>
            <w:tcW w:w="1701" w:type="dxa"/>
          </w:tcPr>
          <w:p w14:paraId="54C19089" w14:textId="77777777" w:rsidR="00361919" w:rsidRDefault="00361919" w:rsidP="00361919">
            <w:r>
              <w:t>196N/cm</w:t>
            </w:r>
          </w:p>
        </w:tc>
      </w:tr>
    </w:tbl>
    <w:p w14:paraId="4F560F70" w14:textId="02CFA4F6" w:rsidR="00361919" w:rsidRPr="00361919" w:rsidRDefault="00361919" w:rsidP="00361919">
      <w:pPr>
        <w:rPr>
          <w:rStyle w:val="Nummer"/>
        </w:rPr>
      </w:pPr>
      <w:r w:rsidRPr="00361919">
        <w:rPr>
          <w:rStyle w:val="Nummer"/>
        </w:rPr>
        <w:br/>
      </w:r>
      <w:bookmarkStart w:id="472" w:name="m119"/>
      <w:r w:rsidRPr="00361919">
        <w:rPr>
          <w:rStyle w:val="Nummer"/>
        </w:rPr>
        <w:t>119</w:t>
      </w:r>
      <w:bookmarkEnd w:id="472"/>
      <w:r w:rsidRPr="00361919">
        <w:rPr>
          <w:rStyle w:val="Nummer"/>
        </w:rPr>
        <w:t>.</w:t>
      </w:r>
      <w:r>
        <w:t xml:space="preserve"> </w:t>
      </w:r>
      <w:r>
        <w:rPr>
          <w:color w:val="000000"/>
        </w:rPr>
        <w:t>Das Flugzeug muss pro Sekunde 12 t Luft ansaugen.</w:t>
      </w:r>
      <w:r>
        <w:rPr>
          <w:color w:val="000000"/>
        </w:rPr>
        <w:br/>
      </w:r>
      <w:hyperlink r:id="rId96" w:anchor="m119" w:history="1">
        <w:r>
          <w:rPr>
            <w:rStyle w:val="Hyperlink"/>
            <w:sz w:val="22"/>
          </w:rPr>
          <w:t>vollst</w:t>
        </w:r>
        <w:bookmarkStart w:id="473" w:name="_Hlt60922040"/>
        <w:r>
          <w:rPr>
            <w:rStyle w:val="Hyperlink"/>
            <w:sz w:val="22"/>
          </w:rPr>
          <w:t>ä</w:t>
        </w:r>
        <w:bookmarkEnd w:id="473"/>
        <w:r>
          <w:rPr>
            <w:rStyle w:val="Hyperlink"/>
            <w:sz w:val="22"/>
          </w:rPr>
          <w:t>n</w:t>
        </w:r>
        <w:bookmarkStart w:id="474" w:name="_Hlt60923009"/>
        <w:r>
          <w:rPr>
            <w:rStyle w:val="Hyperlink"/>
            <w:sz w:val="22"/>
          </w:rPr>
          <w:t>d</w:t>
        </w:r>
        <w:bookmarkEnd w:id="474"/>
        <w:r>
          <w:rPr>
            <w:rStyle w:val="Hyperlink"/>
            <w:sz w:val="22"/>
          </w:rPr>
          <w:t>ig</w:t>
        </w:r>
        <w:bookmarkStart w:id="475" w:name="_Hlt118094526"/>
        <w:bookmarkStart w:id="476" w:name="_Hlt118094508"/>
        <w:bookmarkEnd w:id="475"/>
        <w:r>
          <w:rPr>
            <w:rStyle w:val="Hyperlink"/>
            <w:sz w:val="22"/>
          </w:rPr>
          <w:t>e</w:t>
        </w:r>
        <w:bookmarkEnd w:id="476"/>
        <w:r>
          <w:rPr>
            <w:rStyle w:val="Hyperlink"/>
            <w:sz w:val="22"/>
          </w:rPr>
          <w:t xml:space="preserve"> Lösung</w:t>
        </w:r>
      </w:hyperlink>
      <w:bookmarkStart w:id="477" w:name="_Hlt60922032"/>
      <w:bookmarkEnd w:id="477"/>
      <w:r w:rsidRPr="00361919">
        <w:rPr>
          <w:rStyle w:val="Nummer"/>
        </w:rPr>
        <w:br/>
      </w:r>
      <w:r w:rsidRPr="00361919">
        <w:rPr>
          <w:rStyle w:val="Nummer"/>
        </w:rPr>
        <w:br/>
      </w:r>
      <w:bookmarkStart w:id="478" w:name="m120"/>
      <w:r w:rsidRPr="00361919">
        <w:rPr>
          <w:rStyle w:val="Nummer"/>
        </w:rPr>
        <w:t>1</w:t>
      </w:r>
      <w:r w:rsidR="00471B12">
        <w:rPr>
          <w:rStyle w:val="Nummer"/>
        </w:rPr>
        <w:t>20</w:t>
      </w:r>
      <w:bookmarkEnd w:id="478"/>
      <w:r w:rsidRPr="00361919">
        <w:rPr>
          <w:rStyle w:val="Nummer"/>
        </w:rPr>
        <w:t>.</w:t>
      </w:r>
      <w:r>
        <w:t xml:space="preserve"> </w:t>
      </w:r>
      <w:r>
        <w:rPr>
          <w:color w:val="000000"/>
        </w:rPr>
        <w:t xml:space="preserve">Der zweite Körper ist </w:t>
      </w:r>
      <w:r w:rsidR="002A34FF">
        <w:rPr>
          <w:color w:val="000000"/>
        </w:rPr>
        <w:t>3-mal</w:t>
      </w:r>
      <w:r>
        <w:rPr>
          <w:color w:val="000000"/>
        </w:rPr>
        <w:t xml:space="preserve"> so schwer wie der erste, also 6 kg.</w:t>
      </w:r>
      <w:r>
        <w:rPr>
          <w:color w:val="000000"/>
        </w:rPr>
        <w:br/>
        <w:t>Beide Körper haben nach dem Stoß eine Geschwindigkeit von 3,35 m/s.</w:t>
      </w:r>
      <w:r>
        <w:rPr>
          <w:color w:val="000000"/>
        </w:rPr>
        <w:br/>
      </w:r>
      <w:hyperlink r:id="rId97" w:anchor="m120" w:history="1">
        <w:r>
          <w:rPr>
            <w:rStyle w:val="Hyperlink"/>
            <w:sz w:val="22"/>
          </w:rPr>
          <w:t>vol</w:t>
        </w:r>
        <w:bookmarkStart w:id="479" w:name="_Hlt60923059"/>
        <w:r>
          <w:rPr>
            <w:rStyle w:val="Hyperlink"/>
            <w:sz w:val="22"/>
          </w:rPr>
          <w:t>l</w:t>
        </w:r>
        <w:bookmarkEnd w:id="479"/>
        <w:r>
          <w:rPr>
            <w:rStyle w:val="Hyperlink"/>
            <w:sz w:val="22"/>
          </w:rPr>
          <w:t>ständige Lösung</w:t>
        </w:r>
      </w:hyperlink>
      <w:bookmarkStart w:id="480" w:name="_Hlt60923049"/>
      <w:bookmarkEnd w:id="480"/>
      <w:r w:rsidRPr="00361919">
        <w:rPr>
          <w:rStyle w:val="Nummer"/>
        </w:rPr>
        <w:br/>
      </w:r>
      <w:r w:rsidRPr="00361919">
        <w:rPr>
          <w:rStyle w:val="Nummer"/>
        </w:rPr>
        <w:br/>
      </w:r>
      <w:bookmarkStart w:id="481" w:name="m121"/>
      <w:r w:rsidRPr="00361919">
        <w:rPr>
          <w:rStyle w:val="Nummer"/>
        </w:rPr>
        <w:t>121</w:t>
      </w:r>
      <w:bookmarkEnd w:id="481"/>
      <w:r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3189"/>
        <w:gridCol w:w="1701"/>
      </w:tblGrid>
      <w:tr w:rsidR="00361919" w14:paraId="02948D73" w14:textId="77777777" w:rsidTr="00471B12">
        <w:tc>
          <w:tcPr>
            <w:tcW w:w="3189" w:type="dxa"/>
          </w:tcPr>
          <w:p w14:paraId="339B0CE9" w14:textId="77777777" w:rsidR="00361919" w:rsidRDefault="00361919" w:rsidP="00361919">
            <w:r>
              <w:t xml:space="preserve">Impuls im Abstand 5 cm </w:t>
            </w:r>
          </w:p>
        </w:tc>
        <w:tc>
          <w:tcPr>
            <w:tcW w:w="1701" w:type="dxa"/>
          </w:tcPr>
          <w:p w14:paraId="5E4B1C96" w14:textId="77777777" w:rsidR="00361919" w:rsidRDefault="00361919" w:rsidP="00361919">
            <w:r>
              <w:t>5.7Ns</w:t>
            </w:r>
          </w:p>
        </w:tc>
      </w:tr>
      <w:tr w:rsidR="00361919" w14:paraId="6A900FBF" w14:textId="77777777" w:rsidTr="00471B12">
        <w:tc>
          <w:tcPr>
            <w:tcW w:w="3189" w:type="dxa"/>
          </w:tcPr>
          <w:p w14:paraId="180317EC" w14:textId="77777777" w:rsidR="00361919" w:rsidRDefault="00361919" w:rsidP="00361919">
            <w:r>
              <w:t xml:space="preserve">Impuls im Abstand 10 cm </w:t>
            </w:r>
          </w:p>
        </w:tc>
        <w:tc>
          <w:tcPr>
            <w:tcW w:w="1701" w:type="dxa"/>
          </w:tcPr>
          <w:p w14:paraId="49B9737B" w14:textId="77777777" w:rsidR="00361919" w:rsidRDefault="00361919" w:rsidP="00361919">
            <w:r>
              <w:t>11.5Ns</w:t>
            </w:r>
          </w:p>
        </w:tc>
      </w:tr>
      <w:tr w:rsidR="00361919" w14:paraId="147529D4" w14:textId="77777777" w:rsidTr="00471B12">
        <w:tc>
          <w:tcPr>
            <w:tcW w:w="3189" w:type="dxa"/>
          </w:tcPr>
          <w:p w14:paraId="33B8F8F7" w14:textId="77777777" w:rsidR="00361919" w:rsidRDefault="00361919" w:rsidP="00361919">
            <w:r>
              <w:t xml:space="preserve">Impuls im Abstand 15 cm </w:t>
            </w:r>
          </w:p>
        </w:tc>
        <w:tc>
          <w:tcPr>
            <w:tcW w:w="1701" w:type="dxa"/>
          </w:tcPr>
          <w:p w14:paraId="5A33E8C1" w14:textId="77777777" w:rsidR="00361919" w:rsidRDefault="00361919" w:rsidP="00361919">
            <w:r>
              <w:t>17.2Ns</w:t>
            </w:r>
          </w:p>
        </w:tc>
      </w:tr>
    </w:tbl>
    <w:p w14:paraId="6DD26B33" w14:textId="77777777" w:rsidR="00361919" w:rsidRPr="00361919" w:rsidRDefault="00361919" w:rsidP="00361919">
      <w:pPr>
        <w:rPr>
          <w:rStyle w:val="Nummer"/>
        </w:rPr>
      </w:pPr>
      <w:r w:rsidRPr="00361919">
        <w:rPr>
          <w:rStyle w:val="Nummer"/>
        </w:rPr>
        <w:br/>
      </w:r>
      <w:bookmarkStart w:id="482" w:name="m122"/>
      <w:r w:rsidRPr="00361919">
        <w:rPr>
          <w:rStyle w:val="Nummer"/>
        </w:rPr>
        <w:t>122.</w:t>
      </w:r>
      <w:bookmarkEnd w:id="482"/>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26BDB40A" w14:textId="77777777">
        <w:tc>
          <w:tcPr>
            <w:tcW w:w="2055" w:type="dxa"/>
          </w:tcPr>
          <w:p w14:paraId="3C6784C7" w14:textId="77777777" w:rsidR="00361919" w:rsidRDefault="00361919" w:rsidP="00361919">
            <w:proofErr w:type="spellStart"/>
            <w:r>
              <w:lastRenderedPageBreak/>
              <w:t>Fallzeit</w:t>
            </w:r>
            <w:proofErr w:type="spellEnd"/>
            <w:r>
              <w:t xml:space="preserve"> </w:t>
            </w:r>
          </w:p>
        </w:tc>
        <w:tc>
          <w:tcPr>
            <w:tcW w:w="1347" w:type="dxa"/>
          </w:tcPr>
          <w:p w14:paraId="6A5DACDE" w14:textId="77777777" w:rsidR="00361919" w:rsidRDefault="00361919" w:rsidP="00361919">
            <w:r>
              <w:t>0.9s</w:t>
            </w:r>
          </w:p>
        </w:tc>
      </w:tr>
      <w:tr w:rsidR="00361919" w14:paraId="4E40BD2F" w14:textId="77777777">
        <w:tc>
          <w:tcPr>
            <w:tcW w:w="2055" w:type="dxa"/>
          </w:tcPr>
          <w:p w14:paraId="56B0B2FB" w14:textId="77777777" w:rsidR="00361919" w:rsidRDefault="00361919" w:rsidP="00361919">
            <w:r>
              <w:t xml:space="preserve">Abstand zur Öffnung </w:t>
            </w:r>
          </w:p>
        </w:tc>
        <w:tc>
          <w:tcPr>
            <w:tcW w:w="1347" w:type="dxa"/>
          </w:tcPr>
          <w:p w14:paraId="53CF2EBC" w14:textId="77777777" w:rsidR="00361919" w:rsidRDefault="00361919" w:rsidP="00361919">
            <w:r>
              <w:t>22,2m</w:t>
            </w:r>
          </w:p>
        </w:tc>
      </w:tr>
    </w:tbl>
    <w:p w14:paraId="24A69A94" w14:textId="77777777" w:rsidR="00361919" w:rsidRDefault="00361919" w:rsidP="00361919">
      <w:r w:rsidRPr="00361919">
        <w:rPr>
          <w:rStyle w:val="Nummer"/>
        </w:rPr>
        <w:br/>
      </w:r>
      <w:bookmarkStart w:id="483" w:name="m123"/>
      <w:r w:rsidRPr="00361919">
        <w:rPr>
          <w:rStyle w:val="Nummer"/>
        </w:rPr>
        <w:t xml:space="preserve">123. </w:t>
      </w:r>
      <w:bookmarkEnd w:id="483"/>
      <w:r>
        <w:t xml:space="preserve">Die Abwurfgeschwindigkeit ist die freie Fall Geschwindigkeit aus 9 m Höhe = 13,3 m/s. Diese Geschwindigkeit zeigt in x-Richtung und wird beibehalten. Die Geschwindigkeit in y-Richtung ist beim Abwurf noch Null, wächst beim Wurf aber auf 7,67 m/s an (= freie Fall Geschwindigkeit aus 3 m Höhe). Die Aufschlaggeschwindigkeit setzt sich aus beiden Geschwindigkeiten zusammen. Dazu wird die Diagonale in einem Rechteck mit den Seitenlängen 13,3 und 7,67 betrachtet. v = Wurzel (13,3² + 7,67²) (vektorielle Addition von Geschwindigkeiten). Der Winkel ist </w:t>
      </w:r>
      <w:proofErr w:type="gramStart"/>
      <w:r>
        <w:t>tan(</w:t>
      </w:r>
      <w:proofErr w:type="gramEnd"/>
      <w:r>
        <w:t>Winkel) = 7,67 / 13,3.</w:t>
      </w:r>
    </w:p>
    <w:tbl>
      <w:tblPr>
        <w:tblW w:w="0" w:type="auto"/>
        <w:tblLayout w:type="fixed"/>
        <w:tblCellMar>
          <w:left w:w="70" w:type="dxa"/>
          <w:right w:w="70" w:type="dxa"/>
        </w:tblCellMar>
        <w:tblLook w:val="0000" w:firstRow="0" w:lastRow="0" w:firstColumn="0" w:lastColumn="0" w:noHBand="0" w:noVBand="0"/>
      </w:tblPr>
      <w:tblGrid>
        <w:gridCol w:w="3614"/>
        <w:gridCol w:w="1701"/>
      </w:tblGrid>
      <w:tr w:rsidR="00361919" w14:paraId="498BC370" w14:textId="77777777">
        <w:tc>
          <w:tcPr>
            <w:tcW w:w="3614" w:type="dxa"/>
          </w:tcPr>
          <w:p w14:paraId="2684E5D3" w14:textId="77777777" w:rsidR="00361919" w:rsidRDefault="00361919" w:rsidP="00361919">
            <w:r>
              <w:t xml:space="preserve">Aufschlagsgeschwindigkeit </w:t>
            </w:r>
          </w:p>
        </w:tc>
        <w:tc>
          <w:tcPr>
            <w:tcW w:w="1701" w:type="dxa"/>
          </w:tcPr>
          <w:p w14:paraId="5371A31F" w14:textId="77777777" w:rsidR="00361919" w:rsidRDefault="00361919" w:rsidP="00361919">
            <w:r>
              <w:t>15.3m/s</w:t>
            </w:r>
          </w:p>
        </w:tc>
      </w:tr>
      <w:tr w:rsidR="00361919" w14:paraId="06A9DE34" w14:textId="77777777">
        <w:tc>
          <w:tcPr>
            <w:tcW w:w="3614" w:type="dxa"/>
          </w:tcPr>
          <w:p w14:paraId="11D57E1A" w14:textId="77777777" w:rsidR="00361919" w:rsidRDefault="00361919" w:rsidP="00361919">
            <w:r>
              <w:t xml:space="preserve">Aufschlagwinkel </w:t>
            </w:r>
          </w:p>
        </w:tc>
        <w:tc>
          <w:tcPr>
            <w:tcW w:w="1701" w:type="dxa"/>
          </w:tcPr>
          <w:p w14:paraId="465359D3" w14:textId="77777777" w:rsidR="00361919" w:rsidRDefault="00361919" w:rsidP="00361919">
            <w:r>
              <w:t>30 Grad</w:t>
            </w:r>
          </w:p>
        </w:tc>
      </w:tr>
    </w:tbl>
    <w:p w14:paraId="3DBE2F9B" w14:textId="77777777" w:rsidR="00361919" w:rsidRPr="00361919" w:rsidRDefault="00361919" w:rsidP="00361919">
      <w:pPr>
        <w:rPr>
          <w:rStyle w:val="Nummer"/>
        </w:rPr>
      </w:pPr>
      <w:r w:rsidRPr="00361919">
        <w:rPr>
          <w:rStyle w:val="Nummer"/>
        </w:rPr>
        <w:br/>
      </w:r>
      <w:bookmarkStart w:id="484" w:name="m124"/>
      <w:r w:rsidRPr="00361919">
        <w:rPr>
          <w:rStyle w:val="Nummer"/>
        </w:rPr>
        <w:t>124.</w:t>
      </w:r>
    </w:p>
    <w:tbl>
      <w:tblPr>
        <w:tblW w:w="0" w:type="auto"/>
        <w:tblLayout w:type="fixed"/>
        <w:tblCellMar>
          <w:left w:w="70" w:type="dxa"/>
          <w:right w:w="70" w:type="dxa"/>
        </w:tblCellMar>
        <w:tblLook w:val="0000" w:firstRow="0" w:lastRow="0" w:firstColumn="0" w:lastColumn="0" w:noHBand="0" w:noVBand="0"/>
      </w:tblPr>
      <w:tblGrid>
        <w:gridCol w:w="2338"/>
        <w:gridCol w:w="1064"/>
      </w:tblGrid>
      <w:tr w:rsidR="00361919" w14:paraId="677E5FD9" w14:textId="77777777">
        <w:tc>
          <w:tcPr>
            <w:tcW w:w="2338" w:type="dxa"/>
          </w:tcPr>
          <w:bookmarkEnd w:id="484"/>
          <w:p w14:paraId="4435286C" w14:textId="77777777" w:rsidR="00361919" w:rsidRDefault="00361919" w:rsidP="00361919">
            <w:r>
              <w:t xml:space="preserve">Bahngeschwindigkeit </w:t>
            </w:r>
          </w:p>
        </w:tc>
        <w:tc>
          <w:tcPr>
            <w:tcW w:w="1064" w:type="dxa"/>
          </w:tcPr>
          <w:p w14:paraId="465C8C47" w14:textId="77777777" w:rsidR="00361919" w:rsidRDefault="00361919" w:rsidP="00361919">
            <w:r>
              <w:t>10m/s</w:t>
            </w:r>
          </w:p>
        </w:tc>
      </w:tr>
    </w:tbl>
    <w:p w14:paraId="763002C9" w14:textId="77777777" w:rsidR="00361919" w:rsidRPr="00361919" w:rsidRDefault="00361919" w:rsidP="00361919">
      <w:pPr>
        <w:rPr>
          <w:rStyle w:val="Nummer"/>
        </w:rPr>
      </w:pPr>
      <w:r w:rsidRPr="00361919">
        <w:rPr>
          <w:rStyle w:val="Nummer"/>
        </w:rPr>
        <w:br/>
      </w:r>
      <w:bookmarkStart w:id="485" w:name="m125"/>
      <w:r w:rsidRPr="00361919">
        <w:rPr>
          <w:rStyle w:val="Nummer"/>
        </w:rPr>
        <w:t>125.</w:t>
      </w:r>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4FF17D95" w14:textId="77777777">
        <w:tc>
          <w:tcPr>
            <w:tcW w:w="2055" w:type="dxa"/>
          </w:tcPr>
          <w:bookmarkEnd w:id="485"/>
          <w:p w14:paraId="2AE7DBFF" w14:textId="77777777" w:rsidR="00361919" w:rsidRDefault="00361919" w:rsidP="00361919">
            <w:r>
              <w:t>Bahngeschwindigkeit</w:t>
            </w:r>
          </w:p>
        </w:tc>
        <w:tc>
          <w:tcPr>
            <w:tcW w:w="1347" w:type="dxa"/>
          </w:tcPr>
          <w:p w14:paraId="1BEF8C99" w14:textId="77777777" w:rsidR="00361919" w:rsidRDefault="00361919" w:rsidP="00361919">
            <w:r>
              <w:t>11m/s</w:t>
            </w:r>
          </w:p>
        </w:tc>
      </w:tr>
      <w:tr w:rsidR="00361919" w14:paraId="6E0B964F" w14:textId="77777777">
        <w:tc>
          <w:tcPr>
            <w:tcW w:w="2055" w:type="dxa"/>
          </w:tcPr>
          <w:p w14:paraId="7E6B9936" w14:textId="77777777" w:rsidR="00361919" w:rsidRDefault="00361919" w:rsidP="00361919">
            <w:r>
              <w:t xml:space="preserve">Schnurspannung </w:t>
            </w:r>
          </w:p>
        </w:tc>
        <w:tc>
          <w:tcPr>
            <w:tcW w:w="1347" w:type="dxa"/>
          </w:tcPr>
          <w:p w14:paraId="00E1B5E4" w14:textId="77777777" w:rsidR="00361919" w:rsidRDefault="00361919" w:rsidP="00361919">
            <w:r>
              <w:t>5N</w:t>
            </w:r>
          </w:p>
        </w:tc>
      </w:tr>
    </w:tbl>
    <w:p w14:paraId="4D925487" w14:textId="77777777" w:rsidR="00361919" w:rsidRPr="00361919" w:rsidRDefault="00361919" w:rsidP="00361919">
      <w:pPr>
        <w:rPr>
          <w:rStyle w:val="Nummer"/>
        </w:rPr>
      </w:pPr>
      <w:r w:rsidRPr="00361919">
        <w:rPr>
          <w:rStyle w:val="Nummer"/>
        </w:rPr>
        <w:br/>
      </w:r>
      <w:bookmarkStart w:id="486" w:name="m126"/>
      <w:r w:rsidRPr="00361919">
        <w:rPr>
          <w:rStyle w:val="Nummer"/>
        </w:rPr>
        <w:t>126.</w:t>
      </w:r>
      <w:bookmarkEnd w:id="486"/>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40A07E43" w14:textId="77777777">
        <w:tc>
          <w:tcPr>
            <w:tcW w:w="1701" w:type="dxa"/>
          </w:tcPr>
          <w:p w14:paraId="01C19FC8" w14:textId="77777777" w:rsidR="00361919" w:rsidRDefault="00361919" w:rsidP="00361919">
            <w:r>
              <w:t xml:space="preserve">Abstand </w:t>
            </w:r>
          </w:p>
        </w:tc>
        <w:tc>
          <w:tcPr>
            <w:tcW w:w="1701" w:type="dxa"/>
          </w:tcPr>
          <w:p w14:paraId="7C1B5BDF" w14:textId="77777777" w:rsidR="00361919" w:rsidRDefault="00361919" w:rsidP="00361919">
            <w:r>
              <w:t>13.6cm</w:t>
            </w:r>
          </w:p>
        </w:tc>
      </w:tr>
    </w:tbl>
    <w:p w14:paraId="6818B1AB" w14:textId="77777777" w:rsidR="00471B12" w:rsidRDefault="00361919" w:rsidP="00361919">
      <w:pPr>
        <w:rPr>
          <w:color w:val="FF0000"/>
        </w:rPr>
      </w:pPr>
      <w:r w:rsidRPr="00361919">
        <w:rPr>
          <w:rStyle w:val="Nummer"/>
        </w:rPr>
        <w:br/>
      </w:r>
      <w:bookmarkStart w:id="487" w:name="_Hlt66611509"/>
      <w:bookmarkStart w:id="488" w:name="m127"/>
      <w:bookmarkEnd w:id="487"/>
      <w:r w:rsidRPr="00361919">
        <w:rPr>
          <w:rStyle w:val="Nummer"/>
        </w:rPr>
        <w:t>127</w:t>
      </w:r>
      <w:bookmarkEnd w:id="488"/>
      <w:r w:rsidRPr="00361919">
        <w:rPr>
          <w:rStyle w:val="Nummer"/>
        </w:rPr>
        <w:t>.</w:t>
      </w:r>
      <w:r>
        <w:rPr>
          <w:color w:val="000000"/>
        </w:rPr>
        <w:t xml:space="preserve"> Der Radius der Bahn darf nicht größer als 19,7 m sein.</w:t>
      </w:r>
      <w:r>
        <w:rPr>
          <w:color w:val="000000"/>
        </w:rPr>
        <w:br/>
      </w:r>
      <w:hyperlink r:id="rId98" w:anchor="m127" w:history="1">
        <w:r>
          <w:rPr>
            <w:rStyle w:val="Hyperlink"/>
            <w:sz w:val="22"/>
          </w:rPr>
          <w:t>vol</w:t>
        </w:r>
        <w:bookmarkStart w:id="489" w:name="_Hlt66614326"/>
        <w:r>
          <w:rPr>
            <w:rStyle w:val="Hyperlink"/>
            <w:sz w:val="22"/>
          </w:rPr>
          <w:t>l</w:t>
        </w:r>
        <w:bookmarkEnd w:id="489"/>
        <w:r>
          <w:rPr>
            <w:rStyle w:val="Hyperlink"/>
            <w:sz w:val="22"/>
          </w:rPr>
          <w:t>st</w:t>
        </w:r>
        <w:bookmarkStart w:id="490" w:name="_Hlt66614184"/>
        <w:bookmarkStart w:id="491" w:name="_Hlt66612161"/>
        <w:bookmarkEnd w:id="490"/>
        <w:r>
          <w:rPr>
            <w:rStyle w:val="Hyperlink"/>
            <w:sz w:val="22"/>
          </w:rPr>
          <w:t>ä</w:t>
        </w:r>
        <w:bookmarkEnd w:id="491"/>
        <w:r>
          <w:rPr>
            <w:rStyle w:val="Hyperlink"/>
            <w:sz w:val="22"/>
          </w:rPr>
          <w:t>ndige Lösung</w:t>
        </w:r>
      </w:hyperlink>
      <w:r w:rsidRPr="00361919">
        <w:rPr>
          <w:rStyle w:val="Nummer"/>
        </w:rPr>
        <w:br/>
      </w:r>
      <w:r w:rsidRPr="00361919">
        <w:rPr>
          <w:rStyle w:val="Nummer"/>
        </w:rPr>
        <w:br/>
      </w:r>
      <w:bookmarkStart w:id="492" w:name="m128"/>
      <w:r w:rsidRPr="00361919">
        <w:rPr>
          <w:rStyle w:val="Nummer"/>
        </w:rPr>
        <w:t>128.</w:t>
      </w:r>
      <w:bookmarkEnd w:id="492"/>
      <w:r>
        <w:rPr>
          <w:color w:val="000000"/>
        </w:rPr>
        <w:t xml:space="preserve"> Die Kugel muss aus 5,4 m Höhe starten. (Vernachlässigt man die Rotationsenergie, kommt man auf 5 m. Dann geht es aber schief). Den unteren Punkt passiert die Kugel mit 8,7 m/s und den oberen mit 4,4 m/s.</w:t>
      </w:r>
      <w:r>
        <w:rPr>
          <w:color w:val="000000"/>
        </w:rPr>
        <w:br/>
      </w:r>
      <w:hyperlink r:id="rId99" w:anchor="m128" w:history="1">
        <w:r>
          <w:rPr>
            <w:rStyle w:val="Hyperlink"/>
            <w:sz w:val="22"/>
          </w:rPr>
          <w:t>vollst</w:t>
        </w:r>
        <w:bookmarkStart w:id="493" w:name="_Hlt66614695"/>
        <w:bookmarkEnd w:id="493"/>
        <w:r>
          <w:rPr>
            <w:rStyle w:val="Hyperlink"/>
            <w:sz w:val="22"/>
          </w:rPr>
          <w:t>ändig</w:t>
        </w:r>
        <w:bookmarkStart w:id="494" w:name="_Hlt66626579"/>
        <w:bookmarkStart w:id="495" w:name="_Hlt66614703"/>
        <w:bookmarkEnd w:id="494"/>
        <w:r>
          <w:rPr>
            <w:rStyle w:val="Hyperlink"/>
            <w:sz w:val="22"/>
          </w:rPr>
          <w:t>e</w:t>
        </w:r>
        <w:bookmarkStart w:id="496" w:name="_Hlt66626725"/>
        <w:bookmarkStart w:id="497" w:name="_Hlt66626590"/>
        <w:bookmarkEnd w:id="495"/>
        <w:bookmarkEnd w:id="496"/>
        <w:r>
          <w:rPr>
            <w:rStyle w:val="Hyperlink"/>
            <w:sz w:val="22"/>
          </w:rPr>
          <w:t xml:space="preserve"> </w:t>
        </w:r>
        <w:bookmarkEnd w:id="497"/>
        <w:r>
          <w:rPr>
            <w:rStyle w:val="Hyperlink"/>
            <w:sz w:val="22"/>
          </w:rPr>
          <w:t>Lösung</w:t>
        </w:r>
      </w:hyperlink>
    </w:p>
    <w:p w14:paraId="1664EB74" w14:textId="77777777" w:rsidR="00361919" w:rsidRPr="00361919" w:rsidRDefault="00361919" w:rsidP="00361919">
      <w:pPr>
        <w:rPr>
          <w:rStyle w:val="Nummer"/>
        </w:rPr>
      </w:pPr>
      <w:r w:rsidRPr="00361919">
        <w:rPr>
          <w:rStyle w:val="Nummer"/>
        </w:rPr>
        <w:br/>
      </w:r>
      <w:bookmarkStart w:id="498" w:name="m129"/>
      <w:r w:rsidR="00471B12">
        <w:rPr>
          <w:rStyle w:val="Nummer"/>
        </w:rPr>
        <w:t>129</w:t>
      </w:r>
      <w:bookmarkEnd w:id="498"/>
      <w:r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2622"/>
        <w:gridCol w:w="780"/>
      </w:tblGrid>
      <w:tr w:rsidR="00361919" w14:paraId="4C83E127" w14:textId="77777777">
        <w:tc>
          <w:tcPr>
            <w:tcW w:w="2622" w:type="dxa"/>
          </w:tcPr>
          <w:p w14:paraId="38A97E0F" w14:textId="77777777" w:rsidR="00361919" w:rsidRDefault="00361919" w:rsidP="00361919">
            <w:bookmarkStart w:id="499" w:name="_Hlt34714863"/>
            <w:r>
              <w:t>Umdrehungen pro Minute</w:t>
            </w:r>
          </w:p>
        </w:tc>
        <w:tc>
          <w:tcPr>
            <w:tcW w:w="780" w:type="dxa"/>
          </w:tcPr>
          <w:p w14:paraId="5955D2C6" w14:textId="77777777" w:rsidR="00361919" w:rsidRDefault="00361919" w:rsidP="00361919">
            <w:r>
              <w:t>177</w:t>
            </w:r>
          </w:p>
        </w:tc>
      </w:tr>
    </w:tbl>
    <w:bookmarkStart w:id="500" w:name="_Hlt43902533"/>
    <w:bookmarkEnd w:id="499"/>
    <w:p w14:paraId="7A616C3B" w14:textId="77777777" w:rsidR="009F06AC" w:rsidRDefault="00361919" w:rsidP="00361919">
      <w:pPr>
        <w:rPr>
          <w:rStyle w:val="Nummer"/>
        </w:rPr>
      </w:pPr>
      <w:r>
        <w:fldChar w:fldCharType="begin"/>
      </w:r>
      <w:r w:rsidR="00B57015">
        <w:instrText>HYPERLINK "vlsgmech</w:instrText>
      </w:r>
      <w:r w:rsidR="008D3EAE">
        <w:instrText>.docx</w:instrText>
      </w:r>
      <w:r w:rsidR="00B57015">
        <w:instrText>" \l "m129"</w:instrText>
      </w:r>
      <w:r>
        <w:fldChar w:fldCharType="separate"/>
      </w:r>
      <w:r>
        <w:rPr>
          <w:rStyle w:val="Hyperlink"/>
          <w:sz w:val="22"/>
        </w:rPr>
        <w:t>vollst</w:t>
      </w:r>
      <w:bookmarkStart w:id="501" w:name="_Hlt43903530"/>
      <w:bookmarkEnd w:id="501"/>
      <w:r>
        <w:rPr>
          <w:rStyle w:val="Hyperlink"/>
          <w:sz w:val="22"/>
        </w:rPr>
        <w:t>ändi</w:t>
      </w:r>
      <w:bookmarkStart w:id="502" w:name="_Hlt44744767"/>
      <w:bookmarkStart w:id="503" w:name="_Hlt44744523"/>
      <w:bookmarkEnd w:id="502"/>
      <w:r>
        <w:rPr>
          <w:rStyle w:val="Hyperlink"/>
          <w:sz w:val="22"/>
        </w:rPr>
        <w:t>g</w:t>
      </w:r>
      <w:bookmarkEnd w:id="503"/>
      <w:r>
        <w:rPr>
          <w:rStyle w:val="Hyperlink"/>
          <w:sz w:val="22"/>
        </w:rPr>
        <w:t>e Lösung</w:t>
      </w:r>
      <w:bookmarkEnd w:id="500"/>
      <w:r>
        <w:fldChar w:fldCharType="end"/>
      </w:r>
      <w:r w:rsidRPr="00361919">
        <w:rPr>
          <w:rStyle w:val="Nummer"/>
        </w:rPr>
        <w:br/>
      </w:r>
    </w:p>
    <w:p w14:paraId="06821630" w14:textId="77777777" w:rsidR="00361919" w:rsidRPr="00361919" w:rsidRDefault="00471B12" w:rsidP="00361919">
      <w:pPr>
        <w:rPr>
          <w:rStyle w:val="Nummer"/>
        </w:rPr>
      </w:pPr>
      <w:bookmarkStart w:id="504" w:name="m130"/>
      <w:r>
        <w:rPr>
          <w:rStyle w:val="Nummer"/>
        </w:rPr>
        <w:t>130.</w:t>
      </w:r>
      <w:bookmarkEnd w:id="504"/>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47D10691" w14:textId="77777777">
        <w:tc>
          <w:tcPr>
            <w:tcW w:w="1701" w:type="dxa"/>
          </w:tcPr>
          <w:p w14:paraId="4799E190" w14:textId="77777777" w:rsidR="00361919" w:rsidRDefault="00361919" w:rsidP="00361919">
            <w:r>
              <w:t xml:space="preserve">Reibungskraft </w:t>
            </w:r>
          </w:p>
        </w:tc>
        <w:tc>
          <w:tcPr>
            <w:tcW w:w="1701" w:type="dxa"/>
          </w:tcPr>
          <w:p w14:paraId="756F3F01" w14:textId="77777777" w:rsidR="00361919" w:rsidRDefault="00361919" w:rsidP="00361919">
            <w:r>
              <w:t>4kN</w:t>
            </w:r>
          </w:p>
        </w:tc>
      </w:tr>
      <w:tr w:rsidR="00361919" w14:paraId="25989537" w14:textId="77777777">
        <w:tc>
          <w:tcPr>
            <w:tcW w:w="1701" w:type="dxa"/>
          </w:tcPr>
          <w:p w14:paraId="38F5D699" w14:textId="77777777" w:rsidR="00361919" w:rsidRDefault="00361919" w:rsidP="00361919">
            <w:r>
              <w:t xml:space="preserve">Reibungszahl </w:t>
            </w:r>
          </w:p>
        </w:tc>
        <w:tc>
          <w:tcPr>
            <w:tcW w:w="1701" w:type="dxa"/>
          </w:tcPr>
          <w:p w14:paraId="4A3670F7" w14:textId="77777777" w:rsidR="00361919" w:rsidRDefault="00361919" w:rsidP="00361919">
            <w:r>
              <w:t>0.5</w:t>
            </w:r>
          </w:p>
        </w:tc>
      </w:tr>
    </w:tbl>
    <w:p w14:paraId="69A11E84" w14:textId="77777777" w:rsidR="00361919" w:rsidRPr="00361919" w:rsidRDefault="00B42104" w:rsidP="00361919">
      <w:pPr>
        <w:rPr>
          <w:rStyle w:val="Nummer"/>
        </w:rPr>
      </w:pPr>
      <w:hyperlink r:id="rId100" w:anchor="m130" w:history="1">
        <w:r w:rsidR="00361919">
          <w:rPr>
            <w:rStyle w:val="Hyperlink"/>
            <w:sz w:val="22"/>
          </w:rPr>
          <w:t>vollst</w:t>
        </w:r>
        <w:bookmarkStart w:id="505" w:name="_Hlt44744813"/>
        <w:bookmarkStart w:id="506" w:name="_Hlt44744810"/>
        <w:bookmarkEnd w:id="505"/>
        <w:r w:rsidR="00361919">
          <w:rPr>
            <w:rStyle w:val="Hyperlink"/>
            <w:sz w:val="22"/>
          </w:rPr>
          <w:t>ä</w:t>
        </w:r>
        <w:bookmarkEnd w:id="506"/>
        <w:r w:rsidR="00361919">
          <w:rPr>
            <w:rStyle w:val="Hyperlink"/>
            <w:sz w:val="22"/>
          </w:rPr>
          <w:t>n</w:t>
        </w:r>
        <w:bookmarkStart w:id="507" w:name="_Hlt44745456"/>
        <w:bookmarkStart w:id="508" w:name="_Hlt44744818"/>
        <w:bookmarkEnd w:id="507"/>
        <w:r w:rsidR="00361919">
          <w:rPr>
            <w:rStyle w:val="Hyperlink"/>
            <w:sz w:val="22"/>
          </w:rPr>
          <w:t>d</w:t>
        </w:r>
        <w:bookmarkStart w:id="509" w:name="_Hlt44766996"/>
        <w:bookmarkEnd w:id="508"/>
        <w:r w:rsidR="00361919">
          <w:rPr>
            <w:rStyle w:val="Hyperlink"/>
            <w:sz w:val="22"/>
          </w:rPr>
          <w:t>i</w:t>
        </w:r>
        <w:bookmarkEnd w:id="509"/>
        <w:r w:rsidR="00361919">
          <w:rPr>
            <w:rStyle w:val="Hyperlink"/>
            <w:sz w:val="22"/>
          </w:rPr>
          <w:t>ge Lösung</w:t>
        </w:r>
      </w:hyperlink>
      <w:r w:rsidR="00361919" w:rsidRPr="00361919">
        <w:rPr>
          <w:rStyle w:val="Nummer"/>
        </w:rPr>
        <w:br/>
      </w:r>
      <w:r w:rsidR="00361919" w:rsidRPr="00361919">
        <w:rPr>
          <w:rStyle w:val="Nummer"/>
        </w:rPr>
        <w:br/>
      </w:r>
      <w:bookmarkStart w:id="510" w:name="m131"/>
      <w:r w:rsidR="00471B12">
        <w:rPr>
          <w:rStyle w:val="Nummer"/>
        </w:rPr>
        <w:t>131.</w:t>
      </w:r>
      <w:bookmarkEnd w:id="510"/>
    </w:p>
    <w:tbl>
      <w:tblPr>
        <w:tblW w:w="0" w:type="auto"/>
        <w:tblLayout w:type="fixed"/>
        <w:tblCellMar>
          <w:left w:w="70" w:type="dxa"/>
          <w:right w:w="70" w:type="dxa"/>
        </w:tblCellMar>
        <w:tblLook w:val="0000" w:firstRow="0" w:lastRow="0" w:firstColumn="0" w:lastColumn="0" w:noHBand="0" w:noVBand="0"/>
      </w:tblPr>
      <w:tblGrid>
        <w:gridCol w:w="2905"/>
        <w:gridCol w:w="29"/>
        <w:gridCol w:w="964"/>
      </w:tblGrid>
      <w:tr w:rsidR="00361919" w14:paraId="022B7089" w14:textId="77777777">
        <w:tc>
          <w:tcPr>
            <w:tcW w:w="2934" w:type="dxa"/>
            <w:gridSpan w:val="2"/>
          </w:tcPr>
          <w:p w14:paraId="651CAF5A" w14:textId="77777777" w:rsidR="00361919" w:rsidRDefault="00361919" w:rsidP="00361919">
            <w:r>
              <w:t xml:space="preserve">Geschwindigkeit am Äquator </w:t>
            </w:r>
          </w:p>
        </w:tc>
        <w:tc>
          <w:tcPr>
            <w:tcW w:w="964" w:type="dxa"/>
          </w:tcPr>
          <w:p w14:paraId="18800423" w14:textId="77777777" w:rsidR="00361919" w:rsidRDefault="00361919" w:rsidP="00361919">
            <w:r>
              <w:t>463 m/s</w:t>
            </w:r>
          </w:p>
        </w:tc>
      </w:tr>
      <w:tr w:rsidR="00361919" w14:paraId="1662D58B" w14:textId="77777777">
        <w:tc>
          <w:tcPr>
            <w:tcW w:w="2934" w:type="dxa"/>
            <w:gridSpan w:val="2"/>
          </w:tcPr>
          <w:p w14:paraId="5788E5A0" w14:textId="77777777" w:rsidR="00361919" w:rsidRDefault="00361919" w:rsidP="00361919">
            <w:r>
              <w:t xml:space="preserve">Geschwindigkeit in </w:t>
            </w:r>
            <w:r w:rsidR="00170F25">
              <w:t>Eilenburg</w:t>
            </w:r>
            <w:r>
              <w:t xml:space="preserve"> </w:t>
            </w:r>
          </w:p>
        </w:tc>
        <w:tc>
          <w:tcPr>
            <w:tcW w:w="964" w:type="dxa"/>
          </w:tcPr>
          <w:p w14:paraId="39DE0B43" w14:textId="77777777" w:rsidR="00361919" w:rsidRDefault="00170F25" w:rsidP="00361919">
            <w:r>
              <w:t>285</w:t>
            </w:r>
            <w:r w:rsidR="00361919">
              <w:t xml:space="preserve"> m/s</w:t>
            </w:r>
          </w:p>
        </w:tc>
      </w:tr>
      <w:tr w:rsidR="00361919" w14:paraId="16409699" w14:textId="77777777">
        <w:tc>
          <w:tcPr>
            <w:tcW w:w="2905" w:type="dxa"/>
          </w:tcPr>
          <w:p w14:paraId="68A704EB" w14:textId="77777777" w:rsidR="00361919" w:rsidRDefault="00361919" w:rsidP="00361919">
            <w:r>
              <w:t xml:space="preserve">Geschwindigkeit am Pol </w:t>
            </w:r>
          </w:p>
        </w:tc>
        <w:tc>
          <w:tcPr>
            <w:tcW w:w="993" w:type="dxa"/>
            <w:gridSpan w:val="2"/>
          </w:tcPr>
          <w:p w14:paraId="6A7499E3" w14:textId="77777777" w:rsidR="00361919" w:rsidRDefault="00361919" w:rsidP="00361919">
            <w:r>
              <w:t>0 m/s</w:t>
            </w:r>
          </w:p>
        </w:tc>
      </w:tr>
    </w:tbl>
    <w:p w14:paraId="46DE2C18" w14:textId="34E0E1B0" w:rsidR="00361919" w:rsidRPr="00361919" w:rsidRDefault="00B42104" w:rsidP="00361919">
      <w:pPr>
        <w:rPr>
          <w:rStyle w:val="Nummer"/>
        </w:rPr>
      </w:pPr>
      <w:hyperlink r:id="rId101" w:anchor="m131" w:history="1">
        <w:r w:rsidR="00361919">
          <w:rPr>
            <w:rStyle w:val="Hyperlink"/>
            <w:sz w:val="22"/>
          </w:rPr>
          <w:t>vollständ</w:t>
        </w:r>
        <w:bookmarkStart w:id="511" w:name="_Hlt43969894"/>
        <w:bookmarkStart w:id="512" w:name="_Hlt43967511"/>
        <w:bookmarkEnd w:id="511"/>
        <w:r w:rsidR="00361919">
          <w:rPr>
            <w:rStyle w:val="Hyperlink"/>
            <w:sz w:val="22"/>
          </w:rPr>
          <w:t>i</w:t>
        </w:r>
        <w:bookmarkEnd w:id="512"/>
        <w:r w:rsidR="00361919">
          <w:rPr>
            <w:rStyle w:val="Hyperlink"/>
            <w:sz w:val="22"/>
          </w:rPr>
          <w:t>ge</w:t>
        </w:r>
        <w:bookmarkStart w:id="513" w:name="_Hlt44470948"/>
        <w:r w:rsidR="00361919">
          <w:rPr>
            <w:rStyle w:val="Hyperlink"/>
            <w:sz w:val="22"/>
          </w:rPr>
          <w:t xml:space="preserve"> </w:t>
        </w:r>
        <w:bookmarkEnd w:id="513"/>
        <w:r w:rsidR="00361919">
          <w:rPr>
            <w:rStyle w:val="Hyperlink"/>
            <w:sz w:val="22"/>
          </w:rPr>
          <w:t>Lösung</w:t>
        </w:r>
      </w:hyperlink>
      <w:bookmarkStart w:id="514" w:name="_Hlt43967500"/>
      <w:bookmarkEnd w:id="514"/>
      <w:r w:rsidR="00361919" w:rsidRPr="00361919">
        <w:rPr>
          <w:rStyle w:val="Nummer"/>
        </w:rPr>
        <w:br/>
      </w:r>
      <w:r w:rsidR="00361919" w:rsidRPr="00361919">
        <w:rPr>
          <w:rStyle w:val="Nummer"/>
        </w:rPr>
        <w:br/>
      </w:r>
      <w:bookmarkStart w:id="515" w:name="m132"/>
      <w:r w:rsidR="00471B12">
        <w:rPr>
          <w:rStyle w:val="Nummer"/>
        </w:rPr>
        <w:t>132</w:t>
      </w:r>
      <w:bookmarkEnd w:id="515"/>
      <w:r w:rsidR="00471B12">
        <w:rPr>
          <w:rStyle w:val="Nummer"/>
        </w:rPr>
        <w:t>.</w:t>
      </w:r>
      <w:r w:rsidR="00361919">
        <w:t>er Tropfen wird mit einer Kraft von 1,82 N nach außen gedrückt.</w:t>
      </w:r>
      <w:r w:rsidR="00361919">
        <w:br/>
        <w:t xml:space="preserve">Das entspricht einer Masse von 185 g (dem </w:t>
      </w:r>
      <w:r w:rsidR="002A34FF">
        <w:t>185-fachen</w:t>
      </w:r>
      <w:r w:rsidR="00361919">
        <w:t xml:space="preserve"> seiner Ruhemasse!)</w:t>
      </w:r>
    </w:p>
    <w:p w14:paraId="544E7D9E" w14:textId="77777777" w:rsidR="00471B12" w:rsidRDefault="00B42104" w:rsidP="00361919">
      <w:hyperlink r:id="rId102" w:anchor="m133" w:history="1">
        <w:r w:rsidR="00361919">
          <w:rPr>
            <w:rStyle w:val="Hyperlink"/>
            <w:sz w:val="22"/>
          </w:rPr>
          <w:t>voll</w:t>
        </w:r>
        <w:bookmarkStart w:id="516" w:name="_Hlt44471003"/>
        <w:r w:rsidR="00361919">
          <w:rPr>
            <w:rStyle w:val="Hyperlink"/>
            <w:sz w:val="22"/>
          </w:rPr>
          <w:t>s</w:t>
        </w:r>
        <w:bookmarkEnd w:id="516"/>
        <w:r w:rsidR="00361919">
          <w:rPr>
            <w:rStyle w:val="Hyperlink"/>
            <w:sz w:val="22"/>
          </w:rPr>
          <w:t>tändige Lösung</w:t>
        </w:r>
      </w:hyperlink>
      <w:bookmarkStart w:id="517" w:name="_Hlt44470996"/>
      <w:bookmarkEnd w:id="517"/>
      <w:r w:rsidR="00361919" w:rsidRPr="00361919">
        <w:rPr>
          <w:rStyle w:val="Nummer"/>
        </w:rPr>
        <w:br/>
      </w:r>
      <w:r w:rsidR="00361919" w:rsidRPr="00361919">
        <w:rPr>
          <w:rStyle w:val="Nummer"/>
        </w:rPr>
        <w:br/>
      </w:r>
      <w:bookmarkStart w:id="518" w:name="_Hlt66664464"/>
      <w:bookmarkStart w:id="519" w:name="m133"/>
      <w:bookmarkEnd w:id="518"/>
      <w:r w:rsidR="00471B12">
        <w:rPr>
          <w:rStyle w:val="Nummer"/>
        </w:rPr>
        <w:t>133.</w:t>
      </w:r>
      <w:bookmarkStart w:id="520" w:name="_Hlt66664437"/>
      <w:bookmarkEnd w:id="519"/>
      <w:bookmarkEnd w:id="520"/>
      <w:r w:rsidR="00361919">
        <w:rPr>
          <w:color w:val="000000"/>
        </w:rPr>
        <w:t xml:space="preserve"> Die optimale Bahnneigung beträgt 11,</w:t>
      </w:r>
      <w:r w:rsidR="00635660">
        <w:rPr>
          <w:color w:val="000000"/>
        </w:rPr>
        <w:t>5</w:t>
      </w:r>
      <w:r w:rsidR="00361919">
        <w:rPr>
          <w:color w:val="000000"/>
        </w:rPr>
        <w:t>°.</w:t>
      </w:r>
      <w:r w:rsidR="00361919">
        <w:rPr>
          <w:color w:val="000000"/>
        </w:rPr>
        <w:br/>
      </w:r>
      <w:bookmarkStart w:id="521" w:name="_Hlt66665550"/>
      <w:bookmarkEnd w:id="521"/>
      <w:r w:rsidR="00361919">
        <w:fldChar w:fldCharType="begin"/>
      </w:r>
      <w:r w:rsidR="00B57015">
        <w:instrText>HYPERLINK "vlsgmech2</w:instrText>
      </w:r>
      <w:r w:rsidR="008D3EAE">
        <w:instrText>.docx</w:instrText>
      </w:r>
      <w:r w:rsidR="00B57015">
        <w:instrText>" \l "m133"</w:instrText>
      </w:r>
      <w:r w:rsidR="00361919">
        <w:fldChar w:fldCharType="separate"/>
      </w:r>
      <w:r w:rsidR="00361919">
        <w:rPr>
          <w:rStyle w:val="Hyperlink"/>
          <w:sz w:val="22"/>
        </w:rPr>
        <w:t>voll</w:t>
      </w:r>
      <w:bookmarkStart w:id="522" w:name="_Hlt122317531"/>
      <w:bookmarkStart w:id="523" w:name="_Hlt122317336"/>
      <w:bookmarkEnd w:id="522"/>
      <w:r w:rsidR="00361919">
        <w:rPr>
          <w:rStyle w:val="Hyperlink"/>
          <w:sz w:val="22"/>
        </w:rPr>
        <w:t>s</w:t>
      </w:r>
      <w:bookmarkEnd w:id="523"/>
      <w:r w:rsidR="00361919">
        <w:rPr>
          <w:rStyle w:val="Hyperlink"/>
          <w:sz w:val="22"/>
        </w:rPr>
        <w:t>t</w:t>
      </w:r>
      <w:bookmarkStart w:id="524" w:name="_Hlt122235293"/>
      <w:bookmarkStart w:id="525" w:name="_Hlt66664592"/>
      <w:bookmarkEnd w:id="524"/>
      <w:r w:rsidR="00361919">
        <w:rPr>
          <w:rStyle w:val="Hyperlink"/>
          <w:sz w:val="22"/>
        </w:rPr>
        <w:t>ä</w:t>
      </w:r>
      <w:bookmarkEnd w:id="525"/>
      <w:r w:rsidR="00361919">
        <w:rPr>
          <w:rStyle w:val="Hyperlink"/>
          <w:sz w:val="22"/>
        </w:rPr>
        <w:t>n</w:t>
      </w:r>
      <w:bookmarkStart w:id="526" w:name="_Hlt66673348"/>
      <w:r w:rsidR="00361919">
        <w:rPr>
          <w:rStyle w:val="Hyperlink"/>
          <w:sz w:val="22"/>
        </w:rPr>
        <w:t>d</w:t>
      </w:r>
      <w:bookmarkEnd w:id="526"/>
      <w:r w:rsidR="00361919">
        <w:rPr>
          <w:rStyle w:val="Hyperlink"/>
          <w:sz w:val="22"/>
        </w:rPr>
        <w:t>i</w:t>
      </w:r>
      <w:bookmarkStart w:id="527" w:name="_Hlt154892419"/>
      <w:bookmarkEnd w:id="527"/>
      <w:r w:rsidR="00361919">
        <w:rPr>
          <w:rStyle w:val="Hyperlink"/>
          <w:sz w:val="22"/>
        </w:rPr>
        <w:t>g</w:t>
      </w:r>
      <w:bookmarkStart w:id="528" w:name="_Hlt154892466"/>
      <w:r w:rsidR="00361919">
        <w:rPr>
          <w:rStyle w:val="Hyperlink"/>
          <w:sz w:val="22"/>
        </w:rPr>
        <w:t>e</w:t>
      </w:r>
      <w:bookmarkEnd w:id="528"/>
      <w:r w:rsidR="00361919">
        <w:rPr>
          <w:rStyle w:val="Hyperlink"/>
          <w:sz w:val="22"/>
        </w:rPr>
        <w:t xml:space="preserve"> Lösung</w:t>
      </w:r>
      <w:r w:rsidR="00361919">
        <w:fldChar w:fldCharType="end"/>
      </w:r>
      <w:bookmarkStart w:id="529" w:name="_Hlt66664587"/>
      <w:bookmarkEnd w:id="529"/>
    </w:p>
    <w:p w14:paraId="6235FBA0" w14:textId="77777777" w:rsidR="00361919" w:rsidRDefault="00361919" w:rsidP="00361919">
      <w:r w:rsidRPr="00361919">
        <w:rPr>
          <w:rStyle w:val="Nummer"/>
        </w:rPr>
        <w:br/>
      </w:r>
      <w:bookmarkStart w:id="530" w:name="_Hlt154892424"/>
      <w:bookmarkStart w:id="531" w:name="m134"/>
      <w:bookmarkEnd w:id="530"/>
      <w:r w:rsidRPr="00361919">
        <w:rPr>
          <w:rStyle w:val="Nummer"/>
        </w:rPr>
        <w:t>134.</w:t>
      </w:r>
      <w:bookmarkEnd w:id="531"/>
      <w:r w:rsidRPr="00361919">
        <w:rPr>
          <w:rStyle w:val="Nummer"/>
        </w:rPr>
        <w:br/>
      </w:r>
      <w:r>
        <w:t>Die Lösung entspricht dem Rechenweg</w:t>
      </w:r>
      <w:bookmarkStart w:id="532" w:name="_Hlt66667271"/>
      <w:bookmarkEnd w:id="532"/>
      <w:r>
        <w:t xml:space="preserve"> der Aufgabe 133.</w:t>
      </w:r>
    </w:p>
    <w:p w14:paraId="4C03122D" w14:textId="77777777" w:rsidR="00635660" w:rsidRPr="00361919" w:rsidRDefault="00635660" w:rsidP="00361919">
      <w:pPr>
        <w:rPr>
          <w:rStyle w:val="Nummer"/>
        </w:rPr>
      </w:pPr>
      <w:r w:rsidRPr="00635660">
        <w:rPr>
          <w:color w:val="000000"/>
          <w:position w:val="-188"/>
          <w:szCs w:val="22"/>
        </w:rPr>
        <w:object w:dxaOrig="3080" w:dyaOrig="3879" w14:anchorId="75990911">
          <v:shape id="_x0000_i1051" type="#_x0000_t75" style="width:154.35pt;height:194.2pt" o:ole="">
            <v:imagedata r:id="rId103" o:title=""/>
          </v:shape>
          <o:OLEObject Type="Embed" ProgID="Equation.DSMT4" ShapeID="_x0000_i1051" DrawAspect="Content" ObjectID="_1731936070" r:id="rId104"/>
        </w:object>
      </w:r>
    </w:p>
    <w:p w14:paraId="2CDD1527" w14:textId="77777777" w:rsidR="00471B12" w:rsidRDefault="00361919" w:rsidP="00361919">
      <w:r w:rsidRPr="00361919">
        <w:rPr>
          <w:rStyle w:val="Nummer"/>
        </w:rPr>
        <w:br/>
      </w:r>
      <w:bookmarkStart w:id="533" w:name="m135"/>
      <w:r w:rsidRPr="00361919">
        <w:rPr>
          <w:rStyle w:val="Nummer"/>
        </w:rPr>
        <w:t>135</w:t>
      </w:r>
      <w:bookmarkEnd w:id="533"/>
      <w:r w:rsidRPr="00361919">
        <w:rPr>
          <w:rStyle w:val="Nummer"/>
        </w:rPr>
        <w:t>.</w:t>
      </w:r>
      <w:r>
        <w:rPr>
          <w:color w:val="000000"/>
        </w:rPr>
        <w:t xml:space="preserve"> Die Raumstation muss am Rand eine Geschwindigkeit von 9,4 m/s haben. Damit das erreicht wird, muss sie sich in der Minute etwa </w:t>
      </w:r>
      <w:r w:rsidR="00C808E9">
        <w:rPr>
          <w:color w:val="000000"/>
        </w:rPr>
        <w:t>10-mal</w:t>
      </w:r>
      <w:r>
        <w:rPr>
          <w:color w:val="000000"/>
        </w:rPr>
        <w:t xml:space="preserve"> um sich selbst drehen.</w:t>
      </w:r>
      <w:r>
        <w:rPr>
          <w:color w:val="000000"/>
        </w:rPr>
        <w:br/>
      </w:r>
      <w:hyperlink r:id="rId105" w:anchor="m135" w:history="1">
        <w:r>
          <w:rPr>
            <w:rStyle w:val="Hyperlink"/>
            <w:sz w:val="22"/>
          </w:rPr>
          <w:t>voll</w:t>
        </w:r>
        <w:bookmarkStart w:id="534" w:name="_Hlt122683122"/>
        <w:r>
          <w:rPr>
            <w:rStyle w:val="Hyperlink"/>
            <w:sz w:val="22"/>
          </w:rPr>
          <w:t>s</w:t>
        </w:r>
        <w:bookmarkEnd w:id="534"/>
        <w:r>
          <w:rPr>
            <w:rStyle w:val="Hyperlink"/>
            <w:sz w:val="22"/>
          </w:rPr>
          <w:t>t</w:t>
        </w:r>
        <w:bookmarkStart w:id="535" w:name="_Hlt66673486"/>
        <w:r>
          <w:rPr>
            <w:rStyle w:val="Hyperlink"/>
            <w:sz w:val="22"/>
          </w:rPr>
          <w:t>ä</w:t>
        </w:r>
        <w:bookmarkEnd w:id="535"/>
        <w:r>
          <w:rPr>
            <w:rStyle w:val="Hyperlink"/>
            <w:sz w:val="22"/>
          </w:rPr>
          <w:t>n</w:t>
        </w:r>
        <w:bookmarkStart w:id="536" w:name="_Hlt66682994"/>
        <w:r>
          <w:rPr>
            <w:rStyle w:val="Hyperlink"/>
            <w:sz w:val="22"/>
          </w:rPr>
          <w:t>d</w:t>
        </w:r>
        <w:bookmarkEnd w:id="536"/>
        <w:r>
          <w:rPr>
            <w:rStyle w:val="Hyperlink"/>
            <w:sz w:val="22"/>
          </w:rPr>
          <w:t>ige L</w:t>
        </w:r>
        <w:bookmarkStart w:id="537" w:name="_Hlt122683086"/>
        <w:bookmarkStart w:id="538" w:name="_Hlt122683024"/>
        <w:bookmarkEnd w:id="537"/>
        <w:r>
          <w:rPr>
            <w:rStyle w:val="Hyperlink"/>
            <w:sz w:val="22"/>
          </w:rPr>
          <w:t>ö</w:t>
        </w:r>
        <w:bookmarkEnd w:id="538"/>
        <w:r>
          <w:rPr>
            <w:rStyle w:val="Hyperlink"/>
            <w:sz w:val="22"/>
          </w:rPr>
          <w:t>sung</w:t>
        </w:r>
      </w:hyperlink>
      <w:bookmarkStart w:id="539" w:name="_Hlt66673480"/>
      <w:bookmarkEnd w:id="539"/>
    </w:p>
    <w:p w14:paraId="3881339D" w14:textId="77777777" w:rsidR="00471B12" w:rsidRDefault="00361919" w:rsidP="00361919">
      <w:r w:rsidRPr="00361919">
        <w:rPr>
          <w:rStyle w:val="Nummer"/>
        </w:rPr>
        <w:br/>
      </w:r>
      <w:bookmarkStart w:id="540" w:name="_Hlt66685934"/>
      <w:bookmarkStart w:id="541" w:name="m136"/>
      <w:bookmarkEnd w:id="540"/>
      <w:r w:rsidRPr="00361919">
        <w:rPr>
          <w:rStyle w:val="Nummer"/>
        </w:rPr>
        <w:t>136.</w:t>
      </w:r>
      <w:bookmarkEnd w:id="541"/>
      <w:r>
        <w:rPr>
          <w:color w:val="000000"/>
        </w:rPr>
        <w:t xml:space="preserve"> Das Raumschiff hat eine Geschwindigkeit von 0,5 km/s.</w:t>
      </w:r>
      <w:r>
        <w:rPr>
          <w:color w:val="000000"/>
        </w:rPr>
        <w:br/>
      </w:r>
      <w:hyperlink r:id="rId106" w:anchor="m136" w:history="1">
        <w:r>
          <w:rPr>
            <w:rStyle w:val="Hyperlink"/>
            <w:sz w:val="22"/>
          </w:rPr>
          <w:t>vo</w:t>
        </w:r>
        <w:bookmarkStart w:id="542" w:name="_Hlt66686006"/>
        <w:bookmarkStart w:id="543" w:name="_Hlt66685984"/>
        <w:bookmarkEnd w:id="542"/>
        <w:r>
          <w:rPr>
            <w:rStyle w:val="Hyperlink"/>
            <w:sz w:val="22"/>
          </w:rPr>
          <w:t>l</w:t>
        </w:r>
        <w:bookmarkEnd w:id="543"/>
        <w:r>
          <w:rPr>
            <w:rStyle w:val="Hyperlink"/>
            <w:sz w:val="22"/>
          </w:rPr>
          <w:t>l</w:t>
        </w:r>
        <w:bookmarkStart w:id="544" w:name="_Hlt66684420"/>
        <w:r>
          <w:rPr>
            <w:rStyle w:val="Hyperlink"/>
            <w:sz w:val="22"/>
          </w:rPr>
          <w:t>s</w:t>
        </w:r>
        <w:bookmarkEnd w:id="544"/>
        <w:r>
          <w:rPr>
            <w:rStyle w:val="Hyperlink"/>
            <w:sz w:val="22"/>
          </w:rPr>
          <w:t>tän</w:t>
        </w:r>
        <w:bookmarkStart w:id="545" w:name="_Hlt66683061"/>
        <w:r>
          <w:rPr>
            <w:rStyle w:val="Hyperlink"/>
            <w:sz w:val="22"/>
          </w:rPr>
          <w:t>d</w:t>
        </w:r>
        <w:bookmarkEnd w:id="545"/>
        <w:r>
          <w:rPr>
            <w:rStyle w:val="Hyperlink"/>
            <w:sz w:val="22"/>
          </w:rPr>
          <w:t>ige Lösung</w:t>
        </w:r>
      </w:hyperlink>
      <w:bookmarkStart w:id="546" w:name="_Hlt66683050"/>
      <w:bookmarkEnd w:id="546"/>
      <w:r w:rsidRPr="00361919">
        <w:rPr>
          <w:rStyle w:val="Nummer"/>
        </w:rPr>
        <w:br/>
      </w:r>
      <w:r w:rsidRPr="00361919">
        <w:rPr>
          <w:rStyle w:val="Nummer"/>
        </w:rPr>
        <w:br/>
      </w:r>
      <w:bookmarkStart w:id="547" w:name="m137"/>
      <w:r w:rsidRPr="00361919">
        <w:rPr>
          <w:rStyle w:val="Nummer"/>
        </w:rPr>
        <w:t>137</w:t>
      </w:r>
      <w:bookmarkEnd w:id="547"/>
      <w:r w:rsidRPr="00361919">
        <w:rPr>
          <w:rStyle w:val="Nummer"/>
        </w:rPr>
        <w:t>.</w:t>
      </w:r>
      <w:r>
        <w:rPr>
          <w:color w:val="000000"/>
        </w:rPr>
        <w:t xml:space="preserve"> Die Person ist um 0,3% leichter.</w:t>
      </w:r>
      <w:r>
        <w:rPr>
          <w:color w:val="000000"/>
        </w:rPr>
        <w:br/>
      </w:r>
      <w:hyperlink r:id="rId107" w:anchor="m137" w:history="1">
        <w:r>
          <w:rPr>
            <w:rStyle w:val="Hyperlink"/>
            <w:sz w:val="22"/>
          </w:rPr>
          <w:t>voll</w:t>
        </w:r>
        <w:bookmarkStart w:id="548" w:name="_Hlt66686044"/>
        <w:r>
          <w:rPr>
            <w:rStyle w:val="Hyperlink"/>
            <w:sz w:val="22"/>
          </w:rPr>
          <w:t>s</w:t>
        </w:r>
        <w:bookmarkEnd w:id="548"/>
        <w:r>
          <w:rPr>
            <w:rStyle w:val="Hyperlink"/>
            <w:sz w:val="22"/>
          </w:rPr>
          <w:t>t</w:t>
        </w:r>
        <w:bookmarkStart w:id="549" w:name="_Hlt72549677"/>
        <w:bookmarkStart w:id="550" w:name="_Hlt66760568"/>
        <w:bookmarkEnd w:id="549"/>
        <w:r>
          <w:rPr>
            <w:rStyle w:val="Hyperlink"/>
            <w:sz w:val="22"/>
          </w:rPr>
          <w:t>ä</w:t>
        </w:r>
        <w:bookmarkEnd w:id="550"/>
        <w:r>
          <w:rPr>
            <w:rStyle w:val="Hyperlink"/>
            <w:sz w:val="22"/>
          </w:rPr>
          <w:t>ndige</w:t>
        </w:r>
        <w:bookmarkStart w:id="551" w:name="_Hlt248208037"/>
        <w:bookmarkStart w:id="552" w:name="_Hlt248208015"/>
        <w:bookmarkEnd w:id="551"/>
        <w:r>
          <w:rPr>
            <w:rStyle w:val="Hyperlink"/>
            <w:sz w:val="22"/>
          </w:rPr>
          <w:t xml:space="preserve"> </w:t>
        </w:r>
        <w:bookmarkEnd w:id="552"/>
        <w:r>
          <w:rPr>
            <w:rStyle w:val="Hyperlink"/>
            <w:sz w:val="22"/>
          </w:rPr>
          <w:t>Lösung</w:t>
        </w:r>
        <w:r>
          <w:rPr>
            <w:rStyle w:val="Hyperlink"/>
            <w:sz w:val="22"/>
          </w:rPr>
          <w:br/>
        </w:r>
      </w:hyperlink>
      <w:bookmarkStart w:id="553" w:name="_Hlt66686036"/>
      <w:bookmarkEnd w:id="553"/>
      <w:r w:rsidRPr="00361919">
        <w:rPr>
          <w:rStyle w:val="Nummer"/>
        </w:rPr>
        <w:br/>
      </w:r>
      <w:bookmarkStart w:id="554" w:name="m138"/>
      <w:r w:rsidRPr="00361919">
        <w:rPr>
          <w:rStyle w:val="Nummer"/>
        </w:rPr>
        <w:t>138</w:t>
      </w:r>
      <w:bookmarkEnd w:id="554"/>
      <w:r w:rsidRPr="00361919">
        <w:rPr>
          <w:rStyle w:val="Nummer"/>
        </w:rPr>
        <w:t>.</w:t>
      </w:r>
      <w:r>
        <w:rPr>
          <w:color w:val="000000"/>
        </w:rPr>
        <w:t xml:space="preserve"> </w:t>
      </w:r>
      <w:r>
        <w:rPr>
          <w:color w:val="000000"/>
        </w:rPr>
        <w:br/>
        <w:t>Der Punkt bewegt sich mit 252 km/h.</w:t>
      </w:r>
      <w:r>
        <w:rPr>
          <w:color w:val="000000"/>
        </w:rPr>
        <w:br/>
      </w:r>
      <w:hyperlink r:id="rId108" w:anchor="m138" w:history="1">
        <w:r>
          <w:rPr>
            <w:rStyle w:val="Hyperlink"/>
            <w:sz w:val="22"/>
          </w:rPr>
          <w:t>Voll</w:t>
        </w:r>
        <w:bookmarkStart w:id="555" w:name="_Hlt66760666"/>
        <w:r>
          <w:rPr>
            <w:rStyle w:val="Hyperlink"/>
            <w:sz w:val="22"/>
          </w:rPr>
          <w:t>s</w:t>
        </w:r>
        <w:bookmarkEnd w:id="555"/>
        <w:r>
          <w:rPr>
            <w:rStyle w:val="Hyperlink"/>
            <w:sz w:val="22"/>
          </w:rPr>
          <w:t>tä</w:t>
        </w:r>
        <w:bookmarkStart w:id="556" w:name="_Hlt66761240"/>
        <w:r>
          <w:rPr>
            <w:rStyle w:val="Hyperlink"/>
            <w:sz w:val="22"/>
          </w:rPr>
          <w:t>n</w:t>
        </w:r>
        <w:bookmarkEnd w:id="556"/>
        <w:r>
          <w:rPr>
            <w:rStyle w:val="Hyperlink"/>
            <w:sz w:val="22"/>
          </w:rPr>
          <w:t>dige Lösung</w:t>
        </w:r>
      </w:hyperlink>
      <w:bookmarkStart w:id="557" w:name="_Hlt66760653"/>
      <w:bookmarkEnd w:id="557"/>
    </w:p>
    <w:p w14:paraId="4FA5DB96" w14:textId="77777777" w:rsidR="00361919" w:rsidRPr="00361919" w:rsidRDefault="00361919" w:rsidP="00361919">
      <w:pPr>
        <w:rPr>
          <w:rStyle w:val="Nummer"/>
        </w:rPr>
      </w:pPr>
      <w:r w:rsidRPr="00361919">
        <w:rPr>
          <w:rStyle w:val="Nummer"/>
        </w:rPr>
        <w:br/>
      </w:r>
      <w:bookmarkStart w:id="558" w:name="m139"/>
      <w:r w:rsidRPr="00361919">
        <w:rPr>
          <w:rStyle w:val="Nummer"/>
        </w:rPr>
        <w:t>139.</w:t>
      </w:r>
      <w:bookmarkEnd w:id="558"/>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024E61BA" w14:textId="77777777">
        <w:tc>
          <w:tcPr>
            <w:tcW w:w="1701" w:type="dxa"/>
          </w:tcPr>
          <w:p w14:paraId="28E5E342" w14:textId="77777777" w:rsidR="00361919" w:rsidRDefault="00361919" w:rsidP="00361919">
            <w:r>
              <w:t xml:space="preserve">Radius </w:t>
            </w:r>
          </w:p>
        </w:tc>
        <w:tc>
          <w:tcPr>
            <w:tcW w:w="1701" w:type="dxa"/>
          </w:tcPr>
          <w:p w14:paraId="164C25AF" w14:textId="77777777" w:rsidR="00361919" w:rsidRDefault="00361919" w:rsidP="00361919">
            <w:r>
              <w:t>2.62m</w:t>
            </w:r>
          </w:p>
        </w:tc>
      </w:tr>
    </w:tbl>
    <w:p w14:paraId="1407C40F" w14:textId="31F31FF8" w:rsidR="00361919" w:rsidRDefault="00361919" w:rsidP="00361919">
      <w:pPr>
        <w:pStyle w:val="Textkrper2"/>
      </w:pPr>
      <w:r>
        <w:br/>
      </w:r>
      <w:bookmarkStart w:id="559" w:name="m140"/>
      <w:r>
        <w:t>140.</w:t>
      </w:r>
      <w:bookmarkEnd w:id="559"/>
      <w:r>
        <w:t xml:space="preserve"> Im Moment des Reisens dreht sich die Kugel </w:t>
      </w:r>
      <w:r w:rsidR="002A34FF">
        <w:t>2,9-mal</w:t>
      </w:r>
      <w:r>
        <w:t xml:space="preserve"> in der Sekunde. Sie verlässt die Kreisbahn mit 79 km/h.</w:t>
      </w:r>
      <w:r>
        <w:br/>
      </w:r>
      <w:hyperlink r:id="rId109" w:anchor="m140" w:history="1">
        <w:r>
          <w:rPr>
            <w:rStyle w:val="Hyperlink"/>
            <w:sz w:val="22"/>
          </w:rPr>
          <w:t>v</w:t>
        </w:r>
        <w:bookmarkStart w:id="560" w:name="_Hlt66922652"/>
        <w:bookmarkEnd w:id="560"/>
        <w:r>
          <w:rPr>
            <w:rStyle w:val="Hyperlink"/>
            <w:sz w:val="22"/>
          </w:rPr>
          <w:t>ol</w:t>
        </w:r>
        <w:bookmarkStart w:id="561" w:name="_Hlt66761509"/>
        <w:r>
          <w:rPr>
            <w:rStyle w:val="Hyperlink"/>
            <w:sz w:val="22"/>
          </w:rPr>
          <w:t>l</w:t>
        </w:r>
        <w:bookmarkEnd w:id="561"/>
        <w:r>
          <w:rPr>
            <w:rStyle w:val="Hyperlink"/>
            <w:sz w:val="22"/>
          </w:rPr>
          <w:t>st</w:t>
        </w:r>
        <w:bookmarkStart w:id="562" w:name="_Hlt248208568"/>
        <w:bookmarkStart w:id="563" w:name="_Hlt248208077"/>
        <w:bookmarkEnd w:id="562"/>
        <w:r>
          <w:rPr>
            <w:rStyle w:val="Hyperlink"/>
            <w:sz w:val="22"/>
          </w:rPr>
          <w:t>ä</w:t>
        </w:r>
        <w:bookmarkEnd w:id="563"/>
        <w:r>
          <w:rPr>
            <w:rStyle w:val="Hyperlink"/>
            <w:sz w:val="22"/>
          </w:rPr>
          <w:t>ndige Lösung</w:t>
        </w:r>
      </w:hyperlink>
      <w:bookmarkStart w:id="564" w:name="_Hlt66761503"/>
      <w:bookmarkEnd w:id="564"/>
      <w:r>
        <w:br/>
      </w:r>
      <w:r>
        <w:br/>
      </w:r>
      <w:bookmarkStart w:id="565" w:name="m141"/>
      <w:r w:rsidRPr="009F06AC">
        <w:rPr>
          <w:rStyle w:val="Nummer"/>
        </w:rPr>
        <w:t>141</w:t>
      </w:r>
      <w:r>
        <w:t>.</w:t>
      </w:r>
      <w:bookmarkEnd w:id="565"/>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528203B0" w14:textId="77777777">
        <w:tc>
          <w:tcPr>
            <w:tcW w:w="1701" w:type="dxa"/>
          </w:tcPr>
          <w:p w14:paraId="08F942BB" w14:textId="77777777" w:rsidR="00361919" w:rsidRDefault="00361919" w:rsidP="00361919">
            <w:r>
              <w:t xml:space="preserve">Konstante </w:t>
            </w:r>
          </w:p>
        </w:tc>
        <w:tc>
          <w:tcPr>
            <w:tcW w:w="1701" w:type="dxa"/>
          </w:tcPr>
          <w:p w14:paraId="5D81AACB" w14:textId="77777777" w:rsidR="00361919" w:rsidRDefault="00361919" w:rsidP="00361919">
            <w:r>
              <w:t>9.83·10</w:t>
            </w:r>
            <w:r>
              <w:rPr>
                <w:vertAlign w:val="superscript"/>
              </w:rPr>
              <w:t>-14</w:t>
            </w:r>
            <w:r>
              <w:t xml:space="preserve"> s²/m³</w:t>
            </w:r>
          </w:p>
        </w:tc>
      </w:tr>
    </w:tbl>
    <w:p w14:paraId="60D45DE3" w14:textId="77777777" w:rsidR="00361919" w:rsidRPr="00361919" w:rsidRDefault="00B42104" w:rsidP="00361919">
      <w:pPr>
        <w:rPr>
          <w:rStyle w:val="Nummer"/>
        </w:rPr>
      </w:pPr>
      <w:hyperlink r:id="rId110" w:anchor="m141" w:history="1">
        <w:r w:rsidR="00361919">
          <w:rPr>
            <w:rStyle w:val="Hyperlink"/>
            <w:sz w:val="22"/>
          </w:rPr>
          <w:t>vollst</w:t>
        </w:r>
        <w:bookmarkStart w:id="566" w:name="_Hlt65978973"/>
        <w:bookmarkStart w:id="567" w:name="_Hlt65978652"/>
        <w:bookmarkEnd w:id="566"/>
        <w:r w:rsidR="00361919">
          <w:rPr>
            <w:rStyle w:val="Hyperlink"/>
            <w:sz w:val="22"/>
          </w:rPr>
          <w:t>ä</w:t>
        </w:r>
        <w:bookmarkEnd w:id="567"/>
        <w:r w:rsidR="00361919">
          <w:rPr>
            <w:rStyle w:val="Hyperlink"/>
            <w:sz w:val="22"/>
          </w:rPr>
          <w:t>ndige Lösung</w:t>
        </w:r>
      </w:hyperlink>
      <w:bookmarkStart w:id="568" w:name="_Hlt65978639"/>
      <w:bookmarkEnd w:id="568"/>
      <w:r w:rsidR="00361919" w:rsidRPr="00361919">
        <w:rPr>
          <w:rStyle w:val="Nummer"/>
        </w:rPr>
        <w:br/>
      </w:r>
      <w:r w:rsidR="00361919" w:rsidRPr="00361919">
        <w:rPr>
          <w:rStyle w:val="Nummer"/>
        </w:rPr>
        <w:br/>
      </w:r>
      <w:bookmarkStart w:id="569" w:name="m142"/>
      <w:r w:rsidR="00361919" w:rsidRPr="00361919">
        <w:rPr>
          <w:rStyle w:val="Nummer"/>
        </w:rPr>
        <w:t>142.</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429E1AF9" w14:textId="77777777">
        <w:tc>
          <w:tcPr>
            <w:tcW w:w="1701" w:type="dxa"/>
          </w:tcPr>
          <w:bookmarkEnd w:id="569"/>
          <w:p w14:paraId="4E22BD55" w14:textId="77777777" w:rsidR="00361919" w:rsidRDefault="00361919" w:rsidP="00361919">
            <w:r>
              <w:t xml:space="preserve">Merkur </w:t>
            </w:r>
          </w:p>
        </w:tc>
        <w:tc>
          <w:tcPr>
            <w:tcW w:w="1701" w:type="dxa"/>
          </w:tcPr>
          <w:p w14:paraId="25C646FD" w14:textId="77777777" w:rsidR="00361919" w:rsidRDefault="00361919" w:rsidP="00361919">
            <w:r>
              <w:t>89Tage</w:t>
            </w:r>
          </w:p>
        </w:tc>
      </w:tr>
      <w:tr w:rsidR="00361919" w14:paraId="50C2F6B5" w14:textId="77777777">
        <w:tc>
          <w:tcPr>
            <w:tcW w:w="1701" w:type="dxa"/>
          </w:tcPr>
          <w:p w14:paraId="467D8BBD" w14:textId="77777777" w:rsidR="00361919" w:rsidRDefault="00361919" w:rsidP="00361919">
            <w:r>
              <w:t xml:space="preserve">Venus </w:t>
            </w:r>
          </w:p>
        </w:tc>
        <w:tc>
          <w:tcPr>
            <w:tcW w:w="1701" w:type="dxa"/>
          </w:tcPr>
          <w:p w14:paraId="59669DDC" w14:textId="77777777" w:rsidR="00361919" w:rsidRDefault="00361919" w:rsidP="00361919">
            <w:r>
              <w:t>223 Tage</w:t>
            </w:r>
          </w:p>
        </w:tc>
      </w:tr>
      <w:tr w:rsidR="00361919" w14:paraId="65CDB50A" w14:textId="77777777">
        <w:tc>
          <w:tcPr>
            <w:tcW w:w="1701" w:type="dxa"/>
          </w:tcPr>
          <w:p w14:paraId="627F6C45" w14:textId="77777777" w:rsidR="00361919" w:rsidRDefault="00361919" w:rsidP="00361919">
            <w:r>
              <w:t xml:space="preserve">Mars </w:t>
            </w:r>
          </w:p>
        </w:tc>
        <w:tc>
          <w:tcPr>
            <w:tcW w:w="1701" w:type="dxa"/>
          </w:tcPr>
          <w:p w14:paraId="4D699032" w14:textId="77777777" w:rsidR="00361919" w:rsidRDefault="00361919" w:rsidP="00361919">
            <w:r>
              <w:t>684 Tage</w:t>
            </w:r>
          </w:p>
        </w:tc>
      </w:tr>
    </w:tbl>
    <w:p w14:paraId="1FA72989" w14:textId="77777777" w:rsidR="00361919" w:rsidRPr="00361919" w:rsidRDefault="00361919" w:rsidP="00361919">
      <w:pPr>
        <w:rPr>
          <w:rStyle w:val="Nummer"/>
        </w:rPr>
      </w:pPr>
      <w:r w:rsidRPr="00361919">
        <w:rPr>
          <w:rStyle w:val="Nummer"/>
        </w:rPr>
        <w:lastRenderedPageBreak/>
        <w:br/>
      </w:r>
      <w:bookmarkStart w:id="570" w:name="m143"/>
      <w:r w:rsidRPr="00361919">
        <w:rPr>
          <w:rStyle w:val="Nummer"/>
        </w:rPr>
        <w:t>143.</w:t>
      </w:r>
      <w:bookmarkEnd w:id="570"/>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15C540DF" w14:textId="77777777">
        <w:tc>
          <w:tcPr>
            <w:tcW w:w="1701" w:type="dxa"/>
          </w:tcPr>
          <w:p w14:paraId="6AF12BA2" w14:textId="77777777" w:rsidR="00361919" w:rsidRDefault="00361919" w:rsidP="00361919">
            <w:r>
              <w:t xml:space="preserve">Abstand </w:t>
            </w:r>
          </w:p>
        </w:tc>
        <w:tc>
          <w:tcPr>
            <w:tcW w:w="1701" w:type="dxa"/>
          </w:tcPr>
          <w:p w14:paraId="4123CEE7" w14:textId="77777777" w:rsidR="00361919" w:rsidRDefault="00361919" w:rsidP="00361919">
            <w:r>
              <w:t>9.55 AE</w:t>
            </w:r>
          </w:p>
        </w:tc>
      </w:tr>
    </w:tbl>
    <w:p w14:paraId="4B567364" w14:textId="77777777" w:rsidR="00471B12" w:rsidRDefault="00B42104" w:rsidP="00361919">
      <w:hyperlink r:id="rId111" w:anchor="m143" w:history="1">
        <w:r w:rsidR="00361919">
          <w:rPr>
            <w:rStyle w:val="Hyperlink"/>
            <w:sz w:val="22"/>
          </w:rPr>
          <w:t>voll</w:t>
        </w:r>
        <w:bookmarkStart w:id="571" w:name="_Hlt16865575"/>
        <w:bookmarkStart w:id="572" w:name="_Hlt16865383"/>
        <w:bookmarkEnd w:id="571"/>
        <w:r w:rsidR="00361919">
          <w:rPr>
            <w:rStyle w:val="Hyperlink"/>
            <w:sz w:val="22"/>
          </w:rPr>
          <w:t>s</w:t>
        </w:r>
        <w:bookmarkEnd w:id="572"/>
        <w:r w:rsidR="00361919">
          <w:rPr>
            <w:rStyle w:val="Hyperlink"/>
            <w:sz w:val="22"/>
          </w:rPr>
          <w:t>t</w:t>
        </w:r>
        <w:bookmarkStart w:id="573" w:name="_Hlt16864649"/>
        <w:bookmarkStart w:id="574" w:name="_Hlt16913201"/>
        <w:bookmarkEnd w:id="573"/>
        <w:r w:rsidR="00361919">
          <w:rPr>
            <w:rStyle w:val="Hyperlink"/>
            <w:sz w:val="22"/>
          </w:rPr>
          <w:t>ä</w:t>
        </w:r>
        <w:bookmarkEnd w:id="574"/>
        <w:r w:rsidR="00361919">
          <w:rPr>
            <w:rStyle w:val="Hyperlink"/>
            <w:sz w:val="22"/>
          </w:rPr>
          <w:t>n</w:t>
        </w:r>
        <w:bookmarkStart w:id="575" w:name="_Hlt16913004"/>
        <w:bookmarkEnd w:id="575"/>
        <w:r w:rsidR="00361919">
          <w:rPr>
            <w:rStyle w:val="Hyperlink"/>
            <w:sz w:val="22"/>
          </w:rPr>
          <w:t xml:space="preserve">dige </w:t>
        </w:r>
        <w:bookmarkStart w:id="576" w:name="_Hlt16865339"/>
        <w:bookmarkStart w:id="577" w:name="_Hlt16864660"/>
        <w:bookmarkEnd w:id="576"/>
        <w:r w:rsidR="00361919">
          <w:rPr>
            <w:rStyle w:val="Hyperlink"/>
            <w:sz w:val="22"/>
          </w:rPr>
          <w:t>L</w:t>
        </w:r>
        <w:bookmarkEnd w:id="577"/>
        <w:r w:rsidR="00361919">
          <w:rPr>
            <w:rStyle w:val="Hyperlink"/>
            <w:sz w:val="22"/>
          </w:rPr>
          <w:t>ösung</w:t>
        </w:r>
      </w:hyperlink>
    </w:p>
    <w:p w14:paraId="4E95AF00" w14:textId="77777777" w:rsidR="00361919" w:rsidRPr="00361919" w:rsidRDefault="00361919" w:rsidP="00361919">
      <w:pPr>
        <w:rPr>
          <w:rStyle w:val="Nummer"/>
        </w:rPr>
      </w:pPr>
      <w:r>
        <w:br/>
      </w:r>
      <w:bookmarkStart w:id="578" w:name="m144"/>
      <w:r w:rsidRPr="00361919">
        <w:rPr>
          <w:rStyle w:val="Nummer"/>
        </w:rPr>
        <w:t>144.</w:t>
      </w:r>
      <w:bookmarkEnd w:id="578"/>
      <w:r w:rsidRPr="00361919">
        <w:rPr>
          <w:rStyle w:val="Nummer"/>
        </w:rPr>
        <w:t xml:space="preserve"> </w:t>
      </w:r>
      <w:r>
        <w:t>Lösung wie bei Aufgabe 143.</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614675B2" w14:textId="77777777">
        <w:tc>
          <w:tcPr>
            <w:tcW w:w="1701" w:type="dxa"/>
          </w:tcPr>
          <w:p w14:paraId="5F676D83" w14:textId="77777777" w:rsidR="00361919" w:rsidRDefault="00361919" w:rsidP="00361919">
            <w:r>
              <w:t xml:space="preserve">Abstand </w:t>
            </w:r>
          </w:p>
        </w:tc>
        <w:tc>
          <w:tcPr>
            <w:tcW w:w="1701" w:type="dxa"/>
          </w:tcPr>
          <w:p w14:paraId="1DE1249E" w14:textId="77777777" w:rsidR="00361919" w:rsidRDefault="00361919" w:rsidP="00361919">
            <w:r>
              <w:t>1.59AE</w:t>
            </w:r>
          </w:p>
        </w:tc>
      </w:tr>
    </w:tbl>
    <w:p w14:paraId="671E259F" w14:textId="77777777" w:rsidR="00361919" w:rsidRPr="00361919" w:rsidRDefault="00361919" w:rsidP="00361919">
      <w:pPr>
        <w:rPr>
          <w:rStyle w:val="Nummer"/>
        </w:rPr>
      </w:pPr>
      <w:r w:rsidRPr="00361919">
        <w:rPr>
          <w:rStyle w:val="Nummer"/>
        </w:rPr>
        <w:br/>
      </w:r>
      <w:bookmarkStart w:id="579" w:name="m145"/>
      <w:r w:rsidRPr="00361919">
        <w:rPr>
          <w:rStyle w:val="Nummer"/>
        </w:rPr>
        <w:t>145</w:t>
      </w:r>
      <w:bookmarkEnd w:id="579"/>
      <w:r w:rsidRPr="00361919">
        <w:rPr>
          <w:rStyle w:val="Nummer"/>
        </w:rPr>
        <w:t xml:space="preserve">. </w:t>
      </w:r>
      <w:r>
        <w:rPr>
          <w:color w:val="000000"/>
        </w:rPr>
        <w:t>Die Erde hat eine Masse von 5,97</w:t>
      </w:r>
      <w:r>
        <w:t>*10</w:t>
      </w:r>
      <w:r>
        <w:rPr>
          <w:vertAlign w:val="superscript"/>
        </w:rPr>
        <w:t>24</w:t>
      </w:r>
      <w:r>
        <w:t xml:space="preserve"> kg.</w:t>
      </w:r>
      <w:bookmarkStart w:id="580" w:name="_Hlt71357925"/>
      <w:bookmarkEnd w:id="580"/>
    </w:p>
    <w:p w14:paraId="0A963D8D" w14:textId="77777777" w:rsidR="00361919" w:rsidRPr="00361919" w:rsidRDefault="00B42104" w:rsidP="00361919">
      <w:pPr>
        <w:rPr>
          <w:rStyle w:val="Nummer"/>
        </w:rPr>
      </w:pPr>
      <w:hyperlink r:id="rId112" w:anchor="m145" w:history="1">
        <w:r w:rsidR="00361919">
          <w:rPr>
            <w:rStyle w:val="Hyperlink"/>
            <w:sz w:val="22"/>
          </w:rPr>
          <w:t>vollstä</w:t>
        </w:r>
        <w:bookmarkStart w:id="581" w:name="_Hlt71355808"/>
        <w:r w:rsidR="00361919">
          <w:rPr>
            <w:rStyle w:val="Hyperlink"/>
            <w:sz w:val="22"/>
          </w:rPr>
          <w:t>n</w:t>
        </w:r>
        <w:bookmarkEnd w:id="581"/>
        <w:r w:rsidR="00361919">
          <w:rPr>
            <w:rStyle w:val="Hyperlink"/>
            <w:sz w:val="22"/>
          </w:rPr>
          <w:t>dige Lösung</w:t>
        </w:r>
      </w:hyperlink>
      <w:bookmarkStart w:id="582" w:name="_Hlt71355800"/>
      <w:bookmarkEnd w:id="582"/>
      <w:r w:rsidR="00361919" w:rsidRPr="00361919">
        <w:rPr>
          <w:rStyle w:val="Nummer"/>
        </w:rPr>
        <w:br/>
      </w:r>
      <w:r w:rsidR="00361919" w:rsidRPr="00361919">
        <w:rPr>
          <w:rStyle w:val="Nummer"/>
        </w:rPr>
        <w:br/>
      </w:r>
      <w:bookmarkStart w:id="583" w:name="m146"/>
      <w:r w:rsidR="00361919" w:rsidRPr="00361919">
        <w:rPr>
          <w:rStyle w:val="Nummer"/>
        </w:rPr>
        <w:t>146.</w:t>
      </w:r>
      <w:bookmarkEnd w:id="583"/>
    </w:p>
    <w:tbl>
      <w:tblPr>
        <w:tblW w:w="0" w:type="auto"/>
        <w:tblLayout w:type="fixed"/>
        <w:tblCellMar>
          <w:left w:w="70" w:type="dxa"/>
          <w:right w:w="70" w:type="dxa"/>
        </w:tblCellMar>
        <w:tblLook w:val="0000" w:firstRow="0" w:lastRow="0" w:firstColumn="0" w:lastColumn="0" w:noHBand="0" w:noVBand="0"/>
      </w:tblPr>
      <w:tblGrid>
        <w:gridCol w:w="1701"/>
        <w:gridCol w:w="2197"/>
      </w:tblGrid>
      <w:tr w:rsidR="00361919" w14:paraId="160F885A" w14:textId="77777777">
        <w:tc>
          <w:tcPr>
            <w:tcW w:w="1701" w:type="dxa"/>
          </w:tcPr>
          <w:p w14:paraId="40C3F635" w14:textId="77777777" w:rsidR="00361919" w:rsidRDefault="00361919" w:rsidP="00361919">
            <w:r>
              <w:t xml:space="preserve">Mondmasse </w:t>
            </w:r>
          </w:p>
        </w:tc>
        <w:tc>
          <w:tcPr>
            <w:tcW w:w="2197" w:type="dxa"/>
          </w:tcPr>
          <w:p w14:paraId="38C91AA2" w14:textId="77777777" w:rsidR="00361919" w:rsidRDefault="00361919" w:rsidP="00361919">
            <w:r>
              <w:t>7.35·10*</w:t>
            </w:r>
            <w:r>
              <w:rPr>
                <w:vertAlign w:val="superscript"/>
              </w:rPr>
              <w:t>22</w:t>
            </w:r>
            <w:r>
              <w:t xml:space="preserve"> kg</w:t>
            </w:r>
          </w:p>
        </w:tc>
      </w:tr>
    </w:tbl>
    <w:p w14:paraId="6CEEB3D1" w14:textId="77777777" w:rsidR="00361919" w:rsidRPr="00361919" w:rsidRDefault="00361919" w:rsidP="00361919">
      <w:pPr>
        <w:rPr>
          <w:rStyle w:val="Nummer"/>
        </w:rPr>
      </w:pPr>
      <w:r w:rsidRPr="00361919">
        <w:rPr>
          <w:rStyle w:val="Nummer"/>
        </w:rPr>
        <w:br/>
      </w:r>
      <w:bookmarkStart w:id="584" w:name="m147"/>
      <w:r w:rsidRPr="00361919">
        <w:rPr>
          <w:rStyle w:val="Nummer"/>
        </w:rPr>
        <w:t>147.</w:t>
      </w:r>
      <w:bookmarkEnd w:id="584"/>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1AFF0F27" w14:textId="77777777">
        <w:tc>
          <w:tcPr>
            <w:tcW w:w="2055" w:type="dxa"/>
          </w:tcPr>
          <w:p w14:paraId="1C7551F0" w14:textId="77777777" w:rsidR="00361919" w:rsidRDefault="00361919" w:rsidP="00361919">
            <w:r>
              <w:t xml:space="preserve">Abstand des Mondes </w:t>
            </w:r>
          </w:p>
        </w:tc>
        <w:tc>
          <w:tcPr>
            <w:tcW w:w="1347" w:type="dxa"/>
          </w:tcPr>
          <w:p w14:paraId="5BD52526" w14:textId="77777777" w:rsidR="00361919" w:rsidRDefault="00361919" w:rsidP="00361919">
            <w:r>
              <w:t>383500km</w:t>
            </w:r>
          </w:p>
        </w:tc>
      </w:tr>
    </w:tbl>
    <w:p w14:paraId="45F517AB" w14:textId="77777777" w:rsidR="007C7D14" w:rsidRDefault="00B42104" w:rsidP="00361919">
      <w:pPr>
        <w:rPr>
          <w:rStyle w:val="Nummer"/>
        </w:rPr>
      </w:pPr>
      <w:hyperlink r:id="rId113" w:anchor="m147" w:history="1">
        <w:r w:rsidR="00361919">
          <w:rPr>
            <w:rStyle w:val="Hyperlink"/>
            <w:sz w:val="22"/>
          </w:rPr>
          <w:t>Vollst</w:t>
        </w:r>
        <w:bookmarkStart w:id="585" w:name="_Hlt61700255"/>
        <w:bookmarkStart w:id="586" w:name="_Hlt61700242"/>
        <w:bookmarkEnd w:id="585"/>
        <w:r w:rsidR="00361919">
          <w:rPr>
            <w:rStyle w:val="Hyperlink"/>
            <w:sz w:val="22"/>
          </w:rPr>
          <w:t>ä</w:t>
        </w:r>
        <w:bookmarkEnd w:id="586"/>
        <w:r w:rsidR="00361919">
          <w:rPr>
            <w:rStyle w:val="Hyperlink"/>
            <w:sz w:val="22"/>
          </w:rPr>
          <w:t>n</w:t>
        </w:r>
        <w:bookmarkStart w:id="587" w:name="_Hlt71421440"/>
        <w:bookmarkStart w:id="588" w:name="_Hlt71421427"/>
        <w:bookmarkEnd w:id="587"/>
        <w:r w:rsidR="00361919">
          <w:rPr>
            <w:rStyle w:val="Hyperlink"/>
            <w:sz w:val="22"/>
          </w:rPr>
          <w:t>d</w:t>
        </w:r>
        <w:bookmarkEnd w:id="588"/>
        <w:r w:rsidR="00361919">
          <w:rPr>
            <w:rStyle w:val="Hyperlink"/>
            <w:sz w:val="22"/>
          </w:rPr>
          <w:t>ige Lösung</w:t>
        </w:r>
      </w:hyperlink>
      <w:r w:rsidR="00361919" w:rsidRPr="00361919">
        <w:rPr>
          <w:rStyle w:val="Nummer"/>
        </w:rPr>
        <w:br/>
      </w:r>
    </w:p>
    <w:p w14:paraId="6699E66B" w14:textId="77777777" w:rsidR="00361919" w:rsidRPr="00361919" w:rsidRDefault="00361919" w:rsidP="00361919">
      <w:pPr>
        <w:rPr>
          <w:rStyle w:val="Nummer"/>
        </w:rPr>
      </w:pPr>
      <w:bookmarkStart w:id="589" w:name="m148"/>
      <w:r w:rsidRPr="00361919">
        <w:rPr>
          <w:rStyle w:val="Nummer"/>
        </w:rPr>
        <w:t>148.</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14C593A7" w14:textId="77777777">
        <w:tc>
          <w:tcPr>
            <w:tcW w:w="1701" w:type="dxa"/>
          </w:tcPr>
          <w:bookmarkEnd w:id="589"/>
          <w:p w14:paraId="392974E8" w14:textId="77777777" w:rsidR="00361919" w:rsidRDefault="00361919" w:rsidP="00361919">
            <w:r>
              <w:t xml:space="preserve">Verhältnis </w:t>
            </w:r>
          </w:p>
        </w:tc>
        <w:tc>
          <w:tcPr>
            <w:tcW w:w="1701" w:type="dxa"/>
          </w:tcPr>
          <w:p w14:paraId="0676C08D" w14:textId="77777777" w:rsidR="00361919" w:rsidRDefault="00361919" w:rsidP="00361919">
            <w:r>
              <w:t>334000</w:t>
            </w:r>
          </w:p>
        </w:tc>
      </w:tr>
    </w:tbl>
    <w:p w14:paraId="7ABE2A82" w14:textId="77777777" w:rsidR="009F06AC" w:rsidRDefault="00B42104" w:rsidP="00361919">
      <w:hyperlink r:id="rId114" w:anchor="m148" w:history="1">
        <w:r w:rsidR="00361919">
          <w:rPr>
            <w:rStyle w:val="Hyperlink"/>
            <w:sz w:val="22"/>
          </w:rPr>
          <w:t>vollst</w:t>
        </w:r>
        <w:bookmarkStart w:id="590" w:name="_Hlt15392658"/>
        <w:r w:rsidR="00361919">
          <w:rPr>
            <w:rStyle w:val="Hyperlink"/>
            <w:sz w:val="22"/>
          </w:rPr>
          <w:t>ä</w:t>
        </w:r>
        <w:bookmarkStart w:id="591" w:name="_Hlt16724250"/>
        <w:bookmarkEnd w:id="590"/>
        <w:bookmarkEnd w:id="591"/>
        <w:r w:rsidR="00361919">
          <w:rPr>
            <w:rStyle w:val="Hyperlink"/>
            <w:sz w:val="22"/>
          </w:rPr>
          <w:t>ndige Lösung</w:t>
        </w:r>
        <w:r w:rsidR="00361919">
          <w:rPr>
            <w:rStyle w:val="Hyperlink"/>
            <w:sz w:val="22"/>
          </w:rPr>
          <w:br/>
        </w:r>
      </w:hyperlink>
    </w:p>
    <w:p w14:paraId="6C71A9F2" w14:textId="77777777" w:rsidR="00361919" w:rsidRPr="00361919" w:rsidRDefault="00361919" w:rsidP="00361919">
      <w:pPr>
        <w:rPr>
          <w:rStyle w:val="Nummer"/>
        </w:rPr>
      </w:pPr>
      <w:bookmarkStart w:id="592" w:name="m149"/>
      <w:r w:rsidRPr="00361919">
        <w:rPr>
          <w:rStyle w:val="Nummer"/>
        </w:rPr>
        <w:t>149.</w:t>
      </w:r>
    </w:p>
    <w:tbl>
      <w:tblPr>
        <w:tblW w:w="0" w:type="auto"/>
        <w:tblLayout w:type="fixed"/>
        <w:tblCellMar>
          <w:left w:w="70" w:type="dxa"/>
          <w:right w:w="70" w:type="dxa"/>
        </w:tblCellMar>
        <w:tblLook w:val="0000" w:firstRow="0" w:lastRow="0" w:firstColumn="0" w:lastColumn="0" w:noHBand="0" w:noVBand="0"/>
      </w:tblPr>
      <w:tblGrid>
        <w:gridCol w:w="2197"/>
        <w:gridCol w:w="1205"/>
      </w:tblGrid>
      <w:tr w:rsidR="00361919" w14:paraId="2ED5B3CB" w14:textId="77777777" w:rsidTr="00471B12">
        <w:tc>
          <w:tcPr>
            <w:tcW w:w="2197" w:type="dxa"/>
          </w:tcPr>
          <w:bookmarkEnd w:id="592"/>
          <w:p w14:paraId="5F919855" w14:textId="77777777" w:rsidR="00361919" w:rsidRDefault="00361919" w:rsidP="00361919">
            <w:r>
              <w:t xml:space="preserve">Geschwindigkeit </w:t>
            </w:r>
          </w:p>
        </w:tc>
        <w:tc>
          <w:tcPr>
            <w:tcW w:w="1205" w:type="dxa"/>
          </w:tcPr>
          <w:p w14:paraId="6F8DD29D" w14:textId="77777777" w:rsidR="00361919" w:rsidRDefault="00361919" w:rsidP="00361919">
            <w:r>
              <w:t>6.9km/s</w:t>
            </w:r>
          </w:p>
        </w:tc>
      </w:tr>
    </w:tbl>
    <w:p w14:paraId="575F35CE" w14:textId="77777777" w:rsidR="00471B12" w:rsidRDefault="00B42104" w:rsidP="00361919">
      <w:hyperlink r:id="rId115" w:anchor="m149" w:history="1">
        <w:r w:rsidR="00361919">
          <w:rPr>
            <w:rStyle w:val="Hyperlink"/>
            <w:sz w:val="22"/>
          </w:rPr>
          <w:t>Vollst</w:t>
        </w:r>
        <w:bookmarkStart w:id="593" w:name="_Hlt61703504"/>
        <w:bookmarkStart w:id="594" w:name="_Hlt61703497"/>
        <w:bookmarkEnd w:id="593"/>
        <w:r w:rsidR="00361919">
          <w:rPr>
            <w:rStyle w:val="Hyperlink"/>
            <w:sz w:val="22"/>
          </w:rPr>
          <w:t>ä</w:t>
        </w:r>
        <w:bookmarkEnd w:id="594"/>
        <w:r w:rsidR="00361919">
          <w:rPr>
            <w:rStyle w:val="Hyperlink"/>
            <w:sz w:val="22"/>
          </w:rPr>
          <w:t>ndig</w:t>
        </w:r>
        <w:bookmarkStart w:id="595" w:name="_Hlt19592066"/>
        <w:r w:rsidR="00361919">
          <w:rPr>
            <w:rStyle w:val="Hyperlink"/>
            <w:sz w:val="22"/>
          </w:rPr>
          <w:t>e</w:t>
        </w:r>
        <w:bookmarkEnd w:id="595"/>
        <w:r w:rsidR="00361919">
          <w:rPr>
            <w:rStyle w:val="Hyperlink"/>
            <w:sz w:val="22"/>
          </w:rPr>
          <w:t xml:space="preserve"> Lösung</w:t>
        </w:r>
      </w:hyperlink>
    </w:p>
    <w:p w14:paraId="7AA00F7A" w14:textId="77777777" w:rsidR="00361919" w:rsidRPr="00361919" w:rsidRDefault="00361919" w:rsidP="00361919">
      <w:pPr>
        <w:rPr>
          <w:rStyle w:val="Nummer"/>
        </w:rPr>
      </w:pPr>
      <w:r w:rsidRPr="00361919">
        <w:rPr>
          <w:rStyle w:val="Nummer"/>
        </w:rPr>
        <w:br/>
      </w:r>
      <w:bookmarkStart w:id="596" w:name="m150"/>
      <w:r w:rsidRPr="00361919">
        <w:rPr>
          <w:rStyle w:val="Nummer"/>
        </w:rPr>
        <w:t>150.</w:t>
      </w:r>
      <w:bookmarkEnd w:id="596"/>
      <w:r>
        <w:t xml:space="preserve"> Die anziehende Kraft zwischen den Schiffen beträgt 0,38 N. Das ist sehr wenig und wird die Schiffe sicher nicht zusammenbringen. </w:t>
      </w:r>
      <w:r>
        <w:br/>
      </w:r>
      <w:hyperlink r:id="rId116" w:anchor="m150" w:history="1">
        <w:r>
          <w:rPr>
            <w:rStyle w:val="Hyperlink"/>
            <w:sz w:val="22"/>
          </w:rPr>
          <w:t>Vollstän</w:t>
        </w:r>
        <w:bookmarkStart w:id="597" w:name="_Hlt71421640"/>
        <w:r>
          <w:rPr>
            <w:rStyle w:val="Hyperlink"/>
            <w:sz w:val="22"/>
          </w:rPr>
          <w:t>d</w:t>
        </w:r>
        <w:bookmarkEnd w:id="597"/>
        <w:r>
          <w:rPr>
            <w:rStyle w:val="Hyperlink"/>
            <w:sz w:val="22"/>
          </w:rPr>
          <w:t>ige Lösung</w:t>
        </w:r>
      </w:hyperlink>
      <w:bookmarkStart w:id="598" w:name="_Hlt71421626"/>
      <w:bookmarkEnd w:id="598"/>
      <w:r w:rsidRPr="00361919">
        <w:rPr>
          <w:rStyle w:val="Nummer"/>
        </w:rPr>
        <w:br/>
      </w:r>
      <w:r w:rsidRPr="00361919">
        <w:rPr>
          <w:rStyle w:val="Nummer"/>
        </w:rPr>
        <w:br/>
      </w:r>
      <w:bookmarkStart w:id="599" w:name="m151"/>
      <w:r w:rsidRPr="00361919">
        <w:rPr>
          <w:rStyle w:val="Nummer"/>
        </w:rPr>
        <w:t>151.</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5BB54EDA" w14:textId="77777777">
        <w:tc>
          <w:tcPr>
            <w:tcW w:w="1701" w:type="dxa"/>
          </w:tcPr>
          <w:bookmarkEnd w:id="599"/>
          <w:p w14:paraId="697EADE2" w14:textId="77777777" w:rsidR="00361919" w:rsidRDefault="00361919" w:rsidP="00361919">
            <w:r>
              <w:t xml:space="preserve">Verhältnis </w:t>
            </w:r>
          </w:p>
        </w:tc>
        <w:tc>
          <w:tcPr>
            <w:tcW w:w="1701" w:type="dxa"/>
          </w:tcPr>
          <w:p w14:paraId="3BE1ACF7" w14:textId="77777777" w:rsidR="00361919" w:rsidRDefault="00361919" w:rsidP="00361919">
            <w:r>
              <w:t>4·10</w:t>
            </w:r>
            <w:r>
              <w:rPr>
                <w:vertAlign w:val="superscript"/>
              </w:rPr>
              <w:t xml:space="preserve"> 42</w:t>
            </w:r>
          </w:p>
        </w:tc>
      </w:tr>
    </w:tbl>
    <w:p w14:paraId="559EFA34" w14:textId="77777777" w:rsidR="00471B12" w:rsidRDefault="00361919" w:rsidP="00361919">
      <w:r w:rsidRPr="00361919">
        <w:rPr>
          <w:rStyle w:val="Nummer"/>
        </w:rPr>
        <w:br/>
      </w:r>
      <w:bookmarkStart w:id="600" w:name="m152"/>
      <w:r w:rsidRPr="00361919">
        <w:rPr>
          <w:rStyle w:val="Nummer"/>
        </w:rPr>
        <w:t>152.</w:t>
      </w:r>
      <w:bookmarkEnd w:id="600"/>
      <w:r>
        <w:t xml:space="preserve"> Die Venus hat eine Masse von 4,8*10</w:t>
      </w:r>
      <w:r>
        <w:rPr>
          <w:vertAlign w:val="superscript"/>
        </w:rPr>
        <w:t>24</w:t>
      </w:r>
      <w:r>
        <w:t xml:space="preserve"> kg. Auf ihr wirkt eine Fallbeschleunigung von 8,07 m/s². Beide Werte sind etwas kleiner als die </w:t>
      </w:r>
      <w:proofErr w:type="spellStart"/>
      <w:r>
        <w:t>Erdwerte</w:t>
      </w:r>
      <w:proofErr w:type="spellEnd"/>
      <w:r>
        <w:t>.</w:t>
      </w:r>
      <w:r>
        <w:br/>
      </w:r>
      <w:hyperlink r:id="rId117" w:anchor="m152" w:history="1">
        <w:r>
          <w:rPr>
            <w:rStyle w:val="Hyperlink"/>
            <w:sz w:val="22"/>
          </w:rPr>
          <w:t>vollst</w:t>
        </w:r>
        <w:bookmarkStart w:id="601" w:name="_Hlt71439225"/>
        <w:bookmarkStart w:id="602" w:name="_Hlt71438015"/>
        <w:bookmarkEnd w:id="601"/>
        <w:r>
          <w:rPr>
            <w:rStyle w:val="Hyperlink"/>
            <w:sz w:val="22"/>
          </w:rPr>
          <w:t>ä</w:t>
        </w:r>
        <w:bookmarkStart w:id="603" w:name="_Hlt71438005"/>
        <w:bookmarkStart w:id="604" w:name="_Hlt71438003"/>
        <w:bookmarkEnd w:id="602"/>
        <w:bookmarkEnd w:id="603"/>
        <w:r>
          <w:rPr>
            <w:rStyle w:val="Hyperlink"/>
            <w:sz w:val="22"/>
          </w:rPr>
          <w:t>n</w:t>
        </w:r>
        <w:bookmarkEnd w:id="604"/>
        <w:r>
          <w:rPr>
            <w:rStyle w:val="Hyperlink"/>
            <w:sz w:val="22"/>
          </w:rPr>
          <w:t>dige Lösung</w:t>
        </w:r>
      </w:hyperlink>
    </w:p>
    <w:p w14:paraId="4EF18424" w14:textId="77777777" w:rsidR="00361919" w:rsidRPr="00361919" w:rsidRDefault="00361919" w:rsidP="00361919">
      <w:pPr>
        <w:rPr>
          <w:rStyle w:val="Nummer"/>
        </w:rPr>
      </w:pPr>
      <w:r w:rsidRPr="00361919">
        <w:rPr>
          <w:rStyle w:val="Nummer"/>
        </w:rPr>
        <w:br/>
      </w:r>
      <w:bookmarkStart w:id="605" w:name="m153"/>
      <w:r w:rsidRPr="00361919">
        <w:rPr>
          <w:rStyle w:val="Nummer"/>
        </w:rPr>
        <w:t>153.</w:t>
      </w:r>
      <w:bookmarkEnd w:id="605"/>
    </w:p>
    <w:tbl>
      <w:tblPr>
        <w:tblW w:w="0" w:type="auto"/>
        <w:tblLayout w:type="fixed"/>
        <w:tblCellMar>
          <w:left w:w="70" w:type="dxa"/>
          <w:right w:w="70" w:type="dxa"/>
        </w:tblCellMar>
        <w:tblLook w:val="0000" w:firstRow="0" w:lastRow="0" w:firstColumn="0" w:lastColumn="0" w:noHBand="0" w:noVBand="0"/>
      </w:tblPr>
      <w:tblGrid>
        <w:gridCol w:w="2338"/>
        <w:gridCol w:w="1064"/>
      </w:tblGrid>
      <w:tr w:rsidR="00361919" w14:paraId="7423B98B" w14:textId="77777777">
        <w:tc>
          <w:tcPr>
            <w:tcW w:w="2338" w:type="dxa"/>
          </w:tcPr>
          <w:p w14:paraId="22673E75" w14:textId="77777777" w:rsidR="00361919" w:rsidRDefault="00361919" w:rsidP="00361919">
            <w:r>
              <w:t xml:space="preserve">Verhältnis der Massen </w:t>
            </w:r>
          </w:p>
        </w:tc>
        <w:tc>
          <w:tcPr>
            <w:tcW w:w="1064" w:type="dxa"/>
          </w:tcPr>
          <w:p w14:paraId="6DD3DF20" w14:textId="77777777" w:rsidR="00361919" w:rsidRDefault="00361919" w:rsidP="00361919">
            <w:r>
              <w:t>1050</w:t>
            </w:r>
          </w:p>
        </w:tc>
      </w:tr>
    </w:tbl>
    <w:p w14:paraId="1992117E" w14:textId="77777777" w:rsidR="00471B12" w:rsidRDefault="00B42104" w:rsidP="00361919">
      <w:hyperlink r:id="rId118" w:anchor="m153" w:history="1">
        <w:r w:rsidR="00361919">
          <w:rPr>
            <w:rStyle w:val="Hyperlink"/>
            <w:sz w:val="22"/>
          </w:rPr>
          <w:t>Vollstä</w:t>
        </w:r>
        <w:bookmarkStart w:id="606" w:name="_Hlt71445408"/>
        <w:bookmarkStart w:id="607" w:name="_Hlt19592251"/>
        <w:bookmarkEnd w:id="606"/>
        <w:r w:rsidR="00361919">
          <w:rPr>
            <w:rStyle w:val="Hyperlink"/>
            <w:sz w:val="22"/>
          </w:rPr>
          <w:t>n</w:t>
        </w:r>
        <w:bookmarkEnd w:id="607"/>
        <w:r w:rsidR="00361919">
          <w:rPr>
            <w:rStyle w:val="Hyperlink"/>
            <w:sz w:val="22"/>
          </w:rPr>
          <w:t>dige Lösung</w:t>
        </w:r>
      </w:hyperlink>
    </w:p>
    <w:p w14:paraId="13B5DC54" w14:textId="77777777" w:rsidR="00361919" w:rsidRPr="00361919" w:rsidRDefault="00361919" w:rsidP="00361919">
      <w:pPr>
        <w:rPr>
          <w:rStyle w:val="Nummer"/>
        </w:rPr>
      </w:pPr>
      <w:r w:rsidRPr="00361919">
        <w:rPr>
          <w:rStyle w:val="Nummer"/>
        </w:rPr>
        <w:br/>
      </w:r>
      <w:bookmarkStart w:id="608" w:name="m154"/>
      <w:r w:rsidRPr="00361919">
        <w:rPr>
          <w:rStyle w:val="Nummer"/>
        </w:rPr>
        <w:t>154.</w:t>
      </w:r>
      <w:bookmarkEnd w:id="608"/>
    </w:p>
    <w:tbl>
      <w:tblPr>
        <w:tblW w:w="0" w:type="auto"/>
        <w:tblLayout w:type="fixed"/>
        <w:tblCellMar>
          <w:left w:w="70" w:type="dxa"/>
          <w:right w:w="70" w:type="dxa"/>
        </w:tblCellMar>
        <w:tblLook w:val="0000" w:firstRow="0" w:lastRow="0" w:firstColumn="0" w:lastColumn="0" w:noHBand="0" w:noVBand="0"/>
      </w:tblPr>
      <w:tblGrid>
        <w:gridCol w:w="2622"/>
        <w:gridCol w:w="1559"/>
      </w:tblGrid>
      <w:tr w:rsidR="00361919" w14:paraId="4EF90D6A" w14:textId="77777777">
        <w:tc>
          <w:tcPr>
            <w:tcW w:w="2622" w:type="dxa"/>
          </w:tcPr>
          <w:p w14:paraId="42D235EB" w14:textId="77777777" w:rsidR="00361919" w:rsidRDefault="00361919" w:rsidP="00361919">
            <w:r>
              <w:t>Abstand zur Erdoberfläche</w:t>
            </w:r>
          </w:p>
        </w:tc>
        <w:tc>
          <w:tcPr>
            <w:tcW w:w="1559" w:type="dxa"/>
          </w:tcPr>
          <w:p w14:paraId="156B4314" w14:textId="77777777" w:rsidR="00361919" w:rsidRDefault="00361919" w:rsidP="00361919">
            <w:r>
              <w:t>35900km</w:t>
            </w:r>
          </w:p>
        </w:tc>
      </w:tr>
      <w:tr w:rsidR="00361919" w14:paraId="01DC3640" w14:textId="77777777">
        <w:tc>
          <w:tcPr>
            <w:tcW w:w="2622" w:type="dxa"/>
          </w:tcPr>
          <w:p w14:paraId="4384695C" w14:textId="77777777" w:rsidR="00361919" w:rsidRDefault="00361919" w:rsidP="00361919">
            <w:r>
              <w:t xml:space="preserve">Bahngeschwindigkeit </w:t>
            </w:r>
          </w:p>
        </w:tc>
        <w:tc>
          <w:tcPr>
            <w:tcW w:w="1559" w:type="dxa"/>
          </w:tcPr>
          <w:p w14:paraId="49CABDB2" w14:textId="77777777" w:rsidR="00361919" w:rsidRDefault="00361919" w:rsidP="00361919">
            <w:r>
              <w:t>3km/s</w:t>
            </w:r>
          </w:p>
        </w:tc>
      </w:tr>
    </w:tbl>
    <w:bookmarkStart w:id="609" w:name="_Hlt9257573"/>
    <w:p w14:paraId="7819EDE5" w14:textId="77777777" w:rsidR="00471B12" w:rsidRDefault="00361919" w:rsidP="00361919">
      <w:r>
        <w:fldChar w:fldCharType="begin"/>
      </w:r>
      <w:r w:rsidR="00B57015">
        <w:instrText>HYPERLINK "vlsgmech</w:instrText>
      </w:r>
      <w:r w:rsidR="008D3EAE">
        <w:instrText>.docx</w:instrText>
      </w:r>
      <w:r w:rsidR="00B57015">
        <w:instrText>" \l "m154"</w:instrText>
      </w:r>
      <w:r>
        <w:fldChar w:fldCharType="separate"/>
      </w:r>
      <w:r>
        <w:rPr>
          <w:rStyle w:val="Hyperlink"/>
          <w:sz w:val="22"/>
        </w:rPr>
        <w:t>vollstä</w:t>
      </w:r>
      <w:bookmarkStart w:id="610" w:name="_Hlt19592197"/>
      <w:r>
        <w:rPr>
          <w:rStyle w:val="Hyperlink"/>
          <w:sz w:val="22"/>
        </w:rPr>
        <w:t>n</w:t>
      </w:r>
      <w:bookmarkEnd w:id="610"/>
      <w:r>
        <w:rPr>
          <w:rStyle w:val="Hyperlink"/>
          <w:sz w:val="22"/>
        </w:rPr>
        <w:t>dige Lösung</w:t>
      </w:r>
      <w:bookmarkEnd w:id="609"/>
      <w:r>
        <w:fldChar w:fldCharType="end"/>
      </w:r>
    </w:p>
    <w:p w14:paraId="15C85053" w14:textId="77777777" w:rsidR="009F06AC" w:rsidRDefault="00361919" w:rsidP="00361919">
      <w:r w:rsidRPr="00361919">
        <w:rPr>
          <w:rStyle w:val="Nummer"/>
        </w:rPr>
        <w:br/>
      </w:r>
      <w:bookmarkStart w:id="611" w:name="_Hlt71445492"/>
      <w:bookmarkStart w:id="612" w:name="m155"/>
      <w:bookmarkEnd w:id="611"/>
      <w:r w:rsidRPr="00361919">
        <w:rPr>
          <w:rStyle w:val="Nummer"/>
        </w:rPr>
        <w:t>155.</w:t>
      </w:r>
      <w:bookmarkEnd w:id="612"/>
      <w:r>
        <w:rPr>
          <w:color w:val="000000"/>
        </w:rPr>
        <w:t xml:space="preserve"> Die Differenz zwischen den beiden Kräften beträgt 0,0025</w:t>
      </w:r>
      <w:r>
        <w:t xml:space="preserve"> N</w:t>
      </w:r>
      <w:r>
        <w:rPr>
          <w:color w:val="000000"/>
        </w:rPr>
        <w:t xml:space="preserve">. Das entspricht einer Masse von ungefähr 0,25 g und wird beim normalen </w:t>
      </w:r>
      <w:r w:rsidR="00EF2BB4">
        <w:rPr>
          <w:color w:val="000000"/>
        </w:rPr>
        <w:t>W</w:t>
      </w:r>
      <w:r>
        <w:rPr>
          <w:color w:val="000000"/>
        </w:rPr>
        <w:t>iegen sicher nicht angezeigt.</w:t>
      </w:r>
      <w:r>
        <w:rPr>
          <w:color w:val="000000"/>
        </w:rPr>
        <w:br/>
      </w:r>
      <w:hyperlink r:id="rId119" w:anchor="m155" w:history="1">
        <w:r>
          <w:rPr>
            <w:rStyle w:val="Hyperlink"/>
            <w:sz w:val="22"/>
          </w:rPr>
          <w:t>voll</w:t>
        </w:r>
        <w:bookmarkStart w:id="613" w:name="_Hlt71468685"/>
        <w:bookmarkStart w:id="614" w:name="_Hlt71468681"/>
        <w:bookmarkEnd w:id="613"/>
        <w:r>
          <w:rPr>
            <w:rStyle w:val="Hyperlink"/>
            <w:sz w:val="22"/>
          </w:rPr>
          <w:t>s</w:t>
        </w:r>
        <w:bookmarkStart w:id="615" w:name="_Hlt71468692"/>
        <w:bookmarkEnd w:id="614"/>
        <w:r>
          <w:rPr>
            <w:rStyle w:val="Hyperlink"/>
            <w:sz w:val="22"/>
          </w:rPr>
          <w:t>t</w:t>
        </w:r>
        <w:bookmarkEnd w:id="615"/>
        <w:r>
          <w:rPr>
            <w:rStyle w:val="Hyperlink"/>
            <w:sz w:val="22"/>
          </w:rPr>
          <w:t>ändige Lösung</w:t>
        </w:r>
      </w:hyperlink>
    </w:p>
    <w:p w14:paraId="40BE3A5F" w14:textId="77777777" w:rsidR="00471B12" w:rsidRDefault="00471B12" w:rsidP="00361919"/>
    <w:p w14:paraId="5CD22D85" w14:textId="77777777" w:rsidR="00471B12" w:rsidRDefault="00471B12" w:rsidP="00361919">
      <w:pPr>
        <w:rPr>
          <w:rStyle w:val="Nummer"/>
        </w:rPr>
      </w:pPr>
    </w:p>
    <w:p w14:paraId="06292D73" w14:textId="77777777" w:rsidR="00361919" w:rsidRPr="00361919" w:rsidRDefault="00361919" w:rsidP="00361919">
      <w:pPr>
        <w:rPr>
          <w:rStyle w:val="Nummer"/>
        </w:rPr>
      </w:pPr>
      <w:bookmarkStart w:id="616" w:name="m156"/>
      <w:r w:rsidRPr="00361919">
        <w:rPr>
          <w:rStyle w:val="Nummer"/>
        </w:rPr>
        <w:t>156.</w:t>
      </w:r>
    </w:p>
    <w:tbl>
      <w:tblPr>
        <w:tblW w:w="0" w:type="auto"/>
        <w:tblLayout w:type="fixed"/>
        <w:tblCellMar>
          <w:left w:w="70" w:type="dxa"/>
          <w:right w:w="70" w:type="dxa"/>
        </w:tblCellMar>
        <w:tblLook w:val="0000" w:firstRow="0" w:lastRow="0" w:firstColumn="0" w:lastColumn="0" w:noHBand="0" w:noVBand="0"/>
      </w:tblPr>
      <w:tblGrid>
        <w:gridCol w:w="2480"/>
        <w:gridCol w:w="1843"/>
      </w:tblGrid>
      <w:tr w:rsidR="00361919" w14:paraId="67BD82B5" w14:textId="77777777" w:rsidTr="009A5420">
        <w:tc>
          <w:tcPr>
            <w:tcW w:w="2480" w:type="dxa"/>
          </w:tcPr>
          <w:bookmarkEnd w:id="616"/>
          <w:p w14:paraId="74C137FE" w14:textId="77777777" w:rsidR="00361919" w:rsidRDefault="00361919" w:rsidP="00361919">
            <w:r>
              <w:t>Geschwindigkeit</w:t>
            </w:r>
          </w:p>
        </w:tc>
        <w:tc>
          <w:tcPr>
            <w:tcW w:w="1843" w:type="dxa"/>
          </w:tcPr>
          <w:p w14:paraId="338DF35A" w14:textId="77777777" w:rsidR="00361919" w:rsidRDefault="00361919" w:rsidP="00361919">
            <w:r>
              <w:t>7.85km/s</w:t>
            </w:r>
          </w:p>
        </w:tc>
      </w:tr>
      <w:tr w:rsidR="00361919" w14:paraId="27272EC3" w14:textId="77777777" w:rsidTr="009A5420">
        <w:tc>
          <w:tcPr>
            <w:tcW w:w="2480" w:type="dxa"/>
          </w:tcPr>
          <w:p w14:paraId="6C4C50BD" w14:textId="77777777" w:rsidR="00361919" w:rsidRDefault="00361919" w:rsidP="00361919">
            <w:r>
              <w:t xml:space="preserve">Fallbeschleunigung </w:t>
            </w:r>
          </w:p>
        </w:tc>
        <w:tc>
          <w:tcPr>
            <w:tcW w:w="1843" w:type="dxa"/>
          </w:tcPr>
          <w:p w14:paraId="46C24D95" w14:textId="77777777" w:rsidR="00361919" w:rsidRDefault="00361919" w:rsidP="00361919">
            <w:r>
              <w:t>9.47m/s²</w:t>
            </w:r>
          </w:p>
        </w:tc>
      </w:tr>
    </w:tbl>
    <w:p w14:paraId="2539BC51" w14:textId="77777777" w:rsidR="00361919" w:rsidRPr="00361919" w:rsidRDefault="00361919" w:rsidP="00361919">
      <w:pPr>
        <w:rPr>
          <w:rStyle w:val="Nummer"/>
        </w:rPr>
      </w:pPr>
      <w:r w:rsidRPr="00361919">
        <w:rPr>
          <w:rStyle w:val="Nummer"/>
        </w:rPr>
        <w:br/>
      </w:r>
      <w:bookmarkStart w:id="617" w:name="m157"/>
      <w:r w:rsidRPr="00361919">
        <w:rPr>
          <w:rStyle w:val="Nummer"/>
        </w:rPr>
        <w:t>157.</w:t>
      </w:r>
      <w:bookmarkEnd w:id="617"/>
      <w:r w:rsidRPr="00361919">
        <w:rPr>
          <w:rStyle w:val="Nummer"/>
        </w:rPr>
        <w:t xml:space="preserve"> </w:t>
      </w:r>
      <w:bookmarkStart w:id="618" w:name="_Hlt126107320"/>
      <w:bookmarkEnd w:id="618"/>
    </w:p>
    <w:p w14:paraId="32FA4239" w14:textId="77777777" w:rsidR="00361919" w:rsidRPr="00361919" w:rsidRDefault="00361919" w:rsidP="00361919">
      <w:pPr>
        <w:rPr>
          <w:rStyle w:val="Nummer"/>
        </w:rPr>
      </w:pPr>
      <w:r>
        <w:rPr>
          <w:color w:val="FF0000"/>
          <w:position w:val="-100"/>
        </w:rPr>
        <w:object w:dxaOrig="1320" w:dyaOrig="2100" w14:anchorId="0AFDD6DA">
          <v:shape id="_x0000_i1052" type="#_x0000_t75" style="width:66pt;height:105.25pt" o:ole="" fillcolor="window">
            <v:imagedata r:id="rId120" o:title=""/>
          </v:shape>
          <o:OLEObject Type="Embed" ProgID="Equation.DSMT4" ShapeID="_x0000_i1052" DrawAspect="Content" ObjectID="_1731936071" r:id="rId121"/>
        </w:object>
      </w:r>
      <w:bookmarkStart w:id="619" w:name="_Hlt126107372"/>
      <w:bookmarkEnd w:id="619"/>
    </w:p>
    <w:p w14:paraId="45CB5388" w14:textId="77777777" w:rsidR="00361919" w:rsidRDefault="00361919" w:rsidP="00361919">
      <w:r>
        <w:t>Das ist eine Mittelwelle.</w:t>
      </w:r>
    </w:p>
    <w:p w14:paraId="2450658B" w14:textId="77777777" w:rsidR="00361919" w:rsidRPr="00361919" w:rsidRDefault="00361919" w:rsidP="00361919">
      <w:pPr>
        <w:rPr>
          <w:rStyle w:val="Nummer"/>
        </w:rPr>
      </w:pPr>
      <w:r w:rsidRPr="00361919">
        <w:rPr>
          <w:rStyle w:val="Nummer"/>
        </w:rPr>
        <w:br/>
      </w:r>
      <w:bookmarkStart w:id="620" w:name="m158"/>
      <w:r w:rsidRPr="00361919">
        <w:rPr>
          <w:rStyle w:val="Nummer"/>
        </w:rPr>
        <w:t>158.</w:t>
      </w:r>
      <w:bookmarkEnd w:id="620"/>
    </w:p>
    <w:p w14:paraId="3B5456DE" w14:textId="77777777" w:rsidR="00361919" w:rsidRPr="00361919" w:rsidRDefault="00361919" w:rsidP="00361919">
      <w:pPr>
        <w:rPr>
          <w:rStyle w:val="Nummer"/>
        </w:rPr>
      </w:pPr>
      <w:r>
        <w:rPr>
          <w:color w:val="FF0000"/>
          <w:position w:val="-134"/>
        </w:rPr>
        <w:object w:dxaOrig="1600" w:dyaOrig="2780" w14:anchorId="47281E78">
          <v:shape id="_x0000_i1053" type="#_x0000_t75" style="width:79.65pt;height:139.65pt" o:ole="" fillcolor="window">
            <v:imagedata r:id="rId122" o:title=""/>
          </v:shape>
          <o:OLEObject Type="Embed" ProgID="Equation.DSMT4" ShapeID="_x0000_i1053" DrawAspect="Content" ObjectID="_1731936072" r:id="rId123"/>
        </w:object>
      </w:r>
      <w:bookmarkStart w:id="621" w:name="_Hlt126107580"/>
      <w:bookmarkEnd w:id="621"/>
    </w:p>
    <w:p w14:paraId="2D956688" w14:textId="77777777" w:rsidR="00361919" w:rsidRDefault="00361919" w:rsidP="00361919">
      <w:bookmarkStart w:id="622" w:name="_Hlt126107743"/>
      <w:r>
        <w:t>Eine Welle mit dieser Frequenz ist eine Kurzwelle.</w:t>
      </w:r>
    </w:p>
    <w:bookmarkEnd w:id="622"/>
    <w:p w14:paraId="578B27C0" w14:textId="77777777" w:rsidR="00361919" w:rsidRPr="00361919" w:rsidRDefault="00361919" w:rsidP="00361919">
      <w:pPr>
        <w:rPr>
          <w:rStyle w:val="Nummer"/>
        </w:rPr>
      </w:pPr>
      <w:r w:rsidRPr="00361919">
        <w:rPr>
          <w:rStyle w:val="Nummer"/>
        </w:rPr>
        <w:br/>
      </w:r>
      <w:bookmarkStart w:id="623" w:name="m159"/>
      <w:r w:rsidRPr="00361919">
        <w:rPr>
          <w:rStyle w:val="Nummer"/>
        </w:rPr>
        <w:t>159.</w:t>
      </w:r>
    </w:p>
    <w:bookmarkEnd w:id="623"/>
    <w:p w14:paraId="1080E15F" w14:textId="77777777" w:rsidR="00361919" w:rsidRDefault="00361919" w:rsidP="00361919">
      <w:r>
        <w:t>Es gilt die Gleichung für die Ausbreitung einer Welle:</w:t>
      </w:r>
    </w:p>
    <w:p w14:paraId="3B52AD36" w14:textId="77777777" w:rsidR="00361919" w:rsidRDefault="00361919" w:rsidP="00361919">
      <w:r>
        <w:rPr>
          <w:position w:val="-10"/>
        </w:rPr>
        <w:object w:dxaOrig="620" w:dyaOrig="300" w14:anchorId="6925C10D">
          <v:shape id="_x0000_i1054" type="#_x0000_t75" style="width:30.55pt;height:15.25pt" o:ole="" fillcolor="window">
            <v:imagedata r:id="rId124" o:title=""/>
          </v:shape>
          <o:OLEObject Type="Embed" ProgID="Equation.DSMT4" ShapeID="_x0000_i1054" DrawAspect="Content" ObjectID="_1731936073" r:id="rId125"/>
        </w:object>
      </w:r>
    </w:p>
    <w:p w14:paraId="6DCBD731" w14:textId="77777777" w:rsidR="00361919" w:rsidRDefault="00361919" w:rsidP="00361919">
      <w:r>
        <w:t>Diese Gleichung wird nach der gesuchten Wellenlänge umgestellt:</w:t>
      </w:r>
    </w:p>
    <w:p w14:paraId="400B6631" w14:textId="77777777" w:rsidR="00361919" w:rsidRDefault="00361919" w:rsidP="00361919">
      <w:r>
        <w:rPr>
          <w:position w:val="-20"/>
        </w:rPr>
        <w:object w:dxaOrig="499" w:dyaOrig="540" w14:anchorId="686BF94B">
          <v:shape id="_x0000_i1055" type="#_x0000_t75" style="width:24.55pt;height:27.25pt" o:ole="" fillcolor="window">
            <v:imagedata r:id="rId126" o:title=""/>
          </v:shape>
          <o:OLEObject Type="Embed" ProgID="Equation.DSMT4" ShapeID="_x0000_i1055" DrawAspect="Content" ObjectID="_1731936074" r:id="rId127"/>
        </w:object>
      </w:r>
    </w:p>
    <w:p w14:paraId="105C3527" w14:textId="77777777" w:rsidR="00361919" w:rsidRDefault="00361919" w:rsidP="00361919">
      <w:r>
        <w:t xml:space="preserve">und eingesetzt. </w:t>
      </w:r>
      <w:bookmarkStart w:id="624" w:name="_Hlt126106898"/>
      <w:bookmarkEnd w:id="624"/>
      <w:r>
        <w:t>Für den Ton c wäre das:</w:t>
      </w:r>
    </w:p>
    <w:bookmarkStart w:id="625" w:name="_Hlt126106920"/>
    <w:bookmarkEnd w:id="625"/>
    <w:p w14:paraId="3C6FDA5B" w14:textId="77777777" w:rsidR="00361919" w:rsidRDefault="00361919" w:rsidP="00361919">
      <w:r>
        <w:rPr>
          <w:position w:val="-42"/>
        </w:rPr>
        <w:object w:dxaOrig="980" w:dyaOrig="940" w14:anchorId="1147AFD4">
          <v:shape id="_x0000_i1056" type="#_x0000_t75" style="width:48.55pt;height:47.45pt" o:ole="" fillcolor="window">
            <v:imagedata r:id="rId128" o:title=""/>
          </v:shape>
          <o:OLEObject Type="Embed" ProgID="Equation.DSMT4" ShapeID="_x0000_i1056" DrawAspect="Content" ObjectID="_1731936075" r:id="rId129"/>
        </w:object>
      </w:r>
    </w:p>
    <w:tbl>
      <w:tblPr>
        <w:tblW w:w="0" w:type="auto"/>
        <w:tblLayout w:type="fixed"/>
        <w:tblCellMar>
          <w:left w:w="70" w:type="dxa"/>
          <w:right w:w="70" w:type="dxa"/>
        </w:tblCellMar>
        <w:tblLook w:val="0000" w:firstRow="0" w:lastRow="0" w:firstColumn="0" w:lastColumn="0" w:noHBand="0" w:noVBand="0"/>
      </w:tblPr>
      <w:tblGrid>
        <w:gridCol w:w="2905"/>
        <w:gridCol w:w="1134"/>
      </w:tblGrid>
      <w:tr w:rsidR="00361919" w14:paraId="1FC977EE" w14:textId="77777777" w:rsidTr="002A34FF">
        <w:tc>
          <w:tcPr>
            <w:tcW w:w="2905" w:type="dxa"/>
          </w:tcPr>
          <w:p w14:paraId="2A18AFF3" w14:textId="77777777" w:rsidR="00361919" w:rsidRDefault="00361919" w:rsidP="00361919">
            <w:r>
              <w:t xml:space="preserve">Wellenlänge für den Ton c: </w:t>
            </w:r>
          </w:p>
        </w:tc>
        <w:tc>
          <w:tcPr>
            <w:tcW w:w="1134" w:type="dxa"/>
          </w:tcPr>
          <w:p w14:paraId="1022BD6B" w14:textId="77777777" w:rsidR="00361919" w:rsidRDefault="00361919" w:rsidP="00361919">
            <w:r>
              <w:t>1.26m</w:t>
            </w:r>
          </w:p>
        </w:tc>
      </w:tr>
      <w:tr w:rsidR="00361919" w14:paraId="329270A0" w14:textId="77777777" w:rsidTr="002A34FF">
        <w:tc>
          <w:tcPr>
            <w:tcW w:w="2905" w:type="dxa"/>
          </w:tcPr>
          <w:p w14:paraId="0F0AB8EF" w14:textId="77777777" w:rsidR="00361919" w:rsidRDefault="00361919" w:rsidP="00361919">
            <w:r>
              <w:t>Wellenlänge für den Ton f:</w:t>
            </w:r>
          </w:p>
        </w:tc>
        <w:tc>
          <w:tcPr>
            <w:tcW w:w="1134" w:type="dxa"/>
          </w:tcPr>
          <w:p w14:paraId="296569A4" w14:textId="77777777" w:rsidR="00361919" w:rsidRDefault="00361919" w:rsidP="00361919">
            <w:r>
              <w:t>0.95m</w:t>
            </w:r>
          </w:p>
        </w:tc>
      </w:tr>
      <w:tr w:rsidR="00361919" w14:paraId="382D643E" w14:textId="77777777" w:rsidTr="002A34FF">
        <w:tc>
          <w:tcPr>
            <w:tcW w:w="2905" w:type="dxa"/>
          </w:tcPr>
          <w:p w14:paraId="36F77EDF" w14:textId="77777777" w:rsidR="00361919" w:rsidRDefault="00361919" w:rsidP="00361919">
            <w:r>
              <w:t xml:space="preserve">Wellenlänge für den Ton a: </w:t>
            </w:r>
          </w:p>
        </w:tc>
        <w:tc>
          <w:tcPr>
            <w:tcW w:w="1134" w:type="dxa"/>
          </w:tcPr>
          <w:p w14:paraId="4FCAF532" w14:textId="77777777" w:rsidR="00361919" w:rsidRDefault="00361919" w:rsidP="00361919">
            <w:r>
              <w:t>0.75m</w:t>
            </w:r>
          </w:p>
        </w:tc>
      </w:tr>
    </w:tbl>
    <w:p w14:paraId="406B79A3" w14:textId="77777777" w:rsidR="00361919" w:rsidRPr="00361919" w:rsidRDefault="00361919" w:rsidP="00361919">
      <w:pPr>
        <w:rPr>
          <w:rStyle w:val="Nummer"/>
        </w:rPr>
      </w:pPr>
      <w:r w:rsidRPr="00361919">
        <w:rPr>
          <w:rStyle w:val="Nummer"/>
        </w:rPr>
        <w:br/>
      </w:r>
      <w:bookmarkStart w:id="626" w:name="m160"/>
      <w:r w:rsidRPr="00361919">
        <w:rPr>
          <w:rStyle w:val="Nummer"/>
        </w:rPr>
        <w:t>160.</w:t>
      </w:r>
      <w:bookmarkEnd w:id="626"/>
      <w:r w:rsidRPr="00361919">
        <w:rPr>
          <w:rStyle w:val="Nummer"/>
        </w:rPr>
        <w:t xml:space="preserve"> </w:t>
      </w:r>
      <w:r>
        <w:t>Man muss fragen, w</w:t>
      </w:r>
      <w:bookmarkStart w:id="627" w:name="_Hlt126106730"/>
      <w:bookmarkEnd w:id="627"/>
      <w:r>
        <w:t>ie lange es dauert, bis bei dieser Geschwindigkeit ein Weg von 8 m zurückgelegt wird. Das sind 4 s und in diesem Rhythmus schlagen die Wellen ans Ufer.</w:t>
      </w:r>
      <w:r w:rsidRPr="00361919">
        <w:rPr>
          <w:rStyle w:val="Nummer"/>
        </w:rPr>
        <w:t xml:space="preserve"> </w:t>
      </w:r>
    </w:p>
    <w:p w14:paraId="76263741" w14:textId="77777777" w:rsidR="00361919" w:rsidRPr="00361919" w:rsidRDefault="00361919" w:rsidP="00361919">
      <w:pPr>
        <w:rPr>
          <w:rStyle w:val="Nummer"/>
        </w:rPr>
      </w:pPr>
      <w:r w:rsidRPr="00361919">
        <w:rPr>
          <w:rStyle w:val="Nummer"/>
        </w:rPr>
        <w:br/>
      </w:r>
      <w:bookmarkStart w:id="628" w:name="m161"/>
      <w:r w:rsidRPr="00361919">
        <w:rPr>
          <w:rStyle w:val="Nummer"/>
        </w:rPr>
        <w:t>161.</w:t>
      </w:r>
      <w:bookmarkEnd w:id="628"/>
      <w:r w:rsidRPr="00361919">
        <w:rPr>
          <w:rStyle w:val="Nummer"/>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3"/>
      </w:tblGrid>
      <w:tr w:rsidR="00361919" w14:paraId="57079103" w14:textId="77777777">
        <w:tc>
          <w:tcPr>
            <w:tcW w:w="9773" w:type="dxa"/>
          </w:tcPr>
          <w:p w14:paraId="3322BF09" w14:textId="77777777" w:rsidR="00361919" w:rsidRPr="00361919" w:rsidRDefault="00B42104" w:rsidP="00361919">
            <w:pPr>
              <w:rPr>
                <w:rStyle w:val="Nummer"/>
              </w:rPr>
            </w:pPr>
            <w:r>
              <w:rPr>
                <w:rStyle w:val="Nummer"/>
              </w:rPr>
              <w:lastRenderedPageBreak/>
              <w:pict w14:anchorId="06311BFB">
                <v:shape id="_x0000_i1057" type="#_x0000_t75" style="width:481.1pt;height:108pt" fillcolor="window">
                  <v:imagedata r:id="rId130" o:title="m161"/>
                </v:shape>
              </w:pict>
            </w:r>
          </w:p>
        </w:tc>
      </w:tr>
      <w:tr w:rsidR="00361919" w14:paraId="1F67BC5C" w14:textId="77777777">
        <w:tc>
          <w:tcPr>
            <w:tcW w:w="9773" w:type="dxa"/>
          </w:tcPr>
          <w:p w14:paraId="58530AA3" w14:textId="77777777" w:rsidR="00361919" w:rsidRDefault="00361919" w:rsidP="00361919">
            <w:r>
              <w:t>Wellenlänge 10 cm</w:t>
            </w:r>
          </w:p>
          <w:p w14:paraId="04CBF44C" w14:textId="77777777" w:rsidR="00361919" w:rsidRDefault="00361919" w:rsidP="00361919">
            <w:pPr>
              <w:jc w:val="both"/>
              <w:rPr>
                <w:color w:val="FF0000"/>
              </w:rPr>
            </w:pPr>
            <w:r>
              <w:t>Wellengeschwindigkeit 3m/s</w:t>
            </w:r>
          </w:p>
        </w:tc>
      </w:tr>
    </w:tbl>
    <w:p w14:paraId="69B1EA77" w14:textId="77777777" w:rsidR="00361919" w:rsidRPr="00361919" w:rsidRDefault="00361919" w:rsidP="00361919">
      <w:pPr>
        <w:rPr>
          <w:rStyle w:val="Nummer"/>
        </w:rPr>
      </w:pPr>
    </w:p>
    <w:p w14:paraId="697CB749" w14:textId="77777777" w:rsidR="00361919" w:rsidRPr="00361919" w:rsidRDefault="00361919" w:rsidP="00361919">
      <w:pPr>
        <w:rPr>
          <w:rStyle w:val="Nummer"/>
        </w:rPr>
      </w:pPr>
      <w:r w:rsidRPr="00361919">
        <w:rPr>
          <w:rStyle w:val="Nummer"/>
        </w:rPr>
        <w:br/>
      </w:r>
      <w:bookmarkStart w:id="629" w:name="m162"/>
      <w:bookmarkStart w:id="630" w:name="_Hlt126107799"/>
      <w:r w:rsidRPr="00361919">
        <w:rPr>
          <w:rStyle w:val="Nummer"/>
        </w:rPr>
        <w:t>162.</w:t>
      </w:r>
      <w:bookmarkEnd w:id="629"/>
    </w:p>
    <w:tbl>
      <w:tblPr>
        <w:tblW w:w="0" w:type="auto"/>
        <w:tblLayout w:type="fixed"/>
        <w:tblCellMar>
          <w:left w:w="70" w:type="dxa"/>
          <w:right w:w="70" w:type="dxa"/>
        </w:tblCellMar>
        <w:tblLook w:val="0000" w:firstRow="0" w:lastRow="0" w:firstColumn="0" w:lastColumn="0" w:noHBand="0" w:noVBand="0"/>
      </w:tblPr>
      <w:tblGrid>
        <w:gridCol w:w="3898"/>
        <w:gridCol w:w="708"/>
      </w:tblGrid>
      <w:tr w:rsidR="00361919" w14:paraId="2B86C1C8" w14:textId="77777777">
        <w:tc>
          <w:tcPr>
            <w:tcW w:w="3898" w:type="dxa"/>
          </w:tcPr>
          <w:bookmarkEnd w:id="630"/>
          <w:p w14:paraId="70906679" w14:textId="77777777" w:rsidR="00361919" w:rsidRDefault="00361919" w:rsidP="00361919">
            <w:r>
              <w:t xml:space="preserve">Knotenzahl bei Reflexion am festen Ende </w:t>
            </w:r>
          </w:p>
        </w:tc>
        <w:tc>
          <w:tcPr>
            <w:tcW w:w="708" w:type="dxa"/>
          </w:tcPr>
          <w:p w14:paraId="6EB832EE" w14:textId="77777777" w:rsidR="00361919" w:rsidRDefault="00361919" w:rsidP="00361919">
            <w:r>
              <w:t>10</w:t>
            </w:r>
          </w:p>
        </w:tc>
      </w:tr>
      <w:tr w:rsidR="00361919" w14:paraId="7539A9DC" w14:textId="77777777">
        <w:tc>
          <w:tcPr>
            <w:tcW w:w="3898" w:type="dxa"/>
          </w:tcPr>
          <w:p w14:paraId="6BC4F018" w14:textId="77777777" w:rsidR="00361919" w:rsidRDefault="00361919" w:rsidP="00361919">
            <w:r>
              <w:t xml:space="preserve">Knotenzahl bei Reflexion am losen Ende </w:t>
            </w:r>
          </w:p>
        </w:tc>
        <w:tc>
          <w:tcPr>
            <w:tcW w:w="708" w:type="dxa"/>
          </w:tcPr>
          <w:p w14:paraId="7D3BABC5" w14:textId="77777777" w:rsidR="00361919" w:rsidRDefault="00361919" w:rsidP="00361919">
            <w:r>
              <w:t>10</w:t>
            </w:r>
          </w:p>
        </w:tc>
      </w:tr>
    </w:tbl>
    <w:p w14:paraId="40366285" w14:textId="77777777" w:rsidR="00361919" w:rsidRPr="00361919" w:rsidRDefault="00361919" w:rsidP="00361919">
      <w:pPr>
        <w:rPr>
          <w:rStyle w:val="Nummer"/>
        </w:rPr>
      </w:pPr>
      <w:r w:rsidRPr="00361919">
        <w:rPr>
          <w:rStyle w:val="Nummer"/>
        </w:rPr>
        <w:br/>
      </w:r>
      <w:bookmarkStart w:id="631" w:name="m163"/>
      <w:r w:rsidRPr="00361919">
        <w:rPr>
          <w:rStyle w:val="Nummer"/>
        </w:rPr>
        <w:t>163.</w:t>
      </w:r>
      <w:bookmarkEnd w:id="631"/>
    </w:p>
    <w:tbl>
      <w:tblPr>
        <w:tblW w:w="0" w:type="auto"/>
        <w:tblLayout w:type="fixed"/>
        <w:tblCellMar>
          <w:left w:w="70" w:type="dxa"/>
          <w:right w:w="70" w:type="dxa"/>
        </w:tblCellMar>
        <w:tblLook w:val="0000" w:firstRow="0" w:lastRow="0" w:firstColumn="0" w:lastColumn="0" w:noHBand="0" w:noVBand="0"/>
      </w:tblPr>
      <w:tblGrid>
        <w:gridCol w:w="2622"/>
        <w:gridCol w:w="1559"/>
      </w:tblGrid>
      <w:tr w:rsidR="00361919" w14:paraId="2D1B05B8" w14:textId="77777777" w:rsidTr="009A5420">
        <w:tc>
          <w:tcPr>
            <w:tcW w:w="2622" w:type="dxa"/>
          </w:tcPr>
          <w:p w14:paraId="016E5D10" w14:textId="77777777" w:rsidR="00361919" w:rsidRDefault="00361919" w:rsidP="00361919">
            <w:r>
              <w:t xml:space="preserve">Wellengeschwindigkeit </w:t>
            </w:r>
          </w:p>
        </w:tc>
        <w:tc>
          <w:tcPr>
            <w:tcW w:w="1559" w:type="dxa"/>
          </w:tcPr>
          <w:p w14:paraId="01F4F300" w14:textId="77777777" w:rsidR="00361919" w:rsidRDefault="00361919" w:rsidP="00361919">
            <w:r>
              <w:t>3700m/s</w:t>
            </w:r>
          </w:p>
        </w:tc>
      </w:tr>
    </w:tbl>
    <w:p w14:paraId="00B72419" w14:textId="77777777" w:rsidR="00361919" w:rsidRPr="00361919" w:rsidRDefault="00361919" w:rsidP="00361919">
      <w:pPr>
        <w:rPr>
          <w:rStyle w:val="Nummer"/>
        </w:rPr>
      </w:pPr>
      <w:r w:rsidRPr="00361919">
        <w:rPr>
          <w:rStyle w:val="Nummer"/>
        </w:rPr>
        <w:br/>
      </w:r>
      <w:bookmarkStart w:id="632" w:name="m164"/>
      <w:r w:rsidRPr="00361919">
        <w:rPr>
          <w:rStyle w:val="Nummer"/>
        </w:rPr>
        <w:t>164.</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287139D8" w14:textId="77777777">
        <w:tc>
          <w:tcPr>
            <w:tcW w:w="1701" w:type="dxa"/>
          </w:tcPr>
          <w:bookmarkEnd w:id="632"/>
          <w:p w14:paraId="0CF07969" w14:textId="77777777" w:rsidR="00361919" w:rsidRDefault="00361919" w:rsidP="00361919">
            <w:r>
              <w:t xml:space="preserve">Spaltbreite b </w:t>
            </w:r>
          </w:p>
        </w:tc>
        <w:tc>
          <w:tcPr>
            <w:tcW w:w="1701" w:type="dxa"/>
          </w:tcPr>
          <w:p w14:paraId="006E7453" w14:textId="77777777" w:rsidR="00361919" w:rsidRDefault="00361919" w:rsidP="00361919">
            <w:r>
              <w:t>3cm</w:t>
            </w:r>
          </w:p>
        </w:tc>
      </w:tr>
    </w:tbl>
    <w:p w14:paraId="1AC4D4F6" w14:textId="77777777" w:rsidR="00361919" w:rsidRPr="00361919" w:rsidRDefault="00361919" w:rsidP="00361919">
      <w:pPr>
        <w:rPr>
          <w:rStyle w:val="Nummer"/>
        </w:rPr>
      </w:pPr>
      <w:r w:rsidRPr="00361919">
        <w:rPr>
          <w:rStyle w:val="Nummer"/>
        </w:rPr>
        <w:br/>
      </w:r>
      <w:bookmarkStart w:id="633" w:name="m165"/>
      <w:r w:rsidRPr="00361919">
        <w:rPr>
          <w:rStyle w:val="Nummer"/>
        </w:rPr>
        <w:t>165</w:t>
      </w:r>
      <w:bookmarkEnd w:id="633"/>
      <w:r w:rsidRPr="00361919">
        <w:rPr>
          <w:rStyle w:val="Nummer"/>
        </w:rPr>
        <w:t xml:space="preserve"> </w:t>
      </w:r>
      <w:r w:rsidRPr="00264251">
        <w:rPr>
          <w:rStyle w:val="Nummer"/>
        </w:rPr>
        <w:t>1</w:t>
      </w:r>
      <w:r w:rsidRPr="00264251">
        <w:t>.</w:t>
      </w:r>
      <w:r w:rsidRPr="00264251">
        <w:rPr>
          <w:b/>
        </w:rPr>
        <w:t xml:space="preserve"> Frage:</w:t>
      </w:r>
      <w:r>
        <w:t xml:space="preserve"> Wie lange fällt die letzte Schraube? s=g/2*t², nach t </w:t>
      </w:r>
      <w:r w:rsidR="00656764">
        <w:t>umgestellt:</w:t>
      </w:r>
      <w:r>
        <w:br/>
        <w:t xml:space="preserve">t4=Wurzel(2s/g). Dabei ist s die Gesamtlänge, also 4m. Wenn man einsetzt, kommt man auf etwa 0,9 s </w:t>
      </w:r>
      <w:r>
        <w:br/>
      </w:r>
      <w:r w:rsidRPr="00264251">
        <w:rPr>
          <w:b/>
        </w:rPr>
        <w:t>2. Frage:</w:t>
      </w:r>
      <w:r>
        <w:t xml:space="preserve"> wie lange brauchen dann die anderen Schrauben? ¼, 2/4 und ¾ dieser Zeit, denn sie sollen ja in gleichen zeitlichen Abständen auftreffen.</w:t>
      </w:r>
      <w:r>
        <w:br/>
      </w:r>
      <w:r w:rsidRPr="00264251">
        <w:rPr>
          <w:b/>
        </w:rPr>
        <w:t>3. Frage:</w:t>
      </w:r>
      <w:r>
        <w:t xml:space="preserve"> in welchen Abständen hängen dann die Schrauben? Die vierte Schraube in 4 m Höhe, die dritte Schraube in s=g/2*t3² = g/2 * 3/4Wurzel(2s/g) =2,25 m Höhe. Für die anderen Schrauben erhält man 1 m und 0,25 m.</w:t>
      </w:r>
      <w:r>
        <w:br/>
      </w:r>
      <w:r w:rsidRPr="00264251">
        <w:rPr>
          <w:b/>
        </w:rPr>
        <w:t>Probe:</w:t>
      </w:r>
      <w:r>
        <w:t xml:space="preserve"> Zeit für die erste Schraube in 0,25 m Höhe: t=Wurzel(2s1/g)= 0,226 s =0,9/4 </w:t>
      </w:r>
      <w:r>
        <w:br/>
        <w:t>Zeit für die zweite Schraube: 0,45 s = 0,9/2</w:t>
      </w:r>
      <w:r>
        <w:br/>
        <w:t>Zeit für die dritte Schraube : 0,677 s = ¾ von 0,9s</w:t>
      </w:r>
      <w:r>
        <w:br/>
        <w:t>Zeit für die letzte Schraube: 0,9 s</w:t>
      </w:r>
      <w:r>
        <w:br/>
      </w:r>
      <w:r>
        <w:br/>
      </w:r>
      <w:bookmarkStart w:id="634" w:name="m166"/>
      <w:r w:rsidRPr="00361919">
        <w:rPr>
          <w:rStyle w:val="Nummer"/>
        </w:rPr>
        <w:t>166.</w:t>
      </w:r>
    </w:p>
    <w:tbl>
      <w:tblPr>
        <w:tblW w:w="0" w:type="auto"/>
        <w:tblLayout w:type="fixed"/>
        <w:tblCellMar>
          <w:left w:w="70" w:type="dxa"/>
          <w:right w:w="70" w:type="dxa"/>
        </w:tblCellMar>
        <w:tblLook w:val="0000" w:firstRow="0" w:lastRow="0" w:firstColumn="0" w:lastColumn="0" w:noHBand="0" w:noVBand="0"/>
      </w:tblPr>
      <w:tblGrid>
        <w:gridCol w:w="3331"/>
        <w:gridCol w:w="992"/>
      </w:tblGrid>
      <w:tr w:rsidR="00361919" w14:paraId="70DF4275" w14:textId="77777777">
        <w:tc>
          <w:tcPr>
            <w:tcW w:w="3331" w:type="dxa"/>
          </w:tcPr>
          <w:bookmarkEnd w:id="634"/>
          <w:p w14:paraId="0C2A96E8" w14:textId="77777777" w:rsidR="00361919" w:rsidRDefault="00361919" w:rsidP="00361919">
            <w:r>
              <w:t>Wellengeschwindigkeit in Wasser</w:t>
            </w:r>
          </w:p>
        </w:tc>
        <w:tc>
          <w:tcPr>
            <w:tcW w:w="992" w:type="dxa"/>
          </w:tcPr>
          <w:p w14:paraId="58EC0095" w14:textId="77777777" w:rsidR="00361919" w:rsidRDefault="00361919" w:rsidP="00361919">
            <w:r>
              <w:t>0.98m/s</w:t>
            </w:r>
          </w:p>
        </w:tc>
      </w:tr>
      <w:tr w:rsidR="00361919" w14:paraId="670B8596" w14:textId="77777777">
        <w:tc>
          <w:tcPr>
            <w:tcW w:w="3331" w:type="dxa"/>
          </w:tcPr>
          <w:p w14:paraId="4005816F" w14:textId="77777777" w:rsidR="00361919" w:rsidRDefault="00361919" w:rsidP="00361919">
            <w:r>
              <w:t xml:space="preserve">Wellengeschwindigkeit in Alkohol </w:t>
            </w:r>
          </w:p>
        </w:tc>
        <w:tc>
          <w:tcPr>
            <w:tcW w:w="992" w:type="dxa"/>
          </w:tcPr>
          <w:p w14:paraId="2E434DC7" w14:textId="77777777" w:rsidR="00361919" w:rsidRDefault="00361919" w:rsidP="00361919">
            <w:r>
              <w:t>0.75m/s</w:t>
            </w:r>
          </w:p>
        </w:tc>
      </w:tr>
    </w:tbl>
    <w:p w14:paraId="4010B178" w14:textId="77777777" w:rsidR="00361919" w:rsidRDefault="00361919" w:rsidP="00361919">
      <w:r w:rsidRPr="00361919">
        <w:rPr>
          <w:rStyle w:val="Nummer"/>
        </w:rPr>
        <w:br/>
      </w:r>
      <w:bookmarkStart w:id="635" w:name="m167"/>
      <w:r w:rsidRPr="00361919">
        <w:rPr>
          <w:rStyle w:val="Nummer"/>
        </w:rPr>
        <w:t>167.</w:t>
      </w:r>
      <w:bookmarkEnd w:id="635"/>
      <w:r w:rsidRPr="00361919">
        <w:rPr>
          <w:rStyle w:val="Nummer"/>
        </w:rPr>
        <w:t xml:space="preserve"> </w:t>
      </w:r>
      <w:r>
        <w:t>a) Das Teichen in 2 m Entfernung beginnt nach 1 s zu schwingen.</w:t>
      </w:r>
      <w:r>
        <w:br/>
        <w:t>b) Es befindet sich nach 3 s in der Ruhelage, die Elongation ist 0cm.</w:t>
      </w:r>
      <w:r w:rsidRPr="00361919">
        <w:rPr>
          <w:rStyle w:val="Nummer"/>
        </w:rPr>
        <w:br/>
      </w:r>
      <w:r w:rsidRPr="00361919">
        <w:rPr>
          <w:rStyle w:val="Nummer"/>
        </w:rPr>
        <w:br/>
      </w:r>
      <w:hyperlink r:id="rId131" w:anchor="m167" w:history="1">
        <w:r>
          <w:rPr>
            <w:rStyle w:val="Hyperlink"/>
            <w:sz w:val="22"/>
          </w:rPr>
          <w:t>voll</w:t>
        </w:r>
        <w:bookmarkStart w:id="636" w:name="_Hlt24508624"/>
        <w:r>
          <w:rPr>
            <w:rStyle w:val="Hyperlink"/>
            <w:sz w:val="22"/>
          </w:rPr>
          <w:t>s</w:t>
        </w:r>
        <w:bookmarkEnd w:id="636"/>
        <w:r>
          <w:rPr>
            <w:rStyle w:val="Hyperlink"/>
            <w:sz w:val="22"/>
          </w:rPr>
          <w:t>t</w:t>
        </w:r>
        <w:bookmarkStart w:id="637" w:name="_Hlt103466190"/>
        <w:bookmarkEnd w:id="637"/>
        <w:r>
          <w:rPr>
            <w:rStyle w:val="Hyperlink"/>
            <w:sz w:val="22"/>
          </w:rPr>
          <w:t>än</w:t>
        </w:r>
        <w:bookmarkStart w:id="638" w:name="_Hlt37223837"/>
        <w:r>
          <w:rPr>
            <w:rStyle w:val="Hyperlink"/>
            <w:sz w:val="22"/>
          </w:rPr>
          <w:t>d</w:t>
        </w:r>
        <w:bookmarkEnd w:id="638"/>
        <w:r>
          <w:rPr>
            <w:rStyle w:val="Hyperlink"/>
            <w:sz w:val="22"/>
          </w:rPr>
          <w:t>ig</w:t>
        </w:r>
        <w:bookmarkStart w:id="639" w:name="_Hlt37647238"/>
        <w:r>
          <w:rPr>
            <w:rStyle w:val="Hyperlink"/>
            <w:sz w:val="22"/>
          </w:rPr>
          <w:t>e</w:t>
        </w:r>
        <w:bookmarkEnd w:id="639"/>
        <w:r>
          <w:rPr>
            <w:rStyle w:val="Hyperlink"/>
            <w:sz w:val="22"/>
          </w:rPr>
          <w:t xml:space="preserve"> </w:t>
        </w:r>
        <w:bookmarkStart w:id="640" w:name="_Hlt37223812"/>
        <w:bookmarkEnd w:id="640"/>
        <w:r>
          <w:rPr>
            <w:rStyle w:val="Hyperlink"/>
            <w:sz w:val="22"/>
          </w:rPr>
          <w:t>L</w:t>
        </w:r>
        <w:bookmarkStart w:id="641" w:name="_Hlt125899225"/>
        <w:bookmarkEnd w:id="641"/>
        <w:r>
          <w:rPr>
            <w:rStyle w:val="Hyperlink"/>
            <w:sz w:val="22"/>
          </w:rPr>
          <w:t>ösung</w:t>
        </w:r>
      </w:hyperlink>
    </w:p>
    <w:p w14:paraId="5B752A99" w14:textId="77777777" w:rsidR="00361919" w:rsidRDefault="00361919" w:rsidP="00361919"/>
    <w:p w14:paraId="38F01FE6" w14:textId="77777777" w:rsidR="00361919" w:rsidRDefault="00361919" w:rsidP="00361919">
      <w:pPr>
        <w:suppressAutoHyphens/>
      </w:pPr>
      <w:bookmarkStart w:id="642" w:name="m168"/>
      <w:r w:rsidRPr="00361919">
        <w:rPr>
          <w:rStyle w:val="Nummer"/>
        </w:rPr>
        <w:t>168.</w:t>
      </w:r>
      <w:r>
        <w:t xml:space="preserve"> </w:t>
      </w:r>
      <w:bookmarkEnd w:id="642"/>
      <w:r>
        <w:t xml:space="preserve">Der Gesamtweg setzt sich aus zwei Wegen zusammen: dem Weg, der in der Schrecksekunde zurückgelegt wird und dem eigentlichen Bremsweg. Der Schreckweg ist beim ersten Auto (50km/h) 13,9 m und beim zweiten Auto (70 km/h) 19,4 m. Damit bleiben Auto 1 noch 18,1 m zum Bremsen, Auto 2 nur noch 12,6 m. </w:t>
      </w:r>
      <w:r>
        <w:br/>
      </w:r>
      <w:r>
        <w:lastRenderedPageBreak/>
        <w:t xml:space="preserve">Die Bremsbeschleunigung ergibt sich aus s=a/2*t² und v=a*t zu 5,34 m/s². Sie ist in beiden Fällen gleich. </w:t>
      </w:r>
      <w:r>
        <w:br/>
        <w:t>Da Auto 2 einen kürzeren Bremsweg hat, ist damit auch die Bremszeit kürzer. Dazu verwendet man s=v*t – a/2*t² (1). s ist der Bremsweg (12,6 m), v die Anfangsgeschwindigkeit (19,4 m/s), a die Bremsbeschleunigung. v*t wäre der zurückgelegte Weg ohne Bremsung, davon wird der Weg abgezogen, der durch die Bremsung nicht zurückgelegt wird.</w:t>
      </w:r>
      <w:r>
        <w:br/>
        <w:t>Die Gleichung (1) muss über die Lösung einer quadratischen Gleichung nach t umgestellt werden und ergibt eine Bremszeit von 0,72 s. Damit erhält man über v=v0 – a*t die Geschwindigkeit von 15,5 m/s oder 56 km/h!</w:t>
      </w:r>
      <w:r>
        <w:br/>
      </w:r>
      <w:hyperlink r:id="rId132" w:anchor="m168" w:history="1">
        <w:r>
          <w:rPr>
            <w:rStyle w:val="Hyperlink"/>
            <w:sz w:val="22"/>
          </w:rPr>
          <w:t>vollstän</w:t>
        </w:r>
        <w:bookmarkStart w:id="643" w:name="_Hlt240715435"/>
        <w:bookmarkEnd w:id="643"/>
        <w:r>
          <w:rPr>
            <w:rStyle w:val="Hyperlink"/>
            <w:sz w:val="22"/>
          </w:rPr>
          <w:t xml:space="preserve">dige </w:t>
        </w:r>
        <w:bookmarkStart w:id="644" w:name="_Hlt49413097"/>
        <w:bookmarkStart w:id="645" w:name="_Hlt49413057"/>
        <w:bookmarkEnd w:id="644"/>
        <w:r>
          <w:rPr>
            <w:rStyle w:val="Hyperlink"/>
            <w:sz w:val="22"/>
          </w:rPr>
          <w:t>L</w:t>
        </w:r>
        <w:bookmarkEnd w:id="645"/>
        <w:r>
          <w:rPr>
            <w:rStyle w:val="Hyperlink"/>
            <w:sz w:val="22"/>
          </w:rPr>
          <w:t>ösung</w:t>
        </w:r>
      </w:hyperlink>
      <w:r>
        <w:br/>
      </w:r>
      <w:r>
        <w:br/>
      </w:r>
      <w:bookmarkStart w:id="646" w:name="m169"/>
      <w:r w:rsidRPr="00361919">
        <w:rPr>
          <w:rStyle w:val="Nummer"/>
        </w:rPr>
        <w:t>1</w:t>
      </w:r>
      <w:bookmarkStart w:id="647" w:name="_Hlt103466217"/>
      <w:bookmarkEnd w:id="647"/>
      <w:r w:rsidR="009A5420">
        <w:rPr>
          <w:rStyle w:val="Nummer"/>
        </w:rPr>
        <w:t>69.</w:t>
      </w:r>
      <w:bookmarkEnd w:id="646"/>
      <w:r w:rsidR="009A5420">
        <w:rPr>
          <w:rStyle w:val="Nummer"/>
        </w:rPr>
        <w:t xml:space="preserve"> </w:t>
      </w:r>
      <w:r>
        <w:t>Wenn 5 Knoten sichtbar sind, sind in dem Rohr 3 ganze Wellenzüge vorhanden. Da das Rohr 60 cm lang ist, ergibt sich eine Wellenlänge von 20 cm.</w:t>
      </w:r>
      <w:r>
        <w:br/>
      </w:r>
      <w:r>
        <w:rPr>
          <w:position w:val="-76"/>
        </w:rPr>
        <w:object w:dxaOrig="2380" w:dyaOrig="1380" w14:anchorId="250B15FF">
          <v:shape id="_x0000_i1058" type="#_x0000_t75" style="width:119.45pt;height:69.25pt" o:ole="" fillcolor="window">
            <v:imagedata r:id="rId133" o:title=""/>
          </v:shape>
          <o:OLEObject Type="Embed" ProgID="Equation.3" ShapeID="_x0000_i1058" DrawAspect="Content" ObjectID="_1731936076" r:id="rId134"/>
        </w:object>
      </w:r>
    </w:p>
    <w:p w14:paraId="6F049F1B" w14:textId="77777777" w:rsidR="00361919" w:rsidRPr="00361919" w:rsidRDefault="00361919" w:rsidP="00361919">
      <w:pPr>
        <w:rPr>
          <w:rStyle w:val="Nummer"/>
        </w:rPr>
      </w:pPr>
      <w:r w:rsidRPr="00361919">
        <w:rPr>
          <w:rStyle w:val="Nummer"/>
        </w:rPr>
        <w:br/>
      </w:r>
      <w:bookmarkStart w:id="648" w:name="m170"/>
      <w:r w:rsidRPr="00361919">
        <w:rPr>
          <w:rStyle w:val="Nummer"/>
        </w:rPr>
        <w:t>170.</w:t>
      </w:r>
      <w:bookmarkEnd w:id="648"/>
    </w:p>
    <w:tbl>
      <w:tblPr>
        <w:tblW w:w="0" w:type="auto"/>
        <w:tblLayout w:type="fixed"/>
        <w:tblCellMar>
          <w:left w:w="70" w:type="dxa"/>
          <w:right w:w="70" w:type="dxa"/>
        </w:tblCellMar>
        <w:tblLook w:val="0000" w:firstRow="0" w:lastRow="0" w:firstColumn="0" w:lastColumn="0" w:noHBand="0" w:noVBand="0"/>
      </w:tblPr>
      <w:tblGrid>
        <w:gridCol w:w="3472"/>
        <w:gridCol w:w="2127"/>
      </w:tblGrid>
      <w:tr w:rsidR="00361919" w14:paraId="7815B670" w14:textId="77777777">
        <w:tc>
          <w:tcPr>
            <w:tcW w:w="3472" w:type="dxa"/>
          </w:tcPr>
          <w:p w14:paraId="1F58C5DF" w14:textId="77777777" w:rsidR="00361919" w:rsidRDefault="00361919" w:rsidP="00361919">
            <w:r>
              <w:t xml:space="preserve">Gangunterschied für das Minimum </w:t>
            </w:r>
          </w:p>
        </w:tc>
        <w:tc>
          <w:tcPr>
            <w:tcW w:w="2127" w:type="dxa"/>
          </w:tcPr>
          <w:p w14:paraId="2BABC79E" w14:textId="77777777" w:rsidR="00361919" w:rsidRDefault="00361919" w:rsidP="00361919">
            <w:r>
              <w:t>3 cm</w:t>
            </w:r>
          </w:p>
        </w:tc>
      </w:tr>
      <w:tr w:rsidR="00361919" w14:paraId="178BA383" w14:textId="77777777">
        <w:tc>
          <w:tcPr>
            <w:tcW w:w="3472" w:type="dxa"/>
          </w:tcPr>
          <w:p w14:paraId="7404CFCF" w14:textId="77777777" w:rsidR="00361919" w:rsidRDefault="00361919" w:rsidP="00361919">
            <w:r>
              <w:t xml:space="preserve">Gangunterschied für das Maximum </w:t>
            </w:r>
          </w:p>
        </w:tc>
        <w:tc>
          <w:tcPr>
            <w:tcW w:w="2127" w:type="dxa"/>
          </w:tcPr>
          <w:p w14:paraId="77A53267" w14:textId="77777777" w:rsidR="00361919" w:rsidRDefault="00361919" w:rsidP="00361919">
            <w:r>
              <w:t>6 cm</w:t>
            </w:r>
          </w:p>
        </w:tc>
      </w:tr>
    </w:tbl>
    <w:p w14:paraId="630CA970" w14:textId="77777777" w:rsidR="00361919" w:rsidRPr="00361919" w:rsidRDefault="00361919" w:rsidP="00361919">
      <w:pPr>
        <w:rPr>
          <w:rStyle w:val="Nummer"/>
        </w:rPr>
      </w:pPr>
      <w:r w:rsidRPr="00361919">
        <w:rPr>
          <w:rStyle w:val="Nummer"/>
        </w:rPr>
        <w:br/>
      </w:r>
      <w:bookmarkStart w:id="649" w:name="m171"/>
      <w:r w:rsidRPr="00361919">
        <w:rPr>
          <w:rStyle w:val="Nummer"/>
        </w:rPr>
        <w:t>171.</w:t>
      </w:r>
    </w:p>
    <w:tbl>
      <w:tblPr>
        <w:tblW w:w="0" w:type="auto"/>
        <w:tblLayout w:type="fixed"/>
        <w:tblCellMar>
          <w:left w:w="70" w:type="dxa"/>
          <w:right w:w="70" w:type="dxa"/>
        </w:tblCellMar>
        <w:tblLook w:val="0000" w:firstRow="0" w:lastRow="0" w:firstColumn="0" w:lastColumn="0" w:noHBand="0" w:noVBand="0"/>
      </w:tblPr>
      <w:tblGrid>
        <w:gridCol w:w="2622"/>
        <w:gridCol w:w="1276"/>
      </w:tblGrid>
      <w:tr w:rsidR="00361919" w14:paraId="5DB70F7D" w14:textId="77777777">
        <w:tc>
          <w:tcPr>
            <w:tcW w:w="2622" w:type="dxa"/>
          </w:tcPr>
          <w:bookmarkEnd w:id="649"/>
          <w:p w14:paraId="77CD0726" w14:textId="77777777" w:rsidR="00361919" w:rsidRDefault="00361919" w:rsidP="00361919">
            <w:r>
              <w:t xml:space="preserve">Wellengeschwindigkeit </w:t>
            </w:r>
          </w:p>
        </w:tc>
        <w:tc>
          <w:tcPr>
            <w:tcW w:w="1276" w:type="dxa"/>
          </w:tcPr>
          <w:p w14:paraId="0F98385D" w14:textId="77777777" w:rsidR="00361919" w:rsidRDefault="00361919" w:rsidP="00361919">
            <w:r>
              <w:t>8640 km/h</w:t>
            </w:r>
          </w:p>
        </w:tc>
      </w:tr>
    </w:tbl>
    <w:p w14:paraId="52DA2818" w14:textId="77777777" w:rsidR="00361919" w:rsidRPr="00361919" w:rsidRDefault="00361919" w:rsidP="00361919">
      <w:pPr>
        <w:rPr>
          <w:rStyle w:val="Nummer"/>
        </w:rPr>
      </w:pPr>
      <w:r w:rsidRPr="00361919">
        <w:rPr>
          <w:rStyle w:val="Nummer"/>
        </w:rPr>
        <w:br/>
      </w:r>
      <w:bookmarkStart w:id="650" w:name="m172"/>
      <w:r w:rsidRPr="00361919">
        <w:rPr>
          <w:rStyle w:val="Nummer"/>
        </w:rPr>
        <w:t>172.</w:t>
      </w:r>
      <w:bookmarkEnd w:id="650"/>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11528B07" w14:textId="77777777">
        <w:tc>
          <w:tcPr>
            <w:tcW w:w="1701" w:type="dxa"/>
          </w:tcPr>
          <w:p w14:paraId="1640F9F6" w14:textId="77777777" w:rsidR="00361919" w:rsidRDefault="00361919" w:rsidP="00361919">
            <w:r>
              <w:t xml:space="preserve">Wellenlänge </w:t>
            </w:r>
          </w:p>
        </w:tc>
        <w:tc>
          <w:tcPr>
            <w:tcW w:w="1701" w:type="dxa"/>
          </w:tcPr>
          <w:p w14:paraId="55C212A8" w14:textId="77777777" w:rsidR="00361919" w:rsidRDefault="00361919" w:rsidP="00361919">
            <w:r>
              <w:t>600m</w:t>
            </w:r>
          </w:p>
        </w:tc>
      </w:tr>
    </w:tbl>
    <w:p w14:paraId="26AC56C6" w14:textId="77777777" w:rsidR="00361919" w:rsidRPr="00361919" w:rsidRDefault="00361919" w:rsidP="00361919">
      <w:pPr>
        <w:rPr>
          <w:rStyle w:val="Nummer"/>
        </w:rPr>
      </w:pPr>
      <w:r w:rsidRPr="00361919">
        <w:rPr>
          <w:rStyle w:val="Nummer"/>
        </w:rPr>
        <w:br/>
        <w:t>1</w:t>
      </w:r>
      <w:bookmarkStart w:id="651" w:name="m173"/>
      <w:r w:rsidRPr="00361919">
        <w:rPr>
          <w:rStyle w:val="Nummer"/>
        </w:rPr>
        <w:t>73</w:t>
      </w:r>
      <w:bookmarkEnd w:id="651"/>
      <w:r w:rsidRPr="00361919">
        <w:rPr>
          <w:rStyle w:val="Nummer"/>
        </w:rPr>
        <w:t>.</w:t>
      </w:r>
      <w:bookmarkStart w:id="652" w:name="_Hlt54744325"/>
      <w:r>
        <w:t xml:space="preserve"> Es werden 224,1 J in Wärme umgewandelt. </w:t>
      </w:r>
      <w:r>
        <w:br/>
        <w:t>Dabei erhöht sich die Temperatur des Steines um 0,11K.</w:t>
      </w:r>
      <w:bookmarkEnd w:id="652"/>
    </w:p>
    <w:bookmarkStart w:id="653" w:name="_Hlt54744437"/>
    <w:bookmarkEnd w:id="653"/>
    <w:p w14:paraId="3C89AB7E" w14:textId="77777777" w:rsidR="00361919" w:rsidRPr="00361919" w:rsidRDefault="00361919" w:rsidP="00361919">
      <w:pPr>
        <w:rPr>
          <w:rStyle w:val="Nummer"/>
        </w:rPr>
      </w:pPr>
      <w:r>
        <w:fldChar w:fldCharType="begin"/>
      </w:r>
      <w:r w:rsidR="00B57015">
        <w:instrText>HYPERLINK "vlsgmech</w:instrText>
      </w:r>
      <w:r w:rsidR="008D3EAE">
        <w:instrText>.docx</w:instrText>
      </w:r>
      <w:r w:rsidR="00B57015">
        <w:instrText>" \l "m173"</w:instrText>
      </w:r>
      <w:r>
        <w:fldChar w:fldCharType="separate"/>
      </w:r>
      <w:r>
        <w:rPr>
          <w:rStyle w:val="Hyperlink"/>
          <w:sz w:val="22"/>
        </w:rPr>
        <w:t>voll</w:t>
      </w:r>
      <w:bookmarkStart w:id="654" w:name="_Hlt54744343"/>
      <w:bookmarkStart w:id="655" w:name="_Hlt54743430"/>
      <w:bookmarkEnd w:id="654"/>
      <w:r>
        <w:rPr>
          <w:rStyle w:val="Hyperlink"/>
          <w:sz w:val="22"/>
        </w:rPr>
        <w:t>s</w:t>
      </w:r>
      <w:bookmarkEnd w:id="655"/>
      <w:r>
        <w:rPr>
          <w:rStyle w:val="Hyperlink"/>
          <w:sz w:val="22"/>
        </w:rPr>
        <w:t>t</w:t>
      </w:r>
      <w:bookmarkStart w:id="656" w:name="_Hlt54744346"/>
      <w:r>
        <w:rPr>
          <w:rStyle w:val="Hyperlink"/>
          <w:sz w:val="22"/>
        </w:rPr>
        <w:t>ä</w:t>
      </w:r>
      <w:bookmarkEnd w:id="656"/>
      <w:r>
        <w:rPr>
          <w:rStyle w:val="Hyperlink"/>
          <w:sz w:val="22"/>
        </w:rPr>
        <w:t>nd</w:t>
      </w:r>
      <w:bookmarkStart w:id="657" w:name="_Hlt248042214"/>
      <w:bookmarkStart w:id="658" w:name="_Hlt248042125"/>
      <w:bookmarkEnd w:id="657"/>
      <w:r>
        <w:rPr>
          <w:rStyle w:val="Hyperlink"/>
          <w:sz w:val="22"/>
        </w:rPr>
        <w:t>i</w:t>
      </w:r>
      <w:bookmarkEnd w:id="658"/>
      <w:r>
        <w:rPr>
          <w:rStyle w:val="Hyperlink"/>
          <w:sz w:val="22"/>
        </w:rPr>
        <w:t>ge Lösung</w:t>
      </w:r>
      <w:r>
        <w:fldChar w:fldCharType="end"/>
      </w:r>
      <w:bookmarkStart w:id="659" w:name="_Hlt54743425"/>
      <w:bookmarkEnd w:id="659"/>
      <w:r w:rsidRPr="00361919">
        <w:rPr>
          <w:rStyle w:val="Nummer"/>
        </w:rPr>
        <w:br/>
      </w:r>
      <w:r w:rsidRPr="00361919">
        <w:rPr>
          <w:rStyle w:val="Nummer"/>
        </w:rPr>
        <w:br/>
      </w:r>
      <w:bookmarkStart w:id="660" w:name="m174"/>
      <w:r w:rsidRPr="00361919">
        <w:rPr>
          <w:rStyle w:val="Nummer"/>
        </w:rPr>
        <w:t>174.</w:t>
      </w:r>
      <w:bookmarkEnd w:id="660"/>
    </w:p>
    <w:tbl>
      <w:tblPr>
        <w:tblW w:w="0" w:type="auto"/>
        <w:tblLayout w:type="fixed"/>
        <w:tblCellMar>
          <w:left w:w="70" w:type="dxa"/>
          <w:right w:w="70" w:type="dxa"/>
        </w:tblCellMar>
        <w:tblLook w:val="0000" w:firstRow="0" w:lastRow="0" w:firstColumn="0" w:lastColumn="0" w:noHBand="0" w:noVBand="0"/>
      </w:tblPr>
      <w:tblGrid>
        <w:gridCol w:w="2622"/>
        <w:gridCol w:w="2268"/>
      </w:tblGrid>
      <w:tr w:rsidR="00361919" w14:paraId="109974C1" w14:textId="77777777">
        <w:tc>
          <w:tcPr>
            <w:tcW w:w="2622" w:type="dxa"/>
          </w:tcPr>
          <w:p w14:paraId="0884D825" w14:textId="77777777" w:rsidR="00361919" w:rsidRDefault="00361919" w:rsidP="00361919">
            <w:r>
              <w:t>Beschleunigung</w:t>
            </w:r>
          </w:p>
        </w:tc>
        <w:tc>
          <w:tcPr>
            <w:tcW w:w="2268" w:type="dxa"/>
          </w:tcPr>
          <w:p w14:paraId="6B64AEF9" w14:textId="77777777" w:rsidR="00361919" w:rsidRDefault="00361919" w:rsidP="00361919">
            <w:r>
              <w:t>0,2 m/s²</w:t>
            </w:r>
          </w:p>
        </w:tc>
      </w:tr>
      <w:tr w:rsidR="00361919" w14:paraId="6F6D0470" w14:textId="77777777">
        <w:tc>
          <w:tcPr>
            <w:tcW w:w="2622" w:type="dxa"/>
          </w:tcPr>
          <w:p w14:paraId="6A20D1F9" w14:textId="77777777" w:rsidR="00361919" w:rsidRDefault="00361919" w:rsidP="00361919">
            <w:r>
              <w:t>Kraft</w:t>
            </w:r>
          </w:p>
        </w:tc>
        <w:tc>
          <w:tcPr>
            <w:tcW w:w="2268" w:type="dxa"/>
          </w:tcPr>
          <w:p w14:paraId="082430B3" w14:textId="77777777" w:rsidR="00361919" w:rsidRDefault="00361919" w:rsidP="00361919">
            <w:r>
              <w:t>20,02 kN</w:t>
            </w:r>
          </w:p>
        </w:tc>
      </w:tr>
      <w:tr w:rsidR="00361919" w14:paraId="41A819D6" w14:textId="77777777">
        <w:tc>
          <w:tcPr>
            <w:tcW w:w="2622" w:type="dxa"/>
          </w:tcPr>
          <w:p w14:paraId="44502C7B" w14:textId="77777777" w:rsidR="00361919" w:rsidRDefault="00361919" w:rsidP="00361919">
            <w:r>
              <w:t>Arbeit</w:t>
            </w:r>
          </w:p>
        </w:tc>
        <w:tc>
          <w:tcPr>
            <w:tcW w:w="2268" w:type="dxa"/>
          </w:tcPr>
          <w:p w14:paraId="52C744D2" w14:textId="77777777" w:rsidR="00361919" w:rsidRDefault="00361919" w:rsidP="00361919">
            <w:r>
              <w:t>1000 J</w:t>
            </w:r>
          </w:p>
        </w:tc>
      </w:tr>
    </w:tbl>
    <w:p w14:paraId="68F3EFA5" w14:textId="77777777" w:rsidR="00361919" w:rsidRDefault="00B42104" w:rsidP="00361919">
      <w:hyperlink r:id="rId135" w:anchor="m174" w:history="1">
        <w:r w:rsidR="00361919">
          <w:rPr>
            <w:rStyle w:val="Hyperlink"/>
            <w:sz w:val="22"/>
          </w:rPr>
          <w:t>vollst</w:t>
        </w:r>
        <w:bookmarkStart w:id="661" w:name="_Hlt54743373"/>
        <w:r w:rsidR="00361919">
          <w:rPr>
            <w:rStyle w:val="Hyperlink"/>
            <w:sz w:val="22"/>
          </w:rPr>
          <w:t>ä</w:t>
        </w:r>
        <w:bookmarkEnd w:id="661"/>
        <w:r w:rsidR="00361919">
          <w:rPr>
            <w:rStyle w:val="Hyperlink"/>
            <w:sz w:val="22"/>
          </w:rPr>
          <w:t>nd</w:t>
        </w:r>
        <w:bookmarkStart w:id="662" w:name="_Hlt54828352"/>
        <w:bookmarkStart w:id="663" w:name="_Hlt54828313"/>
        <w:bookmarkEnd w:id="662"/>
        <w:r w:rsidR="00361919">
          <w:rPr>
            <w:rStyle w:val="Hyperlink"/>
            <w:sz w:val="22"/>
          </w:rPr>
          <w:t>i</w:t>
        </w:r>
        <w:bookmarkEnd w:id="663"/>
        <w:r w:rsidR="00361919">
          <w:rPr>
            <w:rStyle w:val="Hyperlink"/>
            <w:sz w:val="22"/>
          </w:rPr>
          <w:t>ge Lösung</w:t>
        </w:r>
      </w:hyperlink>
      <w:bookmarkStart w:id="664" w:name="_Hlt53837505"/>
      <w:bookmarkEnd w:id="664"/>
      <w:r w:rsidR="00361919" w:rsidRPr="00361919">
        <w:rPr>
          <w:rStyle w:val="Nummer"/>
        </w:rPr>
        <w:br/>
      </w:r>
      <w:r w:rsidR="00361919" w:rsidRPr="00361919">
        <w:rPr>
          <w:rStyle w:val="Nummer"/>
        </w:rPr>
        <w:br/>
      </w:r>
      <w:bookmarkStart w:id="665" w:name="m175"/>
      <w:r w:rsidR="00361919" w:rsidRPr="00361919">
        <w:rPr>
          <w:rStyle w:val="Nummer"/>
        </w:rPr>
        <w:t>175.</w:t>
      </w:r>
      <w:bookmarkEnd w:id="665"/>
      <w:r w:rsidR="00361919">
        <w:t xml:space="preserve"> Die Endgeschwindigkeit verhält sich zur Anfangsgeschwindigkeit wie 1 zu Wurzel Drei.</w:t>
      </w:r>
    </w:p>
    <w:p w14:paraId="713D8307" w14:textId="77777777" w:rsidR="00361919" w:rsidRPr="00361919" w:rsidRDefault="00B42104" w:rsidP="00361919">
      <w:pPr>
        <w:rPr>
          <w:rStyle w:val="Nummer"/>
        </w:rPr>
      </w:pPr>
      <w:hyperlink r:id="rId136" w:anchor="m175" w:history="1">
        <w:r w:rsidR="00361919">
          <w:rPr>
            <w:rStyle w:val="Hyperlink"/>
            <w:sz w:val="22"/>
          </w:rPr>
          <w:t>vollst</w:t>
        </w:r>
        <w:bookmarkStart w:id="666" w:name="_Hlt54828389"/>
        <w:bookmarkStart w:id="667" w:name="_Hlt54828386"/>
        <w:bookmarkEnd w:id="666"/>
        <w:r w:rsidR="00361919">
          <w:rPr>
            <w:rStyle w:val="Hyperlink"/>
            <w:sz w:val="22"/>
          </w:rPr>
          <w:t>ä</w:t>
        </w:r>
        <w:bookmarkEnd w:id="667"/>
        <w:r w:rsidR="00361919">
          <w:rPr>
            <w:rStyle w:val="Hyperlink"/>
            <w:sz w:val="22"/>
          </w:rPr>
          <w:t>n</w:t>
        </w:r>
        <w:bookmarkStart w:id="668" w:name="_Hlt54828377"/>
        <w:bookmarkStart w:id="669" w:name="_Hlt54828374"/>
        <w:bookmarkEnd w:id="668"/>
        <w:r w:rsidR="00361919">
          <w:rPr>
            <w:rStyle w:val="Hyperlink"/>
            <w:sz w:val="22"/>
          </w:rPr>
          <w:t>d</w:t>
        </w:r>
        <w:bookmarkEnd w:id="669"/>
        <w:r w:rsidR="00361919">
          <w:rPr>
            <w:rStyle w:val="Hyperlink"/>
            <w:sz w:val="22"/>
          </w:rPr>
          <w:t xml:space="preserve">ige </w:t>
        </w:r>
        <w:bookmarkStart w:id="670" w:name="_Hlt54829111"/>
        <w:bookmarkStart w:id="671" w:name="_Hlt54828587"/>
        <w:bookmarkEnd w:id="670"/>
        <w:r w:rsidR="00361919">
          <w:rPr>
            <w:rStyle w:val="Hyperlink"/>
            <w:sz w:val="22"/>
          </w:rPr>
          <w:t>L</w:t>
        </w:r>
        <w:bookmarkEnd w:id="671"/>
        <w:r w:rsidR="00361919">
          <w:rPr>
            <w:rStyle w:val="Hyperlink"/>
            <w:sz w:val="22"/>
          </w:rPr>
          <w:t>ösung</w:t>
        </w:r>
      </w:hyperlink>
      <w:r w:rsidR="00361919" w:rsidRPr="00361919">
        <w:rPr>
          <w:rStyle w:val="Nummer"/>
        </w:rPr>
        <w:br/>
      </w:r>
      <w:r w:rsidR="00361919" w:rsidRPr="00361919">
        <w:rPr>
          <w:rStyle w:val="Nummer"/>
        </w:rPr>
        <w:br/>
        <w:t>1</w:t>
      </w:r>
      <w:bookmarkStart w:id="672" w:name="m176"/>
      <w:r w:rsidR="00361919" w:rsidRPr="00361919">
        <w:rPr>
          <w:rStyle w:val="Nummer"/>
        </w:rPr>
        <w:t>76</w:t>
      </w:r>
      <w:bookmarkEnd w:id="672"/>
      <w:r w:rsidR="00361919"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2338"/>
        <w:gridCol w:w="2268"/>
      </w:tblGrid>
      <w:tr w:rsidR="00361919" w14:paraId="76E979D1" w14:textId="77777777">
        <w:tc>
          <w:tcPr>
            <w:tcW w:w="2338" w:type="dxa"/>
          </w:tcPr>
          <w:p w14:paraId="5FD88792" w14:textId="77777777" w:rsidR="00361919" w:rsidRDefault="00361919" w:rsidP="00361919">
            <w:r>
              <w:t>Geschwindigkeit</w:t>
            </w:r>
          </w:p>
        </w:tc>
        <w:tc>
          <w:tcPr>
            <w:tcW w:w="2268" w:type="dxa"/>
          </w:tcPr>
          <w:p w14:paraId="10D5D8C3" w14:textId="77777777" w:rsidR="00361919" w:rsidRDefault="00361919" w:rsidP="00361919">
            <w:r>
              <w:t>72*10³ km/s</w:t>
            </w:r>
          </w:p>
        </w:tc>
      </w:tr>
      <w:tr w:rsidR="00361919" w14:paraId="2C6F4353" w14:textId="77777777">
        <w:tc>
          <w:tcPr>
            <w:tcW w:w="2338" w:type="dxa"/>
          </w:tcPr>
          <w:p w14:paraId="75F343FA" w14:textId="77777777" w:rsidR="00361919" w:rsidRDefault="00361919" w:rsidP="00361919">
            <w:r>
              <w:t>Beschleunigung</w:t>
            </w:r>
          </w:p>
        </w:tc>
        <w:tc>
          <w:tcPr>
            <w:tcW w:w="2268" w:type="dxa"/>
          </w:tcPr>
          <w:p w14:paraId="1083D42C" w14:textId="77777777" w:rsidR="00361919" w:rsidRDefault="00361919" w:rsidP="00361919">
            <w:r>
              <w:t>1,8*10</w:t>
            </w:r>
            <w:r>
              <w:rPr>
                <w:vertAlign w:val="superscript"/>
              </w:rPr>
              <w:t>9</w:t>
            </w:r>
            <w:r>
              <w:t xml:space="preserve"> m/s²</w:t>
            </w:r>
          </w:p>
        </w:tc>
      </w:tr>
    </w:tbl>
    <w:p w14:paraId="4376887D" w14:textId="77777777" w:rsidR="009A5420" w:rsidRDefault="009A5420" w:rsidP="00361919">
      <w:pPr>
        <w:rPr>
          <w:rStyle w:val="Nummer"/>
        </w:rPr>
      </w:pPr>
      <w:bookmarkStart w:id="673" w:name="_Hlt54830094"/>
      <w:bookmarkEnd w:id="673"/>
    </w:p>
    <w:p w14:paraId="355F0C3C" w14:textId="77777777" w:rsidR="00361919" w:rsidRDefault="009A5420" w:rsidP="00361919">
      <w:pPr>
        <w:rPr>
          <w:color w:val="000000"/>
        </w:rPr>
      </w:pPr>
      <w:bookmarkStart w:id="674" w:name="m177"/>
      <w:r>
        <w:rPr>
          <w:rStyle w:val="Nummer"/>
          <w:b w:val="0"/>
        </w:rPr>
        <w:t xml:space="preserve">177. </w:t>
      </w:r>
      <w:bookmarkEnd w:id="674"/>
      <w:r w:rsidRPr="009A5420">
        <w:rPr>
          <w:rStyle w:val="Nummer"/>
          <w:b w:val="0"/>
        </w:rPr>
        <w:t>Der</w:t>
      </w:r>
      <w:r w:rsidR="00361919">
        <w:rPr>
          <w:color w:val="000000"/>
        </w:rPr>
        <w:t xml:space="preserve"> Motor muss eine Kraft von 368 N aufbringen. Es wird eine Arbeit von 4,4 kJ verrichtet.</w:t>
      </w:r>
      <w:bookmarkStart w:id="675" w:name="_Hlt86129091"/>
      <w:bookmarkEnd w:id="675"/>
      <w:r w:rsidR="00361919">
        <w:rPr>
          <w:color w:val="000000"/>
        </w:rPr>
        <w:t xml:space="preserve"> Der Motor leistet dabei 386 W.</w:t>
      </w:r>
    </w:p>
    <w:p w14:paraId="1A65380F" w14:textId="77777777" w:rsidR="00361919" w:rsidRDefault="00B42104" w:rsidP="00361919">
      <w:hyperlink r:id="rId137" w:anchor="m177" w:history="1">
        <w:r w:rsidR="00361919">
          <w:rPr>
            <w:rStyle w:val="Hyperlink"/>
            <w:sz w:val="22"/>
          </w:rPr>
          <w:t>vollstä</w:t>
        </w:r>
        <w:bookmarkStart w:id="676" w:name="_Hlt86119229"/>
        <w:bookmarkStart w:id="677" w:name="_Hlt86119225"/>
        <w:bookmarkEnd w:id="676"/>
        <w:r w:rsidR="00361919">
          <w:rPr>
            <w:rStyle w:val="Hyperlink"/>
            <w:sz w:val="22"/>
          </w:rPr>
          <w:t>n</w:t>
        </w:r>
        <w:bookmarkStart w:id="678" w:name="_Hlt86119311"/>
        <w:bookmarkStart w:id="679" w:name="_Hlt86119236"/>
        <w:bookmarkEnd w:id="677"/>
        <w:bookmarkEnd w:id="678"/>
        <w:r w:rsidR="00361919">
          <w:rPr>
            <w:rStyle w:val="Hyperlink"/>
            <w:sz w:val="22"/>
          </w:rPr>
          <w:t>d</w:t>
        </w:r>
        <w:bookmarkEnd w:id="679"/>
        <w:r w:rsidR="00361919">
          <w:rPr>
            <w:rStyle w:val="Hyperlink"/>
            <w:sz w:val="22"/>
          </w:rPr>
          <w:t>i</w:t>
        </w:r>
        <w:bookmarkStart w:id="680" w:name="_Hlt86129136"/>
        <w:r w:rsidR="00361919">
          <w:rPr>
            <w:rStyle w:val="Hyperlink"/>
            <w:sz w:val="22"/>
          </w:rPr>
          <w:t>g</w:t>
        </w:r>
        <w:bookmarkEnd w:id="680"/>
        <w:r w:rsidR="00361919">
          <w:rPr>
            <w:rStyle w:val="Hyperlink"/>
            <w:sz w:val="22"/>
          </w:rPr>
          <w:t>e Lösung</w:t>
        </w:r>
      </w:hyperlink>
    </w:p>
    <w:p w14:paraId="38245E42" w14:textId="77777777" w:rsidR="00361919" w:rsidRPr="00361919" w:rsidRDefault="00361919" w:rsidP="00361919">
      <w:pPr>
        <w:rPr>
          <w:rStyle w:val="Nummer"/>
        </w:rPr>
      </w:pPr>
      <w:r w:rsidRPr="00361919">
        <w:rPr>
          <w:rStyle w:val="Nummer"/>
        </w:rPr>
        <w:lastRenderedPageBreak/>
        <w:br/>
        <w:t>1</w:t>
      </w:r>
      <w:bookmarkStart w:id="681" w:name="m178"/>
      <w:r w:rsidRPr="00361919">
        <w:rPr>
          <w:rStyle w:val="Nummer"/>
        </w:rPr>
        <w:t>78</w:t>
      </w:r>
      <w:bookmarkEnd w:id="681"/>
      <w:r w:rsidRPr="00361919">
        <w:rPr>
          <w:rStyle w:val="Nummer"/>
        </w:rPr>
        <w:t>.</w:t>
      </w:r>
      <w:r>
        <w:t xml:space="preserve"> Die potentielle Energie wird durch Reibung des Fallschirmes an der Luft in Bewegungsenergie der Luft und Wärmeenergie umgewandelt.</w:t>
      </w:r>
      <w:r>
        <w:br/>
      </w:r>
      <w:r>
        <w:br/>
      </w:r>
      <w:bookmarkStart w:id="682" w:name="m179"/>
      <w:r w:rsidRPr="00361919">
        <w:rPr>
          <w:rStyle w:val="Nummer"/>
        </w:rPr>
        <w:t>179.</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79ABAE8A" w14:textId="77777777">
        <w:tc>
          <w:tcPr>
            <w:tcW w:w="1701" w:type="dxa"/>
          </w:tcPr>
          <w:bookmarkEnd w:id="682"/>
          <w:p w14:paraId="6640D667" w14:textId="77777777" w:rsidR="00361919" w:rsidRDefault="00361919" w:rsidP="00361919">
            <w:r>
              <w:t>Kraft</w:t>
            </w:r>
          </w:p>
        </w:tc>
        <w:tc>
          <w:tcPr>
            <w:tcW w:w="1701" w:type="dxa"/>
          </w:tcPr>
          <w:p w14:paraId="606E11BF" w14:textId="77777777" w:rsidR="00361919" w:rsidRDefault="00361919" w:rsidP="00361919">
            <w:r>
              <w:t>0,4 MN</w:t>
            </w:r>
          </w:p>
        </w:tc>
      </w:tr>
    </w:tbl>
    <w:p w14:paraId="4A53E263" w14:textId="77777777" w:rsidR="00361919" w:rsidRPr="00361919" w:rsidRDefault="00361919" w:rsidP="00361919">
      <w:pPr>
        <w:rPr>
          <w:rStyle w:val="Nummer"/>
        </w:rPr>
      </w:pPr>
      <w:r w:rsidRPr="00361919">
        <w:rPr>
          <w:rStyle w:val="Nummer"/>
        </w:rPr>
        <w:br/>
      </w:r>
      <w:bookmarkStart w:id="683" w:name="m180"/>
      <w:r w:rsidRPr="00361919">
        <w:rPr>
          <w:rStyle w:val="Nummer"/>
        </w:rPr>
        <w:t>180.</w:t>
      </w:r>
      <w:bookmarkEnd w:id="683"/>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279C25E6" w14:textId="77777777">
        <w:tc>
          <w:tcPr>
            <w:tcW w:w="1701" w:type="dxa"/>
          </w:tcPr>
          <w:p w14:paraId="0F20CC5B" w14:textId="77777777" w:rsidR="00361919" w:rsidRDefault="00361919" w:rsidP="00361919">
            <w:r>
              <w:t>Höhe</w:t>
            </w:r>
          </w:p>
        </w:tc>
        <w:tc>
          <w:tcPr>
            <w:tcW w:w="1701" w:type="dxa"/>
          </w:tcPr>
          <w:p w14:paraId="784C711C" w14:textId="77777777" w:rsidR="00361919" w:rsidRDefault="00361919" w:rsidP="00361919">
            <w:r>
              <w:t>47,8 m</w:t>
            </w:r>
          </w:p>
        </w:tc>
      </w:tr>
    </w:tbl>
    <w:p w14:paraId="2C66C398" w14:textId="77777777" w:rsidR="00361919" w:rsidRDefault="00361919" w:rsidP="00361919">
      <w:r w:rsidRPr="00361919">
        <w:rPr>
          <w:rStyle w:val="Nummer"/>
        </w:rPr>
        <w:br/>
      </w:r>
      <w:bookmarkStart w:id="684" w:name="_Hlt54830221"/>
      <w:bookmarkStart w:id="685" w:name="m181"/>
      <w:bookmarkEnd w:id="684"/>
      <w:r w:rsidR="009A5420">
        <w:rPr>
          <w:rStyle w:val="Nummer"/>
        </w:rPr>
        <w:t>181</w:t>
      </w:r>
      <w:bookmarkStart w:id="686" w:name="_Hlt54830182"/>
      <w:bookmarkEnd w:id="685"/>
      <w:bookmarkEnd w:id="686"/>
      <w:r w:rsidR="009A5420">
        <w:rPr>
          <w:rStyle w:val="Nummer"/>
        </w:rPr>
        <w:t>.</w:t>
      </w:r>
      <w:r>
        <w:t xml:space="preserve"> In der ersten Beschleunigungsphase werden 50 kJ und in der zweiten 150 kJ benötigt.</w:t>
      </w:r>
    </w:p>
    <w:p w14:paraId="7D6A6C4A" w14:textId="77777777" w:rsidR="00361919" w:rsidRPr="00361919" w:rsidRDefault="00B42104" w:rsidP="00361919">
      <w:pPr>
        <w:rPr>
          <w:rStyle w:val="Nummer"/>
        </w:rPr>
      </w:pPr>
      <w:hyperlink r:id="rId138" w:anchor="m181" w:history="1">
        <w:r w:rsidR="00361919">
          <w:rPr>
            <w:rStyle w:val="Hyperlink"/>
            <w:sz w:val="22"/>
          </w:rPr>
          <w:t>vollst</w:t>
        </w:r>
        <w:bookmarkStart w:id="687" w:name="_Hlt54830227"/>
        <w:r w:rsidR="00361919">
          <w:rPr>
            <w:rStyle w:val="Hyperlink"/>
            <w:sz w:val="22"/>
          </w:rPr>
          <w:t>ä</w:t>
        </w:r>
        <w:bookmarkEnd w:id="687"/>
        <w:r w:rsidR="00361919">
          <w:rPr>
            <w:rStyle w:val="Hyperlink"/>
            <w:sz w:val="22"/>
          </w:rPr>
          <w:t>nd</w:t>
        </w:r>
        <w:bookmarkStart w:id="688" w:name="_Hlt248124833"/>
        <w:bookmarkStart w:id="689" w:name="_Hlt248042368"/>
        <w:bookmarkEnd w:id="688"/>
        <w:r w:rsidR="00361919">
          <w:rPr>
            <w:rStyle w:val="Hyperlink"/>
            <w:sz w:val="22"/>
          </w:rPr>
          <w:t>i</w:t>
        </w:r>
        <w:bookmarkStart w:id="690" w:name="_Hlt248042261"/>
        <w:bookmarkStart w:id="691" w:name="_Hlt248042233"/>
        <w:bookmarkEnd w:id="689"/>
        <w:bookmarkEnd w:id="690"/>
        <w:r w:rsidR="00361919">
          <w:rPr>
            <w:rStyle w:val="Hyperlink"/>
            <w:sz w:val="22"/>
          </w:rPr>
          <w:t>g</w:t>
        </w:r>
        <w:bookmarkEnd w:id="691"/>
        <w:r w:rsidR="00361919">
          <w:rPr>
            <w:rStyle w:val="Hyperlink"/>
            <w:sz w:val="22"/>
          </w:rPr>
          <w:t>e</w:t>
        </w:r>
        <w:bookmarkStart w:id="692" w:name="_Hlt54852748"/>
        <w:bookmarkEnd w:id="692"/>
        <w:r w:rsidR="00361919">
          <w:rPr>
            <w:rStyle w:val="Hyperlink"/>
            <w:sz w:val="22"/>
          </w:rPr>
          <w:t xml:space="preserve"> Lösung</w:t>
        </w:r>
      </w:hyperlink>
      <w:bookmarkStart w:id="693" w:name="_Hlt54830209"/>
      <w:bookmarkEnd w:id="693"/>
      <w:r w:rsidR="00361919" w:rsidRPr="00361919">
        <w:rPr>
          <w:rStyle w:val="Nummer"/>
        </w:rPr>
        <w:br/>
      </w:r>
      <w:r w:rsidR="00361919" w:rsidRPr="00361919">
        <w:rPr>
          <w:rStyle w:val="Nummer"/>
        </w:rPr>
        <w:br/>
        <w:t>1</w:t>
      </w:r>
      <w:bookmarkStart w:id="694" w:name="m182"/>
      <w:r w:rsidR="00361919" w:rsidRPr="00361919">
        <w:rPr>
          <w:rStyle w:val="Nummer"/>
        </w:rPr>
        <w:t>82</w:t>
      </w:r>
      <w:bookmarkEnd w:id="694"/>
      <w:r w:rsidR="00361919"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199FFC02" w14:textId="77777777">
        <w:tc>
          <w:tcPr>
            <w:tcW w:w="1701" w:type="dxa"/>
          </w:tcPr>
          <w:p w14:paraId="76C95D6C" w14:textId="77777777" w:rsidR="00361919" w:rsidRDefault="00361919" w:rsidP="00361919">
            <w:proofErr w:type="spellStart"/>
            <w:r>
              <w:t>Winkelgeschw</w:t>
            </w:r>
            <w:proofErr w:type="spellEnd"/>
            <w:r>
              <w:t xml:space="preserve">. </w:t>
            </w:r>
          </w:p>
        </w:tc>
        <w:tc>
          <w:tcPr>
            <w:tcW w:w="1701" w:type="dxa"/>
          </w:tcPr>
          <w:p w14:paraId="2611F2E5" w14:textId="77777777" w:rsidR="00361919" w:rsidRDefault="00361919" w:rsidP="00361919">
            <w:r>
              <w:t>1 s</w:t>
            </w:r>
            <w:r>
              <w:rPr>
                <w:vertAlign w:val="superscript"/>
              </w:rPr>
              <w:t>-1</w:t>
            </w:r>
          </w:p>
        </w:tc>
      </w:tr>
      <w:tr w:rsidR="00361919" w14:paraId="4EC34108" w14:textId="77777777">
        <w:tc>
          <w:tcPr>
            <w:tcW w:w="1701" w:type="dxa"/>
          </w:tcPr>
          <w:p w14:paraId="299390C6" w14:textId="77777777" w:rsidR="00361919" w:rsidRDefault="00361919" w:rsidP="00361919">
            <w:r>
              <w:t>Verhältnis</w:t>
            </w:r>
          </w:p>
        </w:tc>
        <w:tc>
          <w:tcPr>
            <w:tcW w:w="1701" w:type="dxa"/>
          </w:tcPr>
          <w:p w14:paraId="1D25D0AD" w14:textId="77777777" w:rsidR="00361919" w:rsidRDefault="00361919" w:rsidP="00361919">
            <w:r>
              <w:t>1</w:t>
            </w:r>
          </w:p>
        </w:tc>
      </w:tr>
    </w:tbl>
    <w:p w14:paraId="33A2B4FC" w14:textId="3CFCDB67" w:rsidR="00361919" w:rsidRDefault="00361919" w:rsidP="00361919">
      <w:pPr>
        <w:rPr>
          <w:rStyle w:val="Nummer"/>
        </w:rPr>
      </w:pPr>
      <w:r w:rsidRPr="00361919">
        <w:rPr>
          <w:rStyle w:val="Nummer"/>
        </w:rPr>
        <w:br/>
      </w:r>
      <w:bookmarkStart w:id="695" w:name="m183"/>
      <w:r w:rsidRPr="00361919">
        <w:rPr>
          <w:rStyle w:val="Nummer"/>
        </w:rPr>
        <w:t>183.</w:t>
      </w:r>
    </w:p>
    <w:p w14:paraId="4B79CCCB" w14:textId="7C6C0454" w:rsidR="00715655" w:rsidRDefault="00715655" w:rsidP="00361919">
      <w:pPr>
        <w:rPr>
          <w:rStyle w:val="Nummer"/>
          <w:b w:val="0"/>
          <w:bCs/>
        </w:rPr>
      </w:pPr>
      <w:r w:rsidRPr="00715655">
        <w:rPr>
          <w:rStyle w:val="Nummer"/>
          <w:b w:val="0"/>
          <w:bCs/>
        </w:rPr>
        <w:t xml:space="preserve">Da die Haare gleichförmig wachsen, </w:t>
      </w:r>
      <w:r>
        <w:rPr>
          <w:rStyle w:val="Nummer"/>
          <w:b w:val="0"/>
          <w:bCs/>
        </w:rPr>
        <w:t>gilt auch dafür</w:t>
      </w:r>
    </w:p>
    <w:p w14:paraId="56EEF31D" w14:textId="1556933A" w:rsidR="00715655" w:rsidRDefault="00715655" w:rsidP="00361919">
      <w:pPr>
        <w:rPr>
          <w:rStyle w:val="Nummer"/>
          <w:b w:val="0"/>
          <w:bCs/>
        </w:rPr>
      </w:pPr>
      <w:r w:rsidRPr="00715655">
        <w:rPr>
          <w:rStyle w:val="Nummer"/>
          <w:b w:val="0"/>
          <w:bCs/>
        </w:rPr>
        <w:object w:dxaOrig="560" w:dyaOrig="620" w14:anchorId="517F6B9A">
          <v:shape id="_x0000_i1059" type="#_x0000_t75" style="width:28.35pt;height:31.65pt" o:ole="">
            <v:imagedata r:id="rId139" o:title=""/>
          </v:shape>
          <o:OLEObject Type="Embed" ProgID="Equation.DSMT4" ShapeID="_x0000_i1059" DrawAspect="Content" ObjectID="_1731936077" r:id="rId140"/>
        </w:object>
      </w:r>
    </w:p>
    <w:p w14:paraId="355AD8A9" w14:textId="5DEA949F" w:rsidR="00715655" w:rsidRDefault="00715655" w:rsidP="00361919">
      <w:pPr>
        <w:rPr>
          <w:rStyle w:val="Nummer"/>
          <w:b w:val="0"/>
          <w:bCs/>
        </w:rPr>
      </w:pPr>
      <w:r>
        <w:rPr>
          <w:rStyle w:val="Nummer"/>
          <w:b w:val="0"/>
          <w:bCs/>
        </w:rPr>
        <w:t>Gesucht ist die Zeit, die die Haare gewachsen sind, was ja dem Alter von Rapunzel entspricht.</w:t>
      </w:r>
    </w:p>
    <w:p w14:paraId="0B547FC4" w14:textId="528FA2E6" w:rsidR="00715655" w:rsidRDefault="00715655" w:rsidP="00361919">
      <w:pPr>
        <w:rPr>
          <w:rStyle w:val="Nummer"/>
          <w:b w:val="0"/>
          <w:bCs/>
        </w:rPr>
      </w:pPr>
      <w:r w:rsidRPr="00715655">
        <w:rPr>
          <w:rStyle w:val="Nummer"/>
          <w:b w:val="0"/>
          <w:bCs/>
        </w:rPr>
        <w:object w:dxaOrig="520" w:dyaOrig="620" w14:anchorId="3547CC77">
          <v:shape id="_x0000_i1060" type="#_x0000_t75" style="width:25.65pt;height:31.65pt" o:ole="">
            <v:imagedata r:id="rId141" o:title=""/>
          </v:shape>
          <o:OLEObject Type="Embed" ProgID="Equation.DSMT4" ShapeID="_x0000_i1060" DrawAspect="Content" ObjectID="_1731936078" r:id="rId142"/>
        </w:object>
      </w:r>
    </w:p>
    <w:p w14:paraId="6B693BE0" w14:textId="6D9FF1B2" w:rsidR="00715655" w:rsidRDefault="00715655" w:rsidP="00361919">
      <w:pPr>
        <w:rPr>
          <w:rStyle w:val="Nummer"/>
          <w:b w:val="0"/>
          <w:bCs/>
        </w:rPr>
      </w:pPr>
      <w:r>
        <w:rPr>
          <w:rStyle w:val="Nummer"/>
          <w:b w:val="0"/>
          <w:bCs/>
        </w:rPr>
        <w:t>Die Strecke s entspricht der Länge der Haare. Die sind 20 Ellen lang. Da eine Elle etwa 70 cm entspricht, sind die Haare</w:t>
      </w:r>
    </w:p>
    <w:p w14:paraId="2C0819B9" w14:textId="59443926" w:rsidR="00715655" w:rsidRDefault="00715655" w:rsidP="00361919">
      <w:pPr>
        <w:rPr>
          <w:rStyle w:val="Nummer"/>
          <w:b w:val="0"/>
          <w:bCs/>
        </w:rPr>
      </w:pPr>
      <w:r w:rsidRPr="00715655">
        <w:rPr>
          <w:rStyle w:val="Nummer"/>
          <w:b w:val="0"/>
          <w:bCs/>
        </w:rPr>
        <w:object w:dxaOrig="1359" w:dyaOrig="1040" w14:anchorId="29975EC1">
          <v:shape id="_x0000_i1061" type="#_x0000_t75" style="width:67.65pt;height:52.35pt" o:ole="">
            <v:imagedata r:id="rId143" o:title=""/>
          </v:shape>
          <o:OLEObject Type="Embed" ProgID="Equation.DSMT4" ShapeID="_x0000_i1061" DrawAspect="Content" ObjectID="_1731936079" r:id="rId144"/>
        </w:object>
      </w:r>
    </w:p>
    <w:p w14:paraId="295158D9" w14:textId="4138C93A" w:rsidR="00715655" w:rsidRDefault="00715655" w:rsidP="00361919">
      <w:pPr>
        <w:rPr>
          <w:rStyle w:val="Nummer"/>
          <w:b w:val="0"/>
          <w:bCs/>
        </w:rPr>
      </w:pPr>
      <w:r>
        <w:rPr>
          <w:rStyle w:val="Nummer"/>
          <w:b w:val="0"/>
          <w:bCs/>
        </w:rPr>
        <w:t xml:space="preserve">lang. </w:t>
      </w:r>
    </w:p>
    <w:p w14:paraId="3A8C9CCC" w14:textId="5F87E9A2" w:rsidR="00715655" w:rsidRDefault="00715655" w:rsidP="00361919">
      <w:pPr>
        <w:rPr>
          <w:rStyle w:val="Nummer"/>
          <w:b w:val="0"/>
          <w:bCs/>
        </w:rPr>
      </w:pPr>
      <w:r>
        <w:rPr>
          <w:rStyle w:val="Nummer"/>
          <w:b w:val="0"/>
          <w:bCs/>
        </w:rPr>
        <w:t>Da man weiß, dass die Haare etwa 1 cm pro Monat wachen, lassen sich die Monate berechnen:</w:t>
      </w:r>
    </w:p>
    <w:p w14:paraId="7C1ADFC3" w14:textId="0A1826F0" w:rsidR="00715655" w:rsidRDefault="00715655" w:rsidP="00361919">
      <w:pPr>
        <w:rPr>
          <w:rStyle w:val="Nummer"/>
          <w:b w:val="0"/>
          <w:bCs/>
        </w:rPr>
      </w:pPr>
      <w:r w:rsidRPr="00715655">
        <w:rPr>
          <w:rStyle w:val="Nummer"/>
          <w:b w:val="0"/>
          <w:bCs/>
        </w:rPr>
        <w:object w:dxaOrig="1680" w:dyaOrig="1280" w14:anchorId="0FE42D2C">
          <v:shape id="_x0000_i1062" type="#_x0000_t75" style="width:84pt;height:64.35pt" o:ole="">
            <v:imagedata r:id="rId145" o:title=""/>
          </v:shape>
          <o:OLEObject Type="Embed" ProgID="Equation.DSMT4" ShapeID="_x0000_i1062" DrawAspect="Content" ObjectID="_1731936080" r:id="rId146"/>
        </w:object>
      </w:r>
    </w:p>
    <w:p w14:paraId="5B9A7477" w14:textId="5A0F0C8A" w:rsidR="00715655" w:rsidRDefault="00715655" w:rsidP="00361919">
      <w:pPr>
        <w:rPr>
          <w:rStyle w:val="Nummer"/>
          <w:b w:val="0"/>
          <w:bCs/>
        </w:rPr>
      </w:pPr>
      <w:r>
        <w:rPr>
          <w:rStyle w:val="Nummer"/>
          <w:b w:val="0"/>
          <w:bCs/>
        </w:rPr>
        <w:t xml:space="preserve">Rapunzel ist also 1400 Monate alt. </w:t>
      </w:r>
      <w:r w:rsidR="00C71D27">
        <w:rPr>
          <w:rStyle w:val="Nummer"/>
          <w:b w:val="0"/>
          <w:bCs/>
        </w:rPr>
        <w:t>Wie viele</w:t>
      </w:r>
      <w:r>
        <w:rPr>
          <w:rStyle w:val="Nummer"/>
          <w:b w:val="0"/>
          <w:bCs/>
        </w:rPr>
        <w:t xml:space="preserve"> Jahre sind das?</w:t>
      </w:r>
    </w:p>
    <w:p w14:paraId="0E60F2BC" w14:textId="154A34C7" w:rsidR="00C71D27" w:rsidRDefault="00C71D27" w:rsidP="00361919">
      <w:pPr>
        <w:rPr>
          <w:rStyle w:val="Nummer"/>
          <w:b w:val="0"/>
          <w:bCs/>
        </w:rPr>
      </w:pPr>
      <w:r>
        <w:rPr>
          <w:rStyle w:val="Nummer"/>
          <w:b w:val="0"/>
          <w:bCs/>
        </w:rPr>
        <w:t>Ein Jahr hat 12 Monate. Die 1440 müssen also durch 12 geteilt werden:</w:t>
      </w:r>
    </w:p>
    <w:p w14:paraId="5AD76160" w14:textId="483FAB57" w:rsidR="00C71D27" w:rsidRDefault="00C71D27" w:rsidP="00361919">
      <w:pPr>
        <w:rPr>
          <w:rStyle w:val="Nummer"/>
          <w:b w:val="0"/>
          <w:bCs/>
        </w:rPr>
      </w:pPr>
      <w:r w:rsidRPr="00C71D27">
        <w:rPr>
          <w:rStyle w:val="Nummer"/>
          <w:b w:val="0"/>
          <w:bCs/>
        </w:rPr>
        <w:object w:dxaOrig="1740" w:dyaOrig="320" w14:anchorId="7C4D4AB0">
          <v:shape id="_x0000_i1063" type="#_x0000_t75" style="width:87.25pt;height:16.35pt" o:ole="">
            <v:imagedata r:id="rId147" o:title=""/>
          </v:shape>
          <o:OLEObject Type="Embed" ProgID="Equation.DSMT4" ShapeID="_x0000_i1063" DrawAspect="Content" ObjectID="_1731936081" r:id="rId148"/>
        </w:object>
      </w:r>
    </w:p>
    <w:p w14:paraId="4D9D097D" w14:textId="27A1F702" w:rsidR="00C71D27" w:rsidRDefault="00C71D27" w:rsidP="00361919">
      <w:pPr>
        <w:rPr>
          <w:rStyle w:val="Nummer"/>
          <w:b w:val="0"/>
          <w:bCs/>
        </w:rPr>
      </w:pPr>
      <w:r>
        <w:rPr>
          <w:rStyle w:val="Nummer"/>
          <w:b w:val="0"/>
          <w:bCs/>
        </w:rPr>
        <w:t xml:space="preserve">Das heißt aber, dass Rapunzel kurz vor ihrem 116. Geburtstag steht. </w:t>
      </w:r>
      <w:r w:rsidR="00A35B29">
        <w:rPr>
          <w:rStyle w:val="Nummer"/>
          <w:b w:val="0"/>
          <w:bCs/>
        </w:rPr>
        <w:t>Vielleicht hätte der Prinz vor dem Hochsteigen etwas genauer hinschauen sollen.</w:t>
      </w:r>
    </w:p>
    <w:p w14:paraId="4345E0B1" w14:textId="71682E75" w:rsidR="00C71D27" w:rsidRPr="00715655" w:rsidRDefault="00C71D27" w:rsidP="00361919">
      <w:pPr>
        <w:rPr>
          <w:rStyle w:val="Nummer"/>
          <w:b w:val="0"/>
          <w:bCs/>
        </w:rPr>
      </w:pPr>
    </w:p>
    <w:bookmarkEnd w:id="695"/>
    <w:p w14:paraId="1C0AEE22" w14:textId="77777777" w:rsidR="00361919" w:rsidRPr="00361919" w:rsidRDefault="00361919" w:rsidP="00361919">
      <w:pPr>
        <w:rPr>
          <w:rStyle w:val="Nummer"/>
        </w:rPr>
      </w:pPr>
      <w:r w:rsidRPr="00361919">
        <w:rPr>
          <w:rStyle w:val="Nummer"/>
        </w:rPr>
        <w:br/>
      </w:r>
      <w:bookmarkStart w:id="696" w:name="m184"/>
      <w:r w:rsidRPr="00361919">
        <w:rPr>
          <w:rStyle w:val="Nummer"/>
        </w:rPr>
        <w:t>184.</w:t>
      </w:r>
      <w:bookmarkEnd w:id="696"/>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40F1FDF2" w14:textId="77777777">
        <w:tc>
          <w:tcPr>
            <w:tcW w:w="1701" w:type="dxa"/>
          </w:tcPr>
          <w:p w14:paraId="6A5E5289" w14:textId="77777777" w:rsidR="00361919" w:rsidRDefault="00361919" w:rsidP="00361919">
            <w:r>
              <w:t>Masse</w:t>
            </w:r>
          </w:p>
        </w:tc>
        <w:tc>
          <w:tcPr>
            <w:tcW w:w="1701" w:type="dxa"/>
          </w:tcPr>
          <w:p w14:paraId="3F9136D9" w14:textId="77777777" w:rsidR="00361919" w:rsidRDefault="00361919" w:rsidP="00361919">
            <w:r>
              <w:t>77,2 kg</w:t>
            </w:r>
          </w:p>
        </w:tc>
      </w:tr>
    </w:tbl>
    <w:p w14:paraId="1EA801F6" w14:textId="77777777" w:rsidR="00361919" w:rsidRPr="00361919" w:rsidRDefault="00B42104" w:rsidP="00361919">
      <w:pPr>
        <w:rPr>
          <w:rStyle w:val="Nummer"/>
        </w:rPr>
      </w:pPr>
      <w:hyperlink r:id="rId149" w:anchor="m184" w:history="1">
        <w:r w:rsidR="00361919">
          <w:rPr>
            <w:rStyle w:val="Hyperlink"/>
            <w:sz w:val="22"/>
          </w:rPr>
          <w:t>volls</w:t>
        </w:r>
        <w:bookmarkStart w:id="697" w:name="_Hlt29279618"/>
        <w:bookmarkStart w:id="698" w:name="_Hlt29279193"/>
        <w:bookmarkEnd w:id="697"/>
        <w:r w:rsidR="00361919">
          <w:rPr>
            <w:rStyle w:val="Hyperlink"/>
            <w:sz w:val="22"/>
          </w:rPr>
          <w:t>t</w:t>
        </w:r>
        <w:bookmarkEnd w:id="698"/>
        <w:r w:rsidR="00361919">
          <w:rPr>
            <w:rStyle w:val="Hyperlink"/>
            <w:sz w:val="22"/>
          </w:rPr>
          <w:t>ä</w:t>
        </w:r>
        <w:bookmarkStart w:id="699" w:name="_Hlt29280682"/>
        <w:r w:rsidR="00361919">
          <w:rPr>
            <w:rStyle w:val="Hyperlink"/>
            <w:sz w:val="22"/>
          </w:rPr>
          <w:t>n</w:t>
        </w:r>
        <w:bookmarkStart w:id="700" w:name="_Hlt246461480"/>
        <w:bookmarkEnd w:id="699"/>
        <w:bookmarkEnd w:id="700"/>
        <w:r w:rsidR="00361919">
          <w:rPr>
            <w:rStyle w:val="Hyperlink"/>
            <w:sz w:val="22"/>
          </w:rPr>
          <w:t>dig</w:t>
        </w:r>
        <w:bookmarkStart w:id="701" w:name="_Hlt54830153"/>
        <w:r w:rsidR="00361919">
          <w:rPr>
            <w:rStyle w:val="Hyperlink"/>
            <w:sz w:val="22"/>
          </w:rPr>
          <w:t>e</w:t>
        </w:r>
        <w:bookmarkEnd w:id="701"/>
        <w:r w:rsidR="00361919">
          <w:rPr>
            <w:rStyle w:val="Hyperlink"/>
            <w:sz w:val="22"/>
          </w:rPr>
          <w:t xml:space="preserve"> </w:t>
        </w:r>
        <w:bookmarkStart w:id="702" w:name="_Hlt53837445"/>
        <w:r w:rsidR="00361919">
          <w:rPr>
            <w:rStyle w:val="Hyperlink"/>
            <w:sz w:val="22"/>
          </w:rPr>
          <w:t>L</w:t>
        </w:r>
        <w:bookmarkEnd w:id="702"/>
        <w:r w:rsidR="00361919">
          <w:rPr>
            <w:rStyle w:val="Hyperlink"/>
            <w:sz w:val="22"/>
          </w:rPr>
          <w:t>ösung</w:t>
        </w:r>
      </w:hyperlink>
      <w:bookmarkStart w:id="703" w:name="_Hlt29279186"/>
      <w:bookmarkEnd w:id="703"/>
      <w:r w:rsidR="00361919">
        <w:br/>
      </w:r>
      <w:r w:rsidR="00361919">
        <w:br/>
      </w:r>
      <w:r w:rsidR="00361919" w:rsidRPr="00361919">
        <w:rPr>
          <w:rStyle w:val="Nummer"/>
        </w:rPr>
        <w:t>1</w:t>
      </w:r>
      <w:bookmarkStart w:id="704" w:name="_Hlt30483103"/>
      <w:bookmarkStart w:id="705" w:name="m185"/>
      <w:bookmarkEnd w:id="704"/>
      <w:r w:rsidR="00361919" w:rsidRPr="00361919">
        <w:rPr>
          <w:rStyle w:val="Nummer"/>
        </w:rPr>
        <w:t>8</w:t>
      </w:r>
      <w:bookmarkEnd w:id="705"/>
      <w:r w:rsidR="00361919" w:rsidRPr="00361919">
        <w:rPr>
          <w:rStyle w:val="Nummer"/>
        </w:rPr>
        <w:t>5.</w:t>
      </w:r>
    </w:p>
    <w:p w14:paraId="2E5FF410" w14:textId="77777777" w:rsidR="00361919" w:rsidRPr="00361919" w:rsidRDefault="00361919" w:rsidP="00361919">
      <w:pPr>
        <w:rPr>
          <w:rStyle w:val="Nummer"/>
        </w:rPr>
      </w:pPr>
      <w:r w:rsidRPr="00361919">
        <w:rPr>
          <w:rStyle w:val="Nummer"/>
        </w:rPr>
        <w:lastRenderedPageBreak/>
        <w:t xml:space="preserve"> </w:t>
      </w:r>
      <w:r w:rsidR="005429C9" w:rsidRPr="005429C9">
        <w:rPr>
          <w:color w:val="FF0000"/>
          <w:position w:val="-60"/>
        </w:rPr>
        <w:object w:dxaOrig="1579" w:dyaOrig="1320" w14:anchorId="355798C0">
          <v:shape id="_x0000_i1064" type="#_x0000_t75" style="width:79.65pt;height:66pt" o:ole="" fillcolor="window">
            <v:imagedata r:id="rId150" o:title=""/>
          </v:shape>
          <o:OLEObject Type="Embed" ProgID="Equation.DSMT4" ShapeID="_x0000_i1064" DrawAspect="Content" ObjectID="_1731936082" r:id="rId151"/>
        </w:object>
      </w:r>
      <w:r w:rsidRPr="00361919">
        <w:rPr>
          <w:rStyle w:val="Nummer"/>
        </w:rPr>
        <w:br/>
      </w:r>
      <w:r>
        <w:t>Die Masse aller drei Flüssigkeiten ist gleich. Damit nimmt die Flüssigkeit mit der größten Dichte den kleinsten Raum ein:</w:t>
      </w:r>
      <w:r>
        <w:br/>
        <w:t>Benzin - Öl - Wasser</w:t>
      </w:r>
      <w:r>
        <w:br/>
      </w:r>
      <w:r>
        <w:br/>
      </w:r>
      <w:bookmarkStart w:id="706" w:name="m186"/>
      <w:r w:rsidRPr="00361919">
        <w:rPr>
          <w:rStyle w:val="Nummer"/>
        </w:rPr>
        <w:t>186.</w:t>
      </w:r>
      <w:bookmarkEnd w:id="706"/>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6AA3A1A5" w14:textId="77777777">
        <w:tc>
          <w:tcPr>
            <w:tcW w:w="1701" w:type="dxa"/>
          </w:tcPr>
          <w:p w14:paraId="3222DE68" w14:textId="77777777" w:rsidR="00361919" w:rsidRDefault="00361919" w:rsidP="00361919">
            <w:r>
              <w:t>Masse</w:t>
            </w:r>
          </w:p>
        </w:tc>
        <w:tc>
          <w:tcPr>
            <w:tcW w:w="1701" w:type="dxa"/>
          </w:tcPr>
          <w:p w14:paraId="7EBB1864" w14:textId="77777777" w:rsidR="00361919" w:rsidRDefault="00361919" w:rsidP="00361919">
            <w:r>
              <w:t>68 t</w:t>
            </w:r>
          </w:p>
        </w:tc>
      </w:tr>
    </w:tbl>
    <w:p w14:paraId="227D37BF" w14:textId="77777777" w:rsidR="00282F93" w:rsidRDefault="00B42104" w:rsidP="00361919">
      <w:hyperlink r:id="rId152" w:anchor="m186" w:history="1">
        <w:r w:rsidR="00361919">
          <w:rPr>
            <w:rStyle w:val="Hyperlink"/>
            <w:sz w:val="22"/>
          </w:rPr>
          <w:t>volls</w:t>
        </w:r>
        <w:bookmarkStart w:id="707" w:name="_Hlt515544375"/>
        <w:bookmarkStart w:id="708" w:name="_Hlt515544372"/>
        <w:bookmarkEnd w:id="707"/>
        <w:r w:rsidR="00361919">
          <w:rPr>
            <w:rStyle w:val="Hyperlink"/>
            <w:sz w:val="22"/>
          </w:rPr>
          <w:t>t</w:t>
        </w:r>
        <w:bookmarkStart w:id="709" w:name="_Hlt29278926"/>
        <w:bookmarkEnd w:id="708"/>
        <w:r w:rsidR="00361919">
          <w:rPr>
            <w:rStyle w:val="Hyperlink"/>
            <w:sz w:val="22"/>
          </w:rPr>
          <w:t>ä</w:t>
        </w:r>
        <w:bookmarkEnd w:id="709"/>
        <w:r w:rsidR="00361919">
          <w:rPr>
            <w:rStyle w:val="Hyperlink"/>
            <w:sz w:val="22"/>
          </w:rPr>
          <w:t>nd</w:t>
        </w:r>
        <w:bookmarkStart w:id="710" w:name="_Hlt118610538"/>
        <w:bookmarkStart w:id="711" w:name="_Hlt118610278"/>
        <w:bookmarkEnd w:id="710"/>
        <w:r w:rsidR="00361919">
          <w:rPr>
            <w:rStyle w:val="Hyperlink"/>
            <w:sz w:val="22"/>
          </w:rPr>
          <w:t>i</w:t>
        </w:r>
        <w:bookmarkStart w:id="712" w:name="_Hlt515421910"/>
        <w:bookmarkStart w:id="713" w:name="_Hlt515421662"/>
        <w:bookmarkEnd w:id="711"/>
        <w:bookmarkEnd w:id="712"/>
        <w:r w:rsidR="00361919">
          <w:rPr>
            <w:rStyle w:val="Hyperlink"/>
            <w:sz w:val="22"/>
          </w:rPr>
          <w:t>g</w:t>
        </w:r>
        <w:bookmarkEnd w:id="713"/>
        <w:r w:rsidR="00361919">
          <w:rPr>
            <w:rStyle w:val="Hyperlink"/>
            <w:sz w:val="22"/>
          </w:rPr>
          <w:t>e Lösung</w:t>
        </w:r>
      </w:hyperlink>
      <w:r w:rsidR="00361919">
        <w:br/>
      </w:r>
      <w:r w:rsidR="00361919">
        <w:br/>
      </w:r>
      <w:r w:rsidR="00361919" w:rsidRPr="00361919">
        <w:rPr>
          <w:rStyle w:val="Nummer"/>
        </w:rPr>
        <w:t>1</w:t>
      </w:r>
      <w:bookmarkStart w:id="714" w:name="m187"/>
      <w:r w:rsidR="00361919" w:rsidRPr="00361919">
        <w:rPr>
          <w:rStyle w:val="Nummer"/>
        </w:rPr>
        <w:t>8</w:t>
      </w:r>
      <w:bookmarkEnd w:id="714"/>
      <w:r w:rsidR="00361919" w:rsidRPr="00361919">
        <w:rPr>
          <w:rStyle w:val="Nummer"/>
        </w:rPr>
        <w:t>7.</w:t>
      </w:r>
      <w:r w:rsidR="00361919">
        <w:t xml:space="preserve"> </w:t>
      </w:r>
      <w:bookmarkStart w:id="715" w:name="_Hlt496411089"/>
      <w:bookmarkEnd w:id="715"/>
      <w:r w:rsidR="00361919">
        <w:t>Aluminium hat eine sehr kleine Dichte, dadurch sind Flugzeuge sehr leicht</w:t>
      </w:r>
    </w:p>
    <w:p w14:paraId="38D05714" w14:textId="77777777" w:rsidR="00361919" w:rsidRPr="00361919" w:rsidRDefault="00361919" w:rsidP="00361919">
      <w:pPr>
        <w:rPr>
          <w:rStyle w:val="Nummer"/>
        </w:rPr>
      </w:pPr>
      <w:r>
        <w:br/>
      </w:r>
      <w:bookmarkStart w:id="716" w:name="m188"/>
      <w:r w:rsidRPr="00361919">
        <w:rPr>
          <w:rStyle w:val="Nummer"/>
        </w:rPr>
        <w:t>188.</w:t>
      </w:r>
      <w:bookmarkStart w:id="717" w:name="_Hlt496411128"/>
      <w:bookmarkEnd w:id="717"/>
      <w:r>
        <w:t xml:space="preserve"> </w:t>
      </w:r>
      <w:bookmarkEnd w:id="716"/>
      <w:r>
        <w:t>Dichte von Sand liegt zwischen 1,6 und 2,2 g/cm³</w:t>
      </w:r>
      <w:bookmarkStart w:id="718" w:name="_Hlt496411177"/>
      <w:bookmarkEnd w:id="718"/>
      <w:r>
        <w:br/>
      </w:r>
      <w:r>
        <w:br/>
      </w:r>
      <w:bookmarkStart w:id="719" w:name="m189"/>
      <w:r w:rsidR="00282F93">
        <w:rPr>
          <w:rStyle w:val="Nummer"/>
        </w:rPr>
        <w:t>189</w:t>
      </w:r>
      <w:bookmarkEnd w:id="719"/>
      <w:r w:rsidR="00282F93">
        <w:rPr>
          <w:rStyle w:val="Nummer"/>
        </w:rPr>
        <w:t>.</w:t>
      </w:r>
      <w:r>
        <w:t xml:space="preserve"> Schweizerkäse hat Löcher, deshalb wird das Ergebnis bei einem Stück verfälscht -&gt; in Scheiben schneiden und dann Masse mit Waage</w:t>
      </w:r>
      <w:bookmarkStart w:id="720" w:name="_Hlt496411247"/>
      <w:bookmarkEnd w:id="720"/>
      <w:r>
        <w:t xml:space="preserve"> und Volumen mit der Überlaufmethode bestimmen</w:t>
      </w:r>
      <w:r>
        <w:br/>
      </w:r>
      <w:r>
        <w:br/>
      </w:r>
      <w:bookmarkStart w:id="721" w:name="m190"/>
      <w:r w:rsidR="00282F93">
        <w:rPr>
          <w:rStyle w:val="Nummer"/>
        </w:rPr>
        <w:t>190</w:t>
      </w:r>
      <w:bookmarkEnd w:id="721"/>
      <w:r w:rsidR="00282F93">
        <w:rPr>
          <w:rStyle w:val="Nummer"/>
        </w:rPr>
        <w:t>.</w:t>
      </w:r>
    </w:p>
    <w:tbl>
      <w:tblPr>
        <w:tblW w:w="0" w:type="auto"/>
        <w:tblLayout w:type="fixed"/>
        <w:tblCellMar>
          <w:left w:w="70" w:type="dxa"/>
          <w:right w:w="70" w:type="dxa"/>
        </w:tblCellMar>
        <w:tblLook w:val="0000" w:firstRow="0" w:lastRow="0" w:firstColumn="0" w:lastColumn="0" w:noHBand="0" w:noVBand="0"/>
      </w:tblPr>
      <w:tblGrid>
        <w:gridCol w:w="2197"/>
        <w:gridCol w:w="1205"/>
      </w:tblGrid>
      <w:tr w:rsidR="00361919" w14:paraId="4DE4F1DB" w14:textId="77777777">
        <w:tc>
          <w:tcPr>
            <w:tcW w:w="2197" w:type="dxa"/>
          </w:tcPr>
          <w:p w14:paraId="2BA9790D" w14:textId="77777777" w:rsidR="00361919" w:rsidRDefault="00361919" w:rsidP="00361919">
            <w:r>
              <w:t>Volumen Quecksilber</w:t>
            </w:r>
          </w:p>
        </w:tc>
        <w:tc>
          <w:tcPr>
            <w:tcW w:w="1205" w:type="dxa"/>
          </w:tcPr>
          <w:p w14:paraId="1F95B8F2" w14:textId="77777777" w:rsidR="00361919" w:rsidRDefault="00361919" w:rsidP="00361919">
            <w:r>
              <w:t>441 cm³</w:t>
            </w:r>
          </w:p>
        </w:tc>
      </w:tr>
    </w:tbl>
    <w:p w14:paraId="631F4582" w14:textId="77777777" w:rsidR="00361919" w:rsidRPr="00361919" w:rsidRDefault="00B42104" w:rsidP="00361919">
      <w:pPr>
        <w:rPr>
          <w:rStyle w:val="Nummer"/>
        </w:rPr>
      </w:pPr>
      <w:hyperlink r:id="rId153" w:anchor="m190" w:history="1">
        <w:r w:rsidR="00361919">
          <w:rPr>
            <w:rStyle w:val="Hyperlink"/>
            <w:sz w:val="22"/>
          </w:rPr>
          <w:t>vollständi</w:t>
        </w:r>
        <w:bookmarkStart w:id="722" w:name="_Hlt29281593"/>
        <w:bookmarkStart w:id="723" w:name="_Hlt29280782"/>
        <w:bookmarkEnd w:id="722"/>
        <w:r w:rsidR="00361919">
          <w:rPr>
            <w:rStyle w:val="Hyperlink"/>
            <w:sz w:val="22"/>
          </w:rPr>
          <w:t>g</w:t>
        </w:r>
        <w:bookmarkStart w:id="724" w:name="_Hlt29300145"/>
        <w:bookmarkEnd w:id="723"/>
        <w:r w:rsidR="00361919">
          <w:rPr>
            <w:rStyle w:val="Hyperlink"/>
            <w:sz w:val="22"/>
          </w:rPr>
          <w:t>e</w:t>
        </w:r>
        <w:bookmarkEnd w:id="724"/>
        <w:r w:rsidR="00361919">
          <w:rPr>
            <w:rStyle w:val="Hyperlink"/>
            <w:sz w:val="22"/>
          </w:rPr>
          <w:t xml:space="preserve"> Lösung</w:t>
        </w:r>
        <w:r w:rsidR="00361919">
          <w:rPr>
            <w:rStyle w:val="Hyperlink"/>
            <w:sz w:val="22"/>
          </w:rPr>
          <w:br/>
        </w:r>
      </w:hyperlink>
      <w:r w:rsidR="00361919" w:rsidRPr="00361919">
        <w:rPr>
          <w:rStyle w:val="Nummer"/>
        </w:rPr>
        <w:br/>
      </w:r>
      <w:bookmarkStart w:id="725" w:name="m191"/>
      <w:r w:rsidR="00282F93">
        <w:rPr>
          <w:rStyle w:val="Nummer"/>
        </w:rPr>
        <w:t>191</w:t>
      </w:r>
      <w:bookmarkEnd w:id="725"/>
      <w:r w:rsidR="00282F93">
        <w:rPr>
          <w:rStyle w:val="Nummer"/>
        </w:rPr>
        <w:t>.</w:t>
      </w:r>
      <w:r w:rsidR="00361919" w:rsidRPr="00361919">
        <w:rPr>
          <w:rStyle w:val="Nummer"/>
        </w:rPr>
        <w:t xml:space="preserve"> </w:t>
      </w:r>
      <w:r w:rsidR="00361919">
        <w:t>Welche Masse hätte ein Goldwürfel, der massiv ist?</w:t>
      </w:r>
      <w:r w:rsidR="00361919" w:rsidRPr="00361919">
        <w:rPr>
          <w:rStyle w:val="Nummer"/>
        </w:rPr>
        <w:t xml:space="preserve"> </w:t>
      </w:r>
      <w:r w:rsidR="00361919" w:rsidRPr="00361919">
        <w:rPr>
          <w:rStyle w:val="Nummer"/>
        </w:rPr>
        <w:br/>
      </w:r>
      <w:r w:rsidR="00361919">
        <w:rPr>
          <w:color w:val="FF0000"/>
          <w:position w:val="-48"/>
        </w:rPr>
        <w:object w:dxaOrig="1800" w:dyaOrig="1020" w14:anchorId="7C8BD1AB">
          <v:shape id="_x0000_i1065" type="#_x0000_t75" style="width:90pt;height:51.25pt" o:ole="" fillcolor="window">
            <v:imagedata r:id="rId154" o:title=""/>
          </v:shape>
          <o:OLEObject Type="Embed" ProgID="Equation.3" ShapeID="_x0000_i1065" DrawAspect="Content" ObjectID="_1731936083" r:id="rId155"/>
        </w:object>
      </w:r>
    </w:p>
    <w:p w14:paraId="41BA7C18" w14:textId="0965EC30" w:rsidR="009F06AC" w:rsidRDefault="00361919" w:rsidP="00361919">
      <w:r>
        <w:t xml:space="preserve">Da die Masse </w:t>
      </w:r>
      <w:r w:rsidR="002A34FF">
        <w:t>des gegebenen Würfels</w:t>
      </w:r>
      <w:r>
        <w:t xml:space="preserve"> kleiner ist die eines massiven Würfels müssen Hohlräume vorhanden sein.</w:t>
      </w:r>
      <w:r>
        <w:br/>
      </w:r>
    </w:p>
    <w:p w14:paraId="2A3785D4" w14:textId="77777777" w:rsidR="00361919" w:rsidRPr="00361919" w:rsidRDefault="00282F93" w:rsidP="00361919">
      <w:pPr>
        <w:rPr>
          <w:rStyle w:val="Nummer"/>
        </w:rPr>
      </w:pPr>
      <w:bookmarkStart w:id="726" w:name="m192"/>
      <w:r>
        <w:rPr>
          <w:rStyle w:val="Nummer"/>
        </w:rPr>
        <w:t>192</w:t>
      </w:r>
      <w:bookmarkEnd w:id="726"/>
      <w:r>
        <w:rPr>
          <w:rStyle w:val="Nummer"/>
        </w:rP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47E9D010" w14:textId="77777777">
        <w:tc>
          <w:tcPr>
            <w:tcW w:w="1701" w:type="dxa"/>
          </w:tcPr>
          <w:p w14:paraId="2F15D914" w14:textId="77777777" w:rsidR="00361919" w:rsidRDefault="00361919" w:rsidP="00361919">
            <w:r>
              <w:t>Volumen</w:t>
            </w:r>
          </w:p>
        </w:tc>
        <w:tc>
          <w:tcPr>
            <w:tcW w:w="1701" w:type="dxa"/>
          </w:tcPr>
          <w:p w14:paraId="74359D8B" w14:textId="77777777" w:rsidR="00361919" w:rsidRDefault="00361919" w:rsidP="00361919">
            <w:r>
              <w:t>240 cm³</w:t>
            </w:r>
          </w:p>
        </w:tc>
      </w:tr>
    </w:tbl>
    <w:p w14:paraId="6FDFC54F" w14:textId="77777777" w:rsidR="00361919" w:rsidRDefault="00B42104" w:rsidP="00361919">
      <w:hyperlink r:id="rId156" w:anchor="m192" w:history="1">
        <w:r w:rsidR="00361919">
          <w:rPr>
            <w:rStyle w:val="Hyperlink"/>
            <w:sz w:val="22"/>
          </w:rPr>
          <w:t>vollständige Lösung</w:t>
        </w:r>
      </w:hyperlink>
      <w:r w:rsidR="00361919">
        <w:br/>
      </w:r>
    </w:p>
    <w:p w14:paraId="76A15D2F" w14:textId="77777777" w:rsidR="00361919" w:rsidRDefault="00282F93" w:rsidP="00361919">
      <w:bookmarkStart w:id="727" w:name="_Hlt37046780"/>
      <w:bookmarkStart w:id="728" w:name="m193"/>
      <w:bookmarkEnd w:id="727"/>
      <w:r>
        <w:rPr>
          <w:rStyle w:val="Nummer"/>
        </w:rPr>
        <w:t>1</w:t>
      </w:r>
      <w:r w:rsidR="00361919" w:rsidRPr="00361919">
        <w:rPr>
          <w:rStyle w:val="Nummer"/>
        </w:rPr>
        <w:t>93</w:t>
      </w:r>
      <w:bookmarkEnd w:id="728"/>
      <w:r w:rsidR="00361919" w:rsidRPr="00361919">
        <w:rPr>
          <w:rStyle w:val="Nummer"/>
        </w:rPr>
        <w:t>.</w:t>
      </w:r>
      <w:r w:rsidR="00361919">
        <w:t xml:space="preserve"> Nach 50 s hat der Personenzug eine Geschwindigkeit von 20m/s = 72km/h und dabei 666,7 m zurückgelegt.</w:t>
      </w:r>
    </w:p>
    <w:p w14:paraId="2780CD16" w14:textId="77777777" w:rsidR="00361919" w:rsidRDefault="00361919" w:rsidP="00361919">
      <w:r>
        <w:t>Der Personenzug überholt 1000 m nach dem Bahnhof den Güterzug.</w:t>
      </w:r>
    </w:p>
    <w:p w14:paraId="134885F5" w14:textId="77777777" w:rsidR="00361919" w:rsidRDefault="00B42104" w:rsidP="00361919">
      <w:hyperlink r:id="rId157" w:history="1">
        <w:r w:rsidR="00361919">
          <w:rPr>
            <w:rStyle w:val="Hyperlink"/>
          </w:rPr>
          <w:t>Diagramm</w:t>
        </w:r>
      </w:hyperlink>
    </w:p>
    <w:p w14:paraId="6047CDFC" w14:textId="77777777" w:rsidR="00361919" w:rsidRPr="00361919" w:rsidRDefault="00B42104" w:rsidP="00361919">
      <w:pPr>
        <w:rPr>
          <w:rStyle w:val="Nummer"/>
        </w:rPr>
      </w:pPr>
      <w:hyperlink r:id="rId158" w:anchor="m193" w:history="1">
        <w:r w:rsidR="00361919">
          <w:rPr>
            <w:rStyle w:val="Hyperlink"/>
          </w:rPr>
          <w:t>vollstä</w:t>
        </w:r>
        <w:bookmarkStart w:id="729" w:name="_Hlt215217102"/>
        <w:bookmarkStart w:id="730" w:name="_Hlt215213095"/>
        <w:bookmarkEnd w:id="729"/>
        <w:r w:rsidR="00361919">
          <w:rPr>
            <w:rStyle w:val="Hyperlink"/>
          </w:rPr>
          <w:t>n</w:t>
        </w:r>
        <w:bookmarkEnd w:id="730"/>
        <w:r w:rsidR="00361919">
          <w:rPr>
            <w:rStyle w:val="Hyperlink"/>
          </w:rPr>
          <w:t>dige Lösung</w:t>
        </w:r>
      </w:hyperlink>
      <w:r w:rsidR="00361919" w:rsidRPr="00361919">
        <w:rPr>
          <w:rStyle w:val="Nummer"/>
        </w:rPr>
        <w:br/>
      </w:r>
    </w:p>
    <w:p w14:paraId="3DB62F6A" w14:textId="77777777" w:rsidR="00361919" w:rsidRPr="00361919" w:rsidRDefault="00361919" w:rsidP="00361919">
      <w:pPr>
        <w:rPr>
          <w:rStyle w:val="Nummer"/>
        </w:rPr>
      </w:pPr>
      <w:bookmarkStart w:id="731" w:name="m194"/>
      <w:r w:rsidRPr="00361919">
        <w:rPr>
          <w:rStyle w:val="Nummer"/>
        </w:rPr>
        <w:t>194.</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3162A742" w14:textId="77777777">
        <w:tc>
          <w:tcPr>
            <w:tcW w:w="1701" w:type="dxa"/>
          </w:tcPr>
          <w:bookmarkEnd w:id="731"/>
          <w:p w14:paraId="1145BA72" w14:textId="77777777" w:rsidR="00361919" w:rsidRDefault="00361919" w:rsidP="00361919">
            <w:r>
              <w:t>0,01 s</w:t>
            </w:r>
          </w:p>
        </w:tc>
        <w:tc>
          <w:tcPr>
            <w:tcW w:w="1701" w:type="dxa"/>
          </w:tcPr>
          <w:p w14:paraId="3B0E5F16" w14:textId="77777777" w:rsidR="00361919" w:rsidRDefault="00361919" w:rsidP="00361919">
            <w:r>
              <w:t>9,71 cm</w:t>
            </w:r>
          </w:p>
        </w:tc>
      </w:tr>
      <w:tr w:rsidR="00361919" w14:paraId="3F4D5B81" w14:textId="77777777">
        <w:tc>
          <w:tcPr>
            <w:tcW w:w="1701" w:type="dxa"/>
          </w:tcPr>
          <w:p w14:paraId="30B767C5" w14:textId="77777777" w:rsidR="00361919" w:rsidRDefault="00361919" w:rsidP="00361919">
            <w:r>
              <w:t>0,02 s</w:t>
            </w:r>
          </w:p>
        </w:tc>
        <w:tc>
          <w:tcPr>
            <w:tcW w:w="1701" w:type="dxa"/>
          </w:tcPr>
          <w:p w14:paraId="0714AD69" w14:textId="77777777" w:rsidR="00361919" w:rsidRDefault="00361919" w:rsidP="00361919">
            <w:r>
              <w:t>11,4 cm</w:t>
            </w:r>
          </w:p>
        </w:tc>
      </w:tr>
      <w:tr w:rsidR="00361919" w14:paraId="0197D1CF" w14:textId="77777777">
        <w:tc>
          <w:tcPr>
            <w:tcW w:w="1701" w:type="dxa"/>
          </w:tcPr>
          <w:p w14:paraId="15BC2CD9" w14:textId="77777777" w:rsidR="00361919" w:rsidRDefault="00361919" w:rsidP="00361919">
            <w:r>
              <w:t>0,03 s</w:t>
            </w:r>
          </w:p>
        </w:tc>
        <w:tc>
          <w:tcPr>
            <w:tcW w:w="1701" w:type="dxa"/>
          </w:tcPr>
          <w:p w14:paraId="6F113129" w14:textId="77777777" w:rsidR="00361919" w:rsidRDefault="00361919" w:rsidP="00361919">
            <w:r>
              <w:t>3,71 cm</w:t>
            </w:r>
          </w:p>
        </w:tc>
      </w:tr>
    </w:tbl>
    <w:p w14:paraId="3858927E" w14:textId="77777777" w:rsidR="00361919" w:rsidRPr="00361919" w:rsidRDefault="00361919" w:rsidP="00361919">
      <w:pPr>
        <w:rPr>
          <w:rStyle w:val="Nummer"/>
        </w:rPr>
      </w:pPr>
      <w:r w:rsidRPr="00361919">
        <w:rPr>
          <w:rStyle w:val="Nummer"/>
        </w:rPr>
        <w:br/>
      </w:r>
      <w:bookmarkStart w:id="732" w:name="m195"/>
      <w:r w:rsidRPr="00361919">
        <w:rPr>
          <w:rStyle w:val="Nummer"/>
        </w:rPr>
        <w:t>195.</w:t>
      </w:r>
      <w:bookmarkEnd w:id="732"/>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1056384A" w14:textId="77777777">
        <w:tc>
          <w:tcPr>
            <w:tcW w:w="1701" w:type="dxa"/>
          </w:tcPr>
          <w:p w14:paraId="38F8D0A1" w14:textId="77777777" w:rsidR="00361919" w:rsidRDefault="00361919" w:rsidP="00361919">
            <w:r>
              <w:t>1 mm</w:t>
            </w:r>
          </w:p>
        </w:tc>
        <w:tc>
          <w:tcPr>
            <w:tcW w:w="1701" w:type="dxa"/>
          </w:tcPr>
          <w:p w14:paraId="3C688229" w14:textId="77777777" w:rsidR="00361919" w:rsidRDefault="00361919" w:rsidP="00361919">
            <w:r>
              <w:t xml:space="preserve">0,16 </w:t>
            </w:r>
            <w:proofErr w:type="spellStart"/>
            <w:r>
              <w:t>ms</w:t>
            </w:r>
            <w:proofErr w:type="spellEnd"/>
          </w:p>
        </w:tc>
      </w:tr>
      <w:tr w:rsidR="00361919" w14:paraId="0359560F" w14:textId="77777777">
        <w:tc>
          <w:tcPr>
            <w:tcW w:w="1701" w:type="dxa"/>
          </w:tcPr>
          <w:p w14:paraId="56BA16BE" w14:textId="77777777" w:rsidR="00361919" w:rsidRDefault="00361919" w:rsidP="00361919">
            <w:r>
              <w:t>5 mm</w:t>
            </w:r>
          </w:p>
        </w:tc>
        <w:tc>
          <w:tcPr>
            <w:tcW w:w="1701" w:type="dxa"/>
          </w:tcPr>
          <w:p w14:paraId="3C076924" w14:textId="77777777" w:rsidR="00361919" w:rsidRDefault="00361919" w:rsidP="00361919">
            <w:r>
              <w:t xml:space="preserve">0,804 </w:t>
            </w:r>
            <w:proofErr w:type="spellStart"/>
            <w:r>
              <w:t>ms</w:t>
            </w:r>
            <w:proofErr w:type="spellEnd"/>
          </w:p>
        </w:tc>
      </w:tr>
      <w:tr w:rsidR="00361919" w14:paraId="3986D1AE" w14:textId="77777777">
        <w:tc>
          <w:tcPr>
            <w:tcW w:w="1701" w:type="dxa"/>
          </w:tcPr>
          <w:p w14:paraId="154737F9" w14:textId="77777777" w:rsidR="00361919" w:rsidRDefault="00361919" w:rsidP="00361919">
            <w:r>
              <w:t>15 mm</w:t>
            </w:r>
          </w:p>
        </w:tc>
        <w:tc>
          <w:tcPr>
            <w:tcW w:w="1701" w:type="dxa"/>
          </w:tcPr>
          <w:p w14:paraId="683AF99C" w14:textId="77777777" w:rsidR="00361919" w:rsidRDefault="00361919" w:rsidP="00361919">
            <w:r>
              <w:t xml:space="preserve">2,7 </w:t>
            </w:r>
            <w:proofErr w:type="spellStart"/>
            <w:r>
              <w:t>ms</w:t>
            </w:r>
            <w:proofErr w:type="spellEnd"/>
          </w:p>
        </w:tc>
      </w:tr>
    </w:tbl>
    <w:p w14:paraId="0426CB4B" w14:textId="77777777" w:rsidR="00361919" w:rsidRPr="00361919" w:rsidRDefault="00361919" w:rsidP="00361919">
      <w:pPr>
        <w:rPr>
          <w:rStyle w:val="Nummer"/>
        </w:rPr>
      </w:pPr>
      <w:r w:rsidRPr="00361919">
        <w:rPr>
          <w:rStyle w:val="Nummer"/>
        </w:rPr>
        <w:lastRenderedPageBreak/>
        <w:br/>
      </w:r>
      <w:bookmarkStart w:id="733" w:name="m196"/>
      <w:r w:rsidRPr="00361919">
        <w:rPr>
          <w:rStyle w:val="Nummer"/>
        </w:rPr>
        <w:t>196.</w:t>
      </w:r>
      <w:bookmarkEnd w:id="733"/>
    </w:p>
    <w:tbl>
      <w:tblPr>
        <w:tblW w:w="0" w:type="auto"/>
        <w:tblLayout w:type="fixed"/>
        <w:tblCellMar>
          <w:left w:w="70" w:type="dxa"/>
          <w:right w:w="70" w:type="dxa"/>
        </w:tblCellMar>
        <w:tblLook w:val="0000" w:firstRow="0" w:lastRow="0" w:firstColumn="0" w:lastColumn="0" w:noHBand="0" w:noVBand="0"/>
      </w:tblPr>
      <w:tblGrid>
        <w:gridCol w:w="2197"/>
        <w:gridCol w:w="1984"/>
      </w:tblGrid>
      <w:tr w:rsidR="00361919" w14:paraId="1046EDEA" w14:textId="77777777" w:rsidTr="006826E6">
        <w:tc>
          <w:tcPr>
            <w:tcW w:w="2197" w:type="dxa"/>
          </w:tcPr>
          <w:p w14:paraId="5F51AFDF" w14:textId="77777777" w:rsidR="00361919" w:rsidRDefault="00361919" w:rsidP="00361919">
            <w:r>
              <w:t>Frequenz 1</w:t>
            </w:r>
          </w:p>
        </w:tc>
        <w:tc>
          <w:tcPr>
            <w:tcW w:w="1984" w:type="dxa"/>
          </w:tcPr>
          <w:p w14:paraId="5BD4DD9E" w14:textId="77777777" w:rsidR="00361919" w:rsidRDefault="00361919" w:rsidP="00361919">
            <w:r>
              <w:t>4 Hz</w:t>
            </w:r>
          </w:p>
        </w:tc>
      </w:tr>
      <w:tr w:rsidR="00361919" w14:paraId="12920517" w14:textId="77777777" w:rsidTr="006826E6">
        <w:tc>
          <w:tcPr>
            <w:tcW w:w="2197" w:type="dxa"/>
          </w:tcPr>
          <w:p w14:paraId="0C21D29F" w14:textId="3E0BDCB4" w:rsidR="00361919" w:rsidRDefault="00361919" w:rsidP="00361919">
            <w:r>
              <w:t>Schwingungsd</w:t>
            </w:r>
            <w:r w:rsidR="002A34FF">
              <w:t>auer</w:t>
            </w:r>
            <w:r>
              <w:t xml:space="preserve"> 1</w:t>
            </w:r>
          </w:p>
        </w:tc>
        <w:tc>
          <w:tcPr>
            <w:tcW w:w="1984" w:type="dxa"/>
          </w:tcPr>
          <w:p w14:paraId="0899E27A" w14:textId="77777777" w:rsidR="00361919" w:rsidRDefault="00361919" w:rsidP="00361919">
            <w:r>
              <w:t>0,25 s</w:t>
            </w:r>
          </w:p>
        </w:tc>
      </w:tr>
      <w:tr w:rsidR="00361919" w14:paraId="7BB92B5D" w14:textId="77777777" w:rsidTr="006826E6">
        <w:tc>
          <w:tcPr>
            <w:tcW w:w="2197" w:type="dxa"/>
          </w:tcPr>
          <w:p w14:paraId="06DA01A0" w14:textId="77777777" w:rsidR="00361919" w:rsidRDefault="00361919" w:rsidP="00361919">
            <w:r>
              <w:t>Frequenz 2</w:t>
            </w:r>
          </w:p>
        </w:tc>
        <w:tc>
          <w:tcPr>
            <w:tcW w:w="1984" w:type="dxa"/>
          </w:tcPr>
          <w:p w14:paraId="747D086D" w14:textId="77777777" w:rsidR="00361919" w:rsidRDefault="00361919" w:rsidP="00361919">
            <w:r>
              <w:t>3,8 Hz</w:t>
            </w:r>
          </w:p>
        </w:tc>
      </w:tr>
      <w:tr w:rsidR="00361919" w14:paraId="47FED07C" w14:textId="77777777" w:rsidTr="006826E6">
        <w:tc>
          <w:tcPr>
            <w:tcW w:w="2197" w:type="dxa"/>
          </w:tcPr>
          <w:p w14:paraId="09C1930A" w14:textId="10807BEA" w:rsidR="00361919" w:rsidRDefault="00361919" w:rsidP="00361919">
            <w:r>
              <w:t>Schwingungsd</w:t>
            </w:r>
            <w:r w:rsidR="002A34FF">
              <w:t>auer</w:t>
            </w:r>
            <w:r>
              <w:t xml:space="preserve"> 2</w:t>
            </w:r>
          </w:p>
        </w:tc>
        <w:tc>
          <w:tcPr>
            <w:tcW w:w="1984" w:type="dxa"/>
          </w:tcPr>
          <w:p w14:paraId="62328AAC" w14:textId="77777777" w:rsidR="00361919" w:rsidRDefault="00361919" w:rsidP="00361919">
            <w:r>
              <w:t>0,26 s</w:t>
            </w:r>
          </w:p>
        </w:tc>
      </w:tr>
    </w:tbl>
    <w:p w14:paraId="15910362" w14:textId="77777777" w:rsidR="006826E6" w:rsidRDefault="006826E6" w:rsidP="00361919">
      <w:pPr>
        <w:rPr>
          <w:rStyle w:val="Nummer"/>
        </w:rPr>
      </w:pPr>
    </w:p>
    <w:p w14:paraId="773B9460" w14:textId="77777777" w:rsidR="0006790A" w:rsidRDefault="00B42104" w:rsidP="00361919">
      <w:hyperlink r:id="rId159" w:anchor="m196" w:history="1">
        <w:r w:rsidR="006826E6" w:rsidRPr="006826E6">
          <w:rPr>
            <w:rStyle w:val="Hyperlink"/>
            <w:sz w:val="22"/>
          </w:rPr>
          <w:t>vollständige Lösung</w:t>
        </w:r>
      </w:hyperlink>
    </w:p>
    <w:p w14:paraId="43B8158B" w14:textId="77777777" w:rsidR="00361919" w:rsidRPr="00361919" w:rsidRDefault="00361919" w:rsidP="00361919">
      <w:pPr>
        <w:rPr>
          <w:rStyle w:val="Nummer"/>
        </w:rPr>
      </w:pPr>
      <w:r w:rsidRPr="00361919">
        <w:rPr>
          <w:rStyle w:val="Nummer"/>
        </w:rPr>
        <w:br/>
      </w:r>
      <w:bookmarkStart w:id="734" w:name="_Hlt125945783"/>
      <w:bookmarkStart w:id="735" w:name="m197"/>
      <w:bookmarkEnd w:id="734"/>
      <w:r w:rsidRPr="00361919">
        <w:rPr>
          <w:rStyle w:val="Nummer"/>
        </w:rPr>
        <w:t>197.</w:t>
      </w:r>
      <w:bookmarkEnd w:id="735"/>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174EB970" w14:textId="77777777">
        <w:tc>
          <w:tcPr>
            <w:tcW w:w="1701" w:type="dxa"/>
          </w:tcPr>
          <w:p w14:paraId="081F5A47" w14:textId="77777777" w:rsidR="00361919" w:rsidRDefault="00361919" w:rsidP="00361919">
            <w:r>
              <w:t>Frequenz</w:t>
            </w:r>
          </w:p>
        </w:tc>
        <w:tc>
          <w:tcPr>
            <w:tcW w:w="1701" w:type="dxa"/>
          </w:tcPr>
          <w:p w14:paraId="35D71509" w14:textId="77777777" w:rsidR="00361919" w:rsidRDefault="00361919" w:rsidP="00361919">
            <w:r>
              <w:t>0,8 Hz</w:t>
            </w:r>
          </w:p>
        </w:tc>
      </w:tr>
    </w:tbl>
    <w:p w14:paraId="422CB5E2" w14:textId="77777777" w:rsidR="00361919" w:rsidRDefault="00361919" w:rsidP="00361919">
      <w:bookmarkStart w:id="736" w:name="_Hlt125945776"/>
      <w:bookmarkEnd w:id="736"/>
    </w:p>
    <w:p w14:paraId="484A81C8" w14:textId="77777777" w:rsidR="00361919" w:rsidRPr="00361919" w:rsidRDefault="00361919" w:rsidP="00361919">
      <w:pPr>
        <w:rPr>
          <w:rStyle w:val="Nummer"/>
        </w:rPr>
      </w:pPr>
      <w:r w:rsidRPr="00361919">
        <w:rPr>
          <w:rStyle w:val="Nummer"/>
        </w:rPr>
        <w:br/>
      </w:r>
      <w:bookmarkStart w:id="737" w:name="m198"/>
      <w:r w:rsidRPr="00361919">
        <w:rPr>
          <w:rStyle w:val="Nummer"/>
        </w:rPr>
        <w:t>198.</w:t>
      </w:r>
      <w:bookmarkEnd w:id="737"/>
    </w:p>
    <w:p w14:paraId="6D61B7F6" w14:textId="77777777" w:rsidR="00121DBE" w:rsidRDefault="009442A3" w:rsidP="00361919">
      <w:pPr>
        <w:rPr>
          <w:rStyle w:val="Nummer"/>
        </w:rPr>
      </w:pPr>
      <w:r>
        <w:t>Der Schwinger hat nach 0,86</w:t>
      </w:r>
      <w:r w:rsidR="0037237A">
        <w:t>s</w:t>
      </w:r>
      <w:r>
        <w:t xml:space="preserve"> eine Elongation von 3,5 cm. Eine Sekunde später beträgt die Elongation 7 cm.</w:t>
      </w:r>
    </w:p>
    <w:p w14:paraId="58DB3E32" w14:textId="77777777" w:rsidR="00121DBE" w:rsidRPr="00121DBE" w:rsidRDefault="00B42104" w:rsidP="00121DBE">
      <w:pPr>
        <w:rPr>
          <w:rStyle w:val="Nummer"/>
          <w:b w:val="0"/>
        </w:rPr>
      </w:pPr>
      <w:hyperlink r:id="rId160" w:anchor="m198" w:history="1">
        <w:r w:rsidR="00121DBE" w:rsidRPr="00926047">
          <w:rPr>
            <w:rStyle w:val="Hyperlink"/>
            <w:sz w:val="22"/>
          </w:rPr>
          <w:t>vollständige Lösung</w:t>
        </w:r>
      </w:hyperlink>
    </w:p>
    <w:p w14:paraId="6DEDD84E" w14:textId="77777777" w:rsidR="00361919" w:rsidRPr="00361919" w:rsidRDefault="00361919" w:rsidP="00361919">
      <w:pPr>
        <w:rPr>
          <w:rStyle w:val="Nummer"/>
        </w:rPr>
      </w:pPr>
      <w:r w:rsidRPr="00361919">
        <w:rPr>
          <w:rStyle w:val="Nummer"/>
        </w:rPr>
        <w:br/>
      </w:r>
      <w:bookmarkStart w:id="738" w:name="m199"/>
      <w:r w:rsidRPr="00361919">
        <w:rPr>
          <w:rStyle w:val="Nummer"/>
        </w:rPr>
        <w:t>199</w:t>
      </w:r>
      <w:bookmarkEnd w:id="738"/>
      <w:r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5D7449F3" w14:textId="77777777">
        <w:tc>
          <w:tcPr>
            <w:tcW w:w="1701" w:type="dxa"/>
          </w:tcPr>
          <w:p w14:paraId="589027DD" w14:textId="77777777" w:rsidR="00361919" w:rsidRDefault="00361919" w:rsidP="00361919">
            <w:r>
              <w:t>Zeit</w:t>
            </w:r>
          </w:p>
        </w:tc>
        <w:tc>
          <w:tcPr>
            <w:tcW w:w="1701" w:type="dxa"/>
          </w:tcPr>
          <w:p w14:paraId="2D56291F" w14:textId="77777777" w:rsidR="00361919" w:rsidRDefault="00361919" w:rsidP="00361919">
            <w:r>
              <w:t xml:space="preserve">2,01 </w:t>
            </w:r>
            <w:proofErr w:type="spellStart"/>
            <w:r>
              <w:t>ms</w:t>
            </w:r>
            <w:proofErr w:type="spellEnd"/>
          </w:p>
        </w:tc>
      </w:tr>
    </w:tbl>
    <w:p w14:paraId="5145D840" w14:textId="77777777" w:rsidR="00361919" w:rsidRPr="00361919" w:rsidRDefault="00361919" w:rsidP="00361919">
      <w:pPr>
        <w:rPr>
          <w:rStyle w:val="Nummer"/>
        </w:rPr>
      </w:pPr>
      <w:r w:rsidRPr="00361919">
        <w:rPr>
          <w:rStyle w:val="Nummer"/>
        </w:rPr>
        <w:br/>
      </w:r>
      <w:bookmarkStart w:id="739" w:name="m200"/>
      <w:r w:rsidRPr="00361919">
        <w:rPr>
          <w:rStyle w:val="Nummer"/>
        </w:rPr>
        <w:t>200.</w:t>
      </w:r>
      <w:bookmarkEnd w:id="739"/>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379AE238" w14:textId="77777777">
        <w:tc>
          <w:tcPr>
            <w:tcW w:w="1701" w:type="dxa"/>
          </w:tcPr>
          <w:p w14:paraId="7F85FB71" w14:textId="77777777" w:rsidR="00361919" w:rsidRDefault="00361919" w:rsidP="00361919">
            <w:r>
              <w:t>Frequenz</w:t>
            </w:r>
          </w:p>
        </w:tc>
        <w:tc>
          <w:tcPr>
            <w:tcW w:w="1701" w:type="dxa"/>
          </w:tcPr>
          <w:p w14:paraId="520C2957" w14:textId="77777777" w:rsidR="00361919" w:rsidRDefault="00361919" w:rsidP="00361919">
            <w:r>
              <w:t>116 Hz</w:t>
            </w:r>
          </w:p>
        </w:tc>
      </w:tr>
      <w:tr w:rsidR="00361919" w14:paraId="554DFB94" w14:textId="77777777">
        <w:tc>
          <w:tcPr>
            <w:tcW w:w="1701" w:type="dxa"/>
          </w:tcPr>
          <w:p w14:paraId="4BE56299" w14:textId="77777777" w:rsidR="00361919" w:rsidRDefault="00361919" w:rsidP="00361919">
            <w:r>
              <w:t>Periode</w:t>
            </w:r>
          </w:p>
        </w:tc>
        <w:tc>
          <w:tcPr>
            <w:tcW w:w="1701" w:type="dxa"/>
          </w:tcPr>
          <w:p w14:paraId="3A0462C5" w14:textId="77777777" w:rsidR="00361919" w:rsidRDefault="00361919" w:rsidP="00361919">
            <w:r>
              <w:t xml:space="preserve">8,6 </w:t>
            </w:r>
            <w:proofErr w:type="spellStart"/>
            <w:r>
              <w:t>ms</w:t>
            </w:r>
            <w:proofErr w:type="spellEnd"/>
          </w:p>
        </w:tc>
      </w:tr>
    </w:tbl>
    <w:p w14:paraId="2BB938B4" w14:textId="77777777" w:rsidR="00361919" w:rsidRPr="00361919" w:rsidRDefault="00361919" w:rsidP="00361919">
      <w:pPr>
        <w:rPr>
          <w:rStyle w:val="Nummer"/>
        </w:rPr>
      </w:pPr>
      <w:r w:rsidRPr="00361919">
        <w:rPr>
          <w:rStyle w:val="Nummer"/>
        </w:rPr>
        <w:br/>
      </w:r>
      <w:bookmarkStart w:id="740" w:name="m201"/>
      <w:r w:rsidRPr="00361919">
        <w:rPr>
          <w:rStyle w:val="Nummer"/>
        </w:rPr>
        <w:t>201.</w:t>
      </w:r>
      <w:bookmarkEnd w:id="740"/>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058E2A62" w14:textId="77777777">
        <w:tc>
          <w:tcPr>
            <w:tcW w:w="1701" w:type="dxa"/>
          </w:tcPr>
          <w:p w14:paraId="7BC1265B" w14:textId="77777777" w:rsidR="00361919" w:rsidRDefault="00361919" w:rsidP="00361919">
            <w:r>
              <w:t>Frequenz</w:t>
            </w:r>
          </w:p>
        </w:tc>
        <w:tc>
          <w:tcPr>
            <w:tcW w:w="1701" w:type="dxa"/>
          </w:tcPr>
          <w:p w14:paraId="3BE97083" w14:textId="77777777" w:rsidR="00361919" w:rsidRDefault="00361919" w:rsidP="00361919">
            <w:r>
              <w:t>333 Hz</w:t>
            </w:r>
          </w:p>
        </w:tc>
      </w:tr>
    </w:tbl>
    <w:p w14:paraId="39FCAE72" w14:textId="77777777" w:rsidR="00361919" w:rsidRPr="00361919" w:rsidRDefault="00361919" w:rsidP="00361919">
      <w:pPr>
        <w:rPr>
          <w:rStyle w:val="Nummer"/>
        </w:rPr>
      </w:pPr>
      <w:r w:rsidRPr="00361919">
        <w:rPr>
          <w:rStyle w:val="Nummer"/>
        </w:rPr>
        <w:br/>
      </w:r>
      <w:bookmarkStart w:id="741" w:name="m202"/>
      <w:r w:rsidRPr="00361919">
        <w:rPr>
          <w:rStyle w:val="Nummer"/>
        </w:rPr>
        <w:t>202.</w:t>
      </w:r>
      <w:bookmarkEnd w:id="741"/>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74D33E55" w14:textId="77777777">
        <w:tc>
          <w:tcPr>
            <w:tcW w:w="1701" w:type="dxa"/>
          </w:tcPr>
          <w:p w14:paraId="2DBD11C6" w14:textId="77777777" w:rsidR="00361919" w:rsidRDefault="00361919" w:rsidP="00361919">
            <w:r>
              <w:t>Masse</w:t>
            </w:r>
          </w:p>
        </w:tc>
        <w:tc>
          <w:tcPr>
            <w:tcW w:w="1701" w:type="dxa"/>
          </w:tcPr>
          <w:p w14:paraId="495FA1E9" w14:textId="77777777" w:rsidR="00361919" w:rsidRDefault="00361919" w:rsidP="00361919">
            <w:r>
              <w:t>0,117 kg</w:t>
            </w:r>
          </w:p>
        </w:tc>
      </w:tr>
    </w:tbl>
    <w:p w14:paraId="670B4926" w14:textId="77777777" w:rsidR="00024E21" w:rsidRDefault="00361919" w:rsidP="00361919">
      <w:pPr>
        <w:rPr>
          <w:rStyle w:val="Nummer"/>
        </w:rPr>
      </w:pPr>
      <w:r w:rsidRPr="00361919">
        <w:rPr>
          <w:rStyle w:val="Nummer"/>
        </w:rPr>
        <w:br/>
      </w:r>
      <w:bookmarkStart w:id="742" w:name="m203"/>
      <w:r w:rsidRPr="00361919">
        <w:rPr>
          <w:rStyle w:val="Nummer"/>
        </w:rPr>
        <w:t>203.</w:t>
      </w:r>
      <w:bookmarkEnd w:id="742"/>
    </w:p>
    <w:p w14:paraId="370223D4" w14:textId="77777777" w:rsidR="0053654D" w:rsidRDefault="00024E21" w:rsidP="00361919">
      <w:pPr>
        <w:rPr>
          <w:rStyle w:val="Nummer"/>
        </w:rPr>
      </w:pPr>
      <w:r>
        <w:t>Der beladene LKW schwingt mit 0,59 s, der leere mit 0,33 s. Damit die Schwingungsdauer 0,66 s beträgt, müssen 2450 kg zugeladen werden.</w:t>
      </w:r>
      <w:r>
        <w:rPr>
          <w:rStyle w:val="Nummer"/>
        </w:rPr>
        <w:t xml:space="preserve"> </w:t>
      </w:r>
    </w:p>
    <w:p w14:paraId="68253A81" w14:textId="77777777" w:rsidR="0053654D" w:rsidRPr="0053654D" w:rsidRDefault="00B42104" w:rsidP="0053654D">
      <w:pPr>
        <w:rPr>
          <w:rStyle w:val="Nummer"/>
          <w:b w:val="0"/>
        </w:rPr>
      </w:pPr>
      <w:hyperlink r:id="rId161" w:anchor="m203" w:history="1">
        <w:r w:rsidR="0053654D" w:rsidRPr="0053654D">
          <w:rPr>
            <w:rStyle w:val="Hyperlink"/>
            <w:sz w:val="22"/>
          </w:rPr>
          <w:t>vollständige Lösung</w:t>
        </w:r>
      </w:hyperlink>
    </w:p>
    <w:p w14:paraId="7742536E" w14:textId="77777777" w:rsidR="009836BA" w:rsidRDefault="00361919" w:rsidP="00361919">
      <w:r w:rsidRPr="00361919">
        <w:rPr>
          <w:rStyle w:val="Nummer"/>
        </w:rPr>
        <w:br/>
      </w:r>
      <w:bookmarkStart w:id="743" w:name="m204"/>
      <w:r w:rsidRPr="00361919">
        <w:rPr>
          <w:rStyle w:val="Nummer"/>
        </w:rPr>
        <w:t>204.</w:t>
      </w:r>
      <w:r>
        <w:t xml:space="preserve"> </w:t>
      </w:r>
      <w:bookmarkEnd w:id="743"/>
      <w:r>
        <w:rPr>
          <w:position w:val="-32"/>
        </w:rPr>
        <w:object w:dxaOrig="1540" w:dyaOrig="760" w14:anchorId="1AF777BF">
          <v:shape id="_x0000_i1066" type="#_x0000_t75" style="width:76.35pt;height:38.2pt" o:ole="" fillcolor="window">
            <v:imagedata r:id="rId162" o:title=""/>
          </v:shape>
          <o:OLEObject Type="Embed" ProgID="Equation.3" ShapeID="_x0000_i1066" DrawAspect="Content" ObjectID="_1731936084" r:id="rId163"/>
        </w:object>
      </w:r>
      <w:r>
        <w:br/>
      </w:r>
      <w:hyperlink r:id="rId164" w:anchor="m204" w:history="1">
        <w:r>
          <w:rPr>
            <w:rStyle w:val="Hyperlink"/>
            <w:sz w:val="22"/>
          </w:rPr>
          <w:t>voll</w:t>
        </w:r>
        <w:bookmarkStart w:id="744" w:name="_Hlt19688019"/>
        <w:bookmarkStart w:id="745" w:name="_Hlt19688015"/>
        <w:bookmarkEnd w:id="744"/>
        <w:r>
          <w:rPr>
            <w:rStyle w:val="Hyperlink"/>
            <w:sz w:val="22"/>
          </w:rPr>
          <w:t>s</w:t>
        </w:r>
        <w:bookmarkEnd w:id="745"/>
        <w:r>
          <w:rPr>
            <w:rStyle w:val="Hyperlink"/>
            <w:sz w:val="22"/>
          </w:rPr>
          <w:t>t</w:t>
        </w:r>
        <w:bookmarkStart w:id="746" w:name="_Hlt15740758"/>
        <w:r>
          <w:rPr>
            <w:rStyle w:val="Hyperlink"/>
            <w:sz w:val="22"/>
          </w:rPr>
          <w:t>ä</w:t>
        </w:r>
        <w:bookmarkEnd w:id="746"/>
        <w:r>
          <w:rPr>
            <w:rStyle w:val="Hyperlink"/>
            <w:sz w:val="22"/>
          </w:rPr>
          <w:t>n</w:t>
        </w:r>
        <w:bookmarkStart w:id="747" w:name="_Hlt15740323"/>
        <w:bookmarkStart w:id="748" w:name="_Hlt15739552"/>
        <w:bookmarkEnd w:id="747"/>
        <w:r>
          <w:rPr>
            <w:rStyle w:val="Hyperlink"/>
            <w:sz w:val="22"/>
          </w:rPr>
          <w:t>d</w:t>
        </w:r>
        <w:bookmarkStart w:id="749" w:name="_Hlt62392721"/>
        <w:bookmarkEnd w:id="748"/>
        <w:r>
          <w:rPr>
            <w:rStyle w:val="Hyperlink"/>
            <w:sz w:val="22"/>
          </w:rPr>
          <w:t>i</w:t>
        </w:r>
        <w:bookmarkStart w:id="750" w:name="_Hlt37044711"/>
        <w:bookmarkEnd w:id="749"/>
        <w:r>
          <w:rPr>
            <w:rStyle w:val="Hyperlink"/>
            <w:sz w:val="22"/>
          </w:rPr>
          <w:t>g</w:t>
        </w:r>
        <w:bookmarkStart w:id="751" w:name="_Hlt15739614"/>
        <w:bookmarkEnd w:id="750"/>
        <w:r>
          <w:rPr>
            <w:rStyle w:val="Hyperlink"/>
            <w:sz w:val="22"/>
          </w:rPr>
          <w:t>e</w:t>
        </w:r>
        <w:bookmarkEnd w:id="751"/>
        <w:r>
          <w:rPr>
            <w:rStyle w:val="Hyperlink"/>
            <w:sz w:val="22"/>
          </w:rPr>
          <w:t xml:space="preserve"> L</w:t>
        </w:r>
        <w:bookmarkStart w:id="752" w:name="_Hlt125283627"/>
        <w:bookmarkEnd w:id="752"/>
        <w:r>
          <w:rPr>
            <w:rStyle w:val="Hyperlink"/>
            <w:sz w:val="22"/>
          </w:rPr>
          <w:t>ösung</w:t>
        </w:r>
      </w:hyperlink>
    </w:p>
    <w:p w14:paraId="4687AABB" w14:textId="77777777" w:rsidR="00361919" w:rsidRPr="00361919" w:rsidRDefault="00361919" w:rsidP="00361919">
      <w:pPr>
        <w:rPr>
          <w:rStyle w:val="Nummer"/>
        </w:rPr>
      </w:pPr>
      <w:r>
        <w:br/>
      </w:r>
      <w:bookmarkStart w:id="753" w:name="m205"/>
      <w:r w:rsidRPr="00361919">
        <w:rPr>
          <w:rStyle w:val="Nummer"/>
        </w:rPr>
        <w:t>205.</w:t>
      </w:r>
      <w:bookmarkEnd w:id="753"/>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6F05DFE6" w14:textId="77777777">
        <w:tc>
          <w:tcPr>
            <w:tcW w:w="1701" w:type="dxa"/>
          </w:tcPr>
          <w:p w14:paraId="5DADA6DE" w14:textId="77777777" w:rsidR="00361919" w:rsidRDefault="00361919" w:rsidP="00361919">
            <w:r>
              <w:t>Länge</w:t>
            </w:r>
          </w:p>
        </w:tc>
        <w:tc>
          <w:tcPr>
            <w:tcW w:w="1701" w:type="dxa"/>
          </w:tcPr>
          <w:p w14:paraId="69E771CE" w14:textId="77777777" w:rsidR="00361919" w:rsidRDefault="00361919" w:rsidP="00361919">
            <w:r>
              <w:t>0,459 m</w:t>
            </w:r>
          </w:p>
        </w:tc>
      </w:tr>
    </w:tbl>
    <w:p w14:paraId="4F6B6241" w14:textId="77777777" w:rsidR="00361919" w:rsidRPr="00361919" w:rsidRDefault="00361919" w:rsidP="00361919">
      <w:pPr>
        <w:rPr>
          <w:rStyle w:val="Nummer"/>
        </w:rPr>
      </w:pPr>
      <w:r w:rsidRPr="00361919">
        <w:rPr>
          <w:rStyle w:val="Nummer"/>
        </w:rPr>
        <w:br/>
      </w:r>
      <w:bookmarkStart w:id="754" w:name="_Hlt59266205"/>
      <w:bookmarkStart w:id="755" w:name="m206"/>
      <w:bookmarkEnd w:id="754"/>
      <w:r w:rsidRPr="00361919">
        <w:rPr>
          <w:rStyle w:val="Nummer"/>
        </w:rPr>
        <w:t>206.</w:t>
      </w:r>
      <w:bookmarkEnd w:id="755"/>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6A99BF15" w14:textId="77777777">
        <w:tc>
          <w:tcPr>
            <w:tcW w:w="1701" w:type="dxa"/>
          </w:tcPr>
          <w:p w14:paraId="65A54070" w14:textId="77777777" w:rsidR="00361919" w:rsidRDefault="00361919" w:rsidP="00361919">
            <w:r>
              <w:t>Frequenz</w:t>
            </w:r>
          </w:p>
        </w:tc>
        <w:tc>
          <w:tcPr>
            <w:tcW w:w="1701" w:type="dxa"/>
          </w:tcPr>
          <w:p w14:paraId="0FA5E6F3" w14:textId="77777777" w:rsidR="00361919" w:rsidRDefault="00361919" w:rsidP="00361919">
            <w:r>
              <w:t>51,8</w:t>
            </w:r>
            <w:bookmarkStart w:id="756" w:name="_Hlt59266195"/>
            <w:bookmarkEnd w:id="756"/>
            <w:r>
              <w:t xml:space="preserve"> min</w:t>
            </w:r>
            <w:r>
              <w:rPr>
                <w:vertAlign w:val="superscript"/>
              </w:rPr>
              <w:t>-1</w:t>
            </w:r>
          </w:p>
        </w:tc>
      </w:tr>
    </w:tbl>
    <w:p w14:paraId="27447B6C" w14:textId="77777777" w:rsidR="00361919" w:rsidRDefault="00B42104" w:rsidP="00361919">
      <w:hyperlink r:id="rId165" w:anchor="m206" w:history="1">
        <w:r w:rsidR="00361919">
          <w:rPr>
            <w:rStyle w:val="Hyperlink"/>
            <w:sz w:val="22"/>
          </w:rPr>
          <w:t>vollst</w:t>
        </w:r>
        <w:bookmarkStart w:id="757" w:name="_Hlt59266546"/>
        <w:r w:rsidR="00361919">
          <w:rPr>
            <w:rStyle w:val="Hyperlink"/>
            <w:sz w:val="22"/>
          </w:rPr>
          <w:t>ä</w:t>
        </w:r>
        <w:bookmarkStart w:id="758" w:name="_Hlt59267006"/>
        <w:bookmarkStart w:id="759" w:name="_Hlt59266560"/>
        <w:bookmarkEnd w:id="757"/>
        <w:bookmarkEnd w:id="758"/>
        <w:r w:rsidR="00361919">
          <w:rPr>
            <w:rStyle w:val="Hyperlink"/>
            <w:sz w:val="22"/>
          </w:rPr>
          <w:t>n</w:t>
        </w:r>
        <w:bookmarkStart w:id="760" w:name="_Hlt59266376"/>
        <w:bookmarkStart w:id="761" w:name="_Hlt59266212"/>
        <w:bookmarkEnd w:id="759"/>
        <w:bookmarkEnd w:id="760"/>
        <w:r w:rsidR="00361919">
          <w:rPr>
            <w:rStyle w:val="Hyperlink"/>
            <w:sz w:val="22"/>
          </w:rPr>
          <w:t>d</w:t>
        </w:r>
        <w:bookmarkEnd w:id="761"/>
        <w:r w:rsidR="00361919">
          <w:rPr>
            <w:rStyle w:val="Hyperlink"/>
            <w:sz w:val="22"/>
          </w:rPr>
          <w:t>i</w:t>
        </w:r>
        <w:bookmarkStart w:id="762" w:name="_Hlt59265721"/>
        <w:bookmarkEnd w:id="762"/>
        <w:r w:rsidR="00361919">
          <w:rPr>
            <w:rStyle w:val="Hyperlink"/>
            <w:sz w:val="22"/>
          </w:rPr>
          <w:t>ge Lösung</w:t>
        </w:r>
      </w:hyperlink>
      <w:r w:rsidR="00361919" w:rsidRPr="00361919">
        <w:rPr>
          <w:rStyle w:val="Nummer"/>
        </w:rPr>
        <w:br/>
      </w:r>
      <w:r w:rsidR="00361919" w:rsidRPr="00361919">
        <w:rPr>
          <w:rStyle w:val="Nummer"/>
        </w:rPr>
        <w:br/>
      </w:r>
      <w:bookmarkStart w:id="763" w:name="m207"/>
      <w:r w:rsidR="009836BA">
        <w:rPr>
          <w:rStyle w:val="Nummer"/>
        </w:rPr>
        <w:t>207</w:t>
      </w:r>
      <w:bookmarkEnd w:id="763"/>
      <w:r w:rsidR="009836BA">
        <w:rPr>
          <w:rStyle w:val="Nummer"/>
        </w:rPr>
        <w:t>.</w:t>
      </w:r>
      <w:r w:rsidR="00361919" w:rsidRPr="00361919">
        <w:rPr>
          <w:rStyle w:val="Nummer"/>
        </w:rPr>
        <w:t xml:space="preserve"> </w:t>
      </w:r>
      <w:r w:rsidR="00361919">
        <w:t xml:space="preserve">Die gesuchte Kraft zum Verschieben des Schrankes ist die Gewichtskraft mal die Gleitreibungszahl. </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1A9D3B78" w14:textId="77777777">
        <w:tc>
          <w:tcPr>
            <w:tcW w:w="1701" w:type="dxa"/>
          </w:tcPr>
          <w:p w14:paraId="093F9C34" w14:textId="77777777" w:rsidR="00361919" w:rsidRDefault="00361919" w:rsidP="00361919">
            <w:r>
              <w:t>Kraft</w:t>
            </w:r>
          </w:p>
        </w:tc>
        <w:tc>
          <w:tcPr>
            <w:tcW w:w="1701" w:type="dxa"/>
          </w:tcPr>
          <w:p w14:paraId="685832AE" w14:textId="77777777" w:rsidR="00361919" w:rsidRDefault="00361919" w:rsidP="00361919">
            <w:r>
              <w:t>400 N</w:t>
            </w:r>
          </w:p>
        </w:tc>
      </w:tr>
    </w:tbl>
    <w:p w14:paraId="1CFF208B" w14:textId="77777777" w:rsidR="00361919" w:rsidRPr="00361919" w:rsidRDefault="00361919" w:rsidP="00361919">
      <w:pPr>
        <w:rPr>
          <w:rStyle w:val="Nummer"/>
        </w:rPr>
      </w:pPr>
      <w:r w:rsidRPr="00361919">
        <w:rPr>
          <w:rStyle w:val="Nummer"/>
        </w:rPr>
        <w:lastRenderedPageBreak/>
        <w:br/>
      </w:r>
      <w:bookmarkStart w:id="764" w:name="m208"/>
      <w:r w:rsidR="009836BA">
        <w:rPr>
          <w:rStyle w:val="Nummer"/>
        </w:rPr>
        <w:t>208</w:t>
      </w:r>
      <w:bookmarkEnd w:id="764"/>
      <w:r w:rsidR="009836BA">
        <w:rPr>
          <w:rStyle w:val="Nummer"/>
        </w:rPr>
        <w:t>.</w:t>
      </w:r>
      <w:r>
        <w:t xml:space="preserve"> Durch die Feuchtigkeit der Kartoffelscheiben verringert sich die Reibungskraft</w:t>
      </w:r>
      <w:bookmarkStart w:id="765" w:name="_Hlt496412359"/>
      <w:bookmarkEnd w:id="765"/>
      <w:r>
        <w:t>, der Schrank gleitet auf dem Flüssigkeitsfilm.</w:t>
      </w:r>
      <w:r>
        <w:br/>
      </w:r>
      <w:bookmarkStart w:id="766" w:name="_Hlt496412871"/>
      <w:bookmarkEnd w:id="766"/>
      <w:r>
        <w:br/>
      </w:r>
      <w:bookmarkStart w:id="767" w:name="m209"/>
      <w:r w:rsidRPr="00361919">
        <w:rPr>
          <w:rStyle w:val="Nummer"/>
        </w:rPr>
        <w:t>209.</w:t>
      </w:r>
      <w:bookmarkEnd w:id="767"/>
    </w:p>
    <w:tbl>
      <w:tblPr>
        <w:tblW w:w="0" w:type="auto"/>
        <w:tblLayout w:type="fixed"/>
        <w:tblCellMar>
          <w:left w:w="70" w:type="dxa"/>
          <w:right w:w="70" w:type="dxa"/>
        </w:tblCellMar>
        <w:tblLook w:val="0000" w:firstRow="0" w:lastRow="0" w:firstColumn="0" w:lastColumn="0" w:noHBand="0" w:noVBand="0"/>
      </w:tblPr>
      <w:tblGrid>
        <w:gridCol w:w="2622"/>
        <w:gridCol w:w="1417"/>
      </w:tblGrid>
      <w:tr w:rsidR="00361919" w14:paraId="445338A5" w14:textId="77777777" w:rsidTr="00C5623D">
        <w:tc>
          <w:tcPr>
            <w:tcW w:w="2622" w:type="dxa"/>
          </w:tcPr>
          <w:p w14:paraId="029045F2" w14:textId="77777777" w:rsidR="00361919" w:rsidRDefault="00361919" w:rsidP="00361919">
            <w:r>
              <w:t xml:space="preserve">Frequenz </w:t>
            </w:r>
          </w:p>
        </w:tc>
        <w:tc>
          <w:tcPr>
            <w:tcW w:w="1417" w:type="dxa"/>
          </w:tcPr>
          <w:p w14:paraId="73D81965" w14:textId="77777777" w:rsidR="00361919" w:rsidRDefault="00361919" w:rsidP="00361919">
            <w:r>
              <w:t>0.5Hz</w:t>
            </w:r>
          </w:p>
        </w:tc>
      </w:tr>
      <w:tr w:rsidR="00361919" w14:paraId="5CA35988" w14:textId="77777777" w:rsidTr="00C5623D">
        <w:tc>
          <w:tcPr>
            <w:tcW w:w="2622" w:type="dxa"/>
          </w:tcPr>
          <w:p w14:paraId="47B0F393" w14:textId="77777777" w:rsidR="00361919" w:rsidRDefault="00361919" w:rsidP="00361919">
            <w:r>
              <w:t>Bahngeschwindigkeit</w:t>
            </w:r>
          </w:p>
        </w:tc>
        <w:tc>
          <w:tcPr>
            <w:tcW w:w="1417" w:type="dxa"/>
          </w:tcPr>
          <w:p w14:paraId="6A7D1BE0" w14:textId="77777777" w:rsidR="00361919" w:rsidRDefault="00361919" w:rsidP="00361919">
            <w:r>
              <w:t>3,1m/s</w:t>
            </w:r>
          </w:p>
        </w:tc>
      </w:tr>
    </w:tbl>
    <w:p w14:paraId="01AEAB99" w14:textId="77777777" w:rsidR="00361919" w:rsidRPr="00361919" w:rsidRDefault="00B42104" w:rsidP="00361919">
      <w:pPr>
        <w:rPr>
          <w:rStyle w:val="Nummer"/>
        </w:rPr>
      </w:pPr>
      <w:hyperlink r:id="rId166" w:anchor="m209" w:history="1">
        <w:r w:rsidR="00361919">
          <w:rPr>
            <w:rStyle w:val="Hyperlink"/>
            <w:sz w:val="22"/>
          </w:rPr>
          <w:t>vol</w:t>
        </w:r>
        <w:bookmarkStart w:id="768" w:name="_Hlt66948601"/>
        <w:r w:rsidR="00361919">
          <w:rPr>
            <w:rStyle w:val="Hyperlink"/>
            <w:sz w:val="22"/>
          </w:rPr>
          <w:t>l</w:t>
        </w:r>
        <w:bookmarkEnd w:id="768"/>
        <w:r w:rsidR="00361919">
          <w:rPr>
            <w:rStyle w:val="Hyperlink"/>
            <w:sz w:val="22"/>
          </w:rPr>
          <w:t>s</w:t>
        </w:r>
        <w:bookmarkStart w:id="769" w:name="_Hlt115748100"/>
        <w:r w:rsidR="00361919">
          <w:rPr>
            <w:rStyle w:val="Hyperlink"/>
            <w:sz w:val="22"/>
          </w:rPr>
          <w:t>t</w:t>
        </w:r>
        <w:bookmarkEnd w:id="769"/>
        <w:r w:rsidR="00361919">
          <w:rPr>
            <w:rStyle w:val="Hyperlink"/>
            <w:sz w:val="22"/>
          </w:rPr>
          <w:t>ä</w:t>
        </w:r>
        <w:bookmarkStart w:id="770" w:name="_Hlt125945655"/>
        <w:bookmarkEnd w:id="770"/>
        <w:r w:rsidR="00361919">
          <w:rPr>
            <w:rStyle w:val="Hyperlink"/>
            <w:sz w:val="22"/>
          </w:rPr>
          <w:t>ndige Lösung</w:t>
        </w:r>
      </w:hyperlink>
      <w:bookmarkStart w:id="771" w:name="_Hlt66948595"/>
      <w:bookmarkEnd w:id="771"/>
      <w:r w:rsidR="00361919" w:rsidRPr="00361919">
        <w:rPr>
          <w:rStyle w:val="Nummer"/>
        </w:rPr>
        <w:br/>
      </w:r>
      <w:r w:rsidR="00361919" w:rsidRPr="00361919">
        <w:rPr>
          <w:rStyle w:val="Nummer"/>
        </w:rPr>
        <w:br/>
      </w:r>
      <w:bookmarkStart w:id="772" w:name="m210"/>
      <w:r w:rsidR="00361919" w:rsidRPr="00361919">
        <w:rPr>
          <w:rStyle w:val="Nummer"/>
        </w:rPr>
        <w:t>210.</w:t>
      </w:r>
      <w:bookmarkEnd w:id="772"/>
    </w:p>
    <w:tbl>
      <w:tblPr>
        <w:tblW w:w="0" w:type="auto"/>
        <w:tblLayout w:type="fixed"/>
        <w:tblCellMar>
          <w:left w:w="70" w:type="dxa"/>
          <w:right w:w="70" w:type="dxa"/>
        </w:tblCellMar>
        <w:tblLook w:val="0000" w:firstRow="0" w:lastRow="0" w:firstColumn="0" w:lastColumn="0" w:noHBand="0" w:noVBand="0"/>
      </w:tblPr>
      <w:tblGrid>
        <w:gridCol w:w="2622"/>
        <w:gridCol w:w="2410"/>
      </w:tblGrid>
      <w:tr w:rsidR="00361919" w14:paraId="4B02B5D8" w14:textId="77777777">
        <w:tc>
          <w:tcPr>
            <w:tcW w:w="2622" w:type="dxa"/>
          </w:tcPr>
          <w:p w14:paraId="24F9C35B" w14:textId="77777777" w:rsidR="00361919" w:rsidRDefault="00361919" w:rsidP="00361919">
            <w:bookmarkStart w:id="773" w:name="_Hlt240715481"/>
            <w:r>
              <w:t>Beschleunigung</w:t>
            </w:r>
          </w:p>
        </w:tc>
        <w:tc>
          <w:tcPr>
            <w:tcW w:w="2410" w:type="dxa"/>
          </w:tcPr>
          <w:p w14:paraId="1CC84B6F" w14:textId="77777777" w:rsidR="00361919" w:rsidRDefault="00361919" w:rsidP="00361919">
            <w:r>
              <w:t>2,78 m/s²</w:t>
            </w:r>
          </w:p>
        </w:tc>
      </w:tr>
      <w:bookmarkEnd w:id="773"/>
      <w:tr w:rsidR="00361919" w14:paraId="40E77506" w14:textId="77777777">
        <w:tc>
          <w:tcPr>
            <w:tcW w:w="2622" w:type="dxa"/>
          </w:tcPr>
          <w:p w14:paraId="4206F51D" w14:textId="77777777" w:rsidR="00361919" w:rsidRDefault="00361919" w:rsidP="00361919">
            <w:r>
              <w:t>Beschleunigung</w:t>
            </w:r>
          </w:p>
        </w:tc>
        <w:tc>
          <w:tcPr>
            <w:tcW w:w="2410" w:type="dxa"/>
          </w:tcPr>
          <w:p w14:paraId="1FF6249E" w14:textId="77777777" w:rsidR="00361919" w:rsidRDefault="00361919" w:rsidP="00361919">
            <w:r>
              <w:t>1,74 m/s²</w:t>
            </w:r>
          </w:p>
        </w:tc>
      </w:tr>
      <w:tr w:rsidR="00361919" w14:paraId="493A2461" w14:textId="77777777">
        <w:tc>
          <w:tcPr>
            <w:tcW w:w="2622" w:type="dxa"/>
          </w:tcPr>
          <w:p w14:paraId="0A8146CB" w14:textId="77777777" w:rsidR="00361919" w:rsidRDefault="00361919" w:rsidP="00361919">
            <w:r>
              <w:t>Weg 1</w:t>
            </w:r>
          </w:p>
        </w:tc>
        <w:tc>
          <w:tcPr>
            <w:tcW w:w="2410" w:type="dxa"/>
          </w:tcPr>
          <w:p w14:paraId="1C858488" w14:textId="77777777" w:rsidR="00361919" w:rsidRDefault="00361919" w:rsidP="00361919">
            <w:r>
              <w:t>34,75 m</w:t>
            </w:r>
          </w:p>
        </w:tc>
      </w:tr>
      <w:tr w:rsidR="00361919" w14:paraId="3FECF26E" w14:textId="77777777">
        <w:tc>
          <w:tcPr>
            <w:tcW w:w="2622" w:type="dxa"/>
          </w:tcPr>
          <w:p w14:paraId="5692884F" w14:textId="77777777" w:rsidR="00361919" w:rsidRDefault="00361919" w:rsidP="00361919">
            <w:r>
              <w:t>Weg 2</w:t>
            </w:r>
          </w:p>
        </w:tc>
        <w:tc>
          <w:tcPr>
            <w:tcW w:w="2410" w:type="dxa"/>
          </w:tcPr>
          <w:p w14:paraId="4E842E31" w14:textId="77777777" w:rsidR="00361919" w:rsidRDefault="00361919" w:rsidP="00361919">
            <w:r>
              <w:t>166,9 m</w:t>
            </w:r>
          </w:p>
        </w:tc>
      </w:tr>
      <w:tr w:rsidR="00361919" w14:paraId="21DEFF01" w14:textId="77777777">
        <w:tc>
          <w:tcPr>
            <w:tcW w:w="2622" w:type="dxa"/>
          </w:tcPr>
          <w:p w14:paraId="001D3DA2" w14:textId="77777777" w:rsidR="00361919" w:rsidRDefault="00361919" w:rsidP="00361919">
            <w:r>
              <w:t>Weg 3</w:t>
            </w:r>
          </w:p>
        </w:tc>
        <w:tc>
          <w:tcPr>
            <w:tcW w:w="2410" w:type="dxa"/>
          </w:tcPr>
          <w:p w14:paraId="7CD210E4" w14:textId="77777777" w:rsidR="00361919" w:rsidRDefault="00361919" w:rsidP="00361919">
            <w:r>
              <w:t>194,6 m</w:t>
            </w:r>
          </w:p>
        </w:tc>
      </w:tr>
      <w:tr w:rsidR="00361919" w14:paraId="5EDA6883" w14:textId="77777777">
        <w:tc>
          <w:tcPr>
            <w:tcW w:w="2622" w:type="dxa"/>
          </w:tcPr>
          <w:p w14:paraId="02E99B1D" w14:textId="77777777" w:rsidR="00361919" w:rsidRDefault="00361919" w:rsidP="00361919">
            <w:r>
              <w:t>Weg</w:t>
            </w:r>
          </w:p>
        </w:tc>
        <w:tc>
          <w:tcPr>
            <w:tcW w:w="2410" w:type="dxa"/>
          </w:tcPr>
          <w:p w14:paraId="56F06187" w14:textId="77777777" w:rsidR="00361919" w:rsidRDefault="00361919" w:rsidP="00361919">
            <w:r>
              <w:t>395,59 m</w:t>
            </w:r>
          </w:p>
        </w:tc>
      </w:tr>
    </w:tbl>
    <w:p w14:paraId="7BE84CB7" w14:textId="77777777" w:rsidR="003C0A42" w:rsidRDefault="00B42104" w:rsidP="00361919">
      <w:pPr>
        <w:rPr>
          <w:rStyle w:val="Nummer"/>
        </w:rPr>
      </w:pPr>
      <w:hyperlink r:id="rId167" w:anchor="m210" w:history="1">
        <w:r w:rsidR="003C0A42" w:rsidRPr="003C0A42">
          <w:rPr>
            <w:rStyle w:val="Hyperlink"/>
            <w:sz w:val="22"/>
          </w:rPr>
          <w:t>vollständige Lösung</w:t>
        </w:r>
      </w:hyperlink>
    </w:p>
    <w:p w14:paraId="19D41499" w14:textId="77777777" w:rsidR="003C0A42" w:rsidRDefault="003C0A42" w:rsidP="00361919">
      <w:pPr>
        <w:rPr>
          <w:rStyle w:val="Nummer"/>
        </w:rPr>
      </w:pPr>
    </w:p>
    <w:p w14:paraId="7826FED4" w14:textId="77777777" w:rsidR="00361919" w:rsidRPr="00361919" w:rsidRDefault="00361919" w:rsidP="00361919">
      <w:pPr>
        <w:rPr>
          <w:rStyle w:val="Nummer"/>
        </w:rPr>
      </w:pPr>
      <w:r w:rsidRPr="00361919">
        <w:rPr>
          <w:rStyle w:val="Nummer"/>
        </w:rPr>
        <w:br/>
      </w:r>
      <w:bookmarkStart w:id="774" w:name="m211"/>
      <w:r w:rsidR="006E3167">
        <w:rPr>
          <w:rStyle w:val="Nummer"/>
        </w:rPr>
        <w:t>21</w:t>
      </w:r>
      <w:r w:rsidRPr="00361919">
        <w:rPr>
          <w:rStyle w:val="Nummer"/>
        </w:rPr>
        <w:t>1</w:t>
      </w:r>
      <w:bookmarkEnd w:id="774"/>
      <w:r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7FD1F262" w14:textId="77777777">
        <w:tc>
          <w:tcPr>
            <w:tcW w:w="1701" w:type="dxa"/>
          </w:tcPr>
          <w:p w14:paraId="0B0B15A3" w14:textId="77777777" w:rsidR="00361919" w:rsidRDefault="00361919" w:rsidP="00361919">
            <w:r>
              <w:t>Weg</w:t>
            </w:r>
          </w:p>
        </w:tc>
        <w:tc>
          <w:tcPr>
            <w:tcW w:w="1701" w:type="dxa"/>
          </w:tcPr>
          <w:p w14:paraId="4349C330" w14:textId="77777777" w:rsidR="00361919" w:rsidRDefault="009C5B56" w:rsidP="00361919">
            <w:r>
              <w:t>15</w:t>
            </w:r>
            <w:r w:rsidR="00361919">
              <w:t>,</w:t>
            </w:r>
            <w:r>
              <w:t>6</w:t>
            </w:r>
            <w:r w:rsidR="00361919">
              <w:t xml:space="preserve"> m</w:t>
            </w:r>
          </w:p>
        </w:tc>
      </w:tr>
      <w:tr w:rsidR="00361919" w14:paraId="67AD5A73" w14:textId="77777777">
        <w:tc>
          <w:tcPr>
            <w:tcW w:w="1701" w:type="dxa"/>
          </w:tcPr>
          <w:p w14:paraId="344C93A9" w14:textId="77777777" w:rsidR="00361919" w:rsidRDefault="00361919" w:rsidP="00361919">
            <w:r>
              <w:t>Zeit</w:t>
            </w:r>
          </w:p>
        </w:tc>
        <w:tc>
          <w:tcPr>
            <w:tcW w:w="1701" w:type="dxa"/>
          </w:tcPr>
          <w:p w14:paraId="78C9902F" w14:textId="77777777" w:rsidR="00361919" w:rsidRDefault="00361919" w:rsidP="00361919">
            <w:r>
              <w:t>1.3 s</w:t>
            </w:r>
          </w:p>
        </w:tc>
      </w:tr>
    </w:tbl>
    <w:p w14:paraId="0073E5E4" w14:textId="77777777" w:rsidR="00361919" w:rsidRPr="00361919" w:rsidRDefault="00B42104" w:rsidP="00361919">
      <w:pPr>
        <w:rPr>
          <w:rStyle w:val="Nummer"/>
        </w:rPr>
      </w:pPr>
      <w:hyperlink r:id="rId168" w:anchor="m211" w:history="1">
        <w:r w:rsidR="00361919">
          <w:rPr>
            <w:rStyle w:val="Hyperlink"/>
            <w:sz w:val="22"/>
          </w:rPr>
          <w:t>vol</w:t>
        </w:r>
        <w:bookmarkStart w:id="775" w:name="_Hlt52692248"/>
        <w:bookmarkStart w:id="776" w:name="_Hlt52692188"/>
        <w:bookmarkEnd w:id="775"/>
        <w:r w:rsidR="00361919">
          <w:rPr>
            <w:rStyle w:val="Hyperlink"/>
            <w:sz w:val="22"/>
          </w:rPr>
          <w:t>l</w:t>
        </w:r>
        <w:bookmarkEnd w:id="776"/>
        <w:r w:rsidR="00361919">
          <w:rPr>
            <w:rStyle w:val="Hyperlink"/>
            <w:sz w:val="22"/>
          </w:rPr>
          <w:t>st</w:t>
        </w:r>
        <w:bookmarkStart w:id="777" w:name="_Hlt131774206"/>
        <w:bookmarkStart w:id="778" w:name="_Hlt131774201"/>
        <w:bookmarkEnd w:id="777"/>
        <w:r w:rsidR="00361919">
          <w:rPr>
            <w:rStyle w:val="Hyperlink"/>
            <w:sz w:val="22"/>
          </w:rPr>
          <w:t>ä</w:t>
        </w:r>
        <w:bookmarkEnd w:id="778"/>
        <w:r w:rsidR="00361919">
          <w:rPr>
            <w:rStyle w:val="Hyperlink"/>
            <w:sz w:val="22"/>
          </w:rPr>
          <w:t>n</w:t>
        </w:r>
        <w:bookmarkStart w:id="779" w:name="_Hlt107367467"/>
        <w:bookmarkStart w:id="780" w:name="_Hlt107367453"/>
        <w:bookmarkEnd w:id="779"/>
        <w:r w:rsidR="00361919">
          <w:rPr>
            <w:rStyle w:val="Hyperlink"/>
            <w:sz w:val="22"/>
          </w:rPr>
          <w:t>d</w:t>
        </w:r>
        <w:bookmarkEnd w:id="780"/>
        <w:r w:rsidR="00361919">
          <w:rPr>
            <w:rStyle w:val="Hyperlink"/>
            <w:sz w:val="22"/>
          </w:rPr>
          <w:t>i</w:t>
        </w:r>
        <w:bookmarkStart w:id="781" w:name="_Hlt37045853"/>
        <w:bookmarkStart w:id="782" w:name="_Hlt52633415"/>
        <w:bookmarkEnd w:id="781"/>
        <w:r w:rsidR="00361919">
          <w:rPr>
            <w:rStyle w:val="Hyperlink"/>
            <w:sz w:val="22"/>
          </w:rPr>
          <w:t>g</w:t>
        </w:r>
        <w:bookmarkEnd w:id="782"/>
        <w:r w:rsidR="00361919">
          <w:rPr>
            <w:rStyle w:val="Hyperlink"/>
            <w:sz w:val="22"/>
          </w:rPr>
          <w:t>e</w:t>
        </w:r>
        <w:bookmarkStart w:id="783" w:name="_Hlt37045660"/>
        <w:bookmarkStart w:id="784" w:name="_Hlt98149093"/>
        <w:bookmarkEnd w:id="783"/>
        <w:r w:rsidR="00361919">
          <w:rPr>
            <w:rStyle w:val="Hyperlink"/>
            <w:sz w:val="22"/>
          </w:rPr>
          <w:t xml:space="preserve"> </w:t>
        </w:r>
        <w:bookmarkEnd w:id="784"/>
        <w:r w:rsidR="00361919">
          <w:rPr>
            <w:rStyle w:val="Hyperlink"/>
            <w:sz w:val="22"/>
          </w:rPr>
          <w:t>Lös</w:t>
        </w:r>
        <w:bookmarkStart w:id="785" w:name="_Hlt115514302"/>
        <w:r w:rsidR="00361919">
          <w:rPr>
            <w:rStyle w:val="Hyperlink"/>
            <w:sz w:val="22"/>
          </w:rPr>
          <w:t>u</w:t>
        </w:r>
        <w:bookmarkEnd w:id="785"/>
        <w:r w:rsidR="00361919">
          <w:rPr>
            <w:rStyle w:val="Hyperlink"/>
            <w:sz w:val="22"/>
          </w:rPr>
          <w:t>ng</w:t>
        </w:r>
      </w:hyperlink>
    </w:p>
    <w:p w14:paraId="794715D2" w14:textId="77777777" w:rsidR="00361919" w:rsidRDefault="00361919" w:rsidP="00361919">
      <w:r w:rsidRPr="00361919">
        <w:rPr>
          <w:rStyle w:val="Nummer"/>
        </w:rPr>
        <w:br/>
      </w:r>
      <w:bookmarkStart w:id="786" w:name="_Hlt37566983"/>
      <w:bookmarkStart w:id="787" w:name="m212"/>
      <w:bookmarkEnd w:id="786"/>
      <w:r w:rsidR="006E3167">
        <w:rPr>
          <w:rStyle w:val="Nummer"/>
        </w:rPr>
        <w:t>2</w:t>
      </w:r>
      <w:r w:rsidRPr="00361919">
        <w:rPr>
          <w:rStyle w:val="Nummer"/>
        </w:rPr>
        <w:t>12</w:t>
      </w:r>
      <w:bookmarkEnd w:id="787"/>
      <w:r w:rsidRPr="00361919">
        <w:rPr>
          <w:rStyle w:val="Nummer"/>
        </w:rPr>
        <w:t>.</w:t>
      </w:r>
      <w:r>
        <w:t xml:space="preserve"> Differenz aus Weg bis zu 9 Sekunden und Weg bis zu 8 Sekunden</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1E7C45B9" w14:textId="77777777">
        <w:tc>
          <w:tcPr>
            <w:tcW w:w="1701" w:type="dxa"/>
          </w:tcPr>
          <w:p w14:paraId="371D09C2" w14:textId="77777777" w:rsidR="00361919" w:rsidRDefault="00361919" w:rsidP="00361919">
            <w:r>
              <w:t>Weg</w:t>
            </w:r>
          </w:p>
        </w:tc>
        <w:tc>
          <w:tcPr>
            <w:tcW w:w="1701" w:type="dxa"/>
          </w:tcPr>
          <w:p w14:paraId="700C2F37" w14:textId="77777777" w:rsidR="00361919" w:rsidRDefault="00361919" w:rsidP="00361919">
            <w:r>
              <w:t>83,4 m</w:t>
            </w:r>
          </w:p>
        </w:tc>
      </w:tr>
    </w:tbl>
    <w:p w14:paraId="208B7DAF" w14:textId="77777777" w:rsidR="00361919" w:rsidRDefault="00361919" w:rsidP="00361919">
      <w:r w:rsidRPr="00361919">
        <w:rPr>
          <w:rStyle w:val="Nummer"/>
        </w:rPr>
        <w:br/>
      </w:r>
      <w:bookmarkStart w:id="788" w:name="m213"/>
      <w:r w:rsidR="006E3167">
        <w:rPr>
          <w:rStyle w:val="Nummer"/>
        </w:rPr>
        <w:t>213</w:t>
      </w:r>
      <w:bookmarkEnd w:id="788"/>
      <w:r w:rsidR="006E3167">
        <w:rPr>
          <w:rStyle w:val="Nummer"/>
        </w:rPr>
        <w:t>.</w:t>
      </w:r>
      <w:r w:rsidRPr="00361919">
        <w:rPr>
          <w:rStyle w:val="Nummer"/>
        </w:rPr>
        <w:t xml:space="preserve"> </w:t>
      </w:r>
      <w:r>
        <w:t>Der Körper startet im Punkt s</w:t>
      </w:r>
      <w:r>
        <w:rPr>
          <w:vertAlign w:val="subscript"/>
        </w:rPr>
        <w:t>0</w:t>
      </w:r>
      <w:r>
        <w:t xml:space="preserve"> und erreicht den Punkt s</w:t>
      </w:r>
      <w:r>
        <w:rPr>
          <w:vertAlign w:val="subscript"/>
        </w:rPr>
        <w:t>1</w:t>
      </w:r>
      <w:r>
        <w:t>. Nach 1 s erreicht er den 12 m darunter liegenden Punkt s</w:t>
      </w:r>
      <w:r>
        <w:rPr>
          <w:vertAlign w:val="subscript"/>
        </w:rPr>
        <w:t>2</w:t>
      </w:r>
      <w:r>
        <w:t>. Wie lange braucht er bis zum Punkt s</w:t>
      </w:r>
      <w:r>
        <w:rPr>
          <w:vertAlign w:val="subscript"/>
        </w:rPr>
        <w:t>1</w:t>
      </w:r>
      <w:r>
        <w:t>? s</w:t>
      </w:r>
      <w:r>
        <w:rPr>
          <w:vertAlign w:val="subscript"/>
        </w:rPr>
        <w:t>1</w:t>
      </w:r>
      <w:r>
        <w:t xml:space="preserve"> = g/2 * t² , s</w:t>
      </w:r>
      <w:r>
        <w:rPr>
          <w:vertAlign w:val="subscript"/>
        </w:rPr>
        <w:t>2</w:t>
      </w:r>
      <w:r>
        <w:t xml:space="preserve"> = g/s * (t + 1s)² und 12 m = s</w:t>
      </w:r>
      <w:r>
        <w:rPr>
          <w:vertAlign w:val="subscript"/>
        </w:rPr>
        <w:t>2</w:t>
      </w:r>
      <w:r>
        <w:t xml:space="preserve"> - s</w:t>
      </w:r>
      <w:r>
        <w:rPr>
          <w:vertAlign w:val="subscript"/>
        </w:rPr>
        <w:t>1</w:t>
      </w:r>
      <w:r>
        <w:t xml:space="preserve">. </w:t>
      </w:r>
      <w:r>
        <w:br/>
        <w:t xml:space="preserve">Nun setzt man in die letzte Gleichung die beiden anderen ein und löst das ganze nach t auf. (Binomische Formel anwenden). Das ist viel Schreibarbeit, bringt aber eine Zeit von 0,72 s hervor. </w:t>
      </w:r>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3E546805" w14:textId="77777777" w:rsidTr="002B1BC1">
        <w:tc>
          <w:tcPr>
            <w:tcW w:w="2055" w:type="dxa"/>
          </w:tcPr>
          <w:p w14:paraId="22617440" w14:textId="77777777" w:rsidR="00361919" w:rsidRDefault="00361919" w:rsidP="00361919">
            <w:r>
              <w:t>Weg</w:t>
            </w:r>
          </w:p>
        </w:tc>
        <w:tc>
          <w:tcPr>
            <w:tcW w:w="1347" w:type="dxa"/>
          </w:tcPr>
          <w:p w14:paraId="0FB56E48" w14:textId="77777777" w:rsidR="00361919" w:rsidRDefault="00361919" w:rsidP="00361919">
            <w:r>
              <w:t>2,56 m</w:t>
            </w:r>
          </w:p>
        </w:tc>
      </w:tr>
      <w:tr w:rsidR="00361919" w14:paraId="6F7B7E55" w14:textId="77777777" w:rsidTr="002B1BC1">
        <w:tc>
          <w:tcPr>
            <w:tcW w:w="2055" w:type="dxa"/>
          </w:tcPr>
          <w:p w14:paraId="47275392" w14:textId="7CB2AFE8" w:rsidR="00361919" w:rsidRDefault="00361919" w:rsidP="00361919">
            <w:r>
              <w:t>Geschw</w:t>
            </w:r>
            <w:r w:rsidR="002B1BC1">
              <w:t>indigkeit</w:t>
            </w:r>
          </w:p>
        </w:tc>
        <w:tc>
          <w:tcPr>
            <w:tcW w:w="1347" w:type="dxa"/>
          </w:tcPr>
          <w:p w14:paraId="4ABDD404" w14:textId="77777777" w:rsidR="00361919" w:rsidRDefault="00361919" w:rsidP="00361919">
            <w:r>
              <w:t>7,09 m/s</w:t>
            </w:r>
          </w:p>
        </w:tc>
      </w:tr>
      <w:tr w:rsidR="00361919" w14:paraId="059F9B34" w14:textId="77777777" w:rsidTr="002B1BC1">
        <w:tc>
          <w:tcPr>
            <w:tcW w:w="2055" w:type="dxa"/>
          </w:tcPr>
          <w:p w14:paraId="6FAA7DC2" w14:textId="5008A445" w:rsidR="00361919" w:rsidRDefault="00361919" w:rsidP="00361919">
            <w:r>
              <w:t>Geschw</w:t>
            </w:r>
            <w:r w:rsidR="002B1BC1">
              <w:t>indigkeit</w:t>
            </w:r>
          </w:p>
        </w:tc>
        <w:tc>
          <w:tcPr>
            <w:tcW w:w="1347" w:type="dxa"/>
          </w:tcPr>
          <w:p w14:paraId="7AA7777B" w14:textId="77777777" w:rsidR="00361919" w:rsidRDefault="00361919" w:rsidP="00361919">
            <w:r>
              <w:t>16,9 m/s</w:t>
            </w:r>
          </w:p>
        </w:tc>
      </w:tr>
    </w:tbl>
    <w:p w14:paraId="5711D48F" w14:textId="77777777" w:rsidR="009F06AC" w:rsidRDefault="00B42104" w:rsidP="00361919">
      <w:hyperlink r:id="rId169" w:anchor="m213" w:history="1">
        <w:r w:rsidR="00361919">
          <w:rPr>
            <w:rStyle w:val="Hyperlink"/>
            <w:sz w:val="22"/>
          </w:rPr>
          <w:t>vollstä</w:t>
        </w:r>
        <w:bookmarkStart w:id="789" w:name="_Hlt178138167"/>
        <w:bookmarkEnd w:id="789"/>
        <w:r w:rsidR="00361919">
          <w:rPr>
            <w:rStyle w:val="Hyperlink"/>
            <w:sz w:val="22"/>
          </w:rPr>
          <w:t>n</w:t>
        </w:r>
        <w:bookmarkStart w:id="790" w:name="_Hlt51420983"/>
        <w:r w:rsidR="00361919">
          <w:rPr>
            <w:rStyle w:val="Hyperlink"/>
            <w:sz w:val="22"/>
          </w:rPr>
          <w:t>d</w:t>
        </w:r>
        <w:bookmarkEnd w:id="790"/>
        <w:r w:rsidR="00361919">
          <w:rPr>
            <w:rStyle w:val="Hyperlink"/>
            <w:sz w:val="22"/>
          </w:rPr>
          <w:t>ige</w:t>
        </w:r>
        <w:bookmarkStart w:id="791" w:name="_Hlt51420627"/>
        <w:bookmarkStart w:id="792" w:name="_Hlt51419569"/>
        <w:bookmarkEnd w:id="791"/>
        <w:r w:rsidR="00361919">
          <w:rPr>
            <w:rStyle w:val="Hyperlink"/>
            <w:sz w:val="22"/>
          </w:rPr>
          <w:t xml:space="preserve"> </w:t>
        </w:r>
        <w:bookmarkEnd w:id="792"/>
        <w:r w:rsidR="00361919">
          <w:rPr>
            <w:rStyle w:val="Hyperlink"/>
            <w:sz w:val="22"/>
          </w:rPr>
          <w:t>Lösung</w:t>
        </w:r>
        <w:r w:rsidR="00361919">
          <w:rPr>
            <w:rStyle w:val="Hyperlink"/>
            <w:sz w:val="22"/>
          </w:rPr>
          <w:br/>
        </w:r>
      </w:hyperlink>
      <w:bookmarkStart w:id="793" w:name="_Hlt51419439"/>
      <w:bookmarkEnd w:id="793"/>
    </w:p>
    <w:p w14:paraId="62145467" w14:textId="77777777" w:rsidR="00361919" w:rsidRPr="00361919" w:rsidRDefault="00361919" w:rsidP="00361919">
      <w:pPr>
        <w:rPr>
          <w:rStyle w:val="Nummer"/>
        </w:rPr>
      </w:pPr>
      <w:bookmarkStart w:id="794" w:name="m214"/>
      <w:r w:rsidRPr="00361919">
        <w:rPr>
          <w:rStyle w:val="Nummer"/>
        </w:rPr>
        <w:t>214.</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068E8DDE" w14:textId="77777777">
        <w:tc>
          <w:tcPr>
            <w:tcW w:w="1701" w:type="dxa"/>
          </w:tcPr>
          <w:bookmarkEnd w:id="794"/>
          <w:p w14:paraId="40F6E72F" w14:textId="77777777" w:rsidR="00361919" w:rsidRDefault="00361919" w:rsidP="00361919">
            <w:r>
              <w:t>Tiefe</w:t>
            </w:r>
          </w:p>
        </w:tc>
        <w:tc>
          <w:tcPr>
            <w:tcW w:w="1701" w:type="dxa"/>
          </w:tcPr>
          <w:p w14:paraId="5B0FC1E6" w14:textId="77777777" w:rsidR="00361919" w:rsidRDefault="00361919" w:rsidP="00361919">
            <w:r>
              <w:t>56,7 m</w:t>
            </w:r>
          </w:p>
        </w:tc>
      </w:tr>
    </w:tbl>
    <w:p w14:paraId="25E5340C" w14:textId="77777777" w:rsidR="00361919" w:rsidRPr="00361919" w:rsidRDefault="00361919" w:rsidP="00361919">
      <w:pPr>
        <w:rPr>
          <w:rStyle w:val="Nummer"/>
        </w:rPr>
      </w:pPr>
      <w:r w:rsidRPr="00361919">
        <w:rPr>
          <w:rStyle w:val="Nummer"/>
        </w:rPr>
        <w:br/>
      </w:r>
      <w:bookmarkStart w:id="795" w:name="m215"/>
      <w:r w:rsidRPr="00361919">
        <w:rPr>
          <w:rStyle w:val="Nummer"/>
        </w:rPr>
        <w:t>215.</w:t>
      </w:r>
      <w:bookmarkEnd w:id="795"/>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20086923" w14:textId="77777777">
        <w:tc>
          <w:tcPr>
            <w:tcW w:w="1701" w:type="dxa"/>
          </w:tcPr>
          <w:p w14:paraId="650A8540" w14:textId="77777777" w:rsidR="00361919" w:rsidRDefault="00361919" w:rsidP="00361919">
            <w:r>
              <w:t>Weg</w:t>
            </w:r>
          </w:p>
        </w:tc>
        <w:tc>
          <w:tcPr>
            <w:tcW w:w="1701" w:type="dxa"/>
          </w:tcPr>
          <w:p w14:paraId="5FA6E0BC" w14:textId="77777777" w:rsidR="00361919" w:rsidRDefault="00361919" w:rsidP="00361919">
            <w:r>
              <w:t>18,6 m</w:t>
            </w:r>
          </w:p>
        </w:tc>
      </w:tr>
    </w:tbl>
    <w:p w14:paraId="7DB61936" w14:textId="77777777" w:rsidR="00361919" w:rsidRPr="00361919" w:rsidRDefault="00361919" w:rsidP="00361919">
      <w:pPr>
        <w:rPr>
          <w:rStyle w:val="Nummer"/>
        </w:rPr>
      </w:pPr>
      <w:r w:rsidRPr="00361919">
        <w:rPr>
          <w:rStyle w:val="Nummer"/>
        </w:rPr>
        <w:br/>
      </w:r>
      <w:bookmarkStart w:id="796" w:name="m216"/>
      <w:r w:rsidRPr="00361919">
        <w:rPr>
          <w:rStyle w:val="Nummer"/>
        </w:rPr>
        <w:t>216.</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4F4C4CE7" w14:textId="77777777">
        <w:tc>
          <w:tcPr>
            <w:tcW w:w="1701" w:type="dxa"/>
          </w:tcPr>
          <w:bookmarkEnd w:id="796"/>
          <w:p w14:paraId="4DF220FB" w14:textId="77777777" w:rsidR="00361919" w:rsidRDefault="00361919" w:rsidP="00361919">
            <w:r>
              <w:t>Weg</w:t>
            </w:r>
          </w:p>
        </w:tc>
        <w:tc>
          <w:tcPr>
            <w:tcW w:w="1701" w:type="dxa"/>
          </w:tcPr>
          <w:p w14:paraId="5CE81A78" w14:textId="77777777" w:rsidR="00361919" w:rsidRDefault="00361919" w:rsidP="00361919">
            <w:r>
              <w:t>970 m</w:t>
            </w:r>
          </w:p>
        </w:tc>
      </w:tr>
    </w:tbl>
    <w:p w14:paraId="3D2F158E" w14:textId="77777777" w:rsidR="00361919" w:rsidRDefault="00361919" w:rsidP="00361919">
      <w:r w:rsidRPr="00361919">
        <w:rPr>
          <w:rStyle w:val="Nummer"/>
        </w:rPr>
        <w:br/>
      </w:r>
      <w:bookmarkStart w:id="797" w:name="_Hlt181336095"/>
      <w:bookmarkStart w:id="798" w:name="m217"/>
      <w:bookmarkEnd w:id="797"/>
      <w:r w:rsidRPr="00361919">
        <w:rPr>
          <w:rStyle w:val="Nummer"/>
        </w:rPr>
        <w:t>217.</w:t>
      </w:r>
      <w:r>
        <w:t xml:space="preserve"> </w:t>
      </w:r>
      <w:bookmarkEnd w:id="798"/>
      <w:r>
        <w:t xml:space="preserve">y = -g/2 *t² + v * t </w:t>
      </w:r>
      <w:proofErr w:type="gramStart"/>
      <w:r>
        <w:t>sin(</w:t>
      </w:r>
      <w:proofErr w:type="gramEnd"/>
      <w:r>
        <w:rPr>
          <w:rFonts w:ascii="Symbol" w:hAnsi="Symbol"/>
        </w:rPr>
        <w:t></w:t>
      </w:r>
      <w:r>
        <w:t>) nach t umstellen, quadratische Gleichung lösen, t = 0,5 s ist die Zeit auf dem aufsteigenden Teil</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7F95B341" w14:textId="77777777">
        <w:tc>
          <w:tcPr>
            <w:tcW w:w="1701" w:type="dxa"/>
          </w:tcPr>
          <w:p w14:paraId="525AC80B" w14:textId="77777777" w:rsidR="00361919" w:rsidRDefault="00361919" w:rsidP="00361919">
            <w:r>
              <w:t>Zeit</w:t>
            </w:r>
          </w:p>
        </w:tc>
        <w:tc>
          <w:tcPr>
            <w:tcW w:w="1701" w:type="dxa"/>
          </w:tcPr>
          <w:p w14:paraId="7FB93791" w14:textId="77777777" w:rsidR="00361919" w:rsidRDefault="00361919" w:rsidP="00361919">
            <w:r>
              <w:t>1,54 s</w:t>
            </w:r>
          </w:p>
        </w:tc>
      </w:tr>
      <w:tr w:rsidR="00361919" w14:paraId="4B3879C5" w14:textId="77777777">
        <w:tc>
          <w:tcPr>
            <w:tcW w:w="1701" w:type="dxa"/>
          </w:tcPr>
          <w:p w14:paraId="2D0AAEF0" w14:textId="77777777" w:rsidR="00361919" w:rsidRDefault="00361919" w:rsidP="00361919">
            <w:r>
              <w:t>Weg</w:t>
            </w:r>
          </w:p>
        </w:tc>
        <w:tc>
          <w:tcPr>
            <w:tcW w:w="1701" w:type="dxa"/>
          </w:tcPr>
          <w:p w14:paraId="0DE5FD70" w14:textId="77777777" w:rsidR="00361919" w:rsidRDefault="00361919" w:rsidP="00361919">
            <w:r>
              <w:t>26,7 m</w:t>
            </w:r>
          </w:p>
        </w:tc>
      </w:tr>
    </w:tbl>
    <w:p w14:paraId="50A44A5D" w14:textId="77777777" w:rsidR="00361919" w:rsidRPr="00361919" w:rsidRDefault="00361919" w:rsidP="00361919">
      <w:pPr>
        <w:rPr>
          <w:rStyle w:val="Nummer"/>
        </w:rPr>
      </w:pPr>
      <w:r w:rsidRPr="00361919">
        <w:rPr>
          <w:rStyle w:val="Nummer"/>
        </w:rPr>
        <w:br/>
      </w:r>
      <w:bookmarkStart w:id="799" w:name="m218"/>
      <w:r w:rsidRPr="00361919">
        <w:rPr>
          <w:rStyle w:val="Nummer"/>
        </w:rPr>
        <w:t>218.</w:t>
      </w:r>
      <w:bookmarkEnd w:id="799"/>
      <w:r>
        <w:t xml:space="preserve"> Newtonsches Grundgesetz: F = m*a</w:t>
      </w:r>
      <w:r>
        <w:br/>
      </w:r>
      <w:r>
        <w:lastRenderedPageBreak/>
        <w:t>setzt man F = 0, dann ergibt sich für a ebenfalls der Wert 0 (m kann nicht 0 werden). Das bedeutet, dass der Körper in Ruhe ist oder sich gleichförmig bewegt.</w:t>
      </w:r>
      <w:r>
        <w:br/>
      </w:r>
      <w:r>
        <w:br/>
      </w:r>
      <w:bookmarkStart w:id="800" w:name="m219"/>
      <w:r w:rsidRPr="00361919">
        <w:rPr>
          <w:rStyle w:val="Nummer"/>
        </w:rPr>
        <w:t>219.</w:t>
      </w:r>
      <w:bookmarkEnd w:id="800"/>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031A2677" w14:textId="77777777">
        <w:tc>
          <w:tcPr>
            <w:tcW w:w="1701" w:type="dxa"/>
          </w:tcPr>
          <w:p w14:paraId="49C5BCC8" w14:textId="77777777" w:rsidR="00361919" w:rsidRDefault="00361919" w:rsidP="00361919">
            <w:r>
              <w:t>Kraft</w:t>
            </w:r>
          </w:p>
        </w:tc>
        <w:tc>
          <w:tcPr>
            <w:tcW w:w="1701" w:type="dxa"/>
          </w:tcPr>
          <w:p w14:paraId="41E82D2E" w14:textId="77777777" w:rsidR="00361919" w:rsidRDefault="00361919" w:rsidP="00361919">
            <w:r>
              <w:t>16800 N</w:t>
            </w:r>
          </w:p>
        </w:tc>
      </w:tr>
    </w:tbl>
    <w:p w14:paraId="1D425429" w14:textId="77777777" w:rsidR="00361919" w:rsidRDefault="00361919" w:rsidP="00361919">
      <w:r w:rsidRPr="00361919">
        <w:rPr>
          <w:rStyle w:val="Nummer"/>
        </w:rPr>
        <w:br/>
      </w:r>
      <w:bookmarkStart w:id="801" w:name="m220"/>
      <w:r w:rsidR="006E3167">
        <w:rPr>
          <w:rStyle w:val="Nummer"/>
        </w:rPr>
        <w:t>2</w:t>
      </w:r>
      <w:r w:rsidRPr="00361919">
        <w:rPr>
          <w:rStyle w:val="Nummer"/>
        </w:rPr>
        <w:t>20</w:t>
      </w:r>
      <w:bookmarkEnd w:id="801"/>
      <w:r w:rsidRPr="00361919">
        <w:rPr>
          <w:rStyle w:val="Nummer"/>
        </w:rPr>
        <w:t>.</w:t>
      </w:r>
      <w:r>
        <w:t xml:space="preserve"> a) Um die Feder von 15 cm auf 30 cm zu dehnen ist eine Arbeit von 0,9 J notwendig.</w:t>
      </w:r>
      <w:r>
        <w:br/>
        <w:t>c) Damit das Dehnen in 2 s erfolgen kann, ist eine Leistung von 0,45 W erforderlich.</w:t>
      </w:r>
    </w:p>
    <w:p w14:paraId="14A373D4" w14:textId="77777777" w:rsidR="00361919" w:rsidRDefault="00B42104" w:rsidP="00361919">
      <w:hyperlink r:id="rId170" w:anchor="m220" w:history="1">
        <w:r w:rsidR="00361919">
          <w:rPr>
            <w:rStyle w:val="Hyperlink"/>
            <w:sz w:val="22"/>
          </w:rPr>
          <w:t>volls</w:t>
        </w:r>
        <w:bookmarkStart w:id="802" w:name="_Hlt54854109"/>
        <w:r w:rsidR="00361919">
          <w:rPr>
            <w:rStyle w:val="Hyperlink"/>
            <w:sz w:val="22"/>
          </w:rPr>
          <w:t>t</w:t>
        </w:r>
        <w:bookmarkEnd w:id="802"/>
        <w:r w:rsidR="00361919">
          <w:rPr>
            <w:rStyle w:val="Hyperlink"/>
            <w:sz w:val="22"/>
          </w:rPr>
          <w:t>ä</w:t>
        </w:r>
        <w:bookmarkStart w:id="803" w:name="_Hlt181336001"/>
        <w:bookmarkStart w:id="804" w:name="_Hlt115745298"/>
        <w:bookmarkEnd w:id="803"/>
        <w:r w:rsidR="00361919">
          <w:rPr>
            <w:rStyle w:val="Hyperlink"/>
            <w:sz w:val="22"/>
          </w:rPr>
          <w:t>n</w:t>
        </w:r>
        <w:bookmarkEnd w:id="804"/>
        <w:r w:rsidR="00361919">
          <w:rPr>
            <w:rStyle w:val="Hyperlink"/>
            <w:sz w:val="22"/>
          </w:rPr>
          <w:t>dige Lösung</w:t>
        </w:r>
      </w:hyperlink>
      <w:bookmarkStart w:id="805" w:name="_Hlt54854102"/>
      <w:bookmarkEnd w:id="805"/>
      <w:r w:rsidR="00361919">
        <w:br/>
      </w:r>
    </w:p>
    <w:p w14:paraId="5D9F48B5" w14:textId="77777777" w:rsidR="00361919" w:rsidRPr="00361919" w:rsidRDefault="006E3167" w:rsidP="00361919">
      <w:pPr>
        <w:rPr>
          <w:rStyle w:val="Nummer"/>
        </w:rPr>
      </w:pPr>
      <w:bookmarkStart w:id="806" w:name="_Hlt54856711"/>
      <w:bookmarkStart w:id="807" w:name="m221"/>
      <w:bookmarkEnd w:id="806"/>
      <w:r>
        <w:rPr>
          <w:rStyle w:val="Nummer"/>
        </w:rPr>
        <w:t>2</w:t>
      </w:r>
      <w:r w:rsidR="00361919" w:rsidRPr="00361919">
        <w:rPr>
          <w:rStyle w:val="Nummer"/>
        </w:rPr>
        <w:t>21</w:t>
      </w:r>
      <w:bookmarkEnd w:id="807"/>
      <w:r w:rsidR="00361919"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2197"/>
        <w:gridCol w:w="2126"/>
      </w:tblGrid>
      <w:tr w:rsidR="00361919" w14:paraId="66687200" w14:textId="77777777" w:rsidTr="00C5623D">
        <w:tc>
          <w:tcPr>
            <w:tcW w:w="2197" w:type="dxa"/>
          </w:tcPr>
          <w:p w14:paraId="42B5268A" w14:textId="77777777" w:rsidR="00361919" w:rsidRDefault="00361919" w:rsidP="00361919">
            <w:r>
              <w:t>Beschleunigung</w:t>
            </w:r>
          </w:p>
        </w:tc>
        <w:tc>
          <w:tcPr>
            <w:tcW w:w="2126" w:type="dxa"/>
          </w:tcPr>
          <w:p w14:paraId="3A944D5B" w14:textId="77777777" w:rsidR="00361919" w:rsidRDefault="00361919" w:rsidP="00361919">
            <w:r>
              <w:t>2,8 m/s²</w:t>
            </w:r>
          </w:p>
        </w:tc>
      </w:tr>
      <w:tr w:rsidR="00361919" w14:paraId="3B64EE8D" w14:textId="77777777" w:rsidTr="00C5623D">
        <w:tc>
          <w:tcPr>
            <w:tcW w:w="2197" w:type="dxa"/>
          </w:tcPr>
          <w:p w14:paraId="4FEA50F3" w14:textId="77777777" w:rsidR="00361919" w:rsidRDefault="00361919" w:rsidP="00361919">
            <w:r>
              <w:t xml:space="preserve">Weg </w:t>
            </w:r>
          </w:p>
        </w:tc>
        <w:tc>
          <w:tcPr>
            <w:tcW w:w="2126" w:type="dxa"/>
          </w:tcPr>
          <w:p w14:paraId="6B306A25" w14:textId="77777777" w:rsidR="00361919" w:rsidRDefault="00361919" w:rsidP="00361919">
            <w:r>
              <w:t>78 m</w:t>
            </w:r>
          </w:p>
        </w:tc>
      </w:tr>
      <w:tr w:rsidR="00361919" w14:paraId="141863AE" w14:textId="77777777" w:rsidTr="00C5623D">
        <w:tc>
          <w:tcPr>
            <w:tcW w:w="2197" w:type="dxa"/>
          </w:tcPr>
          <w:p w14:paraId="2A205A49" w14:textId="77777777" w:rsidR="00361919" w:rsidRDefault="00361919" w:rsidP="00361919">
            <w:r>
              <w:t>Arbeit</w:t>
            </w:r>
          </w:p>
        </w:tc>
        <w:tc>
          <w:tcPr>
            <w:tcW w:w="2126" w:type="dxa"/>
          </w:tcPr>
          <w:p w14:paraId="36346BCD" w14:textId="77777777" w:rsidR="00361919" w:rsidRDefault="00361919" w:rsidP="00361919">
            <w:r>
              <w:t>205,1 kJ</w:t>
            </w:r>
          </w:p>
        </w:tc>
      </w:tr>
      <w:tr w:rsidR="00361919" w14:paraId="1FDCED43" w14:textId="77777777" w:rsidTr="00C5623D">
        <w:tc>
          <w:tcPr>
            <w:tcW w:w="2197" w:type="dxa"/>
          </w:tcPr>
          <w:p w14:paraId="06B4B347" w14:textId="77777777" w:rsidR="00361919" w:rsidRDefault="00361919" w:rsidP="00361919">
            <w:r>
              <w:t xml:space="preserve">Geschwind. </w:t>
            </w:r>
          </w:p>
        </w:tc>
        <w:tc>
          <w:tcPr>
            <w:tcW w:w="2126" w:type="dxa"/>
          </w:tcPr>
          <w:p w14:paraId="5D4E4C96" w14:textId="77777777" w:rsidR="00361919" w:rsidRDefault="00361919" w:rsidP="00361919">
            <w:r>
              <w:t>74,8 km/h</w:t>
            </w:r>
          </w:p>
        </w:tc>
      </w:tr>
    </w:tbl>
    <w:p w14:paraId="7986E3DA" w14:textId="77777777" w:rsidR="009F06AC" w:rsidRDefault="00B42104" w:rsidP="00361919">
      <w:pPr>
        <w:rPr>
          <w:rStyle w:val="Nummer"/>
        </w:rPr>
      </w:pPr>
      <w:hyperlink r:id="rId171" w:anchor="m221" w:history="1">
        <w:r w:rsidR="00361919">
          <w:rPr>
            <w:rStyle w:val="Hyperlink"/>
            <w:sz w:val="22"/>
          </w:rPr>
          <w:t>voll</w:t>
        </w:r>
        <w:bookmarkStart w:id="808" w:name="_Hlt14826135"/>
        <w:bookmarkStart w:id="809" w:name="_Hlt14824797"/>
        <w:bookmarkEnd w:id="808"/>
        <w:r w:rsidR="00361919">
          <w:rPr>
            <w:rStyle w:val="Hyperlink"/>
            <w:sz w:val="22"/>
          </w:rPr>
          <w:t>s</w:t>
        </w:r>
        <w:bookmarkEnd w:id="809"/>
        <w:r w:rsidR="00361919">
          <w:rPr>
            <w:rStyle w:val="Hyperlink"/>
            <w:sz w:val="22"/>
          </w:rPr>
          <w:t>t</w:t>
        </w:r>
        <w:bookmarkStart w:id="810" w:name="_Hlt54854072"/>
        <w:bookmarkStart w:id="811" w:name="_Hlt54852846"/>
        <w:bookmarkEnd w:id="810"/>
        <w:r w:rsidR="00361919">
          <w:rPr>
            <w:rStyle w:val="Hyperlink"/>
            <w:sz w:val="22"/>
          </w:rPr>
          <w:t>ä</w:t>
        </w:r>
        <w:bookmarkEnd w:id="811"/>
        <w:r w:rsidR="00361919">
          <w:rPr>
            <w:rStyle w:val="Hyperlink"/>
            <w:sz w:val="22"/>
          </w:rPr>
          <w:t>n</w:t>
        </w:r>
        <w:bookmarkStart w:id="812" w:name="_Hlt54854078"/>
        <w:r w:rsidR="00361919">
          <w:rPr>
            <w:rStyle w:val="Hyperlink"/>
            <w:sz w:val="22"/>
          </w:rPr>
          <w:t>d</w:t>
        </w:r>
        <w:bookmarkEnd w:id="812"/>
        <w:r w:rsidR="00361919">
          <w:rPr>
            <w:rStyle w:val="Hyperlink"/>
            <w:sz w:val="22"/>
          </w:rPr>
          <w:t>i</w:t>
        </w:r>
        <w:bookmarkStart w:id="813" w:name="_Hlt14824784"/>
        <w:bookmarkStart w:id="814" w:name="_Hlt14824474"/>
        <w:bookmarkEnd w:id="813"/>
        <w:r w:rsidR="00361919">
          <w:rPr>
            <w:rStyle w:val="Hyperlink"/>
            <w:sz w:val="22"/>
          </w:rPr>
          <w:t>g</w:t>
        </w:r>
        <w:bookmarkEnd w:id="814"/>
        <w:r w:rsidR="00361919">
          <w:rPr>
            <w:rStyle w:val="Hyperlink"/>
            <w:sz w:val="22"/>
          </w:rPr>
          <w:t>e Lösung</w:t>
        </w:r>
      </w:hyperlink>
      <w:r w:rsidR="00361919" w:rsidRPr="00361919">
        <w:rPr>
          <w:rStyle w:val="Nummer"/>
        </w:rPr>
        <w:br/>
      </w:r>
    </w:p>
    <w:p w14:paraId="46E00B18" w14:textId="77777777" w:rsidR="00361919" w:rsidRDefault="006E3167" w:rsidP="00361919">
      <w:bookmarkStart w:id="815" w:name="m222"/>
      <w:r>
        <w:rPr>
          <w:rStyle w:val="Nummer"/>
        </w:rPr>
        <w:t>22</w:t>
      </w:r>
      <w:r w:rsidR="00361919" w:rsidRPr="00361919">
        <w:rPr>
          <w:rStyle w:val="Nummer"/>
        </w:rPr>
        <w:t>2</w:t>
      </w:r>
      <w:bookmarkEnd w:id="815"/>
      <w:r w:rsidR="00361919" w:rsidRPr="00361919">
        <w:rPr>
          <w:rStyle w:val="Nummer"/>
        </w:rPr>
        <w:t>.</w:t>
      </w:r>
      <w:r w:rsidR="00361919">
        <w:t xml:space="preserve"> </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73CA2887" w14:textId="77777777">
        <w:tc>
          <w:tcPr>
            <w:tcW w:w="1701" w:type="dxa"/>
          </w:tcPr>
          <w:p w14:paraId="1C167CF3" w14:textId="77777777" w:rsidR="00361919" w:rsidRDefault="00361919" w:rsidP="00361919">
            <w:r>
              <w:t>Winkel</w:t>
            </w:r>
          </w:p>
        </w:tc>
        <w:tc>
          <w:tcPr>
            <w:tcW w:w="1701" w:type="dxa"/>
          </w:tcPr>
          <w:p w14:paraId="25C438F7" w14:textId="77777777" w:rsidR="00361919" w:rsidRDefault="00361919" w:rsidP="00361919">
            <w:r>
              <w:t>26,6°</w:t>
            </w:r>
          </w:p>
        </w:tc>
      </w:tr>
      <w:tr w:rsidR="00361919" w14:paraId="5471D42B" w14:textId="77777777">
        <w:tc>
          <w:tcPr>
            <w:tcW w:w="1701" w:type="dxa"/>
          </w:tcPr>
          <w:p w14:paraId="2D81CA37" w14:textId="77777777" w:rsidR="00361919" w:rsidRDefault="00361919" w:rsidP="00361919">
            <w:r>
              <w:t>Geschwind.</w:t>
            </w:r>
          </w:p>
        </w:tc>
        <w:tc>
          <w:tcPr>
            <w:tcW w:w="1701" w:type="dxa"/>
          </w:tcPr>
          <w:p w14:paraId="67376D87" w14:textId="77777777" w:rsidR="00361919" w:rsidRDefault="00361919" w:rsidP="00361919">
            <w:r>
              <w:t>12 m/s</w:t>
            </w:r>
          </w:p>
        </w:tc>
      </w:tr>
    </w:tbl>
    <w:p w14:paraId="2DE566B0" w14:textId="77777777" w:rsidR="00361919" w:rsidRDefault="00B42104" w:rsidP="00361919">
      <w:hyperlink r:id="rId172" w:anchor="m222" w:history="1">
        <w:r w:rsidR="00361919">
          <w:rPr>
            <w:rStyle w:val="Hyperlink"/>
            <w:sz w:val="22"/>
          </w:rPr>
          <w:t>voll</w:t>
        </w:r>
        <w:bookmarkStart w:id="816" w:name="_Hlt51070905"/>
        <w:bookmarkStart w:id="817" w:name="_Hlt51070858"/>
        <w:bookmarkEnd w:id="816"/>
        <w:r w:rsidR="00361919">
          <w:rPr>
            <w:rStyle w:val="Hyperlink"/>
            <w:sz w:val="22"/>
          </w:rPr>
          <w:t>s</w:t>
        </w:r>
        <w:bookmarkEnd w:id="817"/>
        <w:r w:rsidR="00361919">
          <w:rPr>
            <w:rStyle w:val="Hyperlink"/>
            <w:sz w:val="22"/>
          </w:rPr>
          <w:t>t</w:t>
        </w:r>
        <w:bookmarkStart w:id="818" w:name="_Hlt15133936"/>
        <w:r w:rsidR="00361919">
          <w:rPr>
            <w:rStyle w:val="Hyperlink"/>
            <w:sz w:val="22"/>
          </w:rPr>
          <w:t>ä</w:t>
        </w:r>
        <w:bookmarkEnd w:id="818"/>
        <w:r w:rsidR="00361919">
          <w:rPr>
            <w:rStyle w:val="Hyperlink"/>
            <w:sz w:val="22"/>
          </w:rPr>
          <w:t>n</w:t>
        </w:r>
        <w:bookmarkStart w:id="819" w:name="_Hlt13980770"/>
        <w:r w:rsidR="00361919">
          <w:rPr>
            <w:rStyle w:val="Hyperlink"/>
            <w:sz w:val="22"/>
          </w:rPr>
          <w:t>d</w:t>
        </w:r>
        <w:bookmarkEnd w:id="819"/>
        <w:r w:rsidR="00361919">
          <w:rPr>
            <w:rStyle w:val="Hyperlink"/>
            <w:sz w:val="22"/>
          </w:rPr>
          <w:t>i</w:t>
        </w:r>
        <w:bookmarkStart w:id="820" w:name="_Hlt13980745"/>
        <w:bookmarkStart w:id="821" w:name="_Hlt13980734"/>
        <w:bookmarkEnd w:id="820"/>
        <w:r w:rsidR="00361919">
          <w:rPr>
            <w:rStyle w:val="Hyperlink"/>
            <w:sz w:val="22"/>
          </w:rPr>
          <w:t>g</w:t>
        </w:r>
        <w:bookmarkStart w:id="822" w:name="_Hlt14157386"/>
        <w:bookmarkEnd w:id="821"/>
        <w:bookmarkEnd w:id="822"/>
        <w:r w:rsidR="00361919">
          <w:rPr>
            <w:rStyle w:val="Hyperlink"/>
            <w:sz w:val="22"/>
          </w:rPr>
          <w:t xml:space="preserve">e </w:t>
        </w:r>
        <w:bookmarkStart w:id="823" w:name="_Hlt14824345"/>
        <w:r w:rsidR="00361919">
          <w:rPr>
            <w:rStyle w:val="Hyperlink"/>
            <w:sz w:val="22"/>
          </w:rPr>
          <w:t>L</w:t>
        </w:r>
        <w:bookmarkEnd w:id="823"/>
        <w:r w:rsidR="00361919">
          <w:rPr>
            <w:rStyle w:val="Hyperlink"/>
            <w:sz w:val="22"/>
          </w:rPr>
          <w:t>ösung</w:t>
        </w:r>
        <w:r w:rsidR="00361919">
          <w:rPr>
            <w:rStyle w:val="Hyperlink"/>
            <w:sz w:val="22"/>
          </w:rPr>
          <w:br/>
        </w:r>
      </w:hyperlink>
      <w:r w:rsidR="00361919" w:rsidRPr="00361919">
        <w:rPr>
          <w:rStyle w:val="Nummer"/>
        </w:rPr>
        <w:br/>
      </w:r>
      <w:bookmarkStart w:id="824" w:name="m223"/>
      <w:r w:rsidR="00361919" w:rsidRPr="00361919">
        <w:rPr>
          <w:rStyle w:val="Nummer"/>
        </w:rPr>
        <w:t>223.</w:t>
      </w:r>
      <w:r w:rsidR="00361919">
        <w:t xml:space="preserve"> </w:t>
      </w:r>
      <w:bookmarkEnd w:id="824"/>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666717C3" w14:textId="77777777">
        <w:tc>
          <w:tcPr>
            <w:tcW w:w="2055" w:type="dxa"/>
          </w:tcPr>
          <w:p w14:paraId="54A14B72" w14:textId="77777777" w:rsidR="00361919" w:rsidRDefault="00361919" w:rsidP="00361919">
            <w:r>
              <w:t>Geschwindigkeit</w:t>
            </w:r>
          </w:p>
        </w:tc>
        <w:tc>
          <w:tcPr>
            <w:tcW w:w="1347" w:type="dxa"/>
          </w:tcPr>
          <w:p w14:paraId="4AD848A1" w14:textId="77777777" w:rsidR="00361919" w:rsidRDefault="00361919" w:rsidP="00361919">
            <w:r>
              <w:t>0,45 m/s</w:t>
            </w:r>
          </w:p>
        </w:tc>
      </w:tr>
    </w:tbl>
    <w:p w14:paraId="1C07746D" w14:textId="77777777" w:rsidR="009F06AC" w:rsidRDefault="00B42104" w:rsidP="00361919">
      <w:hyperlink r:id="rId173" w:anchor="m223" w:history="1">
        <w:r w:rsidR="00361919">
          <w:rPr>
            <w:rStyle w:val="Hyperlink"/>
            <w:sz w:val="22"/>
          </w:rPr>
          <w:t>voll</w:t>
        </w:r>
        <w:bookmarkStart w:id="825" w:name="_Hlt182610195"/>
        <w:bookmarkStart w:id="826" w:name="_Hlt182610181"/>
        <w:bookmarkEnd w:id="825"/>
        <w:r w:rsidR="00361919">
          <w:rPr>
            <w:rStyle w:val="Hyperlink"/>
            <w:sz w:val="22"/>
          </w:rPr>
          <w:t>s</w:t>
        </w:r>
        <w:bookmarkEnd w:id="826"/>
        <w:r w:rsidR="00361919">
          <w:rPr>
            <w:rStyle w:val="Hyperlink"/>
            <w:sz w:val="22"/>
          </w:rPr>
          <w:t>tänd</w:t>
        </w:r>
        <w:bookmarkStart w:id="827" w:name="_Hlt54913002"/>
        <w:r w:rsidR="00361919">
          <w:rPr>
            <w:rStyle w:val="Hyperlink"/>
            <w:sz w:val="22"/>
          </w:rPr>
          <w:t>i</w:t>
        </w:r>
        <w:bookmarkEnd w:id="827"/>
        <w:r w:rsidR="00361919">
          <w:rPr>
            <w:rStyle w:val="Hyperlink"/>
            <w:sz w:val="22"/>
          </w:rPr>
          <w:t>g</w:t>
        </w:r>
        <w:bookmarkStart w:id="828" w:name="_Hlt15134189"/>
        <w:r w:rsidR="00361919">
          <w:rPr>
            <w:rStyle w:val="Hyperlink"/>
            <w:sz w:val="22"/>
          </w:rPr>
          <w:t>e</w:t>
        </w:r>
        <w:bookmarkEnd w:id="828"/>
        <w:r w:rsidR="00361919">
          <w:rPr>
            <w:rStyle w:val="Hyperlink"/>
            <w:sz w:val="22"/>
          </w:rPr>
          <w:t xml:space="preserve"> </w:t>
        </w:r>
        <w:bookmarkStart w:id="829" w:name="_Hlt15134691"/>
        <w:r w:rsidR="00361919">
          <w:rPr>
            <w:rStyle w:val="Hyperlink"/>
            <w:sz w:val="22"/>
          </w:rPr>
          <w:t>L</w:t>
        </w:r>
        <w:bookmarkEnd w:id="829"/>
        <w:r w:rsidR="00361919">
          <w:rPr>
            <w:rStyle w:val="Hyperlink"/>
            <w:sz w:val="22"/>
          </w:rPr>
          <w:t>ösu</w:t>
        </w:r>
        <w:bookmarkStart w:id="830" w:name="_Hlt15134075"/>
        <w:bookmarkEnd w:id="830"/>
        <w:r w:rsidR="00361919">
          <w:rPr>
            <w:rStyle w:val="Hyperlink"/>
            <w:sz w:val="22"/>
          </w:rPr>
          <w:t>ng</w:t>
        </w:r>
      </w:hyperlink>
      <w:r w:rsidR="00361919">
        <w:br/>
      </w:r>
    </w:p>
    <w:p w14:paraId="650A323E" w14:textId="77777777" w:rsidR="00361919" w:rsidRPr="00361919" w:rsidRDefault="00361919" w:rsidP="00361919">
      <w:pPr>
        <w:rPr>
          <w:rStyle w:val="Nummer"/>
        </w:rPr>
      </w:pPr>
      <w:bookmarkStart w:id="831" w:name="m224"/>
      <w:r w:rsidRPr="00361919">
        <w:rPr>
          <w:rStyle w:val="Nummer"/>
        </w:rPr>
        <w:t>224.</w:t>
      </w:r>
    </w:p>
    <w:tbl>
      <w:tblPr>
        <w:tblW w:w="0" w:type="auto"/>
        <w:tblLayout w:type="fixed"/>
        <w:tblCellMar>
          <w:left w:w="70" w:type="dxa"/>
          <w:right w:w="70" w:type="dxa"/>
        </w:tblCellMar>
        <w:tblLook w:val="0000" w:firstRow="0" w:lastRow="0" w:firstColumn="0" w:lastColumn="0" w:noHBand="0" w:noVBand="0"/>
      </w:tblPr>
      <w:tblGrid>
        <w:gridCol w:w="2197"/>
        <w:gridCol w:w="2126"/>
      </w:tblGrid>
      <w:tr w:rsidR="00361919" w14:paraId="30D192F7" w14:textId="77777777" w:rsidTr="00C5623D">
        <w:tc>
          <w:tcPr>
            <w:tcW w:w="2197" w:type="dxa"/>
          </w:tcPr>
          <w:bookmarkEnd w:id="831"/>
          <w:p w14:paraId="53365AA6" w14:textId="77777777" w:rsidR="00361919" w:rsidRDefault="00361919" w:rsidP="00361919">
            <w:r>
              <w:t>Geschwindigkeit</w:t>
            </w:r>
          </w:p>
        </w:tc>
        <w:tc>
          <w:tcPr>
            <w:tcW w:w="2126" w:type="dxa"/>
          </w:tcPr>
          <w:p w14:paraId="6740823F" w14:textId="77777777" w:rsidR="00361919" w:rsidRDefault="00361919" w:rsidP="00361919">
            <w:r>
              <w:t>11,52 m/s</w:t>
            </w:r>
          </w:p>
        </w:tc>
      </w:tr>
      <w:tr w:rsidR="00361919" w14:paraId="09E7A9D6" w14:textId="77777777" w:rsidTr="00C5623D">
        <w:tc>
          <w:tcPr>
            <w:tcW w:w="2197" w:type="dxa"/>
          </w:tcPr>
          <w:p w14:paraId="72FFCCAB" w14:textId="77777777" w:rsidR="00361919" w:rsidRDefault="00361919" w:rsidP="00361919">
            <w:r>
              <w:t>Geschwindigkeit</w:t>
            </w:r>
          </w:p>
        </w:tc>
        <w:tc>
          <w:tcPr>
            <w:tcW w:w="2126" w:type="dxa"/>
          </w:tcPr>
          <w:p w14:paraId="5A5BAC23" w14:textId="77777777" w:rsidR="00361919" w:rsidRDefault="00361919" w:rsidP="00361919">
            <w:r>
              <w:t>23,8 m/s</w:t>
            </w:r>
          </w:p>
        </w:tc>
      </w:tr>
    </w:tbl>
    <w:p w14:paraId="176B3888" w14:textId="77777777" w:rsidR="00361919" w:rsidRPr="00361919" w:rsidRDefault="00361919" w:rsidP="00361919">
      <w:pPr>
        <w:rPr>
          <w:rStyle w:val="Nummer"/>
        </w:rPr>
      </w:pPr>
      <w:r w:rsidRPr="00361919">
        <w:rPr>
          <w:rStyle w:val="Nummer"/>
        </w:rPr>
        <w:br/>
      </w:r>
      <w:bookmarkStart w:id="832" w:name="m225"/>
      <w:r w:rsidRPr="00361919">
        <w:rPr>
          <w:rStyle w:val="Nummer"/>
        </w:rPr>
        <w:t>225.</w:t>
      </w:r>
      <w:bookmarkEnd w:id="832"/>
    </w:p>
    <w:tbl>
      <w:tblPr>
        <w:tblW w:w="0" w:type="auto"/>
        <w:tblLayout w:type="fixed"/>
        <w:tblCellMar>
          <w:left w:w="70" w:type="dxa"/>
          <w:right w:w="70" w:type="dxa"/>
        </w:tblCellMar>
        <w:tblLook w:val="0000" w:firstRow="0" w:lastRow="0" w:firstColumn="0" w:lastColumn="0" w:noHBand="0" w:noVBand="0"/>
      </w:tblPr>
      <w:tblGrid>
        <w:gridCol w:w="2197"/>
        <w:gridCol w:w="2126"/>
      </w:tblGrid>
      <w:tr w:rsidR="00361919" w14:paraId="6658A56C" w14:textId="77777777" w:rsidTr="00C5623D">
        <w:tc>
          <w:tcPr>
            <w:tcW w:w="2197" w:type="dxa"/>
          </w:tcPr>
          <w:p w14:paraId="07647F51" w14:textId="77777777" w:rsidR="00361919" w:rsidRDefault="00361919" w:rsidP="00361919">
            <w:r>
              <w:t>Geschwindigkeit</w:t>
            </w:r>
          </w:p>
        </w:tc>
        <w:tc>
          <w:tcPr>
            <w:tcW w:w="2126" w:type="dxa"/>
          </w:tcPr>
          <w:p w14:paraId="35750BF6" w14:textId="77777777" w:rsidR="00361919" w:rsidRDefault="00361919" w:rsidP="00361919">
            <w:r>
              <w:t>16 m/s</w:t>
            </w:r>
          </w:p>
        </w:tc>
      </w:tr>
      <w:tr w:rsidR="00361919" w14:paraId="6B2B054A" w14:textId="77777777" w:rsidTr="00C5623D">
        <w:tc>
          <w:tcPr>
            <w:tcW w:w="2197" w:type="dxa"/>
          </w:tcPr>
          <w:p w14:paraId="71CEFDE4" w14:textId="77777777" w:rsidR="00361919" w:rsidRDefault="00361919" w:rsidP="00361919">
            <w:r>
              <w:t>Geschwindigkeit</w:t>
            </w:r>
          </w:p>
        </w:tc>
        <w:tc>
          <w:tcPr>
            <w:tcW w:w="2126" w:type="dxa"/>
          </w:tcPr>
          <w:p w14:paraId="2CEF15FB" w14:textId="77777777" w:rsidR="00361919" w:rsidRDefault="00361919" w:rsidP="00361919">
            <w:r>
              <w:t>19 m/s</w:t>
            </w:r>
          </w:p>
        </w:tc>
      </w:tr>
    </w:tbl>
    <w:p w14:paraId="6C76D02E" w14:textId="77777777" w:rsidR="00361919" w:rsidRPr="00361919" w:rsidRDefault="00361919" w:rsidP="00361919">
      <w:pPr>
        <w:rPr>
          <w:rStyle w:val="Nummer"/>
        </w:rPr>
      </w:pPr>
      <w:r w:rsidRPr="00361919">
        <w:rPr>
          <w:rStyle w:val="Nummer"/>
        </w:rPr>
        <w:br/>
      </w:r>
      <w:bookmarkStart w:id="833" w:name="m226"/>
      <w:r w:rsidRPr="00361919">
        <w:rPr>
          <w:rStyle w:val="Nummer"/>
        </w:rPr>
        <w:t>226.</w:t>
      </w:r>
      <w:bookmarkEnd w:id="833"/>
    </w:p>
    <w:p w14:paraId="251D6EEC" w14:textId="77777777" w:rsidR="00C83085" w:rsidRDefault="00C83085" w:rsidP="00C83085">
      <w:pPr>
        <w:rPr>
          <w:rStyle w:val="Nummer"/>
          <w:b w:val="0"/>
        </w:rPr>
      </w:pPr>
      <w:r>
        <w:rPr>
          <w:rStyle w:val="Nummer"/>
          <w:b w:val="0"/>
        </w:rPr>
        <w:t xml:space="preserve">Es muss die Hubarbeit berechnet werden, um die Ziegelsteine auf den immer größer werdenden Stapel zu heben. </w:t>
      </w:r>
    </w:p>
    <w:p w14:paraId="75351119" w14:textId="77777777" w:rsidR="00C83085" w:rsidRDefault="00C83085" w:rsidP="00C83085">
      <w:pPr>
        <w:rPr>
          <w:rStyle w:val="Nummer"/>
          <w:b w:val="0"/>
        </w:rPr>
      </w:pPr>
      <w:r w:rsidRPr="00C83085">
        <w:rPr>
          <w:rStyle w:val="Nummer"/>
          <w:b w:val="0"/>
        </w:rPr>
        <w:t xml:space="preserve">Der erste Ziegelstein </w:t>
      </w:r>
      <w:r>
        <w:rPr>
          <w:rStyle w:val="Nummer"/>
          <w:b w:val="0"/>
        </w:rPr>
        <w:t>bleibt einfach liegen, es wird also keine Arbeit verrichtet.</w:t>
      </w:r>
    </w:p>
    <w:p w14:paraId="0FDDE339" w14:textId="77777777" w:rsidR="00C83085" w:rsidRDefault="00C83085" w:rsidP="00C83085">
      <w:pPr>
        <w:rPr>
          <w:rStyle w:val="Nummer"/>
          <w:b w:val="0"/>
        </w:rPr>
      </w:pPr>
      <w:r>
        <w:rPr>
          <w:rStyle w:val="Nummer"/>
          <w:b w:val="0"/>
        </w:rPr>
        <w:t>Der zweite Stein muss um die Höhe des ersten Steins gehoben werden:</w:t>
      </w:r>
    </w:p>
    <w:p w14:paraId="4E62ADFD" w14:textId="77777777" w:rsidR="00C83085" w:rsidRDefault="00C83085" w:rsidP="00C83085">
      <w:pPr>
        <w:rPr>
          <w:rStyle w:val="Nummer"/>
          <w:b w:val="0"/>
        </w:rPr>
      </w:pPr>
      <w:r w:rsidRPr="00C83085">
        <w:rPr>
          <w:rStyle w:val="Nummer"/>
          <w:b w:val="0"/>
        </w:rPr>
        <w:object w:dxaOrig="3300" w:dyaOrig="1380" w14:anchorId="22B9A026">
          <v:shape id="_x0000_i1067" type="#_x0000_t75" style="width:165.25pt;height:69.25pt" o:ole="">
            <v:imagedata r:id="rId174" o:title=""/>
          </v:shape>
          <o:OLEObject Type="Embed" ProgID="Equation.DSMT4" ShapeID="_x0000_i1067" DrawAspect="Content" ObjectID="_1731936085" r:id="rId175"/>
        </w:object>
      </w:r>
    </w:p>
    <w:p w14:paraId="3AB9AA29" w14:textId="77777777" w:rsidR="00C83085" w:rsidRDefault="00C83085" w:rsidP="00C83085">
      <w:r>
        <w:rPr>
          <w:rStyle w:val="Nummer"/>
          <w:b w:val="0"/>
        </w:rPr>
        <w:t xml:space="preserve">Der dritte Stein muss bereits zwei Steine hochgehoben werden, wozu </w:t>
      </w:r>
      <w:r w:rsidR="0062723E">
        <w:rPr>
          <w:rStyle w:val="Nummer"/>
          <w:b w:val="0"/>
        </w:rPr>
        <w:t>eine Arbeit von 4,46</w:t>
      </w:r>
      <w:r w:rsidR="0062723E">
        <w:t xml:space="preserve"> J notwendig sind. </w:t>
      </w:r>
    </w:p>
    <w:p w14:paraId="7FC1CC45" w14:textId="77777777" w:rsidR="0062723E" w:rsidRDefault="0062723E" w:rsidP="00C83085">
      <w:r>
        <w:t>Für die Steine ergeben sich folgende Arbeiten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842"/>
      </w:tblGrid>
      <w:tr w:rsidR="0062723E" w14:paraId="5A651E7F" w14:textId="77777777" w:rsidTr="00AA635E">
        <w:tc>
          <w:tcPr>
            <w:tcW w:w="1101" w:type="dxa"/>
            <w:shd w:val="clear" w:color="auto" w:fill="auto"/>
          </w:tcPr>
          <w:p w14:paraId="48C66A0D" w14:textId="77777777" w:rsidR="0062723E" w:rsidRDefault="0062723E" w:rsidP="00C83085">
            <w:r>
              <w:t xml:space="preserve">Stein </w:t>
            </w:r>
          </w:p>
        </w:tc>
        <w:tc>
          <w:tcPr>
            <w:tcW w:w="1842" w:type="dxa"/>
            <w:shd w:val="clear" w:color="auto" w:fill="auto"/>
          </w:tcPr>
          <w:p w14:paraId="7EDF5FA4" w14:textId="77777777" w:rsidR="0062723E" w:rsidRDefault="0062723E" w:rsidP="00C83085">
            <w:r>
              <w:t>Arbeit</w:t>
            </w:r>
          </w:p>
        </w:tc>
      </w:tr>
      <w:tr w:rsidR="0062723E" w14:paraId="6B0C0652" w14:textId="77777777" w:rsidTr="00AA635E">
        <w:tc>
          <w:tcPr>
            <w:tcW w:w="1101" w:type="dxa"/>
            <w:shd w:val="clear" w:color="auto" w:fill="auto"/>
          </w:tcPr>
          <w:p w14:paraId="744FDB28" w14:textId="77777777" w:rsidR="0062723E" w:rsidRDefault="0062723E" w:rsidP="00C83085">
            <w:r>
              <w:t>1</w:t>
            </w:r>
          </w:p>
        </w:tc>
        <w:tc>
          <w:tcPr>
            <w:tcW w:w="1842" w:type="dxa"/>
            <w:shd w:val="clear" w:color="auto" w:fill="auto"/>
          </w:tcPr>
          <w:p w14:paraId="36977263" w14:textId="77777777" w:rsidR="0062723E" w:rsidRDefault="0062723E" w:rsidP="00C83085">
            <w:r>
              <w:t>0</w:t>
            </w:r>
          </w:p>
        </w:tc>
      </w:tr>
      <w:tr w:rsidR="0062723E" w14:paraId="74E0F7A5" w14:textId="77777777" w:rsidTr="00AA635E">
        <w:tc>
          <w:tcPr>
            <w:tcW w:w="1101" w:type="dxa"/>
            <w:shd w:val="clear" w:color="auto" w:fill="auto"/>
          </w:tcPr>
          <w:p w14:paraId="475B6722" w14:textId="77777777" w:rsidR="0062723E" w:rsidRDefault="0062723E" w:rsidP="00C83085">
            <w:r>
              <w:t>2</w:t>
            </w:r>
          </w:p>
        </w:tc>
        <w:tc>
          <w:tcPr>
            <w:tcW w:w="1842" w:type="dxa"/>
            <w:shd w:val="clear" w:color="auto" w:fill="auto"/>
          </w:tcPr>
          <w:p w14:paraId="18905A32" w14:textId="77777777" w:rsidR="0062723E" w:rsidRDefault="0062723E" w:rsidP="00C83085">
            <w:r>
              <w:t>2,23</w:t>
            </w:r>
          </w:p>
        </w:tc>
      </w:tr>
      <w:tr w:rsidR="0062723E" w14:paraId="113053E4" w14:textId="77777777" w:rsidTr="00AA635E">
        <w:tc>
          <w:tcPr>
            <w:tcW w:w="1101" w:type="dxa"/>
            <w:shd w:val="clear" w:color="auto" w:fill="auto"/>
          </w:tcPr>
          <w:p w14:paraId="758959B8" w14:textId="77777777" w:rsidR="0062723E" w:rsidRDefault="0062723E" w:rsidP="00C83085">
            <w:r>
              <w:t>3</w:t>
            </w:r>
          </w:p>
        </w:tc>
        <w:tc>
          <w:tcPr>
            <w:tcW w:w="1842" w:type="dxa"/>
            <w:shd w:val="clear" w:color="auto" w:fill="auto"/>
          </w:tcPr>
          <w:p w14:paraId="3143CD86" w14:textId="77777777" w:rsidR="0062723E" w:rsidRDefault="0062723E" w:rsidP="00C83085">
            <w:r>
              <w:t>4,46</w:t>
            </w:r>
          </w:p>
        </w:tc>
      </w:tr>
      <w:tr w:rsidR="0062723E" w14:paraId="2B841413" w14:textId="77777777" w:rsidTr="00AA635E">
        <w:tc>
          <w:tcPr>
            <w:tcW w:w="1101" w:type="dxa"/>
            <w:shd w:val="clear" w:color="auto" w:fill="auto"/>
          </w:tcPr>
          <w:p w14:paraId="060F0CE0" w14:textId="77777777" w:rsidR="0062723E" w:rsidRDefault="0062723E" w:rsidP="00C83085">
            <w:r>
              <w:t>4</w:t>
            </w:r>
          </w:p>
        </w:tc>
        <w:tc>
          <w:tcPr>
            <w:tcW w:w="1842" w:type="dxa"/>
            <w:shd w:val="clear" w:color="auto" w:fill="auto"/>
          </w:tcPr>
          <w:p w14:paraId="0A6DA5F3" w14:textId="77777777" w:rsidR="0062723E" w:rsidRDefault="0062723E" w:rsidP="00C83085">
            <w:r>
              <w:t>6,70</w:t>
            </w:r>
          </w:p>
        </w:tc>
      </w:tr>
      <w:tr w:rsidR="0062723E" w14:paraId="7A858BC3" w14:textId="77777777" w:rsidTr="00AA635E">
        <w:tc>
          <w:tcPr>
            <w:tcW w:w="1101" w:type="dxa"/>
            <w:shd w:val="clear" w:color="auto" w:fill="auto"/>
          </w:tcPr>
          <w:p w14:paraId="0502EA9B" w14:textId="77777777" w:rsidR="0062723E" w:rsidRDefault="0062723E" w:rsidP="00C83085">
            <w:r>
              <w:lastRenderedPageBreak/>
              <w:t>5</w:t>
            </w:r>
          </w:p>
        </w:tc>
        <w:tc>
          <w:tcPr>
            <w:tcW w:w="1842" w:type="dxa"/>
            <w:shd w:val="clear" w:color="auto" w:fill="auto"/>
          </w:tcPr>
          <w:p w14:paraId="5BEEFDA5" w14:textId="77777777" w:rsidR="0062723E" w:rsidRDefault="00816695" w:rsidP="00C83085">
            <w:r>
              <w:t>8,93</w:t>
            </w:r>
          </w:p>
        </w:tc>
      </w:tr>
      <w:tr w:rsidR="0062723E" w14:paraId="50C153E0" w14:textId="77777777" w:rsidTr="00AA635E">
        <w:tc>
          <w:tcPr>
            <w:tcW w:w="1101" w:type="dxa"/>
            <w:shd w:val="clear" w:color="auto" w:fill="auto"/>
          </w:tcPr>
          <w:p w14:paraId="704FBC76" w14:textId="77777777" w:rsidR="0062723E" w:rsidRDefault="0062723E" w:rsidP="00C83085">
            <w:r>
              <w:t>6</w:t>
            </w:r>
          </w:p>
        </w:tc>
        <w:tc>
          <w:tcPr>
            <w:tcW w:w="1842" w:type="dxa"/>
            <w:shd w:val="clear" w:color="auto" w:fill="auto"/>
          </w:tcPr>
          <w:p w14:paraId="3DFDE830" w14:textId="77777777" w:rsidR="0062723E" w:rsidRDefault="00C93B88" w:rsidP="00C83085">
            <w:r>
              <w:t>11,16</w:t>
            </w:r>
          </w:p>
        </w:tc>
      </w:tr>
      <w:tr w:rsidR="0062723E" w14:paraId="04EAD59D" w14:textId="77777777" w:rsidTr="00AA635E">
        <w:tc>
          <w:tcPr>
            <w:tcW w:w="1101" w:type="dxa"/>
            <w:shd w:val="clear" w:color="auto" w:fill="auto"/>
          </w:tcPr>
          <w:p w14:paraId="23BB9B6F" w14:textId="77777777" w:rsidR="0062723E" w:rsidRDefault="0062723E" w:rsidP="00C83085">
            <w:r>
              <w:t>7</w:t>
            </w:r>
          </w:p>
        </w:tc>
        <w:tc>
          <w:tcPr>
            <w:tcW w:w="1842" w:type="dxa"/>
            <w:shd w:val="clear" w:color="auto" w:fill="auto"/>
          </w:tcPr>
          <w:p w14:paraId="6F46A9BE" w14:textId="77777777" w:rsidR="0062723E" w:rsidRDefault="00C93B88" w:rsidP="00C83085">
            <w:r>
              <w:t>13,4</w:t>
            </w:r>
          </w:p>
        </w:tc>
      </w:tr>
      <w:tr w:rsidR="0062723E" w14:paraId="52E6DB6A" w14:textId="77777777" w:rsidTr="00AA635E">
        <w:tc>
          <w:tcPr>
            <w:tcW w:w="1101" w:type="dxa"/>
            <w:shd w:val="clear" w:color="auto" w:fill="auto"/>
          </w:tcPr>
          <w:p w14:paraId="4011979D" w14:textId="77777777" w:rsidR="0062723E" w:rsidRDefault="0062723E" w:rsidP="00C83085">
            <w:r>
              <w:t>8</w:t>
            </w:r>
          </w:p>
        </w:tc>
        <w:tc>
          <w:tcPr>
            <w:tcW w:w="1842" w:type="dxa"/>
            <w:shd w:val="clear" w:color="auto" w:fill="auto"/>
          </w:tcPr>
          <w:p w14:paraId="7DF248FC" w14:textId="77777777" w:rsidR="0062723E" w:rsidRDefault="00C93B88" w:rsidP="00C83085">
            <w:r>
              <w:t>15,62</w:t>
            </w:r>
          </w:p>
        </w:tc>
      </w:tr>
      <w:tr w:rsidR="0062723E" w14:paraId="4B67F40A" w14:textId="77777777" w:rsidTr="00AA635E">
        <w:tc>
          <w:tcPr>
            <w:tcW w:w="1101" w:type="dxa"/>
            <w:shd w:val="clear" w:color="auto" w:fill="auto"/>
          </w:tcPr>
          <w:p w14:paraId="7D7C52B0" w14:textId="77777777" w:rsidR="0062723E" w:rsidRDefault="0062723E" w:rsidP="00C83085">
            <w:r>
              <w:t>9</w:t>
            </w:r>
          </w:p>
        </w:tc>
        <w:tc>
          <w:tcPr>
            <w:tcW w:w="1842" w:type="dxa"/>
            <w:shd w:val="clear" w:color="auto" w:fill="auto"/>
          </w:tcPr>
          <w:p w14:paraId="257D1A55" w14:textId="77777777" w:rsidR="0062723E" w:rsidRDefault="00C93B88" w:rsidP="00C83085">
            <w:r>
              <w:t>17,85</w:t>
            </w:r>
          </w:p>
        </w:tc>
      </w:tr>
      <w:tr w:rsidR="0062723E" w14:paraId="5766AF4E" w14:textId="77777777" w:rsidTr="00AA635E">
        <w:tc>
          <w:tcPr>
            <w:tcW w:w="1101" w:type="dxa"/>
            <w:shd w:val="clear" w:color="auto" w:fill="auto"/>
          </w:tcPr>
          <w:p w14:paraId="6E09F035" w14:textId="77777777" w:rsidR="0062723E" w:rsidRDefault="0062723E" w:rsidP="00C83085">
            <w:r>
              <w:t>10</w:t>
            </w:r>
          </w:p>
        </w:tc>
        <w:tc>
          <w:tcPr>
            <w:tcW w:w="1842" w:type="dxa"/>
            <w:shd w:val="clear" w:color="auto" w:fill="auto"/>
          </w:tcPr>
          <w:p w14:paraId="0E511386" w14:textId="77777777" w:rsidR="0062723E" w:rsidRDefault="00C93B88" w:rsidP="00C83085">
            <w:r>
              <w:t>20,09</w:t>
            </w:r>
          </w:p>
        </w:tc>
      </w:tr>
    </w:tbl>
    <w:p w14:paraId="196022F2" w14:textId="77777777" w:rsidR="0062723E" w:rsidRDefault="0062723E" w:rsidP="00C83085"/>
    <w:p w14:paraId="18296F10" w14:textId="77777777" w:rsidR="00C93B88" w:rsidRDefault="00C93B88" w:rsidP="00C83085">
      <w:r>
        <w:t>Die Summe ergibt dann 110,4 J.</w:t>
      </w:r>
    </w:p>
    <w:p w14:paraId="089687CA" w14:textId="77777777" w:rsidR="00C93B88" w:rsidRDefault="00C93B88" w:rsidP="00C83085"/>
    <w:p w14:paraId="11E41518" w14:textId="77777777" w:rsidR="00361919" w:rsidRDefault="00361919" w:rsidP="00361919">
      <w:pPr>
        <w:rPr>
          <w:color w:val="000000"/>
        </w:rPr>
      </w:pPr>
      <w:r w:rsidRPr="00361919">
        <w:rPr>
          <w:rStyle w:val="Nummer"/>
        </w:rPr>
        <w:br/>
      </w:r>
      <w:bookmarkStart w:id="834" w:name="m227"/>
      <w:r w:rsidR="006E3167">
        <w:rPr>
          <w:rStyle w:val="Nummer"/>
        </w:rPr>
        <w:t>227</w:t>
      </w:r>
      <w:bookmarkStart w:id="835" w:name="_Hlt54912978"/>
      <w:bookmarkEnd w:id="834"/>
      <w:bookmarkEnd w:id="835"/>
      <w:r w:rsidR="006E3167">
        <w:rPr>
          <w:rStyle w:val="Nummer"/>
        </w:rPr>
        <w:t>.</w:t>
      </w:r>
      <w:r>
        <w:t xml:space="preserve"> Der Motor muss eine Leistung von 4</w:t>
      </w:r>
      <w:r w:rsidR="004F4918">
        <w:t>,</w:t>
      </w:r>
      <w:r>
        <w:t>2 kW haben.</w:t>
      </w:r>
      <w:r>
        <w:br/>
      </w:r>
      <w:r>
        <w:br/>
      </w:r>
      <w:bookmarkStart w:id="836" w:name="_Hlt54938462"/>
      <w:bookmarkEnd w:id="836"/>
      <w:r>
        <w:fldChar w:fldCharType="begin"/>
      </w:r>
      <w:r w:rsidR="00B57015">
        <w:instrText>HYPERLINK "vlsgmech</w:instrText>
      </w:r>
      <w:r w:rsidR="008D3EAE">
        <w:instrText>.docx</w:instrText>
      </w:r>
      <w:r w:rsidR="00B57015">
        <w:instrText>" \l "m227"</w:instrText>
      </w:r>
      <w:r>
        <w:fldChar w:fldCharType="separate"/>
      </w:r>
      <w:r>
        <w:rPr>
          <w:rStyle w:val="Hyperlink"/>
          <w:sz w:val="22"/>
        </w:rPr>
        <w:t>vollst</w:t>
      </w:r>
      <w:bookmarkStart w:id="837" w:name="_Hlt54937760"/>
      <w:bookmarkStart w:id="838" w:name="_Hlt54913078"/>
      <w:bookmarkEnd w:id="837"/>
      <w:r>
        <w:rPr>
          <w:rStyle w:val="Hyperlink"/>
          <w:sz w:val="22"/>
        </w:rPr>
        <w:t>ä</w:t>
      </w:r>
      <w:bookmarkEnd w:id="838"/>
      <w:r>
        <w:rPr>
          <w:rStyle w:val="Hyperlink"/>
          <w:sz w:val="22"/>
        </w:rPr>
        <w:t>nd</w:t>
      </w:r>
      <w:bookmarkStart w:id="839" w:name="_Hlt118094636"/>
      <w:r>
        <w:rPr>
          <w:rStyle w:val="Hyperlink"/>
          <w:sz w:val="22"/>
        </w:rPr>
        <w:t>i</w:t>
      </w:r>
      <w:bookmarkEnd w:id="839"/>
      <w:r>
        <w:rPr>
          <w:rStyle w:val="Hyperlink"/>
          <w:sz w:val="22"/>
        </w:rPr>
        <w:t>ge Lösung</w:t>
      </w:r>
      <w:r>
        <w:fldChar w:fldCharType="end"/>
      </w:r>
      <w:bookmarkStart w:id="840" w:name="_Hlt54913064"/>
      <w:bookmarkEnd w:id="840"/>
      <w:r w:rsidRPr="00361919">
        <w:rPr>
          <w:rStyle w:val="Nummer"/>
        </w:rPr>
        <w:br/>
      </w:r>
      <w:r w:rsidRPr="00361919">
        <w:rPr>
          <w:rStyle w:val="Nummer"/>
        </w:rPr>
        <w:br/>
      </w:r>
      <w:bookmarkStart w:id="841" w:name="m228"/>
      <w:r w:rsidRPr="00361919">
        <w:rPr>
          <w:rStyle w:val="Nummer"/>
        </w:rPr>
        <w:t>2</w:t>
      </w:r>
      <w:r w:rsidR="006E3167">
        <w:rPr>
          <w:rStyle w:val="Nummer"/>
        </w:rPr>
        <w:t>2</w:t>
      </w:r>
      <w:r w:rsidRPr="00361919">
        <w:rPr>
          <w:rStyle w:val="Nummer"/>
        </w:rPr>
        <w:t>8</w:t>
      </w:r>
      <w:bookmarkEnd w:id="841"/>
      <w:r w:rsidRPr="00361919">
        <w:rPr>
          <w:rStyle w:val="Nummer"/>
        </w:rPr>
        <w:t>.</w:t>
      </w:r>
      <w:r>
        <w:t xml:space="preserve"> </w:t>
      </w:r>
      <w:r>
        <w:rPr>
          <w:color w:val="000000"/>
        </w:rPr>
        <w:t>Die Geschwindigkeit sinkt auf 0,86 m/s.</w:t>
      </w:r>
    </w:p>
    <w:p w14:paraId="760A02D9" w14:textId="77777777" w:rsidR="00361919" w:rsidRDefault="00B42104" w:rsidP="00361919">
      <w:pPr>
        <w:rPr>
          <w:color w:val="000000"/>
        </w:rPr>
      </w:pPr>
      <w:hyperlink r:id="rId176" w:anchor="m228" w:history="1">
        <w:r w:rsidR="00361919">
          <w:rPr>
            <w:rStyle w:val="Hyperlink"/>
            <w:sz w:val="22"/>
          </w:rPr>
          <w:t>vollst</w:t>
        </w:r>
        <w:bookmarkStart w:id="842" w:name="_Hlt118094893"/>
        <w:bookmarkStart w:id="843" w:name="_Hlt118094890"/>
        <w:bookmarkEnd w:id="842"/>
        <w:r w:rsidR="00361919">
          <w:rPr>
            <w:rStyle w:val="Hyperlink"/>
            <w:sz w:val="22"/>
          </w:rPr>
          <w:t>ä</w:t>
        </w:r>
        <w:bookmarkEnd w:id="843"/>
        <w:r w:rsidR="00361919">
          <w:rPr>
            <w:rStyle w:val="Hyperlink"/>
            <w:sz w:val="22"/>
          </w:rPr>
          <w:t>n</w:t>
        </w:r>
        <w:bookmarkStart w:id="844" w:name="_Hlt118095269"/>
        <w:bookmarkStart w:id="845" w:name="_Hlt118094899"/>
        <w:bookmarkEnd w:id="844"/>
        <w:r w:rsidR="00361919">
          <w:rPr>
            <w:rStyle w:val="Hyperlink"/>
            <w:sz w:val="22"/>
          </w:rPr>
          <w:t>d</w:t>
        </w:r>
        <w:bookmarkEnd w:id="845"/>
        <w:r w:rsidR="00361919">
          <w:rPr>
            <w:rStyle w:val="Hyperlink"/>
            <w:sz w:val="22"/>
          </w:rPr>
          <w:t>ige Lösung</w:t>
        </w:r>
      </w:hyperlink>
    </w:p>
    <w:p w14:paraId="791C2375" w14:textId="77777777" w:rsidR="00361919" w:rsidRPr="00361919" w:rsidRDefault="00361919" w:rsidP="00361919">
      <w:pPr>
        <w:rPr>
          <w:rStyle w:val="Nummer"/>
        </w:rPr>
      </w:pPr>
      <w:r w:rsidRPr="00361919">
        <w:rPr>
          <w:rStyle w:val="Nummer"/>
        </w:rPr>
        <w:br/>
      </w:r>
      <w:bookmarkStart w:id="846" w:name="m229"/>
      <w:r w:rsidR="006E3167">
        <w:rPr>
          <w:rStyle w:val="Nummer"/>
        </w:rPr>
        <w:t>229</w:t>
      </w:r>
      <w:bookmarkEnd w:id="846"/>
      <w:r w:rsidR="006E3167">
        <w:rPr>
          <w:rStyle w:val="Nummer"/>
        </w:rPr>
        <w:t>.</w:t>
      </w:r>
      <w:r>
        <w:t xml:space="preserve"> Die Arbeit ist </w:t>
      </w:r>
      <w:r w:rsidR="00AE7C8B">
        <w:t>umso</w:t>
      </w:r>
      <w:r>
        <w:t xml:space="preserve"> größer, je mehr Kraft man aufbringen muss und je größer der Weg ist, um den man etwas bewegt. </w:t>
      </w:r>
      <w:r>
        <w:br/>
      </w:r>
      <w:bookmarkStart w:id="847" w:name="_Hlt54999008"/>
      <w:bookmarkEnd w:id="847"/>
      <w:r>
        <w:t xml:space="preserve">Nimmt man den Quotienten aus Kraft und Weg, würde bei einem kleiner werdenden Weg das Ergebnis der Berechnung, also die Arbeit immer größer. </w:t>
      </w:r>
      <w:r>
        <w:br/>
        <w:t>Wenn man das Produkt aus beiden Größen nimmt, steigt das Ergebnis der Berechnung im gleichen Maße, wie die Arbeit größer wird. Doppelter Weg bringt also auch doppelte Arbeit.</w:t>
      </w:r>
      <w:r>
        <w:br/>
        <w:t xml:space="preserve"> </w:t>
      </w:r>
      <w:r>
        <w:br/>
      </w:r>
      <w:bookmarkStart w:id="848" w:name="m230"/>
      <w:r w:rsidRPr="00361919">
        <w:rPr>
          <w:rStyle w:val="Nummer"/>
        </w:rPr>
        <w:t>230.</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55FA7DEB" w14:textId="77777777">
        <w:tc>
          <w:tcPr>
            <w:tcW w:w="1701" w:type="dxa"/>
          </w:tcPr>
          <w:bookmarkEnd w:id="848"/>
          <w:p w14:paraId="47893D9C" w14:textId="77777777" w:rsidR="00361919" w:rsidRDefault="00361919" w:rsidP="00361919">
            <w:r>
              <w:t>Geschwindigkeit</w:t>
            </w:r>
          </w:p>
        </w:tc>
        <w:tc>
          <w:tcPr>
            <w:tcW w:w="1701" w:type="dxa"/>
          </w:tcPr>
          <w:p w14:paraId="770D581E" w14:textId="77777777" w:rsidR="00361919" w:rsidRDefault="00361919" w:rsidP="00361919">
            <w:r>
              <w:t>- 2 m/s</w:t>
            </w:r>
          </w:p>
        </w:tc>
      </w:tr>
      <w:tr w:rsidR="00361919" w14:paraId="1C393558" w14:textId="77777777">
        <w:tc>
          <w:tcPr>
            <w:tcW w:w="1701" w:type="dxa"/>
          </w:tcPr>
          <w:p w14:paraId="05BD8681" w14:textId="77777777" w:rsidR="00361919" w:rsidRDefault="00361919" w:rsidP="00361919">
            <w:r>
              <w:t>Geschwindigkeit</w:t>
            </w:r>
          </w:p>
        </w:tc>
        <w:tc>
          <w:tcPr>
            <w:tcW w:w="1701" w:type="dxa"/>
          </w:tcPr>
          <w:p w14:paraId="52DDA614" w14:textId="77777777" w:rsidR="00361919" w:rsidRDefault="00361919" w:rsidP="00361919">
            <w:r>
              <w:t>8 m/s</w:t>
            </w:r>
          </w:p>
        </w:tc>
      </w:tr>
      <w:tr w:rsidR="00361919" w14:paraId="7BBC9DA6" w14:textId="77777777">
        <w:tc>
          <w:tcPr>
            <w:tcW w:w="1701" w:type="dxa"/>
          </w:tcPr>
          <w:p w14:paraId="59C02FE8" w14:textId="77777777" w:rsidR="00361919" w:rsidRDefault="00361919" w:rsidP="00361919">
            <w:r>
              <w:t>Geschwindigkeit</w:t>
            </w:r>
          </w:p>
        </w:tc>
        <w:tc>
          <w:tcPr>
            <w:tcW w:w="1701" w:type="dxa"/>
          </w:tcPr>
          <w:p w14:paraId="3CFAC74D" w14:textId="77777777" w:rsidR="00361919" w:rsidRDefault="00361919" w:rsidP="00361919">
            <w:r>
              <w:t>4 m/s</w:t>
            </w:r>
          </w:p>
        </w:tc>
      </w:tr>
    </w:tbl>
    <w:p w14:paraId="0DF8F0DA" w14:textId="77777777" w:rsidR="00361919" w:rsidRPr="00361919" w:rsidRDefault="00361919" w:rsidP="00361919">
      <w:pPr>
        <w:rPr>
          <w:rStyle w:val="Nummer"/>
        </w:rPr>
      </w:pPr>
      <w:r w:rsidRPr="00361919">
        <w:rPr>
          <w:rStyle w:val="Nummer"/>
        </w:rPr>
        <w:br/>
      </w:r>
      <w:bookmarkStart w:id="849" w:name="m231"/>
      <w:r w:rsidRPr="00361919">
        <w:rPr>
          <w:rStyle w:val="Nummer"/>
        </w:rPr>
        <w:t>231.</w:t>
      </w:r>
      <w:r>
        <w:t xml:space="preserve"> </w:t>
      </w:r>
      <w:bookmarkEnd w:id="849"/>
      <w:r>
        <w:t>Die Geschwindigkeiten nach dem Stoß sind u.</w:t>
      </w:r>
      <w:r>
        <w:br/>
        <w:t>a) u</w:t>
      </w:r>
      <w:r>
        <w:rPr>
          <w:vertAlign w:val="subscript"/>
        </w:rPr>
        <w:t>1</w:t>
      </w:r>
      <w:r>
        <w:t xml:space="preserve"> = 0 m/s, u</w:t>
      </w:r>
      <w:r>
        <w:rPr>
          <w:vertAlign w:val="subscript"/>
        </w:rPr>
        <w:t xml:space="preserve">2 </w:t>
      </w:r>
      <w:r>
        <w:t>= v</w:t>
      </w:r>
      <w:r>
        <w:rPr>
          <w:vertAlign w:val="subscript"/>
        </w:rPr>
        <w:t>1</w:t>
      </w:r>
      <w:r>
        <w:rPr>
          <w:vertAlign w:val="subscript"/>
        </w:rPr>
        <w:br/>
      </w:r>
      <w:r>
        <w:t>b) u</w:t>
      </w:r>
      <w:r>
        <w:rPr>
          <w:vertAlign w:val="subscript"/>
        </w:rPr>
        <w:t>1</w:t>
      </w:r>
      <w:r>
        <w:t xml:space="preserve"> = v</w:t>
      </w:r>
      <w:r>
        <w:rPr>
          <w:vertAlign w:val="subscript"/>
        </w:rPr>
        <w:t>1</w:t>
      </w:r>
      <w:r>
        <w:t>, u</w:t>
      </w:r>
      <w:r>
        <w:rPr>
          <w:vertAlign w:val="subscript"/>
        </w:rPr>
        <w:t>2</w:t>
      </w:r>
      <w:r>
        <w:t xml:space="preserve"> = 2v</w:t>
      </w:r>
      <w:r>
        <w:rPr>
          <w:vertAlign w:val="subscript"/>
        </w:rPr>
        <w:t>1</w:t>
      </w:r>
      <w:r>
        <w:rPr>
          <w:vertAlign w:val="subscript"/>
        </w:rPr>
        <w:br/>
      </w:r>
      <w:r>
        <w:t>c) u</w:t>
      </w:r>
      <w:r>
        <w:rPr>
          <w:vertAlign w:val="subscript"/>
        </w:rPr>
        <w:t>1</w:t>
      </w:r>
      <w:r>
        <w:t xml:space="preserve"> = -v</w:t>
      </w:r>
      <w:r>
        <w:rPr>
          <w:vertAlign w:val="subscript"/>
        </w:rPr>
        <w:t>1</w:t>
      </w:r>
      <w:r>
        <w:t>, u</w:t>
      </w:r>
      <w:r>
        <w:rPr>
          <w:vertAlign w:val="subscript"/>
        </w:rPr>
        <w:t>2</w:t>
      </w:r>
      <w:r>
        <w:t xml:space="preserve"> = 0  m/s</w:t>
      </w:r>
      <w:r>
        <w:br/>
      </w:r>
      <w:hyperlink r:id="rId177" w:anchor="m231" w:history="1">
        <w:r>
          <w:rPr>
            <w:rStyle w:val="Hyperlink"/>
            <w:sz w:val="22"/>
          </w:rPr>
          <w:t>v</w:t>
        </w:r>
        <w:bookmarkStart w:id="850" w:name="_Hlt59257046"/>
        <w:bookmarkEnd w:id="850"/>
        <w:r>
          <w:rPr>
            <w:rStyle w:val="Hyperlink"/>
            <w:sz w:val="22"/>
          </w:rPr>
          <w:t>ollst</w:t>
        </w:r>
        <w:bookmarkStart w:id="851" w:name="_Hlt59517551"/>
        <w:bookmarkStart w:id="852" w:name="_Hlt59517542"/>
        <w:bookmarkEnd w:id="851"/>
        <w:r>
          <w:rPr>
            <w:rStyle w:val="Hyperlink"/>
            <w:sz w:val="22"/>
          </w:rPr>
          <w:t>ä</w:t>
        </w:r>
        <w:bookmarkEnd w:id="852"/>
        <w:r>
          <w:rPr>
            <w:rStyle w:val="Hyperlink"/>
            <w:sz w:val="22"/>
          </w:rPr>
          <w:t>ndig</w:t>
        </w:r>
        <w:bookmarkStart w:id="853" w:name="_Hlt115748087"/>
        <w:bookmarkStart w:id="854" w:name="_Hlt115745335"/>
        <w:bookmarkEnd w:id="853"/>
        <w:r>
          <w:rPr>
            <w:rStyle w:val="Hyperlink"/>
            <w:sz w:val="22"/>
          </w:rPr>
          <w:t>e</w:t>
        </w:r>
        <w:bookmarkStart w:id="855" w:name="_Hlt59588659"/>
        <w:bookmarkEnd w:id="854"/>
        <w:bookmarkEnd w:id="855"/>
        <w:r>
          <w:rPr>
            <w:rStyle w:val="Hyperlink"/>
            <w:sz w:val="22"/>
          </w:rPr>
          <w:t xml:space="preserve"> </w:t>
        </w:r>
        <w:bookmarkStart w:id="856" w:name="_Hlt59257065"/>
        <w:bookmarkStart w:id="857" w:name="_Hlt59257061"/>
        <w:bookmarkEnd w:id="856"/>
        <w:r>
          <w:rPr>
            <w:rStyle w:val="Hyperlink"/>
            <w:sz w:val="22"/>
          </w:rPr>
          <w:t>L</w:t>
        </w:r>
        <w:bookmarkEnd w:id="857"/>
        <w:r>
          <w:rPr>
            <w:rStyle w:val="Hyperlink"/>
            <w:sz w:val="22"/>
          </w:rPr>
          <w:t>ösung</w:t>
        </w:r>
      </w:hyperlink>
      <w:r>
        <w:br/>
      </w:r>
      <w:r>
        <w:br/>
      </w:r>
      <w:bookmarkStart w:id="858" w:name="m232"/>
      <w:r w:rsidRPr="00361919">
        <w:rPr>
          <w:rStyle w:val="Nummer"/>
        </w:rPr>
        <w:t>232.</w:t>
      </w:r>
      <w:bookmarkEnd w:id="858"/>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521A78E6" w14:textId="77777777">
        <w:tc>
          <w:tcPr>
            <w:tcW w:w="1701" w:type="dxa"/>
          </w:tcPr>
          <w:p w14:paraId="223CA54D" w14:textId="77777777" w:rsidR="00361919" w:rsidRDefault="00361919" w:rsidP="00361919">
            <w:r>
              <w:t>Geschwindigkeit</w:t>
            </w:r>
          </w:p>
        </w:tc>
        <w:tc>
          <w:tcPr>
            <w:tcW w:w="1701" w:type="dxa"/>
          </w:tcPr>
          <w:p w14:paraId="0B9E471A" w14:textId="77777777" w:rsidR="00361919" w:rsidRDefault="00361919" w:rsidP="00361919">
            <w:r>
              <w:t>463 m/s</w:t>
            </w:r>
          </w:p>
        </w:tc>
      </w:tr>
      <w:tr w:rsidR="00361919" w14:paraId="15BD47FD" w14:textId="77777777">
        <w:tc>
          <w:tcPr>
            <w:tcW w:w="1701" w:type="dxa"/>
          </w:tcPr>
          <w:p w14:paraId="5C9D0232" w14:textId="77777777" w:rsidR="00361919" w:rsidRDefault="00361919" w:rsidP="00361919">
            <w:r>
              <w:t>Kraft</w:t>
            </w:r>
          </w:p>
        </w:tc>
        <w:tc>
          <w:tcPr>
            <w:tcW w:w="1701" w:type="dxa"/>
          </w:tcPr>
          <w:p w14:paraId="0E6A0E8F" w14:textId="77777777" w:rsidR="00361919" w:rsidRDefault="00361919" w:rsidP="00361919">
            <w:r>
              <w:t>2,5 N</w:t>
            </w:r>
          </w:p>
        </w:tc>
      </w:tr>
      <w:tr w:rsidR="00361919" w14:paraId="39E4B58B" w14:textId="77777777">
        <w:tc>
          <w:tcPr>
            <w:tcW w:w="1701" w:type="dxa"/>
          </w:tcPr>
          <w:p w14:paraId="197F65B1" w14:textId="77777777" w:rsidR="00361919" w:rsidRDefault="00361919" w:rsidP="00361919">
            <w:r>
              <w:t>Radius bei 52°</w:t>
            </w:r>
          </w:p>
        </w:tc>
        <w:tc>
          <w:tcPr>
            <w:tcW w:w="1701" w:type="dxa"/>
          </w:tcPr>
          <w:p w14:paraId="476CF44B" w14:textId="77777777" w:rsidR="00361919" w:rsidRDefault="00361919" w:rsidP="00361919">
            <w:r>
              <w:t>3922 km</w:t>
            </w:r>
          </w:p>
        </w:tc>
      </w:tr>
      <w:tr w:rsidR="00361919" w14:paraId="70E0E406" w14:textId="77777777">
        <w:tc>
          <w:tcPr>
            <w:tcW w:w="1701" w:type="dxa"/>
          </w:tcPr>
          <w:p w14:paraId="1615563D" w14:textId="77777777" w:rsidR="00361919" w:rsidRDefault="00361919" w:rsidP="00361919">
            <w:r>
              <w:t>Geschwindigkeit</w:t>
            </w:r>
          </w:p>
        </w:tc>
        <w:tc>
          <w:tcPr>
            <w:tcW w:w="1701" w:type="dxa"/>
          </w:tcPr>
          <w:p w14:paraId="4B9A133D" w14:textId="77777777" w:rsidR="00361919" w:rsidRDefault="00361919" w:rsidP="00361919">
            <w:r>
              <w:t>285 m/s</w:t>
            </w:r>
          </w:p>
        </w:tc>
      </w:tr>
      <w:tr w:rsidR="00361919" w14:paraId="519C81E9" w14:textId="77777777">
        <w:tc>
          <w:tcPr>
            <w:tcW w:w="1701" w:type="dxa"/>
          </w:tcPr>
          <w:p w14:paraId="7E98A459" w14:textId="77777777" w:rsidR="00361919" w:rsidRDefault="00361919" w:rsidP="00361919">
            <w:r>
              <w:t>Kraft</w:t>
            </w:r>
          </w:p>
        </w:tc>
        <w:tc>
          <w:tcPr>
            <w:tcW w:w="1701" w:type="dxa"/>
          </w:tcPr>
          <w:p w14:paraId="40E5F95F" w14:textId="77777777" w:rsidR="00361919" w:rsidRDefault="00361919" w:rsidP="00361919">
            <w:r>
              <w:t>1,6 N</w:t>
            </w:r>
          </w:p>
        </w:tc>
      </w:tr>
    </w:tbl>
    <w:p w14:paraId="7C309DA9" w14:textId="77777777" w:rsidR="00361919" w:rsidRPr="00361919" w:rsidRDefault="00361919" w:rsidP="00361919">
      <w:pPr>
        <w:rPr>
          <w:rStyle w:val="Nummer"/>
        </w:rPr>
      </w:pPr>
      <w:r w:rsidRPr="00361919">
        <w:rPr>
          <w:rStyle w:val="Nummer"/>
        </w:rPr>
        <w:br/>
      </w:r>
      <w:bookmarkStart w:id="859" w:name="m233"/>
      <w:r w:rsidRPr="00361919">
        <w:rPr>
          <w:rStyle w:val="Nummer"/>
        </w:rPr>
        <w:t>233.</w:t>
      </w:r>
      <w:bookmarkEnd w:id="859"/>
      <w:r>
        <w:t xml:space="preserve"> in T ist der Radius ebenfalls enthalten, T = 2Pi*r/v</w:t>
      </w:r>
      <w:r>
        <w:br/>
      </w:r>
      <w:r>
        <w:br/>
      </w:r>
      <w:bookmarkStart w:id="860" w:name="m234"/>
      <w:r w:rsidRPr="00361919">
        <w:rPr>
          <w:rStyle w:val="Nummer"/>
        </w:rPr>
        <w:t>234.</w:t>
      </w:r>
      <w:bookmarkEnd w:id="860"/>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024C28A1" w14:textId="77777777">
        <w:tc>
          <w:tcPr>
            <w:tcW w:w="1701" w:type="dxa"/>
          </w:tcPr>
          <w:p w14:paraId="701D4A50" w14:textId="77777777" w:rsidR="00361919" w:rsidRDefault="00361919" w:rsidP="00361919">
            <w:r>
              <w:t>max. Kraft</w:t>
            </w:r>
          </w:p>
        </w:tc>
        <w:tc>
          <w:tcPr>
            <w:tcW w:w="1701" w:type="dxa"/>
          </w:tcPr>
          <w:p w14:paraId="2EB8CAE3" w14:textId="77777777" w:rsidR="00361919" w:rsidRDefault="00361919" w:rsidP="00361919">
            <w:r>
              <w:t>509,81 N</w:t>
            </w:r>
          </w:p>
        </w:tc>
      </w:tr>
      <w:tr w:rsidR="00361919" w14:paraId="09FE840E" w14:textId="77777777">
        <w:tc>
          <w:tcPr>
            <w:tcW w:w="1701" w:type="dxa"/>
          </w:tcPr>
          <w:p w14:paraId="3EBF6AE0" w14:textId="77777777" w:rsidR="00361919" w:rsidRDefault="00361919" w:rsidP="00361919">
            <w:r>
              <w:t>min. Kraft</w:t>
            </w:r>
          </w:p>
        </w:tc>
        <w:tc>
          <w:tcPr>
            <w:tcW w:w="1701" w:type="dxa"/>
          </w:tcPr>
          <w:p w14:paraId="5073EAAB" w14:textId="77777777" w:rsidR="00361919" w:rsidRDefault="00361919" w:rsidP="00361919">
            <w:r>
              <w:t>490,19 N</w:t>
            </w:r>
          </w:p>
        </w:tc>
      </w:tr>
    </w:tbl>
    <w:p w14:paraId="041CD013" w14:textId="77777777" w:rsidR="00361919" w:rsidRPr="00361919" w:rsidRDefault="00361919" w:rsidP="00361919">
      <w:pPr>
        <w:rPr>
          <w:rStyle w:val="Nummer"/>
        </w:rPr>
      </w:pPr>
      <w:r w:rsidRPr="00361919">
        <w:rPr>
          <w:rStyle w:val="Nummer"/>
        </w:rPr>
        <w:lastRenderedPageBreak/>
        <w:br/>
      </w:r>
      <w:bookmarkStart w:id="861" w:name="m235"/>
      <w:r w:rsidRPr="00361919">
        <w:rPr>
          <w:rStyle w:val="Nummer"/>
        </w:rPr>
        <w:t>235.</w:t>
      </w:r>
      <w:r>
        <w:t xml:space="preserve"> </w:t>
      </w:r>
      <w:bookmarkEnd w:id="861"/>
      <w:r>
        <w:t>Für die Loopingbahn gilt: die Radialkraft &gt; Gewichtskraft. Auf die Personen wirkt die der Radialkraft gleich große Fliehkraft (Scheinkraft). Da diese eben größer ist als das Gewicht der Personen fallen sie nicht runter.</w:t>
      </w:r>
      <w:r>
        <w:br/>
      </w:r>
      <w:r>
        <w:br/>
      </w:r>
      <w:bookmarkStart w:id="862" w:name="m236"/>
      <w:r w:rsidRPr="00361919">
        <w:rPr>
          <w:rStyle w:val="Nummer"/>
        </w:rPr>
        <w:t>236.</w:t>
      </w:r>
      <w:bookmarkEnd w:id="862"/>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02925864" w14:textId="77777777">
        <w:tc>
          <w:tcPr>
            <w:tcW w:w="1701" w:type="dxa"/>
          </w:tcPr>
          <w:p w14:paraId="60672B36" w14:textId="77777777" w:rsidR="00361919" w:rsidRDefault="00361919" w:rsidP="00361919">
            <w:r>
              <w:t>Höhe</w:t>
            </w:r>
          </w:p>
        </w:tc>
        <w:tc>
          <w:tcPr>
            <w:tcW w:w="1701" w:type="dxa"/>
          </w:tcPr>
          <w:p w14:paraId="70F1AD4D" w14:textId="77777777" w:rsidR="00361919" w:rsidRDefault="00361919" w:rsidP="00361919">
            <w:r>
              <w:t>5,1 m</w:t>
            </w:r>
          </w:p>
        </w:tc>
      </w:tr>
      <w:tr w:rsidR="00361919" w14:paraId="2DF4B72D" w14:textId="77777777">
        <w:tc>
          <w:tcPr>
            <w:tcW w:w="1701" w:type="dxa"/>
          </w:tcPr>
          <w:p w14:paraId="435599B8" w14:textId="77777777" w:rsidR="00361919" w:rsidRDefault="00361919" w:rsidP="00361919">
            <w:r>
              <w:t>Masse</w:t>
            </w:r>
          </w:p>
        </w:tc>
        <w:tc>
          <w:tcPr>
            <w:tcW w:w="1701" w:type="dxa"/>
          </w:tcPr>
          <w:p w14:paraId="45F6F3D3" w14:textId="77777777" w:rsidR="00361919" w:rsidRDefault="00361919" w:rsidP="00361919">
            <w:r>
              <w:t>10 kg</w:t>
            </w:r>
          </w:p>
        </w:tc>
      </w:tr>
    </w:tbl>
    <w:p w14:paraId="202404CD" w14:textId="77777777" w:rsidR="00361919" w:rsidRPr="00361919" w:rsidRDefault="00361919" w:rsidP="00361919">
      <w:pPr>
        <w:rPr>
          <w:rStyle w:val="Nummer"/>
        </w:rPr>
      </w:pPr>
      <w:r w:rsidRPr="00361919">
        <w:rPr>
          <w:rStyle w:val="Nummer"/>
        </w:rPr>
        <w:br/>
      </w:r>
      <w:bookmarkStart w:id="863" w:name="m237"/>
      <w:r w:rsidRPr="00361919">
        <w:rPr>
          <w:rStyle w:val="Nummer"/>
        </w:rPr>
        <w:t>237.</w:t>
      </w:r>
      <w:bookmarkEnd w:id="863"/>
      <w:r w:rsidRPr="00361919">
        <w:rPr>
          <w:rStyle w:val="Nummer"/>
        </w:rPr>
        <w:t xml:space="preserve"> </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3D32F49B" w14:textId="77777777">
        <w:tc>
          <w:tcPr>
            <w:tcW w:w="1701" w:type="dxa"/>
          </w:tcPr>
          <w:p w14:paraId="20D902F1" w14:textId="77777777" w:rsidR="00361919" w:rsidRDefault="00361919" w:rsidP="00361919">
            <w:r>
              <w:t>Höhe 1</w:t>
            </w:r>
          </w:p>
        </w:tc>
        <w:tc>
          <w:tcPr>
            <w:tcW w:w="1701" w:type="dxa"/>
          </w:tcPr>
          <w:p w14:paraId="4052A28E" w14:textId="77777777" w:rsidR="00361919" w:rsidRDefault="00361919" w:rsidP="00361919">
            <w:r>
              <w:t>1/9 * h</w:t>
            </w:r>
          </w:p>
        </w:tc>
      </w:tr>
      <w:tr w:rsidR="00361919" w14:paraId="074FCA48" w14:textId="77777777">
        <w:tc>
          <w:tcPr>
            <w:tcW w:w="1701" w:type="dxa"/>
          </w:tcPr>
          <w:p w14:paraId="66DEC209" w14:textId="77777777" w:rsidR="00361919" w:rsidRDefault="00361919" w:rsidP="00361919">
            <w:r>
              <w:t>Höhe 2</w:t>
            </w:r>
          </w:p>
        </w:tc>
        <w:tc>
          <w:tcPr>
            <w:tcW w:w="1701" w:type="dxa"/>
          </w:tcPr>
          <w:p w14:paraId="0AC6CA69" w14:textId="77777777" w:rsidR="00361919" w:rsidRDefault="00361919" w:rsidP="00361919">
            <w:r>
              <w:t>16/9 * h</w:t>
            </w:r>
          </w:p>
        </w:tc>
      </w:tr>
    </w:tbl>
    <w:p w14:paraId="1B0FDF1C" w14:textId="77777777" w:rsidR="00361919" w:rsidRPr="00361919" w:rsidRDefault="00B42104" w:rsidP="00361919">
      <w:pPr>
        <w:rPr>
          <w:rStyle w:val="Nummer"/>
        </w:rPr>
      </w:pPr>
      <w:hyperlink r:id="rId178" w:anchor="m237" w:history="1">
        <w:r w:rsidR="00361919">
          <w:rPr>
            <w:rStyle w:val="Hyperlink"/>
            <w:sz w:val="22"/>
          </w:rPr>
          <w:t>vo</w:t>
        </w:r>
        <w:bookmarkStart w:id="864" w:name="_Hlt248206311"/>
        <w:bookmarkStart w:id="865" w:name="_Hlt248206284"/>
        <w:bookmarkEnd w:id="864"/>
        <w:r w:rsidR="00361919">
          <w:rPr>
            <w:rStyle w:val="Hyperlink"/>
            <w:sz w:val="22"/>
          </w:rPr>
          <w:t>l</w:t>
        </w:r>
        <w:bookmarkStart w:id="866" w:name="_Hlt15480136"/>
        <w:bookmarkEnd w:id="865"/>
        <w:bookmarkEnd w:id="866"/>
        <w:r w:rsidR="00361919">
          <w:rPr>
            <w:rStyle w:val="Hyperlink"/>
            <w:sz w:val="22"/>
          </w:rPr>
          <w:t>ls</w:t>
        </w:r>
        <w:bookmarkStart w:id="867" w:name="_Hlt24891755"/>
        <w:bookmarkEnd w:id="867"/>
        <w:r w:rsidR="00361919">
          <w:rPr>
            <w:rStyle w:val="Hyperlink"/>
            <w:sz w:val="22"/>
          </w:rPr>
          <w:t>t</w:t>
        </w:r>
        <w:bookmarkStart w:id="868" w:name="_Hlt121649738"/>
        <w:bookmarkStart w:id="869" w:name="_Hlt121649682"/>
        <w:bookmarkEnd w:id="868"/>
        <w:r w:rsidR="00361919">
          <w:rPr>
            <w:rStyle w:val="Hyperlink"/>
            <w:sz w:val="22"/>
          </w:rPr>
          <w:t>ä</w:t>
        </w:r>
        <w:bookmarkEnd w:id="869"/>
        <w:r w:rsidR="00361919">
          <w:rPr>
            <w:rStyle w:val="Hyperlink"/>
            <w:sz w:val="22"/>
          </w:rPr>
          <w:t>n</w:t>
        </w:r>
        <w:bookmarkStart w:id="870" w:name="_Hlt6100609"/>
        <w:bookmarkEnd w:id="870"/>
        <w:r w:rsidR="00361919">
          <w:rPr>
            <w:rStyle w:val="Hyperlink"/>
            <w:sz w:val="22"/>
          </w:rPr>
          <w:t>d</w:t>
        </w:r>
        <w:bookmarkStart w:id="871" w:name="_Hlt6378128"/>
        <w:r w:rsidR="00361919">
          <w:rPr>
            <w:rStyle w:val="Hyperlink"/>
            <w:sz w:val="22"/>
          </w:rPr>
          <w:t>i</w:t>
        </w:r>
        <w:bookmarkStart w:id="872" w:name="_Hlt121649834"/>
        <w:bookmarkStart w:id="873" w:name="_Hlt121649790"/>
        <w:bookmarkEnd w:id="871"/>
        <w:bookmarkEnd w:id="872"/>
        <w:r w:rsidR="00361919">
          <w:rPr>
            <w:rStyle w:val="Hyperlink"/>
            <w:sz w:val="22"/>
          </w:rPr>
          <w:t>g</w:t>
        </w:r>
        <w:bookmarkStart w:id="874" w:name="_Hlt6378121"/>
        <w:bookmarkStart w:id="875" w:name="_Hlt6378084"/>
        <w:bookmarkEnd w:id="873"/>
        <w:bookmarkEnd w:id="874"/>
        <w:r w:rsidR="00361919">
          <w:rPr>
            <w:rStyle w:val="Hyperlink"/>
            <w:sz w:val="22"/>
          </w:rPr>
          <w:t>e</w:t>
        </w:r>
        <w:bookmarkStart w:id="876" w:name="_Hlt6101257"/>
        <w:bookmarkStart w:id="877" w:name="_Hlt6100625"/>
        <w:bookmarkEnd w:id="875"/>
        <w:bookmarkEnd w:id="876"/>
        <w:r w:rsidR="00361919">
          <w:rPr>
            <w:rStyle w:val="Hyperlink"/>
            <w:sz w:val="22"/>
          </w:rPr>
          <w:t xml:space="preserve"> </w:t>
        </w:r>
        <w:bookmarkEnd w:id="877"/>
        <w:r w:rsidR="00361919">
          <w:rPr>
            <w:rStyle w:val="Hyperlink"/>
            <w:sz w:val="22"/>
          </w:rPr>
          <w:t>Lö</w:t>
        </w:r>
        <w:bookmarkStart w:id="878" w:name="_Hlt6378064"/>
        <w:bookmarkStart w:id="879" w:name="_Hlt6103138"/>
        <w:bookmarkEnd w:id="878"/>
        <w:r w:rsidR="00361919">
          <w:rPr>
            <w:rStyle w:val="Hyperlink"/>
            <w:sz w:val="22"/>
          </w:rPr>
          <w:t>s</w:t>
        </w:r>
        <w:bookmarkEnd w:id="879"/>
        <w:r w:rsidR="00361919">
          <w:rPr>
            <w:rStyle w:val="Hyperlink"/>
            <w:sz w:val="22"/>
          </w:rPr>
          <w:t>ung</w:t>
        </w:r>
      </w:hyperlink>
      <w:r w:rsidR="00361919">
        <w:br/>
      </w:r>
      <w:r w:rsidR="00361919" w:rsidRPr="00361919">
        <w:rPr>
          <w:rStyle w:val="Nummer"/>
        </w:rPr>
        <w:br/>
      </w:r>
      <w:bookmarkStart w:id="880" w:name="m238"/>
      <w:r w:rsidR="006572AB">
        <w:rPr>
          <w:rStyle w:val="Nummer"/>
        </w:rPr>
        <w:t>238</w:t>
      </w:r>
      <w:bookmarkEnd w:id="880"/>
      <w:r w:rsidR="006572AB">
        <w:rPr>
          <w:rStyle w:val="Nummer"/>
        </w:rP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17A2F859" w14:textId="77777777">
        <w:tc>
          <w:tcPr>
            <w:tcW w:w="1701" w:type="dxa"/>
          </w:tcPr>
          <w:p w14:paraId="4AEEFC6E" w14:textId="77777777" w:rsidR="00361919" w:rsidRDefault="00361919" w:rsidP="00361919">
            <w:r>
              <w:t>Arbeit</w:t>
            </w:r>
          </w:p>
        </w:tc>
        <w:tc>
          <w:tcPr>
            <w:tcW w:w="1701" w:type="dxa"/>
          </w:tcPr>
          <w:p w14:paraId="4D56D7D6" w14:textId="77777777" w:rsidR="00361919" w:rsidRDefault="00361919" w:rsidP="00361919">
            <w:r>
              <w:t>75,05 kJ</w:t>
            </w:r>
          </w:p>
        </w:tc>
      </w:tr>
    </w:tbl>
    <w:p w14:paraId="621E2C5F" w14:textId="77777777" w:rsidR="00361919" w:rsidRPr="00361919" w:rsidRDefault="00361919" w:rsidP="00361919">
      <w:pPr>
        <w:rPr>
          <w:rStyle w:val="Nummer"/>
        </w:rPr>
      </w:pPr>
      <w:r w:rsidRPr="00361919">
        <w:rPr>
          <w:rStyle w:val="Nummer"/>
        </w:rPr>
        <w:br/>
      </w:r>
      <w:bookmarkStart w:id="881" w:name="m239"/>
      <w:r w:rsidRPr="00361919">
        <w:rPr>
          <w:rStyle w:val="Nummer"/>
        </w:rPr>
        <w:t xml:space="preserve">239. </w:t>
      </w:r>
      <w:bookmarkStart w:id="882" w:name="_Hlt59336288"/>
      <w:bookmarkEnd w:id="881"/>
      <w:bookmarkEnd w:id="882"/>
    </w:p>
    <w:tbl>
      <w:tblPr>
        <w:tblW w:w="0" w:type="auto"/>
        <w:tblLayout w:type="fixed"/>
        <w:tblCellMar>
          <w:left w:w="70" w:type="dxa"/>
          <w:right w:w="70" w:type="dxa"/>
        </w:tblCellMar>
        <w:tblLook w:val="0000" w:firstRow="0" w:lastRow="0" w:firstColumn="0" w:lastColumn="0" w:noHBand="0" w:noVBand="0"/>
      </w:tblPr>
      <w:tblGrid>
        <w:gridCol w:w="2338"/>
        <w:gridCol w:w="1985"/>
      </w:tblGrid>
      <w:tr w:rsidR="00361919" w14:paraId="2DD2C93C" w14:textId="77777777" w:rsidTr="006572AB">
        <w:tc>
          <w:tcPr>
            <w:tcW w:w="2338" w:type="dxa"/>
          </w:tcPr>
          <w:p w14:paraId="3A9921A3" w14:textId="77777777" w:rsidR="00361919" w:rsidRDefault="00361919" w:rsidP="00361919">
            <w:r>
              <w:t>Trägheitsmoment</w:t>
            </w:r>
          </w:p>
        </w:tc>
        <w:tc>
          <w:tcPr>
            <w:tcW w:w="1985" w:type="dxa"/>
          </w:tcPr>
          <w:p w14:paraId="1FAC3DFD" w14:textId="77777777" w:rsidR="00361919" w:rsidRDefault="00361919" w:rsidP="00361919">
            <w:r>
              <w:t>33 495 kgm²</w:t>
            </w:r>
          </w:p>
        </w:tc>
      </w:tr>
      <w:tr w:rsidR="00361919" w14:paraId="0B355B3E" w14:textId="77777777" w:rsidTr="006572AB">
        <w:tc>
          <w:tcPr>
            <w:tcW w:w="2338" w:type="dxa"/>
          </w:tcPr>
          <w:p w14:paraId="0A7ED0BA" w14:textId="77777777" w:rsidR="00361919" w:rsidRDefault="00361919" w:rsidP="00361919">
            <w:r>
              <w:t>Energie</w:t>
            </w:r>
          </w:p>
        </w:tc>
        <w:tc>
          <w:tcPr>
            <w:tcW w:w="1985" w:type="dxa"/>
          </w:tcPr>
          <w:p w14:paraId="3E1A1F73" w14:textId="77777777" w:rsidR="00361919" w:rsidRDefault="00361919" w:rsidP="00361919">
            <w:r>
              <w:t>86,8 * 10</w:t>
            </w:r>
            <w:r>
              <w:rPr>
                <w:vertAlign w:val="superscript"/>
              </w:rPr>
              <w:t>6</w:t>
            </w:r>
            <w:r>
              <w:t xml:space="preserve"> J</w:t>
            </w:r>
          </w:p>
        </w:tc>
      </w:tr>
    </w:tbl>
    <w:p w14:paraId="18FA128C" w14:textId="77777777" w:rsidR="00361919" w:rsidRDefault="00B42104" w:rsidP="00361919">
      <w:hyperlink r:id="rId179" w:anchor="m239" w:history="1">
        <w:r w:rsidR="00361919">
          <w:rPr>
            <w:rStyle w:val="Hyperlink"/>
            <w:sz w:val="22"/>
          </w:rPr>
          <w:t>vol</w:t>
        </w:r>
        <w:bookmarkStart w:id="883" w:name="_Hlt59267024"/>
        <w:r w:rsidR="00361919">
          <w:rPr>
            <w:rStyle w:val="Hyperlink"/>
            <w:sz w:val="22"/>
          </w:rPr>
          <w:t>l</w:t>
        </w:r>
        <w:bookmarkStart w:id="884" w:name="_Hlt59252920"/>
        <w:bookmarkStart w:id="885" w:name="_Hlt59252758"/>
        <w:bookmarkEnd w:id="883"/>
        <w:bookmarkEnd w:id="884"/>
        <w:r w:rsidR="00361919">
          <w:rPr>
            <w:rStyle w:val="Hyperlink"/>
            <w:sz w:val="22"/>
          </w:rPr>
          <w:t>s</w:t>
        </w:r>
        <w:bookmarkStart w:id="886" w:name="_Hlt59335373"/>
        <w:bookmarkEnd w:id="885"/>
        <w:bookmarkEnd w:id="886"/>
        <w:r w:rsidR="00361919">
          <w:rPr>
            <w:rStyle w:val="Hyperlink"/>
            <w:sz w:val="22"/>
          </w:rPr>
          <w:t>t</w:t>
        </w:r>
        <w:bookmarkStart w:id="887" w:name="_Hlt59252939"/>
        <w:r w:rsidR="00361919">
          <w:rPr>
            <w:rStyle w:val="Hyperlink"/>
            <w:sz w:val="22"/>
          </w:rPr>
          <w:t>ä</w:t>
        </w:r>
        <w:bookmarkEnd w:id="887"/>
        <w:r w:rsidR="00361919">
          <w:rPr>
            <w:rStyle w:val="Hyperlink"/>
            <w:sz w:val="22"/>
          </w:rPr>
          <w:t>n</w:t>
        </w:r>
        <w:bookmarkStart w:id="888" w:name="_Hlt59267031"/>
        <w:r w:rsidR="00361919">
          <w:rPr>
            <w:rStyle w:val="Hyperlink"/>
            <w:sz w:val="22"/>
          </w:rPr>
          <w:t>d</w:t>
        </w:r>
        <w:bookmarkEnd w:id="888"/>
        <w:r w:rsidR="00361919">
          <w:rPr>
            <w:rStyle w:val="Hyperlink"/>
            <w:sz w:val="22"/>
          </w:rPr>
          <w:t>i</w:t>
        </w:r>
        <w:bookmarkStart w:id="889" w:name="_Hlt59252748"/>
        <w:bookmarkStart w:id="890" w:name="_Hlt59252629"/>
        <w:bookmarkEnd w:id="889"/>
        <w:r w:rsidR="00361919">
          <w:rPr>
            <w:rStyle w:val="Hyperlink"/>
            <w:sz w:val="22"/>
          </w:rPr>
          <w:t>g</w:t>
        </w:r>
        <w:bookmarkEnd w:id="890"/>
        <w:r w:rsidR="00361919">
          <w:rPr>
            <w:rStyle w:val="Hyperlink"/>
            <w:sz w:val="22"/>
          </w:rPr>
          <w:t>e Lösung</w:t>
        </w:r>
      </w:hyperlink>
      <w:r w:rsidR="00361919" w:rsidRPr="00361919">
        <w:rPr>
          <w:rStyle w:val="Nummer"/>
        </w:rPr>
        <w:br/>
      </w:r>
      <w:r w:rsidR="00361919" w:rsidRPr="00361919">
        <w:rPr>
          <w:rStyle w:val="Nummer"/>
        </w:rPr>
        <w:br/>
      </w:r>
      <w:bookmarkStart w:id="891" w:name="m240"/>
      <w:r w:rsidR="00361919" w:rsidRPr="00361919">
        <w:rPr>
          <w:rStyle w:val="Nummer"/>
        </w:rPr>
        <w:t>240.</w:t>
      </w:r>
      <w:r w:rsidR="00361919">
        <w:t xml:space="preserve"> </w:t>
      </w:r>
      <w:bookmarkEnd w:id="891"/>
      <w:r w:rsidR="00361919">
        <w:t>gleichmäßig beschleunigte Drehbewegung, Winkelbeschleunigung = 1,67 1/s²</w:t>
      </w:r>
    </w:p>
    <w:tbl>
      <w:tblPr>
        <w:tblW w:w="0" w:type="auto"/>
        <w:tblCellMar>
          <w:left w:w="70" w:type="dxa"/>
          <w:right w:w="70" w:type="dxa"/>
        </w:tblCellMar>
        <w:tblLook w:val="0000" w:firstRow="0" w:lastRow="0" w:firstColumn="0" w:lastColumn="0" w:noHBand="0" w:noVBand="0"/>
      </w:tblPr>
      <w:tblGrid>
        <w:gridCol w:w="2195"/>
        <w:gridCol w:w="446"/>
        <w:gridCol w:w="446"/>
        <w:gridCol w:w="446"/>
        <w:gridCol w:w="569"/>
        <w:gridCol w:w="385"/>
        <w:gridCol w:w="569"/>
        <w:gridCol w:w="569"/>
        <w:gridCol w:w="569"/>
        <w:gridCol w:w="569"/>
        <w:gridCol w:w="569"/>
        <w:gridCol w:w="569"/>
        <w:gridCol w:w="569"/>
        <w:gridCol w:w="569"/>
      </w:tblGrid>
      <w:tr w:rsidR="00361919" w14:paraId="633A1A42" w14:textId="77777777" w:rsidTr="00C5623D">
        <w:tc>
          <w:tcPr>
            <w:tcW w:w="0" w:type="auto"/>
          </w:tcPr>
          <w:p w14:paraId="4CA6411A" w14:textId="77777777" w:rsidR="00361919" w:rsidRDefault="00361919" w:rsidP="00361919">
            <w:pPr>
              <w:jc w:val="center"/>
            </w:pPr>
            <w:r>
              <w:t>Zeit in s</w:t>
            </w:r>
          </w:p>
        </w:tc>
        <w:tc>
          <w:tcPr>
            <w:tcW w:w="0" w:type="auto"/>
          </w:tcPr>
          <w:p w14:paraId="211C5DC9" w14:textId="77777777" w:rsidR="00361919" w:rsidRDefault="00361919" w:rsidP="00361919">
            <w:pPr>
              <w:jc w:val="center"/>
            </w:pPr>
            <w:r>
              <w:t>0</w:t>
            </w:r>
          </w:p>
        </w:tc>
        <w:tc>
          <w:tcPr>
            <w:tcW w:w="0" w:type="auto"/>
          </w:tcPr>
          <w:p w14:paraId="5846AB9B" w14:textId="77777777" w:rsidR="00361919" w:rsidRDefault="00361919" w:rsidP="00361919">
            <w:pPr>
              <w:jc w:val="center"/>
            </w:pPr>
            <w:r>
              <w:t>1</w:t>
            </w:r>
          </w:p>
        </w:tc>
        <w:tc>
          <w:tcPr>
            <w:tcW w:w="0" w:type="auto"/>
          </w:tcPr>
          <w:p w14:paraId="2A322D01" w14:textId="77777777" w:rsidR="00361919" w:rsidRDefault="00361919" w:rsidP="00361919">
            <w:pPr>
              <w:jc w:val="center"/>
            </w:pPr>
            <w:r>
              <w:t>5</w:t>
            </w:r>
          </w:p>
        </w:tc>
        <w:tc>
          <w:tcPr>
            <w:tcW w:w="0" w:type="auto"/>
          </w:tcPr>
          <w:p w14:paraId="61F55514" w14:textId="77777777" w:rsidR="00361919" w:rsidRDefault="00361919" w:rsidP="00361919">
            <w:pPr>
              <w:jc w:val="center"/>
            </w:pPr>
            <w:r>
              <w:t>7</w:t>
            </w:r>
          </w:p>
        </w:tc>
        <w:tc>
          <w:tcPr>
            <w:tcW w:w="0" w:type="auto"/>
          </w:tcPr>
          <w:p w14:paraId="1BCDD8AE" w14:textId="77777777" w:rsidR="00361919" w:rsidRDefault="00361919" w:rsidP="00361919">
            <w:pPr>
              <w:jc w:val="center"/>
            </w:pPr>
            <w:r>
              <w:t>9</w:t>
            </w:r>
          </w:p>
        </w:tc>
        <w:tc>
          <w:tcPr>
            <w:tcW w:w="0" w:type="auto"/>
          </w:tcPr>
          <w:p w14:paraId="42FE3AB7" w14:textId="77777777" w:rsidR="00361919" w:rsidRDefault="00361919" w:rsidP="00361919">
            <w:pPr>
              <w:jc w:val="center"/>
            </w:pPr>
            <w:r>
              <w:t>11</w:t>
            </w:r>
          </w:p>
        </w:tc>
        <w:tc>
          <w:tcPr>
            <w:tcW w:w="0" w:type="auto"/>
          </w:tcPr>
          <w:p w14:paraId="2E1F5E77" w14:textId="77777777" w:rsidR="00361919" w:rsidRDefault="00361919" w:rsidP="00361919">
            <w:pPr>
              <w:jc w:val="center"/>
            </w:pPr>
            <w:r>
              <w:t>13</w:t>
            </w:r>
          </w:p>
        </w:tc>
        <w:tc>
          <w:tcPr>
            <w:tcW w:w="0" w:type="auto"/>
          </w:tcPr>
          <w:p w14:paraId="0477C8DC" w14:textId="77777777" w:rsidR="00361919" w:rsidRDefault="00361919" w:rsidP="00361919">
            <w:pPr>
              <w:jc w:val="center"/>
            </w:pPr>
            <w:r>
              <w:t>15</w:t>
            </w:r>
          </w:p>
        </w:tc>
        <w:tc>
          <w:tcPr>
            <w:tcW w:w="0" w:type="auto"/>
          </w:tcPr>
          <w:p w14:paraId="02615A4C" w14:textId="77777777" w:rsidR="00361919" w:rsidRDefault="00361919" w:rsidP="00361919">
            <w:pPr>
              <w:jc w:val="center"/>
            </w:pPr>
            <w:r>
              <w:t>17</w:t>
            </w:r>
          </w:p>
        </w:tc>
        <w:tc>
          <w:tcPr>
            <w:tcW w:w="0" w:type="auto"/>
          </w:tcPr>
          <w:p w14:paraId="6BD1B5D4" w14:textId="77777777" w:rsidR="00361919" w:rsidRDefault="00361919" w:rsidP="00361919">
            <w:pPr>
              <w:jc w:val="center"/>
            </w:pPr>
            <w:r>
              <w:t>19</w:t>
            </w:r>
          </w:p>
        </w:tc>
        <w:tc>
          <w:tcPr>
            <w:tcW w:w="0" w:type="auto"/>
          </w:tcPr>
          <w:p w14:paraId="673963E7" w14:textId="77777777" w:rsidR="00361919" w:rsidRDefault="00361919" w:rsidP="00361919">
            <w:pPr>
              <w:jc w:val="center"/>
            </w:pPr>
            <w:r>
              <w:t>21</w:t>
            </w:r>
          </w:p>
        </w:tc>
        <w:tc>
          <w:tcPr>
            <w:tcW w:w="0" w:type="auto"/>
          </w:tcPr>
          <w:p w14:paraId="1FBA7641" w14:textId="77777777" w:rsidR="00361919" w:rsidRDefault="00361919" w:rsidP="00361919">
            <w:pPr>
              <w:jc w:val="center"/>
            </w:pPr>
            <w:r>
              <w:t>23</w:t>
            </w:r>
          </w:p>
        </w:tc>
        <w:tc>
          <w:tcPr>
            <w:tcW w:w="0" w:type="auto"/>
          </w:tcPr>
          <w:p w14:paraId="4F574D37" w14:textId="77777777" w:rsidR="00361919" w:rsidRDefault="00361919" w:rsidP="00361919">
            <w:pPr>
              <w:jc w:val="center"/>
            </w:pPr>
            <w:r>
              <w:t>25</w:t>
            </w:r>
          </w:p>
        </w:tc>
      </w:tr>
      <w:tr w:rsidR="00361919" w14:paraId="506CEBF1" w14:textId="77777777" w:rsidTr="00C5623D">
        <w:tc>
          <w:tcPr>
            <w:tcW w:w="0" w:type="auto"/>
          </w:tcPr>
          <w:p w14:paraId="470E49AA" w14:textId="77777777" w:rsidR="00361919" w:rsidRDefault="00361919" w:rsidP="00361919">
            <w:pPr>
              <w:jc w:val="center"/>
            </w:pPr>
            <w:r>
              <w:t xml:space="preserve">Winkel </w:t>
            </w:r>
            <w:proofErr w:type="spellStart"/>
            <w:r>
              <w:t>rad</w:t>
            </w:r>
            <w:proofErr w:type="spellEnd"/>
          </w:p>
        </w:tc>
        <w:tc>
          <w:tcPr>
            <w:tcW w:w="0" w:type="auto"/>
          </w:tcPr>
          <w:p w14:paraId="0A2CE9FC" w14:textId="77777777" w:rsidR="00361919" w:rsidRDefault="00361919" w:rsidP="00361919">
            <w:pPr>
              <w:jc w:val="center"/>
            </w:pPr>
            <w:r>
              <w:t>0</w:t>
            </w:r>
          </w:p>
        </w:tc>
        <w:tc>
          <w:tcPr>
            <w:tcW w:w="0" w:type="auto"/>
          </w:tcPr>
          <w:p w14:paraId="7819193F" w14:textId="77777777" w:rsidR="00361919" w:rsidRDefault="00361919" w:rsidP="00361919">
            <w:pPr>
              <w:jc w:val="center"/>
            </w:pPr>
            <w:r>
              <w:t>7,4</w:t>
            </w:r>
          </w:p>
        </w:tc>
        <w:tc>
          <w:tcPr>
            <w:tcW w:w="0" w:type="auto"/>
          </w:tcPr>
          <w:p w14:paraId="75EA88A2" w14:textId="77777777" w:rsidR="00361919" w:rsidRDefault="00361919" w:rsidP="00361919">
            <w:pPr>
              <w:jc w:val="center"/>
            </w:pPr>
            <w:r>
              <w:t>37</w:t>
            </w:r>
          </w:p>
        </w:tc>
        <w:tc>
          <w:tcPr>
            <w:tcW w:w="0" w:type="auto"/>
          </w:tcPr>
          <w:p w14:paraId="4188ADB5" w14:textId="77777777" w:rsidR="00361919" w:rsidRDefault="00361919" w:rsidP="00361919">
            <w:pPr>
              <w:jc w:val="center"/>
            </w:pPr>
            <w:r>
              <w:t>55</w:t>
            </w:r>
          </w:p>
        </w:tc>
        <w:tc>
          <w:tcPr>
            <w:tcW w:w="0" w:type="auto"/>
          </w:tcPr>
          <w:p w14:paraId="337CC029" w14:textId="77777777" w:rsidR="00361919" w:rsidRDefault="00361919" w:rsidP="00361919">
            <w:pPr>
              <w:jc w:val="center"/>
            </w:pPr>
            <w:r>
              <w:t>80</w:t>
            </w:r>
          </w:p>
        </w:tc>
        <w:tc>
          <w:tcPr>
            <w:tcW w:w="0" w:type="auto"/>
          </w:tcPr>
          <w:p w14:paraId="53E4C2B4" w14:textId="77777777" w:rsidR="00361919" w:rsidRDefault="00361919" w:rsidP="00361919">
            <w:pPr>
              <w:jc w:val="center"/>
            </w:pPr>
            <w:r>
              <w:t>111</w:t>
            </w:r>
          </w:p>
        </w:tc>
        <w:tc>
          <w:tcPr>
            <w:tcW w:w="0" w:type="auto"/>
          </w:tcPr>
          <w:p w14:paraId="0A0E5D1E" w14:textId="77777777" w:rsidR="00361919" w:rsidRDefault="00361919" w:rsidP="00361919">
            <w:pPr>
              <w:jc w:val="center"/>
            </w:pPr>
            <w:r>
              <w:t>149</w:t>
            </w:r>
          </w:p>
        </w:tc>
        <w:tc>
          <w:tcPr>
            <w:tcW w:w="0" w:type="auto"/>
          </w:tcPr>
          <w:p w14:paraId="641706B0" w14:textId="77777777" w:rsidR="00361919" w:rsidRDefault="00361919" w:rsidP="00361919">
            <w:pPr>
              <w:jc w:val="center"/>
            </w:pPr>
            <w:r>
              <w:t>194</w:t>
            </w:r>
          </w:p>
        </w:tc>
        <w:tc>
          <w:tcPr>
            <w:tcW w:w="0" w:type="auto"/>
          </w:tcPr>
          <w:p w14:paraId="62687004" w14:textId="77777777" w:rsidR="00361919" w:rsidRDefault="00361919" w:rsidP="00361919">
            <w:pPr>
              <w:jc w:val="center"/>
            </w:pPr>
            <w:r>
              <w:t>245</w:t>
            </w:r>
          </w:p>
        </w:tc>
        <w:tc>
          <w:tcPr>
            <w:tcW w:w="0" w:type="auto"/>
          </w:tcPr>
          <w:p w14:paraId="5B9E40BD" w14:textId="77777777" w:rsidR="00361919" w:rsidRDefault="00361919" w:rsidP="00361919">
            <w:pPr>
              <w:jc w:val="center"/>
            </w:pPr>
            <w:r>
              <w:t>303</w:t>
            </w:r>
          </w:p>
        </w:tc>
        <w:tc>
          <w:tcPr>
            <w:tcW w:w="0" w:type="auto"/>
          </w:tcPr>
          <w:p w14:paraId="61267317" w14:textId="77777777" w:rsidR="00361919" w:rsidRDefault="00361919" w:rsidP="00361919">
            <w:pPr>
              <w:jc w:val="center"/>
            </w:pPr>
            <w:r>
              <w:t>368</w:t>
            </w:r>
          </w:p>
        </w:tc>
        <w:tc>
          <w:tcPr>
            <w:tcW w:w="0" w:type="auto"/>
          </w:tcPr>
          <w:p w14:paraId="1B1A30CB" w14:textId="77777777" w:rsidR="00361919" w:rsidRDefault="00361919" w:rsidP="00361919">
            <w:pPr>
              <w:jc w:val="center"/>
            </w:pPr>
            <w:r>
              <w:t>44</w:t>
            </w:r>
          </w:p>
        </w:tc>
        <w:tc>
          <w:tcPr>
            <w:tcW w:w="0" w:type="auto"/>
          </w:tcPr>
          <w:p w14:paraId="56CEA3C0" w14:textId="77777777" w:rsidR="00361919" w:rsidRDefault="00361919" w:rsidP="00361919">
            <w:pPr>
              <w:jc w:val="center"/>
            </w:pPr>
            <w:r>
              <w:t>518</w:t>
            </w:r>
          </w:p>
        </w:tc>
      </w:tr>
      <w:tr w:rsidR="00361919" w14:paraId="3E95F68B" w14:textId="77777777" w:rsidTr="00C5623D">
        <w:tc>
          <w:tcPr>
            <w:tcW w:w="0" w:type="auto"/>
          </w:tcPr>
          <w:p w14:paraId="7DA46BAA" w14:textId="77777777" w:rsidR="00361919" w:rsidRDefault="00361919" w:rsidP="00361919">
            <w:pPr>
              <w:jc w:val="center"/>
            </w:pPr>
            <w:proofErr w:type="spellStart"/>
            <w:r>
              <w:t>Winkelgeschw</w:t>
            </w:r>
            <w:proofErr w:type="spellEnd"/>
            <w:r>
              <w:t>. in 1/s</w:t>
            </w:r>
          </w:p>
        </w:tc>
        <w:tc>
          <w:tcPr>
            <w:tcW w:w="0" w:type="auto"/>
          </w:tcPr>
          <w:p w14:paraId="27C36746" w14:textId="77777777" w:rsidR="00361919" w:rsidRDefault="00361919" w:rsidP="00361919">
            <w:pPr>
              <w:jc w:val="center"/>
            </w:pPr>
            <w:r>
              <w:t>7,4</w:t>
            </w:r>
          </w:p>
        </w:tc>
        <w:tc>
          <w:tcPr>
            <w:tcW w:w="0" w:type="auto"/>
          </w:tcPr>
          <w:p w14:paraId="0E5DAE7E" w14:textId="77777777" w:rsidR="00361919" w:rsidRDefault="00361919" w:rsidP="00361919">
            <w:pPr>
              <w:jc w:val="center"/>
            </w:pPr>
            <w:r>
              <w:t>7,4</w:t>
            </w:r>
          </w:p>
        </w:tc>
        <w:tc>
          <w:tcPr>
            <w:tcW w:w="0" w:type="auto"/>
          </w:tcPr>
          <w:p w14:paraId="3AFBC4E2" w14:textId="77777777" w:rsidR="00361919" w:rsidRDefault="00361919" w:rsidP="00361919">
            <w:pPr>
              <w:jc w:val="center"/>
            </w:pPr>
            <w:r>
              <w:t>7,4</w:t>
            </w:r>
          </w:p>
        </w:tc>
        <w:tc>
          <w:tcPr>
            <w:tcW w:w="0" w:type="auto"/>
          </w:tcPr>
          <w:p w14:paraId="67BCD2EA" w14:textId="77777777" w:rsidR="00361919" w:rsidRDefault="00361919" w:rsidP="00361919">
            <w:pPr>
              <w:jc w:val="center"/>
            </w:pPr>
            <w:r>
              <w:t>10,7</w:t>
            </w:r>
          </w:p>
        </w:tc>
        <w:tc>
          <w:tcPr>
            <w:tcW w:w="0" w:type="auto"/>
          </w:tcPr>
          <w:p w14:paraId="51F4396B" w14:textId="77777777" w:rsidR="00361919" w:rsidRDefault="00361919" w:rsidP="00361919">
            <w:pPr>
              <w:jc w:val="center"/>
            </w:pPr>
            <w:r>
              <w:t>14</w:t>
            </w:r>
          </w:p>
        </w:tc>
        <w:tc>
          <w:tcPr>
            <w:tcW w:w="0" w:type="auto"/>
          </w:tcPr>
          <w:p w14:paraId="214B929E" w14:textId="77777777" w:rsidR="00361919" w:rsidRDefault="00361919" w:rsidP="00361919">
            <w:pPr>
              <w:jc w:val="center"/>
            </w:pPr>
            <w:r>
              <w:t>17,4</w:t>
            </w:r>
          </w:p>
        </w:tc>
        <w:tc>
          <w:tcPr>
            <w:tcW w:w="0" w:type="auto"/>
          </w:tcPr>
          <w:p w14:paraId="6B447B95" w14:textId="77777777" w:rsidR="00361919" w:rsidRDefault="00361919" w:rsidP="00361919">
            <w:pPr>
              <w:jc w:val="center"/>
            </w:pPr>
            <w:r>
              <w:t>20,8</w:t>
            </w:r>
          </w:p>
        </w:tc>
        <w:tc>
          <w:tcPr>
            <w:tcW w:w="0" w:type="auto"/>
          </w:tcPr>
          <w:p w14:paraId="3D45E835" w14:textId="77777777" w:rsidR="00361919" w:rsidRDefault="00361919" w:rsidP="00361919">
            <w:pPr>
              <w:jc w:val="center"/>
            </w:pPr>
            <w:r>
              <w:t>24,1</w:t>
            </w:r>
          </w:p>
        </w:tc>
        <w:tc>
          <w:tcPr>
            <w:tcW w:w="0" w:type="auto"/>
          </w:tcPr>
          <w:p w14:paraId="3DEA1471" w14:textId="77777777" w:rsidR="00361919" w:rsidRDefault="00361919" w:rsidP="00361919">
            <w:pPr>
              <w:jc w:val="center"/>
            </w:pPr>
            <w:r>
              <w:t>27,4</w:t>
            </w:r>
          </w:p>
        </w:tc>
        <w:tc>
          <w:tcPr>
            <w:tcW w:w="0" w:type="auto"/>
          </w:tcPr>
          <w:p w14:paraId="581F0F10" w14:textId="77777777" w:rsidR="00361919" w:rsidRDefault="00361919" w:rsidP="00361919">
            <w:pPr>
              <w:jc w:val="center"/>
            </w:pPr>
            <w:r>
              <w:t>30,8</w:t>
            </w:r>
          </w:p>
        </w:tc>
        <w:tc>
          <w:tcPr>
            <w:tcW w:w="0" w:type="auto"/>
          </w:tcPr>
          <w:p w14:paraId="3A91B4C0" w14:textId="77777777" w:rsidR="00361919" w:rsidRDefault="00361919" w:rsidP="00361919">
            <w:pPr>
              <w:jc w:val="center"/>
            </w:pPr>
            <w:r>
              <w:t>34,1</w:t>
            </w:r>
          </w:p>
        </w:tc>
        <w:tc>
          <w:tcPr>
            <w:tcW w:w="0" w:type="auto"/>
          </w:tcPr>
          <w:p w14:paraId="02CFFEB9" w14:textId="77777777" w:rsidR="00361919" w:rsidRDefault="00361919" w:rsidP="00361919">
            <w:pPr>
              <w:jc w:val="center"/>
            </w:pPr>
            <w:r>
              <w:t>37,5</w:t>
            </w:r>
          </w:p>
        </w:tc>
        <w:tc>
          <w:tcPr>
            <w:tcW w:w="0" w:type="auto"/>
          </w:tcPr>
          <w:p w14:paraId="006BB1F0" w14:textId="77777777" w:rsidR="00361919" w:rsidRDefault="00361919" w:rsidP="00361919">
            <w:pPr>
              <w:jc w:val="center"/>
            </w:pPr>
            <w:r>
              <w:t>40,8</w:t>
            </w:r>
          </w:p>
        </w:tc>
      </w:tr>
    </w:tbl>
    <w:p w14:paraId="1A1FFF5F" w14:textId="77777777" w:rsidR="00361919" w:rsidRDefault="00361919" w:rsidP="00361919"/>
    <w:tbl>
      <w:tblPr>
        <w:tblW w:w="0" w:type="auto"/>
        <w:tblLayout w:type="fixed"/>
        <w:tblCellMar>
          <w:left w:w="70" w:type="dxa"/>
          <w:right w:w="70" w:type="dxa"/>
        </w:tblCellMar>
        <w:tblLook w:val="0000" w:firstRow="0" w:lastRow="0" w:firstColumn="0" w:lastColumn="0" w:noHBand="0" w:noVBand="0"/>
      </w:tblPr>
      <w:tblGrid>
        <w:gridCol w:w="2338"/>
        <w:gridCol w:w="1843"/>
      </w:tblGrid>
      <w:tr w:rsidR="00361919" w14:paraId="75C9340F" w14:textId="77777777" w:rsidTr="00C5623D">
        <w:tc>
          <w:tcPr>
            <w:tcW w:w="2338" w:type="dxa"/>
          </w:tcPr>
          <w:p w14:paraId="58948DD1" w14:textId="77777777" w:rsidR="00361919" w:rsidRDefault="00361919" w:rsidP="00361919">
            <w:r>
              <w:t>Geschwindigkeit</w:t>
            </w:r>
          </w:p>
        </w:tc>
        <w:tc>
          <w:tcPr>
            <w:tcW w:w="1843" w:type="dxa"/>
          </w:tcPr>
          <w:p w14:paraId="56116E81" w14:textId="77777777" w:rsidR="00361919" w:rsidRDefault="00361919" w:rsidP="00361919">
            <w:r>
              <w:t>20,4 m/s</w:t>
            </w:r>
          </w:p>
        </w:tc>
      </w:tr>
      <w:tr w:rsidR="00361919" w14:paraId="1C42AC8E" w14:textId="77777777" w:rsidTr="00C5623D">
        <w:tc>
          <w:tcPr>
            <w:tcW w:w="2338" w:type="dxa"/>
          </w:tcPr>
          <w:p w14:paraId="42DF248D" w14:textId="77777777" w:rsidR="00361919" w:rsidRDefault="00361919" w:rsidP="00361919">
            <w:r>
              <w:t>Masse</w:t>
            </w:r>
          </w:p>
        </w:tc>
        <w:tc>
          <w:tcPr>
            <w:tcW w:w="1843" w:type="dxa"/>
          </w:tcPr>
          <w:p w14:paraId="058A0DDE" w14:textId="77777777" w:rsidR="00361919" w:rsidRDefault="00361919" w:rsidP="00361919">
            <w:r>
              <w:t>9600 kg</w:t>
            </w:r>
          </w:p>
        </w:tc>
      </w:tr>
    </w:tbl>
    <w:p w14:paraId="44E29230" w14:textId="77777777" w:rsidR="00361919" w:rsidRDefault="00B42104" w:rsidP="00361919">
      <w:hyperlink r:id="rId180" w:anchor="m240" w:history="1">
        <w:r w:rsidR="00361919">
          <w:rPr>
            <w:rStyle w:val="Hyperlink"/>
            <w:sz w:val="22"/>
          </w:rPr>
          <w:t>vollstän</w:t>
        </w:r>
        <w:bookmarkStart w:id="892" w:name="_Hlt59253029"/>
        <w:r w:rsidR="00361919">
          <w:rPr>
            <w:rStyle w:val="Hyperlink"/>
            <w:sz w:val="22"/>
          </w:rPr>
          <w:t>d</w:t>
        </w:r>
        <w:bookmarkEnd w:id="892"/>
        <w:r w:rsidR="00361919">
          <w:rPr>
            <w:rStyle w:val="Hyperlink"/>
            <w:sz w:val="22"/>
          </w:rPr>
          <w:t>ig</w:t>
        </w:r>
        <w:bookmarkStart w:id="893" w:name="_Hlt59348149"/>
        <w:r w:rsidR="00361919">
          <w:rPr>
            <w:rStyle w:val="Hyperlink"/>
            <w:sz w:val="22"/>
          </w:rPr>
          <w:t>e</w:t>
        </w:r>
        <w:bookmarkEnd w:id="893"/>
        <w:r w:rsidR="00361919">
          <w:rPr>
            <w:rStyle w:val="Hyperlink"/>
            <w:sz w:val="22"/>
          </w:rPr>
          <w:t xml:space="preserve"> L</w:t>
        </w:r>
        <w:bookmarkStart w:id="894" w:name="_Hlt59349023"/>
        <w:r w:rsidR="00361919">
          <w:rPr>
            <w:rStyle w:val="Hyperlink"/>
            <w:sz w:val="22"/>
          </w:rPr>
          <w:t>ö</w:t>
        </w:r>
        <w:bookmarkEnd w:id="894"/>
        <w:r w:rsidR="00361919">
          <w:rPr>
            <w:rStyle w:val="Hyperlink"/>
            <w:sz w:val="22"/>
          </w:rPr>
          <w:t>sung</w:t>
        </w:r>
      </w:hyperlink>
      <w:bookmarkStart w:id="895" w:name="_Hlt59253007"/>
      <w:bookmarkEnd w:id="895"/>
      <w:r w:rsidR="00361919" w:rsidRPr="00361919">
        <w:rPr>
          <w:rStyle w:val="Nummer"/>
        </w:rPr>
        <w:br/>
      </w:r>
      <w:r w:rsidR="00361919" w:rsidRPr="00361919">
        <w:rPr>
          <w:rStyle w:val="Nummer"/>
        </w:rPr>
        <w:br/>
      </w:r>
      <w:bookmarkStart w:id="896" w:name="m241"/>
      <w:r w:rsidR="00361919" w:rsidRPr="00361919">
        <w:rPr>
          <w:rStyle w:val="Nummer"/>
        </w:rPr>
        <w:t>241</w:t>
      </w:r>
      <w:bookmarkEnd w:id="896"/>
      <w:r w:rsidR="00361919" w:rsidRPr="00361919">
        <w:rPr>
          <w:rStyle w:val="Nummer"/>
        </w:rPr>
        <w:t>.</w:t>
      </w:r>
      <w:r w:rsidR="00361919">
        <w:t xml:space="preserve"> J soll verdreifacht werden -&gt; 2 J</w:t>
      </w:r>
      <w:r w:rsidR="00361919">
        <w:rPr>
          <w:vertAlign w:val="subscript"/>
        </w:rPr>
        <w:t>H</w:t>
      </w:r>
      <w:r w:rsidR="00361919">
        <w:t xml:space="preserve"> = J</w:t>
      </w:r>
      <w:r w:rsidR="00361919">
        <w:rPr>
          <w:vertAlign w:val="subscript"/>
        </w:rPr>
        <w:t>B</w:t>
      </w:r>
      <w:r w:rsidR="00361919">
        <w:rPr>
          <w:vertAlign w:val="subscript"/>
        </w:rPr>
        <w:br/>
      </w:r>
      <w:r w:rsidR="00361919">
        <w:t>J</w:t>
      </w:r>
      <w:r w:rsidR="00361919">
        <w:rPr>
          <w:vertAlign w:val="subscript"/>
        </w:rPr>
        <w:t>H</w:t>
      </w:r>
      <w:r w:rsidR="00361919">
        <w:t xml:space="preserve"> = 0,0108 kgm² -&gt; J</w:t>
      </w:r>
      <w:r w:rsidR="00361919">
        <w:rPr>
          <w:vertAlign w:val="subscript"/>
        </w:rPr>
        <w:t>B</w:t>
      </w:r>
      <w:r w:rsidR="00361919">
        <w:t xml:space="preserve"> = 0,0216 kgm²</w:t>
      </w:r>
      <w:r w:rsidR="00361919">
        <w:br/>
        <w:t>Bleimantel ist ein Hohlzylinder</w:t>
      </w:r>
      <w:r w:rsidR="00361919">
        <w:br/>
      </w:r>
      <w:proofErr w:type="spellStart"/>
      <w:r w:rsidR="00361919">
        <w:t>r</w:t>
      </w:r>
      <w:r w:rsidR="00361919">
        <w:rPr>
          <w:vertAlign w:val="subscript"/>
        </w:rPr>
        <w:t>B</w:t>
      </w:r>
      <w:proofErr w:type="spellEnd"/>
      <w:r w:rsidR="00361919">
        <w:t xml:space="preserve"> = 6,14 mm</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27B77851" w14:textId="77777777">
        <w:tc>
          <w:tcPr>
            <w:tcW w:w="1701" w:type="dxa"/>
          </w:tcPr>
          <w:p w14:paraId="430F03AB" w14:textId="77777777" w:rsidR="00361919" w:rsidRDefault="00361919" w:rsidP="00361919">
            <w:r>
              <w:t>Dicke</w:t>
            </w:r>
          </w:p>
        </w:tc>
        <w:tc>
          <w:tcPr>
            <w:tcW w:w="1701" w:type="dxa"/>
          </w:tcPr>
          <w:p w14:paraId="320C94DC" w14:textId="77777777" w:rsidR="00361919" w:rsidRDefault="00361919" w:rsidP="00361919">
            <w:r>
              <w:t>1,4 mm</w:t>
            </w:r>
          </w:p>
        </w:tc>
      </w:tr>
    </w:tbl>
    <w:p w14:paraId="448F7E56" w14:textId="77777777" w:rsidR="006572AB" w:rsidRDefault="006572AB" w:rsidP="00361919">
      <w:bookmarkStart w:id="897" w:name="_Hlt15457943"/>
    </w:p>
    <w:p w14:paraId="4FEE8AF3" w14:textId="77777777" w:rsidR="00361919" w:rsidRDefault="00B42104" w:rsidP="00361919">
      <w:hyperlink r:id="rId181" w:anchor="m241" w:history="1">
        <w:r w:rsidR="00361919">
          <w:rPr>
            <w:rStyle w:val="Hyperlink"/>
            <w:sz w:val="22"/>
          </w:rPr>
          <w:t>vollstä</w:t>
        </w:r>
        <w:bookmarkStart w:id="898" w:name="_Hlt15628138"/>
        <w:r w:rsidR="00361919">
          <w:rPr>
            <w:rStyle w:val="Hyperlink"/>
            <w:sz w:val="22"/>
          </w:rPr>
          <w:t>n</w:t>
        </w:r>
        <w:bookmarkEnd w:id="898"/>
        <w:r w:rsidR="00361919">
          <w:rPr>
            <w:rStyle w:val="Hyperlink"/>
            <w:sz w:val="22"/>
          </w:rPr>
          <w:t>di</w:t>
        </w:r>
        <w:bookmarkStart w:id="899" w:name="_Hlt15539200"/>
        <w:r w:rsidR="00361919">
          <w:rPr>
            <w:rStyle w:val="Hyperlink"/>
            <w:sz w:val="22"/>
          </w:rPr>
          <w:t>g</w:t>
        </w:r>
        <w:bookmarkEnd w:id="899"/>
        <w:r w:rsidR="00361919">
          <w:rPr>
            <w:rStyle w:val="Hyperlink"/>
            <w:sz w:val="22"/>
          </w:rPr>
          <w:t xml:space="preserve">e </w:t>
        </w:r>
        <w:bookmarkStart w:id="900" w:name="_Hlt59350389"/>
        <w:bookmarkStart w:id="901" w:name="_Hlt59350376"/>
        <w:bookmarkEnd w:id="900"/>
        <w:r w:rsidR="00361919">
          <w:rPr>
            <w:rStyle w:val="Hyperlink"/>
            <w:sz w:val="22"/>
          </w:rPr>
          <w:t>L</w:t>
        </w:r>
        <w:bookmarkEnd w:id="901"/>
        <w:r w:rsidR="00361919">
          <w:rPr>
            <w:rStyle w:val="Hyperlink"/>
            <w:sz w:val="22"/>
          </w:rPr>
          <w:t>ösung</w:t>
        </w:r>
        <w:bookmarkEnd w:id="897"/>
        <w:r w:rsidR="00361919">
          <w:rPr>
            <w:rStyle w:val="Hyperlink"/>
            <w:sz w:val="22"/>
          </w:rPr>
          <w:br/>
        </w:r>
      </w:hyperlink>
      <w:bookmarkStart w:id="902" w:name="_Hlt59350409"/>
      <w:bookmarkStart w:id="903" w:name="m242"/>
      <w:bookmarkEnd w:id="902"/>
      <w:r w:rsidR="00361919" w:rsidRPr="00361919">
        <w:rPr>
          <w:rStyle w:val="Nummer"/>
        </w:rPr>
        <w:t>242.</w:t>
      </w:r>
      <w:r w:rsidR="00361919">
        <w:t xml:space="preserve"> </w:t>
      </w:r>
      <w:bookmarkEnd w:id="903"/>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1CDA184E" w14:textId="77777777">
        <w:tc>
          <w:tcPr>
            <w:tcW w:w="1701" w:type="dxa"/>
          </w:tcPr>
          <w:p w14:paraId="0D5560BA" w14:textId="77777777" w:rsidR="00361919" w:rsidRDefault="00361919" w:rsidP="00361919">
            <w:r>
              <w:t>Drehzahl</w:t>
            </w:r>
          </w:p>
        </w:tc>
        <w:tc>
          <w:tcPr>
            <w:tcW w:w="1701" w:type="dxa"/>
          </w:tcPr>
          <w:p w14:paraId="1F6C67E2" w14:textId="77777777" w:rsidR="00361919" w:rsidRDefault="00361919" w:rsidP="00361919">
            <w:r>
              <w:t>3,2 1/s</w:t>
            </w:r>
          </w:p>
        </w:tc>
      </w:tr>
    </w:tbl>
    <w:p w14:paraId="75E31B95" w14:textId="77777777" w:rsidR="00B41130" w:rsidRDefault="00B42104" w:rsidP="00361919">
      <w:hyperlink r:id="rId182" w:anchor="m242" w:history="1">
        <w:r w:rsidR="00361919">
          <w:rPr>
            <w:rStyle w:val="Hyperlink"/>
            <w:sz w:val="22"/>
          </w:rPr>
          <w:t>volls</w:t>
        </w:r>
        <w:bookmarkStart w:id="904" w:name="_Hlt59430272"/>
        <w:bookmarkStart w:id="905" w:name="_Hlt59430268"/>
        <w:bookmarkEnd w:id="904"/>
        <w:r w:rsidR="00361919">
          <w:rPr>
            <w:rStyle w:val="Hyperlink"/>
            <w:sz w:val="22"/>
          </w:rPr>
          <w:t>t</w:t>
        </w:r>
        <w:bookmarkEnd w:id="905"/>
        <w:r w:rsidR="00361919">
          <w:rPr>
            <w:rStyle w:val="Hyperlink"/>
            <w:sz w:val="22"/>
          </w:rPr>
          <w:t>ä</w:t>
        </w:r>
        <w:bookmarkStart w:id="906" w:name="_Hlt15649211"/>
        <w:bookmarkStart w:id="907" w:name="_Hlt15649145"/>
        <w:bookmarkEnd w:id="906"/>
        <w:r w:rsidR="00361919">
          <w:rPr>
            <w:rStyle w:val="Hyperlink"/>
            <w:sz w:val="22"/>
          </w:rPr>
          <w:t>n</w:t>
        </w:r>
        <w:bookmarkStart w:id="908" w:name="_Hlt15649933"/>
        <w:bookmarkStart w:id="909" w:name="_Hlt15649217"/>
        <w:bookmarkEnd w:id="907"/>
        <w:bookmarkEnd w:id="908"/>
        <w:r w:rsidR="00361919">
          <w:rPr>
            <w:rStyle w:val="Hyperlink"/>
            <w:sz w:val="22"/>
          </w:rPr>
          <w:t>d</w:t>
        </w:r>
        <w:bookmarkEnd w:id="909"/>
        <w:r w:rsidR="00361919">
          <w:rPr>
            <w:rStyle w:val="Hyperlink"/>
            <w:sz w:val="22"/>
          </w:rPr>
          <w:t>ige Lösung</w:t>
        </w:r>
        <w:r w:rsidR="00361919">
          <w:rPr>
            <w:rStyle w:val="Hyperlink"/>
            <w:sz w:val="22"/>
          </w:rPr>
          <w:br/>
        </w:r>
      </w:hyperlink>
      <w:bookmarkStart w:id="910" w:name="_Hlt15628224"/>
      <w:bookmarkStart w:id="911" w:name="m243"/>
      <w:bookmarkEnd w:id="910"/>
    </w:p>
    <w:p w14:paraId="24A62CA0" w14:textId="77777777" w:rsidR="00361919" w:rsidRPr="00361919" w:rsidRDefault="00361919" w:rsidP="00361919">
      <w:pPr>
        <w:rPr>
          <w:rStyle w:val="Nummer"/>
        </w:rPr>
      </w:pPr>
      <w:r w:rsidRPr="00361919">
        <w:rPr>
          <w:rStyle w:val="Nummer"/>
        </w:rPr>
        <w:t>243.</w:t>
      </w:r>
      <w:bookmarkEnd w:id="911"/>
      <w:r w:rsidRPr="00361919">
        <w:rPr>
          <w:rStyle w:val="Nummer"/>
        </w:rPr>
        <w:t xml:space="preserve"> </w:t>
      </w:r>
      <w:r>
        <w:rPr>
          <w:color w:val="000000"/>
        </w:rPr>
        <w:t>Der Punkt befindet sich in 345600 km von der Erde und 38400 km vom Mond entfernt, also „kurz vor dem Mond“.</w:t>
      </w:r>
    </w:p>
    <w:p w14:paraId="160AB598" w14:textId="77777777" w:rsidR="00361919" w:rsidRPr="00361919" w:rsidRDefault="00B42104" w:rsidP="00361919">
      <w:pPr>
        <w:rPr>
          <w:rStyle w:val="Nummer"/>
        </w:rPr>
      </w:pPr>
      <w:hyperlink r:id="rId183" w:anchor="m243" w:history="1">
        <w:r w:rsidR="00361919">
          <w:rPr>
            <w:rStyle w:val="Hyperlink"/>
            <w:sz w:val="22"/>
          </w:rPr>
          <w:t>vo</w:t>
        </w:r>
        <w:bookmarkStart w:id="912" w:name="_Hlt71358110"/>
        <w:bookmarkStart w:id="913" w:name="_Hlt71358106"/>
        <w:bookmarkEnd w:id="912"/>
        <w:r w:rsidR="00361919">
          <w:rPr>
            <w:rStyle w:val="Hyperlink"/>
            <w:sz w:val="22"/>
          </w:rPr>
          <w:t>l</w:t>
        </w:r>
        <w:bookmarkEnd w:id="913"/>
        <w:r w:rsidR="00361919">
          <w:rPr>
            <w:rStyle w:val="Hyperlink"/>
            <w:sz w:val="22"/>
          </w:rPr>
          <w:t>ls</w:t>
        </w:r>
        <w:bookmarkStart w:id="914" w:name="_Hlt71344571"/>
        <w:r w:rsidR="00361919">
          <w:rPr>
            <w:rStyle w:val="Hyperlink"/>
            <w:sz w:val="22"/>
          </w:rPr>
          <w:t>t</w:t>
        </w:r>
        <w:bookmarkEnd w:id="914"/>
        <w:r w:rsidR="00361919">
          <w:rPr>
            <w:rStyle w:val="Hyperlink"/>
            <w:sz w:val="22"/>
          </w:rPr>
          <w:t>än</w:t>
        </w:r>
        <w:bookmarkStart w:id="915" w:name="_Hlt71344107"/>
        <w:bookmarkStart w:id="916" w:name="_Hlt71344037"/>
        <w:bookmarkEnd w:id="915"/>
        <w:r w:rsidR="00361919">
          <w:rPr>
            <w:rStyle w:val="Hyperlink"/>
            <w:sz w:val="22"/>
          </w:rPr>
          <w:t>d</w:t>
        </w:r>
        <w:bookmarkEnd w:id="916"/>
        <w:r w:rsidR="00361919">
          <w:rPr>
            <w:rStyle w:val="Hyperlink"/>
            <w:sz w:val="22"/>
          </w:rPr>
          <w:t>i</w:t>
        </w:r>
        <w:bookmarkStart w:id="917" w:name="_Hlt71344669"/>
        <w:r w:rsidR="00361919">
          <w:rPr>
            <w:rStyle w:val="Hyperlink"/>
            <w:sz w:val="22"/>
          </w:rPr>
          <w:t>g</w:t>
        </w:r>
        <w:bookmarkEnd w:id="917"/>
        <w:r w:rsidR="00361919">
          <w:rPr>
            <w:rStyle w:val="Hyperlink"/>
            <w:sz w:val="22"/>
          </w:rPr>
          <w:t>e Lösung</w:t>
        </w:r>
      </w:hyperlink>
      <w:bookmarkStart w:id="918" w:name="_Hlt71344022"/>
      <w:bookmarkEnd w:id="918"/>
      <w:r w:rsidR="00361919" w:rsidRPr="00361919">
        <w:rPr>
          <w:rStyle w:val="Nummer"/>
        </w:rPr>
        <w:br/>
      </w:r>
      <w:r w:rsidR="00361919" w:rsidRPr="00361919">
        <w:rPr>
          <w:rStyle w:val="Nummer"/>
        </w:rPr>
        <w:br/>
      </w:r>
      <w:bookmarkStart w:id="919" w:name="m244"/>
      <w:r w:rsidR="00361919" w:rsidRPr="00361919">
        <w:rPr>
          <w:rStyle w:val="Nummer"/>
        </w:rPr>
        <w:t>244</w:t>
      </w:r>
      <w:bookmarkEnd w:id="919"/>
      <w:r w:rsidR="00361919"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2A82FC0D" w14:textId="77777777">
        <w:tc>
          <w:tcPr>
            <w:tcW w:w="1701" w:type="dxa"/>
          </w:tcPr>
          <w:p w14:paraId="33E535ED" w14:textId="77777777" w:rsidR="00361919" w:rsidRDefault="00361919" w:rsidP="00361919">
            <w:r>
              <w:t>Masse</w:t>
            </w:r>
          </w:p>
        </w:tc>
        <w:tc>
          <w:tcPr>
            <w:tcW w:w="1701" w:type="dxa"/>
          </w:tcPr>
          <w:p w14:paraId="7B52974A" w14:textId="77777777" w:rsidR="00361919" w:rsidRDefault="00361919" w:rsidP="00361919">
            <w:r>
              <w:t>868 kg</w:t>
            </w:r>
          </w:p>
        </w:tc>
      </w:tr>
      <w:tr w:rsidR="00361919" w14:paraId="3EA4D126" w14:textId="77777777">
        <w:tc>
          <w:tcPr>
            <w:tcW w:w="1701" w:type="dxa"/>
          </w:tcPr>
          <w:p w14:paraId="7E0C5676" w14:textId="77777777" w:rsidR="00361919" w:rsidRDefault="00361919" w:rsidP="00361919">
            <w:r>
              <w:t>Zeit</w:t>
            </w:r>
          </w:p>
        </w:tc>
        <w:tc>
          <w:tcPr>
            <w:tcW w:w="1701" w:type="dxa"/>
          </w:tcPr>
          <w:p w14:paraId="3A5DE19B" w14:textId="77777777" w:rsidR="00361919" w:rsidRDefault="00361919" w:rsidP="00361919">
            <w:r>
              <w:t>164 s</w:t>
            </w:r>
          </w:p>
        </w:tc>
      </w:tr>
    </w:tbl>
    <w:p w14:paraId="53F8707A" w14:textId="77777777" w:rsidR="00361919" w:rsidRDefault="00B42104" w:rsidP="00361919">
      <w:hyperlink r:id="rId184" w:anchor="m244" w:history="1">
        <w:r w:rsidR="00361919">
          <w:rPr>
            <w:rStyle w:val="Hyperlink"/>
            <w:sz w:val="22"/>
          </w:rPr>
          <w:t>vol</w:t>
        </w:r>
        <w:bookmarkStart w:id="920" w:name="_Hlt15541822"/>
        <w:bookmarkStart w:id="921" w:name="_Hlt15540737"/>
        <w:bookmarkEnd w:id="920"/>
        <w:r w:rsidR="00361919">
          <w:rPr>
            <w:rStyle w:val="Hyperlink"/>
            <w:sz w:val="22"/>
          </w:rPr>
          <w:t>l</w:t>
        </w:r>
        <w:bookmarkStart w:id="922" w:name="_Hlt15542670"/>
        <w:bookmarkStart w:id="923" w:name="_Hlt15542167"/>
        <w:bookmarkEnd w:id="921"/>
        <w:bookmarkEnd w:id="922"/>
        <w:r w:rsidR="00361919">
          <w:rPr>
            <w:rStyle w:val="Hyperlink"/>
            <w:sz w:val="22"/>
          </w:rPr>
          <w:t>s</w:t>
        </w:r>
        <w:bookmarkStart w:id="924" w:name="_Hlt59350443"/>
        <w:bookmarkStart w:id="925" w:name="_Hlt59350428"/>
        <w:bookmarkEnd w:id="923"/>
        <w:bookmarkEnd w:id="924"/>
        <w:r w:rsidR="00361919">
          <w:rPr>
            <w:rStyle w:val="Hyperlink"/>
            <w:sz w:val="22"/>
          </w:rPr>
          <w:t>t</w:t>
        </w:r>
        <w:bookmarkStart w:id="926" w:name="_Hlt15542159"/>
        <w:bookmarkStart w:id="927" w:name="_Hlt15541831"/>
        <w:bookmarkEnd w:id="925"/>
        <w:bookmarkEnd w:id="926"/>
        <w:r w:rsidR="00361919">
          <w:rPr>
            <w:rStyle w:val="Hyperlink"/>
            <w:sz w:val="22"/>
          </w:rPr>
          <w:t>ä</w:t>
        </w:r>
        <w:bookmarkEnd w:id="927"/>
        <w:r w:rsidR="00361919">
          <w:rPr>
            <w:rStyle w:val="Hyperlink"/>
            <w:sz w:val="22"/>
          </w:rPr>
          <w:t>nd</w:t>
        </w:r>
        <w:bookmarkStart w:id="928" w:name="_Hlt54999414"/>
        <w:r w:rsidR="00361919">
          <w:rPr>
            <w:rStyle w:val="Hyperlink"/>
            <w:sz w:val="22"/>
          </w:rPr>
          <w:t>i</w:t>
        </w:r>
        <w:bookmarkEnd w:id="928"/>
        <w:r w:rsidR="00361919">
          <w:rPr>
            <w:rStyle w:val="Hyperlink"/>
            <w:sz w:val="22"/>
          </w:rPr>
          <w:t xml:space="preserve">ge </w:t>
        </w:r>
        <w:bookmarkStart w:id="929" w:name="_Hlt15540722"/>
        <w:bookmarkStart w:id="930" w:name="_Hlt15540719"/>
        <w:bookmarkEnd w:id="929"/>
        <w:r w:rsidR="00361919">
          <w:rPr>
            <w:rStyle w:val="Hyperlink"/>
            <w:sz w:val="22"/>
          </w:rPr>
          <w:t>L</w:t>
        </w:r>
        <w:bookmarkEnd w:id="930"/>
        <w:r w:rsidR="00361919">
          <w:rPr>
            <w:rStyle w:val="Hyperlink"/>
            <w:sz w:val="22"/>
          </w:rPr>
          <w:t>ösung</w:t>
        </w:r>
      </w:hyperlink>
      <w:r w:rsidR="00361919">
        <w:br/>
      </w:r>
      <w:r w:rsidR="00361919">
        <w:br/>
      </w:r>
      <w:bookmarkStart w:id="931" w:name="m245"/>
      <w:r w:rsidR="00361919" w:rsidRPr="00361919">
        <w:rPr>
          <w:rStyle w:val="Nummer"/>
        </w:rPr>
        <w:t>245.</w:t>
      </w:r>
      <w:bookmarkEnd w:id="931"/>
      <w:r w:rsidR="00361919">
        <w:t xml:space="preserve"> Radialkraft = Gravitationskraft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5CC958B8" w14:textId="77777777">
        <w:tc>
          <w:tcPr>
            <w:tcW w:w="1701" w:type="dxa"/>
          </w:tcPr>
          <w:p w14:paraId="7CFFD1B5" w14:textId="77777777" w:rsidR="00361919" w:rsidRDefault="00361919" w:rsidP="00361919">
            <w:r>
              <w:lastRenderedPageBreak/>
              <w:t>Anzahl</w:t>
            </w:r>
          </w:p>
        </w:tc>
        <w:tc>
          <w:tcPr>
            <w:tcW w:w="1701" w:type="dxa"/>
          </w:tcPr>
          <w:p w14:paraId="7D1D0157" w14:textId="77777777" w:rsidR="00361919" w:rsidRDefault="00361919" w:rsidP="00361919">
            <w:r>
              <w:t>17</w:t>
            </w:r>
          </w:p>
        </w:tc>
      </w:tr>
    </w:tbl>
    <w:p w14:paraId="335D7D43" w14:textId="77777777" w:rsidR="00361919" w:rsidRDefault="00B42104" w:rsidP="00361919">
      <w:hyperlink r:id="rId185" w:anchor="m245" w:history="1">
        <w:r w:rsidR="00361919">
          <w:rPr>
            <w:rStyle w:val="Hyperlink"/>
            <w:sz w:val="22"/>
          </w:rPr>
          <w:t>vol</w:t>
        </w:r>
        <w:bookmarkStart w:id="932" w:name="_Hlt67452099"/>
        <w:r w:rsidR="00361919">
          <w:rPr>
            <w:rStyle w:val="Hyperlink"/>
            <w:sz w:val="22"/>
          </w:rPr>
          <w:t>l</w:t>
        </w:r>
        <w:bookmarkEnd w:id="932"/>
        <w:r w:rsidR="00361919">
          <w:rPr>
            <w:rStyle w:val="Hyperlink"/>
            <w:sz w:val="22"/>
          </w:rPr>
          <w:t>ständige Lösung</w:t>
        </w:r>
      </w:hyperlink>
      <w:bookmarkStart w:id="933" w:name="_Hlt67452089"/>
      <w:bookmarkEnd w:id="933"/>
      <w:r w:rsidR="00361919" w:rsidRPr="00361919">
        <w:rPr>
          <w:rStyle w:val="Nummer"/>
        </w:rPr>
        <w:br/>
      </w:r>
      <w:r w:rsidR="00361919" w:rsidRPr="00361919">
        <w:rPr>
          <w:rStyle w:val="Nummer"/>
        </w:rPr>
        <w:br/>
      </w:r>
      <w:bookmarkStart w:id="934" w:name="_Hlt59350448"/>
      <w:bookmarkStart w:id="935" w:name="m246"/>
      <w:bookmarkEnd w:id="934"/>
      <w:r w:rsidR="00361919" w:rsidRPr="00361919">
        <w:rPr>
          <w:rStyle w:val="Nummer"/>
        </w:rPr>
        <w:t>246</w:t>
      </w:r>
      <w:bookmarkEnd w:id="935"/>
      <w:r w:rsidR="00361919" w:rsidRPr="00361919">
        <w:rPr>
          <w:rStyle w:val="Nummer"/>
        </w:rPr>
        <w:t>.</w:t>
      </w:r>
      <w:r w:rsidR="00361919">
        <w:t xml:space="preserve">a) </w:t>
      </w:r>
      <w:bookmarkStart w:id="936" w:name="_Hlt59351809"/>
      <w:bookmarkEnd w:id="936"/>
      <w:r w:rsidR="00361919">
        <w:t>Kugel rollt höher</w:t>
      </w:r>
      <w:r w:rsidR="00361919">
        <w:br/>
        <w:t>b) keine Massenabhängigkeit</w:t>
      </w:r>
      <w:r w:rsidR="00361919">
        <w:br/>
      </w:r>
      <w:hyperlink r:id="rId186" w:anchor="m246" w:history="1">
        <w:r w:rsidR="00361919">
          <w:rPr>
            <w:rStyle w:val="Hyperlink"/>
            <w:sz w:val="22"/>
          </w:rPr>
          <w:t>vol</w:t>
        </w:r>
        <w:bookmarkStart w:id="937" w:name="_Hlt248294321"/>
        <w:bookmarkEnd w:id="937"/>
        <w:r w:rsidR="00361919">
          <w:rPr>
            <w:rStyle w:val="Hyperlink"/>
            <w:sz w:val="22"/>
          </w:rPr>
          <w:t>l</w:t>
        </w:r>
        <w:bookmarkStart w:id="938" w:name="_Hlt59430254"/>
        <w:bookmarkStart w:id="939" w:name="_Hlt59430251"/>
        <w:bookmarkEnd w:id="938"/>
        <w:r w:rsidR="00361919">
          <w:rPr>
            <w:rStyle w:val="Hyperlink"/>
            <w:sz w:val="22"/>
          </w:rPr>
          <w:t>s</w:t>
        </w:r>
        <w:bookmarkStart w:id="940" w:name="_Hlt90029859"/>
        <w:bookmarkEnd w:id="939"/>
        <w:bookmarkEnd w:id="940"/>
        <w:r w:rsidR="00361919">
          <w:rPr>
            <w:rStyle w:val="Hyperlink"/>
            <w:sz w:val="22"/>
          </w:rPr>
          <w:t>tä</w:t>
        </w:r>
        <w:bookmarkStart w:id="941" w:name="_Hlt59252295"/>
        <w:bookmarkStart w:id="942" w:name="_Hlt59252293"/>
        <w:bookmarkEnd w:id="941"/>
        <w:r w:rsidR="00361919">
          <w:rPr>
            <w:rStyle w:val="Hyperlink"/>
            <w:sz w:val="22"/>
          </w:rPr>
          <w:t>n</w:t>
        </w:r>
        <w:bookmarkEnd w:id="942"/>
        <w:r w:rsidR="00361919">
          <w:rPr>
            <w:rStyle w:val="Hyperlink"/>
            <w:sz w:val="22"/>
          </w:rPr>
          <w:t>di</w:t>
        </w:r>
        <w:bookmarkStart w:id="943" w:name="_Hlt59350471"/>
        <w:r w:rsidR="00361919">
          <w:rPr>
            <w:rStyle w:val="Hyperlink"/>
            <w:sz w:val="22"/>
          </w:rPr>
          <w:t>g</w:t>
        </w:r>
        <w:bookmarkEnd w:id="943"/>
        <w:r w:rsidR="00361919">
          <w:rPr>
            <w:rStyle w:val="Hyperlink"/>
            <w:sz w:val="22"/>
          </w:rPr>
          <w:t>e L</w:t>
        </w:r>
        <w:bookmarkStart w:id="944" w:name="_Hlt59350463"/>
        <w:bookmarkStart w:id="945" w:name="_Hlt59350452"/>
        <w:bookmarkEnd w:id="944"/>
        <w:r w:rsidR="00361919">
          <w:rPr>
            <w:rStyle w:val="Hyperlink"/>
            <w:sz w:val="22"/>
          </w:rPr>
          <w:t>ö</w:t>
        </w:r>
        <w:bookmarkEnd w:id="945"/>
        <w:r w:rsidR="00361919">
          <w:rPr>
            <w:rStyle w:val="Hyperlink"/>
            <w:sz w:val="22"/>
          </w:rPr>
          <w:t>sung</w:t>
        </w:r>
      </w:hyperlink>
      <w:r w:rsidR="00361919">
        <w:br/>
      </w:r>
      <w:r w:rsidR="00361919">
        <w:br/>
      </w:r>
      <w:bookmarkStart w:id="946" w:name="_Hlt54999573"/>
      <w:bookmarkStart w:id="947" w:name="m247"/>
      <w:bookmarkEnd w:id="946"/>
      <w:r w:rsidR="006572AB">
        <w:rPr>
          <w:rStyle w:val="Nummer"/>
        </w:rPr>
        <w:t>247</w:t>
      </w:r>
      <w:r w:rsidR="00361919" w:rsidRPr="00361919">
        <w:rPr>
          <w:rStyle w:val="Nummer"/>
        </w:rPr>
        <w:t>4</w:t>
      </w:r>
      <w:bookmarkEnd w:id="947"/>
      <w:r w:rsidR="006572AB">
        <w:rPr>
          <w:rStyle w:val="Nummer"/>
        </w:rPr>
        <w:t>.</w:t>
      </w:r>
      <w:r w:rsidR="00361919">
        <w:t xml:space="preserve"> </w:t>
      </w:r>
      <w:bookmarkStart w:id="948" w:name="_Hlt1197836"/>
      <w:r w:rsidR="00361919">
        <w:t>Es tritt ein Energieverlust von 1863 J auf.</w:t>
      </w:r>
    </w:p>
    <w:p w14:paraId="249B34D4" w14:textId="77777777" w:rsidR="009F06AC" w:rsidRDefault="00B42104" w:rsidP="00361919">
      <w:pPr>
        <w:rPr>
          <w:rStyle w:val="Nummer"/>
        </w:rPr>
      </w:pPr>
      <w:hyperlink r:id="rId187" w:anchor="m247" w:history="1">
        <w:r w:rsidR="00361919">
          <w:rPr>
            <w:rStyle w:val="Hyperlink"/>
            <w:sz w:val="22"/>
          </w:rPr>
          <w:t>vol</w:t>
        </w:r>
        <w:bookmarkStart w:id="949" w:name="_Hlt248127793"/>
        <w:bookmarkStart w:id="950" w:name="_Hlt248125962"/>
        <w:bookmarkEnd w:id="949"/>
        <w:r w:rsidR="00361919">
          <w:rPr>
            <w:rStyle w:val="Hyperlink"/>
            <w:sz w:val="22"/>
          </w:rPr>
          <w:t>l</w:t>
        </w:r>
        <w:bookmarkStart w:id="951" w:name="_Hlt54999556"/>
        <w:bookmarkStart w:id="952" w:name="_Hlt54999442"/>
        <w:bookmarkEnd w:id="950"/>
        <w:bookmarkEnd w:id="951"/>
        <w:r w:rsidR="00361919">
          <w:rPr>
            <w:rStyle w:val="Hyperlink"/>
            <w:sz w:val="22"/>
          </w:rPr>
          <w:t>s</w:t>
        </w:r>
        <w:bookmarkEnd w:id="952"/>
        <w:r w:rsidR="00361919">
          <w:rPr>
            <w:rStyle w:val="Hyperlink"/>
            <w:sz w:val="22"/>
          </w:rPr>
          <w:t>tä</w:t>
        </w:r>
        <w:bookmarkStart w:id="953" w:name="_Hlt54999592"/>
        <w:r w:rsidR="00361919">
          <w:rPr>
            <w:rStyle w:val="Hyperlink"/>
            <w:sz w:val="22"/>
          </w:rPr>
          <w:t>n</w:t>
        </w:r>
        <w:bookmarkEnd w:id="953"/>
        <w:r w:rsidR="00361919">
          <w:rPr>
            <w:rStyle w:val="Hyperlink"/>
            <w:sz w:val="22"/>
          </w:rPr>
          <w:t>dig</w:t>
        </w:r>
        <w:bookmarkStart w:id="954" w:name="_Hlt55000975"/>
        <w:bookmarkEnd w:id="954"/>
        <w:r w:rsidR="00361919">
          <w:rPr>
            <w:rStyle w:val="Hyperlink"/>
            <w:sz w:val="22"/>
          </w:rPr>
          <w:t>e Lösung</w:t>
        </w:r>
      </w:hyperlink>
      <w:r w:rsidR="00361919" w:rsidRPr="00361919">
        <w:rPr>
          <w:rStyle w:val="Nummer"/>
        </w:rPr>
        <w:br/>
      </w:r>
      <w:r w:rsidR="00361919" w:rsidRPr="00361919">
        <w:rPr>
          <w:rStyle w:val="Nummer"/>
        </w:rPr>
        <w:br/>
      </w:r>
      <w:bookmarkStart w:id="955" w:name="m248"/>
      <w:bookmarkEnd w:id="948"/>
      <w:r w:rsidR="006572AB">
        <w:rPr>
          <w:rStyle w:val="Nummer"/>
        </w:rPr>
        <w:t>248</w:t>
      </w:r>
      <w:r w:rsidR="00361919" w:rsidRPr="00361919">
        <w:rPr>
          <w:rStyle w:val="Nummer"/>
        </w:rPr>
        <w:t>4</w:t>
      </w:r>
      <w:bookmarkEnd w:id="955"/>
      <w:r w:rsidR="00361919" w:rsidRPr="00361919">
        <w:rPr>
          <w:rStyle w:val="Nummer"/>
        </w:rPr>
        <w:t>8.</w:t>
      </w:r>
      <w:r w:rsidR="00361919">
        <w:t xml:space="preserve"> </w:t>
      </w:r>
      <w:r w:rsidR="00361919">
        <w:rPr>
          <w:color w:val="000000"/>
        </w:rPr>
        <w:t>Der zusammengesetzte Körper bewegt sich mit 1,7 m/s weiter.</w:t>
      </w:r>
      <w:r w:rsidR="00361919">
        <w:rPr>
          <w:color w:val="000000"/>
        </w:rPr>
        <w:br/>
      </w:r>
      <w:bookmarkStart w:id="956" w:name="_Hlt60835172"/>
      <w:bookmarkEnd w:id="956"/>
      <w:r w:rsidR="00361919">
        <w:fldChar w:fldCharType="begin"/>
      </w:r>
      <w:r w:rsidR="00B57015">
        <w:instrText>HYPERLINK "vlsgmech2</w:instrText>
      </w:r>
      <w:r w:rsidR="008D3EAE">
        <w:instrText>.docx</w:instrText>
      </w:r>
      <w:r w:rsidR="00B57015">
        <w:instrText>" \l "m248"</w:instrText>
      </w:r>
      <w:r w:rsidR="00361919">
        <w:fldChar w:fldCharType="separate"/>
      </w:r>
      <w:r w:rsidR="00361919">
        <w:rPr>
          <w:rStyle w:val="Hyperlink"/>
          <w:sz w:val="22"/>
        </w:rPr>
        <w:t>volls</w:t>
      </w:r>
      <w:bookmarkStart w:id="957" w:name="_Hlt60834843"/>
      <w:r w:rsidR="00361919">
        <w:rPr>
          <w:rStyle w:val="Hyperlink"/>
          <w:sz w:val="22"/>
        </w:rPr>
        <w:t>t</w:t>
      </w:r>
      <w:bookmarkEnd w:id="957"/>
      <w:r w:rsidR="00361919">
        <w:rPr>
          <w:rStyle w:val="Hyperlink"/>
          <w:sz w:val="22"/>
        </w:rPr>
        <w:t>ändige Lösung</w:t>
      </w:r>
      <w:r w:rsidR="00361919">
        <w:fldChar w:fldCharType="end"/>
      </w:r>
      <w:bookmarkStart w:id="958" w:name="_Hlt60834833"/>
      <w:bookmarkEnd w:id="958"/>
      <w:r w:rsidR="00361919" w:rsidRPr="00361919">
        <w:rPr>
          <w:rStyle w:val="Nummer"/>
        </w:rPr>
        <w:br/>
      </w:r>
    </w:p>
    <w:p w14:paraId="71467969" w14:textId="77777777" w:rsidR="00361919" w:rsidRPr="00361919" w:rsidRDefault="00361919" w:rsidP="00361919">
      <w:pPr>
        <w:rPr>
          <w:rStyle w:val="Nummer"/>
        </w:rPr>
      </w:pPr>
      <w:bookmarkStart w:id="959" w:name="m249"/>
      <w:r w:rsidRPr="00361919">
        <w:rPr>
          <w:rStyle w:val="Nummer"/>
        </w:rPr>
        <w:t>249.</w:t>
      </w:r>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21BA6855" w14:textId="77777777" w:rsidTr="006572AB">
        <w:tc>
          <w:tcPr>
            <w:tcW w:w="2055" w:type="dxa"/>
          </w:tcPr>
          <w:bookmarkEnd w:id="959"/>
          <w:p w14:paraId="37ACAD87" w14:textId="77777777" w:rsidR="00361919" w:rsidRDefault="00361919" w:rsidP="00361919">
            <w:r>
              <w:t>Drehzahl</w:t>
            </w:r>
          </w:p>
        </w:tc>
        <w:tc>
          <w:tcPr>
            <w:tcW w:w="1347" w:type="dxa"/>
          </w:tcPr>
          <w:p w14:paraId="7689DB99" w14:textId="77777777" w:rsidR="00361919" w:rsidRDefault="00361919" w:rsidP="00361919">
            <w:r>
              <w:t>19</w:t>
            </w:r>
          </w:p>
        </w:tc>
      </w:tr>
      <w:tr w:rsidR="00361919" w14:paraId="4E24FFF4" w14:textId="77777777" w:rsidTr="006572AB">
        <w:tc>
          <w:tcPr>
            <w:tcW w:w="2055" w:type="dxa"/>
          </w:tcPr>
          <w:p w14:paraId="07414027" w14:textId="77777777" w:rsidR="00361919" w:rsidRDefault="00361919" w:rsidP="00361919">
            <w:r>
              <w:t>Beschleunigung</w:t>
            </w:r>
          </w:p>
        </w:tc>
        <w:tc>
          <w:tcPr>
            <w:tcW w:w="1347" w:type="dxa"/>
          </w:tcPr>
          <w:p w14:paraId="6D46BF47" w14:textId="77777777" w:rsidR="00361919" w:rsidRDefault="00361919" w:rsidP="00361919">
            <w:r>
              <w:t>3745 m/s²</w:t>
            </w:r>
          </w:p>
        </w:tc>
      </w:tr>
    </w:tbl>
    <w:p w14:paraId="7C7C0289" w14:textId="77777777" w:rsidR="00361919" w:rsidRPr="00361919" w:rsidRDefault="00361919" w:rsidP="00361919">
      <w:pPr>
        <w:rPr>
          <w:rStyle w:val="Nummer"/>
        </w:rPr>
      </w:pPr>
      <w:r w:rsidRPr="00361919">
        <w:rPr>
          <w:rStyle w:val="Nummer"/>
        </w:rPr>
        <w:br/>
      </w:r>
      <w:bookmarkStart w:id="960" w:name="m250"/>
      <w:r w:rsidRPr="00361919">
        <w:rPr>
          <w:rStyle w:val="Nummer"/>
        </w:rPr>
        <w:t>250.</w:t>
      </w:r>
      <w:bookmarkEnd w:id="960"/>
      <w:r>
        <w:t xml:space="preserve"> Um eine Kurve zu fahren ist eine Radialkraft notwendig. F=m*v²/</w:t>
      </w:r>
      <w:proofErr w:type="gramStart"/>
      <w:r>
        <w:t>r .</w:t>
      </w:r>
      <w:proofErr w:type="gramEnd"/>
      <w:r>
        <w:t xml:space="preserve"> Je größer die Geschwindigkeit des Autos </w:t>
      </w:r>
      <w:r w:rsidR="00C5623D">
        <w:t>umso</w:t>
      </w:r>
      <w:r>
        <w:t xml:space="preserve"> größer muss die Radialkraft sein, damit das Auto die Kurve fahren kann. Die Radialkraft wird über die Reibung zwischen Reifen und Straße aufgebracht.</w:t>
      </w:r>
      <w:r>
        <w:br/>
        <w:t>Ist die Radialkraft nicht aufgebracht, ändert sich der Radius der Bewegung, das Auto wird aus der Kurve getragen.</w:t>
      </w:r>
      <w:r>
        <w:br/>
        <w:t>Die Kurvenüberhöhung bringt eine zusätzliche Kraft auf, die zusätzlich zur Radialkraft wirkt.</w:t>
      </w:r>
      <w:r>
        <w:br/>
      </w:r>
      <w:r>
        <w:br/>
      </w:r>
      <w:bookmarkStart w:id="961" w:name="m251"/>
      <w:r w:rsidRPr="00361919">
        <w:rPr>
          <w:rStyle w:val="Nummer"/>
        </w:rPr>
        <w:t>251</w:t>
      </w:r>
      <w:bookmarkEnd w:id="961"/>
      <w:r w:rsidRPr="00361919">
        <w:rPr>
          <w:rStyle w:val="Nummer"/>
        </w:rPr>
        <w:t>.</w:t>
      </w:r>
      <w:r>
        <w:t xml:space="preserve"> Experiment, bei dem die Geschwindigkeiten und Massen von zwei Körpern vor und nach dem Stoß gemessen werden können.</w:t>
      </w:r>
      <w:r>
        <w:br/>
      </w:r>
      <w:r>
        <w:br/>
      </w:r>
      <w:bookmarkStart w:id="962" w:name="m252"/>
      <w:r w:rsidRPr="00361919">
        <w:rPr>
          <w:rStyle w:val="Nummer"/>
        </w:rPr>
        <w:t>252</w:t>
      </w:r>
      <w:bookmarkEnd w:id="962"/>
      <w:r w:rsidRPr="00361919">
        <w:rPr>
          <w:rStyle w:val="Nummer"/>
        </w:rPr>
        <w:t>.</w:t>
      </w:r>
      <w:r>
        <w:t xml:space="preserve"> </w:t>
      </w:r>
      <w:r>
        <w:rPr>
          <w:color w:val="000000"/>
        </w:rPr>
        <w:t>Bleiben beide Wagen zusammen, bewegen sie sich mit 0,6 m/s weiter. Trennen sie sich nach dem Stoß wieder, bewegt sich der vorher ruhende Wagen mit 1,2 m/s und der ankommende Wagen mit nur noch 0,2 m/s in der Richtung weiter, in die der ankommende Wagen fuhr.</w:t>
      </w:r>
      <w:r>
        <w:rPr>
          <w:color w:val="000000"/>
        </w:rPr>
        <w:br/>
      </w:r>
      <w:hyperlink r:id="rId188" w:anchor="m252" w:history="1">
        <w:r>
          <w:rPr>
            <w:rStyle w:val="Hyperlink"/>
            <w:sz w:val="22"/>
          </w:rPr>
          <w:t>vollst</w:t>
        </w:r>
        <w:bookmarkStart w:id="963" w:name="_Hlt61058418"/>
        <w:bookmarkStart w:id="964" w:name="_Hlt61057620"/>
        <w:bookmarkEnd w:id="963"/>
        <w:r>
          <w:rPr>
            <w:rStyle w:val="Hyperlink"/>
            <w:sz w:val="22"/>
          </w:rPr>
          <w:t>ä</w:t>
        </w:r>
        <w:bookmarkEnd w:id="964"/>
        <w:r>
          <w:rPr>
            <w:rStyle w:val="Hyperlink"/>
            <w:sz w:val="22"/>
          </w:rPr>
          <w:t>nd</w:t>
        </w:r>
        <w:bookmarkStart w:id="965" w:name="_Hlt61059603"/>
        <w:r>
          <w:rPr>
            <w:rStyle w:val="Hyperlink"/>
            <w:sz w:val="22"/>
          </w:rPr>
          <w:t>i</w:t>
        </w:r>
        <w:bookmarkEnd w:id="965"/>
        <w:r>
          <w:rPr>
            <w:rStyle w:val="Hyperlink"/>
            <w:sz w:val="22"/>
          </w:rPr>
          <w:t>g</w:t>
        </w:r>
        <w:bookmarkStart w:id="966" w:name="_Hlt61059462"/>
        <w:bookmarkStart w:id="967" w:name="_Hlt61058958"/>
        <w:bookmarkEnd w:id="966"/>
        <w:r>
          <w:rPr>
            <w:rStyle w:val="Hyperlink"/>
            <w:sz w:val="22"/>
          </w:rPr>
          <w:t>e</w:t>
        </w:r>
        <w:bookmarkEnd w:id="967"/>
        <w:r>
          <w:rPr>
            <w:rStyle w:val="Hyperlink"/>
            <w:sz w:val="22"/>
          </w:rPr>
          <w:t xml:space="preserve"> Lösung</w:t>
        </w:r>
      </w:hyperlink>
      <w:bookmarkStart w:id="968" w:name="_Hlt61057588"/>
      <w:bookmarkEnd w:id="968"/>
      <w:r w:rsidRPr="00361919">
        <w:rPr>
          <w:rStyle w:val="Nummer"/>
        </w:rPr>
        <w:br/>
      </w:r>
      <w:r w:rsidRPr="00361919">
        <w:rPr>
          <w:rStyle w:val="Nummer"/>
        </w:rPr>
        <w:br/>
      </w:r>
      <w:bookmarkStart w:id="969" w:name="m253"/>
      <w:r w:rsidRPr="00361919">
        <w:rPr>
          <w:rStyle w:val="Nummer"/>
        </w:rPr>
        <w:t>253.</w:t>
      </w:r>
      <w:r>
        <w:t xml:space="preserve"> </w:t>
      </w:r>
      <w:bookmarkEnd w:id="969"/>
      <w:r>
        <w:t>beschleunigte Bewegung: auf den Körper wirkt eine Kraft und er ändert seine Geschwindigkeit, Kreisbewegung: Auf den Körper wirkt ständig eine Kraft (Radialkraft) und er ändert die Richtung der Geschwindigkeit</w:t>
      </w:r>
      <w:r>
        <w:br/>
      </w:r>
      <w:r>
        <w:br/>
      </w:r>
      <w:bookmarkStart w:id="970" w:name="_Hlt45288801"/>
      <w:bookmarkStart w:id="971" w:name="m254"/>
      <w:bookmarkEnd w:id="970"/>
      <w:r w:rsidR="006572AB">
        <w:rPr>
          <w:rStyle w:val="Nummer"/>
        </w:rPr>
        <w:t>254</w:t>
      </w:r>
      <w:bookmarkEnd w:id="971"/>
      <w:r w:rsidR="006572AB">
        <w:rPr>
          <w:rStyle w:val="Nummer"/>
        </w:rPr>
        <w:t>.</w:t>
      </w:r>
      <w:r>
        <w:t xml:space="preserve"> </w:t>
      </w:r>
      <w:bookmarkStart w:id="972" w:name="_Hlt496412114"/>
      <w:bookmarkEnd w:id="972"/>
      <w:r>
        <w:sym w:font="Symbol" w:char="F073"/>
      </w:r>
      <w:r>
        <w:t>-t-Diagramm: proportional</w:t>
      </w:r>
      <w:r>
        <w:br/>
      </w:r>
      <w:r>
        <w:rPr>
          <w:rFonts w:ascii="Symbol" w:hAnsi="Symbol"/>
        </w:rPr>
        <w:t></w:t>
      </w:r>
      <w:r>
        <w:t>-t-Diagramm: parallel zur t-Achse</w:t>
      </w:r>
      <w:r>
        <w:br/>
        <w:t xml:space="preserve"> </w:t>
      </w:r>
      <w:r>
        <w:rPr>
          <w:rFonts w:ascii="Symbol" w:hAnsi="Symbol"/>
        </w:rPr>
        <w:t></w:t>
      </w:r>
      <w:r>
        <w:t>-t-Diagramm: auf der t-Achse</w:t>
      </w:r>
      <w:r>
        <w:br/>
      </w:r>
      <w:r w:rsidRPr="00361919">
        <w:rPr>
          <w:rStyle w:val="Nummer"/>
        </w:rPr>
        <w:br/>
      </w:r>
      <w:bookmarkStart w:id="973" w:name="m255"/>
      <w:r w:rsidR="00995423">
        <w:rPr>
          <w:rStyle w:val="Nummer"/>
        </w:rPr>
        <w:t>25</w:t>
      </w:r>
      <w:r w:rsidRPr="00361919">
        <w:rPr>
          <w:rStyle w:val="Nummer"/>
        </w:rPr>
        <w:t>5</w:t>
      </w:r>
      <w:bookmarkEnd w:id="973"/>
      <w:r w:rsidR="00995423">
        <w:rPr>
          <w:rStyle w:val="Nummer"/>
        </w:rPr>
        <w:t>.</w:t>
      </w:r>
      <w:r>
        <w:t>Energie der gespannten Feder &lt;-&gt; kinetische Energie des Schwingers + Wärmeenergie</w:t>
      </w:r>
      <w:r>
        <w:br/>
      </w:r>
      <w:r>
        <w:br/>
      </w:r>
      <w:bookmarkStart w:id="974" w:name="m256"/>
      <w:r w:rsidRPr="00361919">
        <w:rPr>
          <w:rStyle w:val="Nummer"/>
        </w:rPr>
        <w:t>256.</w:t>
      </w:r>
      <w:bookmarkEnd w:id="974"/>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2DFCD966" w14:textId="77777777">
        <w:tc>
          <w:tcPr>
            <w:tcW w:w="1701" w:type="dxa"/>
          </w:tcPr>
          <w:p w14:paraId="3C7A4C3D" w14:textId="77777777" w:rsidR="00361919" w:rsidRDefault="00361919" w:rsidP="00361919">
            <w:r>
              <w:t>Länge</w:t>
            </w:r>
          </w:p>
        </w:tc>
        <w:tc>
          <w:tcPr>
            <w:tcW w:w="1701" w:type="dxa"/>
          </w:tcPr>
          <w:p w14:paraId="3ACB8D69" w14:textId="77777777" w:rsidR="00361919" w:rsidRDefault="00361919" w:rsidP="00361919">
            <w:r>
              <w:t>0,159 m</w:t>
            </w:r>
          </w:p>
        </w:tc>
      </w:tr>
      <w:tr w:rsidR="00361919" w14:paraId="71F5B2B4" w14:textId="77777777">
        <w:tc>
          <w:tcPr>
            <w:tcW w:w="1701" w:type="dxa"/>
          </w:tcPr>
          <w:p w14:paraId="582CF93E" w14:textId="77777777" w:rsidR="00361919" w:rsidRDefault="00361919" w:rsidP="00361919">
            <w:r>
              <w:t>pro Tag</w:t>
            </w:r>
          </w:p>
        </w:tc>
        <w:tc>
          <w:tcPr>
            <w:tcW w:w="1701" w:type="dxa"/>
          </w:tcPr>
          <w:p w14:paraId="50629B89" w14:textId="77777777" w:rsidR="00361919" w:rsidRDefault="00361919" w:rsidP="00361919">
            <w:r>
              <w:t>108 000</w:t>
            </w:r>
          </w:p>
        </w:tc>
      </w:tr>
      <w:tr w:rsidR="00361919" w14:paraId="3EE61424" w14:textId="77777777">
        <w:tc>
          <w:tcPr>
            <w:tcW w:w="1701" w:type="dxa"/>
          </w:tcPr>
          <w:p w14:paraId="79D59EB8" w14:textId="77777777" w:rsidR="00361919" w:rsidRDefault="00361919" w:rsidP="00361919">
            <w:r>
              <w:t>pro Jahr</w:t>
            </w:r>
          </w:p>
        </w:tc>
        <w:tc>
          <w:tcPr>
            <w:tcW w:w="1701" w:type="dxa"/>
          </w:tcPr>
          <w:p w14:paraId="1336F873" w14:textId="77777777" w:rsidR="00361919" w:rsidRDefault="00361919" w:rsidP="00361919">
            <w:r>
              <w:t>39,42 * 10</w:t>
            </w:r>
            <w:r>
              <w:rPr>
                <w:vertAlign w:val="superscript"/>
              </w:rPr>
              <w:t>6</w:t>
            </w:r>
          </w:p>
        </w:tc>
      </w:tr>
    </w:tbl>
    <w:p w14:paraId="1B9F840B" w14:textId="77777777" w:rsidR="00361919" w:rsidRPr="00361919" w:rsidRDefault="00361919" w:rsidP="00361919">
      <w:pPr>
        <w:rPr>
          <w:rStyle w:val="Nummer"/>
        </w:rPr>
      </w:pPr>
      <w:r w:rsidRPr="00361919">
        <w:rPr>
          <w:rStyle w:val="Nummer"/>
        </w:rPr>
        <w:br/>
      </w:r>
      <w:bookmarkStart w:id="975" w:name="m257"/>
      <w:r w:rsidRPr="00361919">
        <w:rPr>
          <w:rStyle w:val="Nummer"/>
        </w:rPr>
        <w:t>257.</w:t>
      </w:r>
      <w:bookmarkEnd w:id="975"/>
    </w:p>
    <w:tbl>
      <w:tblPr>
        <w:tblW w:w="0" w:type="auto"/>
        <w:tblLayout w:type="fixed"/>
        <w:tblCellMar>
          <w:left w:w="70" w:type="dxa"/>
          <w:right w:w="70" w:type="dxa"/>
        </w:tblCellMar>
        <w:tblLook w:val="0000" w:firstRow="0" w:lastRow="0" w:firstColumn="0" w:lastColumn="0" w:noHBand="0" w:noVBand="0"/>
      </w:tblPr>
      <w:tblGrid>
        <w:gridCol w:w="888"/>
        <w:gridCol w:w="888"/>
        <w:gridCol w:w="888"/>
        <w:gridCol w:w="888"/>
        <w:gridCol w:w="888"/>
        <w:gridCol w:w="888"/>
        <w:gridCol w:w="888"/>
        <w:gridCol w:w="888"/>
        <w:gridCol w:w="888"/>
        <w:gridCol w:w="888"/>
        <w:gridCol w:w="888"/>
      </w:tblGrid>
      <w:tr w:rsidR="00361919" w14:paraId="3C110155" w14:textId="77777777">
        <w:tc>
          <w:tcPr>
            <w:tcW w:w="888" w:type="dxa"/>
          </w:tcPr>
          <w:p w14:paraId="5199611A" w14:textId="77777777" w:rsidR="00361919" w:rsidRDefault="00361919" w:rsidP="00361919">
            <w:pPr>
              <w:jc w:val="center"/>
            </w:pPr>
            <w:r>
              <w:t>t in s</w:t>
            </w:r>
          </w:p>
        </w:tc>
        <w:tc>
          <w:tcPr>
            <w:tcW w:w="888" w:type="dxa"/>
          </w:tcPr>
          <w:p w14:paraId="042F0AC0" w14:textId="77777777" w:rsidR="00361919" w:rsidRDefault="00361919" w:rsidP="00361919">
            <w:pPr>
              <w:jc w:val="center"/>
            </w:pPr>
            <w:r>
              <w:t>0</w:t>
            </w:r>
          </w:p>
        </w:tc>
        <w:tc>
          <w:tcPr>
            <w:tcW w:w="888" w:type="dxa"/>
          </w:tcPr>
          <w:p w14:paraId="1BBC153C" w14:textId="77777777" w:rsidR="00361919" w:rsidRDefault="00361919" w:rsidP="00361919">
            <w:pPr>
              <w:jc w:val="center"/>
            </w:pPr>
            <w:r>
              <w:t>0,2</w:t>
            </w:r>
          </w:p>
        </w:tc>
        <w:tc>
          <w:tcPr>
            <w:tcW w:w="888" w:type="dxa"/>
          </w:tcPr>
          <w:p w14:paraId="19875C17" w14:textId="77777777" w:rsidR="00361919" w:rsidRDefault="00361919" w:rsidP="00361919">
            <w:pPr>
              <w:jc w:val="center"/>
            </w:pPr>
            <w:r>
              <w:t>0,4</w:t>
            </w:r>
          </w:p>
        </w:tc>
        <w:tc>
          <w:tcPr>
            <w:tcW w:w="888" w:type="dxa"/>
          </w:tcPr>
          <w:p w14:paraId="78E4A828" w14:textId="77777777" w:rsidR="00361919" w:rsidRDefault="00361919" w:rsidP="00361919">
            <w:pPr>
              <w:jc w:val="center"/>
            </w:pPr>
            <w:r>
              <w:t>0,6</w:t>
            </w:r>
          </w:p>
        </w:tc>
        <w:tc>
          <w:tcPr>
            <w:tcW w:w="888" w:type="dxa"/>
          </w:tcPr>
          <w:p w14:paraId="77140382" w14:textId="77777777" w:rsidR="00361919" w:rsidRDefault="00361919" w:rsidP="00361919">
            <w:pPr>
              <w:jc w:val="center"/>
            </w:pPr>
            <w:r>
              <w:t>0,8</w:t>
            </w:r>
          </w:p>
        </w:tc>
        <w:tc>
          <w:tcPr>
            <w:tcW w:w="888" w:type="dxa"/>
          </w:tcPr>
          <w:p w14:paraId="55D79187" w14:textId="77777777" w:rsidR="00361919" w:rsidRDefault="00361919" w:rsidP="00361919">
            <w:pPr>
              <w:jc w:val="center"/>
            </w:pPr>
            <w:r>
              <w:t>1</w:t>
            </w:r>
          </w:p>
        </w:tc>
        <w:tc>
          <w:tcPr>
            <w:tcW w:w="888" w:type="dxa"/>
          </w:tcPr>
          <w:p w14:paraId="49F6D942" w14:textId="77777777" w:rsidR="00361919" w:rsidRDefault="00361919" w:rsidP="00361919">
            <w:pPr>
              <w:jc w:val="center"/>
            </w:pPr>
            <w:r>
              <w:t>1,2</w:t>
            </w:r>
          </w:p>
        </w:tc>
        <w:tc>
          <w:tcPr>
            <w:tcW w:w="888" w:type="dxa"/>
          </w:tcPr>
          <w:p w14:paraId="1DF9A46D" w14:textId="77777777" w:rsidR="00361919" w:rsidRDefault="00361919" w:rsidP="00361919">
            <w:pPr>
              <w:jc w:val="center"/>
            </w:pPr>
            <w:r>
              <w:t>1,3</w:t>
            </w:r>
          </w:p>
        </w:tc>
        <w:tc>
          <w:tcPr>
            <w:tcW w:w="888" w:type="dxa"/>
          </w:tcPr>
          <w:p w14:paraId="0D25AF36" w14:textId="77777777" w:rsidR="00361919" w:rsidRDefault="00361919" w:rsidP="00361919">
            <w:pPr>
              <w:jc w:val="center"/>
            </w:pPr>
            <w:r>
              <w:t>1,5</w:t>
            </w:r>
          </w:p>
        </w:tc>
        <w:tc>
          <w:tcPr>
            <w:tcW w:w="888" w:type="dxa"/>
          </w:tcPr>
          <w:p w14:paraId="79BF5446" w14:textId="77777777" w:rsidR="00361919" w:rsidRDefault="00361919" w:rsidP="00361919">
            <w:pPr>
              <w:jc w:val="center"/>
            </w:pPr>
            <w:r>
              <w:t>1,6</w:t>
            </w:r>
          </w:p>
        </w:tc>
      </w:tr>
      <w:tr w:rsidR="00361919" w14:paraId="1E6EF80D" w14:textId="77777777">
        <w:tc>
          <w:tcPr>
            <w:tcW w:w="888" w:type="dxa"/>
          </w:tcPr>
          <w:p w14:paraId="736CF61D" w14:textId="77777777" w:rsidR="00361919" w:rsidRDefault="00361919" w:rsidP="00361919">
            <w:pPr>
              <w:jc w:val="center"/>
            </w:pPr>
            <w:r>
              <w:t>y in cm</w:t>
            </w:r>
          </w:p>
        </w:tc>
        <w:tc>
          <w:tcPr>
            <w:tcW w:w="888" w:type="dxa"/>
          </w:tcPr>
          <w:p w14:paraId="362AA761" w14:textId="77777777" w:rsidR="00361919" w:rsidRDefault="00361919" w:rsidP="00361919">
            <w:pPr>
              <w:jc w:val="center"/>
            </w:pPr>
            <w:r>
              <w:t>0</w:t>
            </w:r>
          </w:p>
        </w:tc>
        <w:tc>
          <w:tcPr>
            <w:tcW w:w="888" w:type="dxa"/>
          </w:tcPr>
          <w:p w14:paraId="1D63FCFF" w14:textId="77777777" w:rsidR="00361919" w:rsidRDefault="00361919" w:rsidP="00361919">
            <w:pPr>
              <w:jc w:val="center"/>
            </w:pPr>
            <w:r>
              <w:t>9,9</w:t>
            </w:r>
          </w:p>
        </w:tc>
        <w:tc>
          <w:tcPr>
            <w:tcW w:w="888" w:type="dxa"/>
          </w:tcPr>
          <w:p w14:paraId="1FED846D" w14:textId="77777777" w:rsidR="00361919" w:rsidRDefault="00361919" w:rsidP="00361919">
            <w:pPr>
              <w:jc w:val="center"/>
            </w:pPr>
            <w:r>
              <w:t>14</w:t>
            </w:r>
          </w:p>
        </w:tc>
        <w:tc>
          <w:tcPr>
            <w:tcW w:w="888" w:type="dxa"/>
          </w:tcPr>
          <w:p w14:paraId="75FE0F81" w14:textId="77777777" w:rsidR="00361919" w:rsidRDefault="00361919" w:rsidP="00361919">
            <w:pPr>
              <w:jc w:val="center"/>
            </w:pPr>
            <w:r>
              <w:t>9,9</w:t>
            </w:r>
          </w:p>
        </w:tc>
        <w:tc>
          <w:tcPr>
            <w:tcW w:w="888" w:type="dxa"/>
          </w:tcPr>
          <w:p w14:paraId="2EA5B3C3" w14:textId="77777777" w:rsidR="00361919" w:rsidRDefault="00361919" w:rsidP="00361919">
            <w:pPr>
              <w:jc w:val="center"/>
            </w:pPr>
            <w:r>
              <w:t>0</w:t>
            </w:r>
          </w:p>
        </w:tc>
        <w:tc>
          <w:tcPr>
            <w:tcW w:w="888" w:type="dxa"/>
          </w:tcPr>
          <w:p w14:paraId="25EE08E6" w14:textId="77777777" w:rsidR="00361919" w:rsidRDefault="00361919" w:rsidP="00361919">
            <w:pPr>
              <w:jc w:val="center"/>
            </w:pPr>
            <w:r>
              <w:t>-9,9</w:t>
            </w:r>
          </w:p>
        </w:tc>
        <w:tc>
          <w:tcPr>
            <w:tcW w:w="888" w:type="dxa"/>
          </w:tcPr>
          <w:p w14:paraId="37D816DA" w14:textId="77777777" w:rsidR="00361919" w:rsidRDefault="00361919" w:rsidP="00361919">
            <w:pPr>
              <w:jc w:val="center"/>
            </w:pPr>
            <w:r>
              <w:t>-14</w:t>
            </w:r>
          </w:p>
        </w:tc>
        <w:tc>
          <w:tcPr>
            <w:tcW w:w="888" w:type="dxa"/>
          </w:tcPr>
          <w:p w14:paraId="77F184FB" w14:textId="77777777" w:rsidR="00361919" w:rsidRDefault="00361919" w:rsidP="00361919">
            <w:pPr>
              <w:jc w:val="center"/>
            </w:pPr>
            <w:r>
              <w:t>-13</w:t>
            </w:r>
          </w:p>
        </w:tc>
        <w:tc>
          <w:tcPr>
            <w:tcW w:w="888" w:type="dxa"/>
          </w:tcPr>
          <w:p w14:paraId="07877E95" w14:textId="77777777" w:rsidR="00361919" w:rsidRDefault="00361919" w:rsidP="00361919">
            <w:pPr>
              <w:jc w:val="center"/>
            </w:pPr>
            <w:r>
              <w:t>-5,3</w:t>
            </w:r>
          </w:p>
        </w:tc>
        <w:tc>
          <w:tcPr>
            <w:tcW w:w="888" w:type="dxa"/>
          </w:tcPr>
          <w:p w14:paraId="740FD518" w14:textId="77777777" w:rsidR="00361919" w:rsidRDefault="00361919" w:rsidP="00361919">
            <w:pPr>
              <w:jc w:val="center"/>
            </w:pPr>
            <w:r>
              <w:t>0</w:t>
            </w:r>
          </w:p>
        </w:tc>
      </w:tr>
    </w:tbl>
    <w:p w14:paraId="222EC7CB" w14:textId="77777777" w:rsidR="00361919" w:rsidRDefault="00361919" w:rsidP="00361919">
      <w:r w:rsidRPr="00361919">
        <w:rPr>
          <w:rStyle w:val="Nummer"/>
        </w:rPr>
        <w:br/>
      </w:r>
      <w:bookmarkStart w:id="976" w:name="_Hlt131772262"/>
      <w:bookmarkStart w:id="977" w:name="m258"/>
      <w:bookmarkEnd w:id="976"/>
      <w:r w:rsidRPr="00361919">
        <w:rPr>
          <w:rStyle w:val="Nummer"/>
        </w:rPr>
        <w:t xml:space="preserve">258. </w:t>
      </w:r>
      <w:bookmarkEnd w:id="977"/>
      <w:r>
        <w:rPr>
          <w:color w:val="000000"/>
        </w:rPr>
        <w:t>Der Motorradfahrer B beschleunigt mit 2,4 m/s². Dazu ist eine Kraft von 722 N</w:t>
      </w:r>
      <w:r>
        <w:t>.</w:t>
      </w:r>
    </w:p>
    <w:p w14:paraId="77B36BA4" w14:textId="77777777" w:rsidR="00361919" w:rsidRDefault="00361919" w:rsidP="00361919">
      <w:r>
        <w:lastRenderedPageBreak/>
        <w:t>Um von 100 km/h auf 130 km/h zu kommen, fährt der Motorradfahrer 108,5 m.</w:t>
      </w:r>
    </w:p>
    <w:p w14:paraId="39357BEC" w14:textId="77777777" w:rsidR="00361919" w:rsidRDefault="00361919" w:rsidP="00361919">
      <w:r>
        <w:t>Nach 2,24 s treffen sich die beiden Motorräder in 56 m Abstand von Punkt M zu ersten Mal. Der zweite Treffpunkt wird nach 19,88 s in 497m Entfernung vom Punkt M erreicht.</w:t>
      </w:r>
    </w:p>
    <w:p w14:paraId="53DFE4A0" w14:textId="77777777" w:rsidR="00361919" w:rsidRDefault="00B42104" w:rsidP="00361919">
      <w:hyperlink r:id="rId189" w:anchor="m258" w:history="1">
        <w:r w:rsidR="00361919">
          <w:rPr>
            <w:rStyle w:val="Hyperlink"/>
            <w:sz w:val="22"/>
          </w:rPr>
          <w:t>voll</w:t>
        </w:r>
        <w:bookmarkStart w:id="978" w:name="_Hlt220726819"/>
        <w:bookmarkEnd w:id="978"/>
        <w:r w:rsidR="00361919">
          <w:rPr>
            <w:rStyle w:val="Hyperlink"/>
            <w:sz w:val="22"/>
          </w:rPr>
          <w:t>s</w:t>
        </w:r>
        <w:bookmarkStart w:id="979" w:name="_Hlt99158721"/>
        <w:bookmarkStart w:id="980" w:name="_Hlt99157877"/>
        <w:bookmarkEnd w:id="979"/>
        <w:r w:rsidR="00361919">
          <w:rPr>
            <w:rStyle w:val="Hyperlink"/>
            <w:sz w:val="22"/>
          </w:rPr>
          <w:t>t</w:t>
        </w:r>
        <w:bookmarkStart w:id="981" w:name="_Hlt198683751"/>
        <w:bookmarkEnd w:id="980"/>
        <w:bookmarkEnd w:id="981"/>
        <w:r w:rsidR="00361919">
          <w:rPr>
            <w:rStyle w:val="Hyperlink"/>
            <w:sz w:val="22"/>
          </w:rPr>
          <w:t>än</w:t>
        </w:r>
        <w:bookmarkStart w:id="982" w:name="_Hlt99156436"/>
        <w:bookmarkStart w:id="983" w:name="_Hlt99156038"/>
        <w:bookmarkEnd w:id="982"/>
        <w:r w:rsidR="00361919">
          <w:rPr>
            <w:rStyle w:val="Hyperlink"/>
            <w:sz w:val="22"/>
          </w:rPr>
          <w:t>d</w:t>
        </w:r>
        <w:bookmarkEnd w:id="983"/>
        <w:r w:rsidR="00361919">
          <w:rPr>
            <w:rStyle w:val="Hyperlink"/>
            <w:sz w:val="22"/>
          </w:rPr>
          <w:t>i</w:t>
        </w:r>
        <w:bookmarkStart w:id="984" w:name="_Hlt99166047"/>
        <w:bookmarkStart w:id="985" w:name="_Hlt99164367"/>
        <w:bookmarkEnd w:id="984"/>
        <w:r w:rsidR="00361919">
          <w:rPr>
            <w:rStyle w:val="Hyperlink"/>
            <w:sz w:val="22"/>
          </w:rPr>
          <w:t>g</w:t>
        </w:r>
        <w:bookmarkStart w:id="986" w:name="_Hlt220722555"/>
        <w:bookmarkStart w:id="987" w:name="_Hlt220722537"/>
        <w:bookmarkEnd w:id="985"/>
        <w:bookmarkEnd w:id="986"/>
        <w:r w:rsidR="00361919">
          <w:rPr>
            <w:rStyle w:val="Hyperlink"/>
            <w:sz w:val="22"/>
          </w:rPr>
          <w:t>e</w:t>
        </w:r>
        <w:bookmarkStart w:id="988" w:name="_Hlt99863610"/>
        <w:bookmarkEnd w:id="987"/>
        <w:bookmarkEnd w:id="988"/>
        <w:r w:rsidR="00361919">
          <w:rPr>
            <w:rStyle w:val="Hyperlink"/>
            <w:sz w:val="22"/>
          </w:rPr>
          <w:t xml:space="preserve"> </w:t>
        </w:r>
        <w:bookmarkStart w:id="989" w:name="_Hlt99168215"/>
        <w:r w:rsidR="00361919">
          <w:rPr>
            <w:rStyle w:val="Hyperlink"/>
            <w:sz w:val="22"/>
          </w:rPr>
          <w:t>L</w:t>
        </w:r>
        <w:bookmarkEnd w:id="989"/>
        <w:r w:rsidR="00361919">
          <w:rPr>
            <w:rStyle w:val="Hyperlink"/>
            <w:sz w:val="22"/>
          </w:rPr>
          <w:t>ösung</w:t>
        </w:r>
      </w:hyperlink>
    </w:p>
    <w:p w14:paraId="4F52AA70" w14:textId="77777777" w:rsidR="00361919" w:rsidRPr="00361919" w:rsidRDefault="00361919" w:rsidP="00361919">
      <w:pPr>
        <w:rPr>
          <w:rStyle w:val="Nummer"/>
        </w:rPr>
      </w:pPr>
      <w:r w:rsidRPr="00361919">
        <w:rPr>
          <w:rStyle w:val="Nummer"/>
        </w:rPr>
        <w:br/>
      </w:r>
      <w:bookmarkStart w:id="990" w:name="m259"/>
      <w:r w:rsidRPr="00361919">
        <w:rPr>
          <w:rStyle w:val="Nummer"/>
        </w:rPr>
        <w:t>259.</w:t>
      </w:r>
      <w:bookmarkEnd w:id="990"/>
    </w:p>
    <w:p w14:paraId="31615C23" w14:textId="77777777" w:rsidR="00361919" w:rsidRDefault="00361919" w:rsidP="00361919">
      <w:bookmarkStart w:id="991" w:name="_Hlt221325279"/>
      <w:r>
        <w:t>a) Kraft auf K1 = Gewichtskraft - Hangabtriebskraft von K2 = 58,9 N</w:t>
      </w:r>
      <w:r>
        <w:br/>
        <w:t>Beschleunigung = diese Kraft / Summe der beiden Massen</w:t>
      </w:r>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217F939B" w14:textId="77777777">
        <w:tc>
          <w:tcPr>
            <w:tcW w:w="2055" w:type="dxa"/>
          </w:tcPr>
          <w:p w14:paraId="7F186F32" w14:textId="77777777" w:rsidR="00361919" w:rsidRDefault="00361919" w:rsidP="00361919">
            <w:r>
              <w:t>Zeit</w:t>
            </w:r>
          </w:p>
        </w:tc>
        <w:tc>
          <w:tcPr>
            <w:tcW w:w="1347" w:type="dxa"/>
          </w:tcPr>
          <w:p w14:paraId="676ED21D" w14:textId="77777777" w:rsidR="00361919" w:rsidRDefault="00361919" w:rsidP="00361919">
            <w:r>
              <w:t>1,5 s</w:t>
            </w:r>
          </w:p>
        </w:tc>
      </w:tr>
      <w:tr w:rsidR="00361919" w14:paraId="185EC856" w14:textId="77777777">
        <w:tc>
          <w:tcPr>
            <w:tcW w:w="2055" w:type="dxa"/>
          </w:tcPr>
          <w:p w14:paraId="364E5875" w14:textId="77777777" w:rsidR="00361919" w:rsidRDefault="00361919" w:rsidP="00361919">
            <w:r>
              <w:t>Geschwindigkeit</w:t>
            </w:r>
          </w:p>
        </w:tc>
        <w:tc>
          <w:tcPr>
            <w:tcW w:w="1347" w:type="dxa"/>
          </w:tcPr>
          <w:p w14:paraId="76A44E5A" w14:textId="77777777" w:rsidR="00361919" w:rsidRDefault="00361919" w:rsidP="00361919">
            <w:r>
              <w:t>9,81 m/s</w:t>
            </w:r>
          </w:p>
        </w:tc>
      </w:tr>
    </w:tbl>
    <w:p w14:paraId="0738459D" w14:textId="77777777" w:rsidR="00361919" w:rsidRDefault="00361919" w:rsidP="00361919">
      <w:r>
        <w:t>Kraft gleicht die Hangabtriebskraft aus und beschleunigt den Körper = Hangabtriebskraft + m2*a</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6C5B07D9" w14:textId="77777777">
        <w:tc>
          <w:tcPr>
            <w:tcW w:w="1701" w:type="dxa"/>
          </w:tcPr>
          <w:p w14:paraId="14D35E9F" w14:textId="77777777" w:rsidR="00361919" w:rsidRDefault="00361919" w:rsidP="00361919">
            <w:r>
              <w:t>Kraft</w:t>
            </w:r>
          </w:p>
        </w:tc>
        <w:tc>
          <w:tcPr>
            <w:tcW w:w="1701" w:type="dxa"/>
          </w:tcPr>
          <w:p w14:paraId="0BE1B149" w14:textId="77777777" w:rsidR="00361919" w:rsidRDefault="00361919" w:rsidP="00361919">
            <w:r>
              <w:t>23,9 N</w:t>
            </w:r>
          </w:p>
        </w:tc>
      </w:tr>
    </w:tbl>
    <w:p w14:paraId="7B48F0DC" w14:textId="7692D5FC" w:rsidR="00361919" w:rsidRDefault="00361919" w:rsidP="00361919">
      <w:r>
        <w:br/>
        <w:t>b) K2 ist im neu definierten Punkt D, wenn K1 abgetrennt wird.</w:t>
      </w:r>
      <w:r>
        <w:br/>
        <w:t>Wie weit liegt D über A? 3,75 m</w:t>
      </w:r>
      <w:r>
        <w:br/>
        <w:t xml:space="preserve">wie hoch kommt K2 mit seiner kinetischen Energie von Punkt D aus? </w:t>
      </w:r>
      <w:proofErr w:type="spellStart"/>
      <w:r>
        <w:t>Ekin</w:t>
      </w:r>
      <w:proofErr w:type="spellEnd"/>
      <w:r>
        <w:t xml:space="preserve"> = </w:t>
      </w:r>
      <w:proofErr w:type="spellStart"/>
      <w:r>
        <w:t>Epot</w:t>
      </w:r>
      <w:proofErr w:type="spellEnd"/>
      <w:r>
        <w:t xml:space="preserve"> =&gt; h=4,9 m</w:t>
      </w:r>
      <w:r>
        <w:br/>
      </w:r>
      <w:proofErr w:type="spellStart"/>
      <w:r>
        <w:t>Epot</w:t>
      </w:r>
      <w:proofErr w:type="spellEnd"/>
      <w:r>
        <w:t xml:space="preserve"> in diesem Punkt wird wieder zu </w:t>
      </w:r>
      <w:proofErr w:type="spellStart"/>
      <w:r>
        <w:t>Ekin</w:t>
      </w:r>
      <w:proofErr w:type="spellEnd"/>
      <w:r>
        <w:t>, als Höhe diesmal 3,75m+4,9m</w:t>
      </w:r>
      <w:r>
        <w:br/>
        <w:t>damit erhält man die Geschwindigkeit 13,03 m/s</w:t>
      </w:r>
      <w:r>
        <w:br/>
        <w:t>Zeit:  1. A-&gt;D 1,5s, D-&gt; Halt 2s (a=</w:t>
      </w:r>
      <w:proofErr w:type="spellStart"/>
      <w:r>
        <w:t>gsin</w:t>
      </w:r>
      <w:proofErr w:type="spellEnd"/>
      <w:r>
        <w:t>(Alpha),  Halt-&gt;A  mit F=m*a und f=Hangabtriebskraft 2,66s</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08D38931" w14:textId="77777777">
        <w:tc>
          <w:tcPr>
            <w:tcW w:w="1701" w:type="dxa"/>
          </w:tcPr>
          <w:p w14:paraId="384D30D1" w14:textId="77777777" w:rsidR="00361919" w:rsidRDefault="00361919" w:rsidP="00361919">
            <w:r>
              <w:t>Zeit</w:t>
            </w:r>
          </w:p>
        </w:tc>
        <w:tc>
          <w:tcPr>
            <w:tcW w:w="1701" w:type="dxa"/>
          </w:tcPr>
          <w:p w14:paraId="04569660" w14:textId="77777777" w:rsidR="00361919" w:rsidRDefault="00361919" w:rsidP="00361919">
            <w:r>
              <w:t>6,16 s</w:t>
            </w:r>
          </w:p>
        </w:tc>
      </w:tr>
    </w:tbl>
    <w:p w14:paraId="3642C5A3" w14:textId="77777777" w:rsidR="00361919" w:rsidRDefault="00361919" w:rsidP="00361919">
      <w:r>
        <w:t>c)Kraft = Gewichtskraft + Radialkraft</w:t>
      </w:r>
      <w:r>
        <w:br/>
        <w:t>Gewichtskraft = m*g*sin45°=48,6 N</w:t>
      </w:r>
      <w:r>
        <w:br/>
        <w:t>Radialkraft, vorher v über Energiesatz = 12,8 m/s</w:t>
      </w:r>
      <w:r>
        <w:br/>
        <w:t>(</w:t>
      </w:r>
      <w:proofErr w:type="spellStart"/>
      <w:r>
        <w:t>Ekin</w:t>
      </w:r>
      <w:proofErr w:type="spellEnd"/>
      <w:r>
        <w:t xml:space="preserve"> in B + </w:t>
      </w:r>
      <w:proofErr w:type="spellStart"/>
      <w:r>
        <w:t>Epot</w:t>
      </w:r>
      <w:proofErr w:type="spellEnd"/>
      <w:r>
        <w:t xml:space="preserve"> von B nach C = </w:t>
      </w:r>
      <w:proofErr w:type="spellStart"/>
      <w:r>
        <w:t>Ekin</w:t>
      </w:r>
      <w:proofErr w:type="spellEnd"/>
      <w:r>
        <w:t xml:space="preserve"> in C)</w:t>
      </w:r>
      <w:r>
        <w:br/>
        <w:t>-&gt; Radialkraft = 237,6 N</w:t>
      </w:r>
      <w:r>
        <w:br/>
        <w:t>-&gt; Gesamtkraft = 286,2 N</w:t>
      </w:r>
      <w:r>
        <w:br/>
        <w:t>d) Die kinetische Energie im Punkt E wird in Reibungsarbeit und Spannarbeit umgewandelt.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42634832" w14:textId="77777777">
        <w:tc>
          <w:tcPr>
            <w:tcW w:w="1701" w:type="dxa"/>
          </w:tcPr>
          <w:p w14:paraId="3AA4D7D4" w14:textId="77777777" w:rsidR="00361919" w:rsidRDefault="00361919" w:rsidP="00361919">
            <w:r>
              <w:t>Weg</w:t>
            </w:r>
          </w:p>
        </w:tc>
        <w:tc>
          <w:tcPr>
            <w:tcW w:w="1701" w:type="dxa"/>
          </w:tcPr>
          <w:p w14:paraId="60F8C325" w14:textId="77777777" w:rsidR="00361919" w:rsidRDefault="00361919" w:rsidP="00361919">
            <w:r>
              <w:t>19 m</w:t>
            </w:r>
          </w:p>
        </w:tc>
      </w:tr>
    </w:tbl>
    <w:bookmarkStart w:id="992" w:name="_Hlt61163589"/>
    <w:bookmarkEnd w:id="991"/>
    <w:p w14:paraId="75D57343" w14:textId="77777777" w:rsidR="00361919" w:rsidRPr="00361919" w:rsidRDefault="00361919" w:rsidP="00361919">
      <w:pPr>
        <w:rPr>
          <w:rStyle w:val="Nummer"/>
        </w:rPr>
      </w:pPr>
      <w:r>
        <w:fldChar w:fldCharType="begin"/>
      </w:r>
      <w:r w:rsidR="00B57015">
        <w:instrText>HYPERLINK "vlsgmech2</w:instrText>
      </w:r>
      <w:r w:rsidR="008D3EAE">
        <w:instrText>.docx</w:instrText>
      </w:r>
      <w:r w:rsidR="00B57015">
        <w:instrText>" \l "m259"</w:instrText>
      </w:r>
      <w:r>
        <w:fldChar w:fldCharType="separate"/>
      </w:r>
      <w:r>
        <w:rPr>
          <w:rStyle w:val="Hyperlink"/>
          <w:sz w:val="22"/>
        </w:rPr>
        <w:t>vol</w:t>
      </w:r>
      <w:bookmarkStart w:id="993" w:name="_Hlt98137503"/>
      <w:bookmarkStart w:id="994" w:name="_Hlt98137349"/>
      <w:bookmarkEnd w:id="993"/>
      <w:r>
        <w:rPr>
          <w:rStyle w:val="Hyperlink"/>
          <w:sz w:val="22"/>
        </w:rPr>
        <w:t>l</w:t>
      </w:r>
      <w:bookmarkStart w:id="995" w:name="_Hlt65109868"/>
      <w:bookmarkEnd w:id="994"/>
      <w:bookmarkEnd w:id="995"/>
      <w:r>
        <w:rPr>
          <w:rStyle w:val="Hyperlink"/>
          <w:sz w:val="22"/>
        </w:rPr>
        <w:t>st</w:t>
      </w:r>
      <w:bookmarkStart w:id="996" w:name="_Hlt164651148"/>
      <w:bookmarkEnd w:id="996"/>
      <w:r>
        <w:rPr>
          <w:rStyle w:val="Hyperlink"/>
          <w:sz w:val="22"/>
        </w:rPr>
        <w:t>ä</w:t>
      </w:r>
      <w:bookmarkStart w:id="997" w:name="_Hlt131772665"/>
      <w:bookmarkStart w:id="998" w:name="_Hlt99155802"/>
      <w:bookmarkEnd w:id="997"/>
      <w:r>
        <w:rPr>
          <w:rStyle w:val="Hyperlink"/>
          <w:sz w:val="22"/>
        </w:rPr>
        <w:t>n</w:t>
      </w:r>
      <w:bookmarkStart w:id="999" w:name="_Hlt61163834"/>
      <w:bookmarkStart w:id="1000" w:name="_Hlt61163726"/>
      <w:bookmarkEnd w:id="998"/>
      <w:bookmarkEnd w:id="999"/>
      <w:r>
        <w:rPr>
          <w:rStyle w:val="Hyperlink"/>
          <w:sz w:val="22"/>
        </w:rPr>
        <w:t>d</w:t>
      </w:r>
      <w:bookmarkStart w:id="1001" w:name="_Hlt61165370"/>
      <w:bookmarkStart w:id="1002" w:name="_Hlt61164077"/>
      <w:bookmarkEnd w:id="1000"/>
      <w:bookmarkEnd w:id="1001"/>
      <w:r>
        <w:rPr>
          <w:rStyle w:val="Hyperlink"/>
          <w:sz w:val="22"/>
        </w:rPr>
        <w:t>i</w:t>
      </w:r>
      <w:bookmarkStart w:id="1003" w:name="_Hlt240716044"/>
      <w:bookmarkEnd w:id="1002"/>
      <w:r>
        <w:rPr>
          <w:rStyle w:val="Hyperlink"/>
          <w:sz w:val="22"/>
        </w:rPr>
        <w:t>g</w:t>
      </w:r>
      <w:bookmarkStart w:id="1004" w:name="_Hlt61178853"/>
      <w:bookmarkStart w:id="1005" w:name="_Hlt61178699"/>
      <w:bookmarkEnd w:id="1003"/>
      <w:bookmarkEnd w:id="1004"/>
      <w:r>
        <w:rPr>
          <w:rStyle w:val="Hyperlink"/>
          <w:sz w:val="22"/>
        </w:rPr>
        <w:t>e</w:t>
      </w:r>
      <w:bookmarkEnd w:id="1005"/>
      <w:r>
        <w:rPr>
          <w:rStyle w:val="Hyperlink"/>
          <w:sz w:val="22"/>
        </w:rPr>
        <w:t xml:space="preserve"> Lös</w:t>
      </w:r>
      <w:bookmarkStart w:id="1006" w:name="_Hlt61170930"/>
      <w:bookmarkStart w:id="1007" w:name="_Hlt61166533"/>
      <w:bookmarkEnd w:id="1006"/>
      <w:r>
        <w:rPr>
          <w:rStyle w:val="Hyperlink"/>
          <w:sz w:val="22"/>
        </w:rPr>
        <w:t>u</w:t>
      </w:r>
      <w:bookmarkEnd w:id="1007"/>
      <w:r>
        <w:rPr>
          <w:rStyle w:val="Hyperlink"/>
          <w:sz w:val="22"/>
        </w:rPr>
        <w:t>ng</w:t>
      </w:r>
      <w:bookmarkEnd w:id="992"/>
      <w:r>
        <w:fldChar w:fldCharType="end"/>
      </w:r>
      <w:bookmarkStart w:id="1008" w:name="_Hlt61163718"/>
      <w:bookmarkEnd w:id="1008"/>
      <w:r w:rsidRPr="00361919">
        <w:rPr>
          <w:rStyle w:val="Nummer"/>
        </w:rPr>
        <w:br/>
      </w:r>
      <w:r w:rsidRPr="00361919">
        <w:rPr>
          <w:rStyle w:val="Nummer"/>
        </w:rPr>
        <w:br/>
      </w:r>
      <w:bookmarkStart w:id="1009" w:name="m260"/>
      <w:r w:rsidR="00995423">
        <w:rPr>
          <w:rStyle w:val="Nummer"/>
        </w:rPr>
        <w:t>260</w:t>
      </w:r>
      <w:bookmarkEnd w:id="1009"/>
      <w:r w:rsidR="00995423">
        <w:rPr>
          <w:rStyle w:val="Nummer"/>
        </w:rPr>
        <w:t>.</w:t>
      </w:r>
    </w:p>
    <w:p w14:paraId="18B3CE06" w14:textId="77777777" w:rsidR="00361919" w:rsidRDefault="00361919" w:rsidP="00361919">
      <w:r>
        <w:t>1.a) potenzielle Energie &lt;-&gt; kinetische Energie + Wärmeenergie</w:t>
      </w:r>
      <w:r>
        <w:br/>
        <w:t>b)</w:t>
      </w:r>
    </w:p>
    <w:tbl>
      <w:tblPr>
        <w:tblW w:w="0" w:type="auto"/>
        <w:tblLayout w:type="fixed"/>
        <w:tblCellMar>
          <w:left w:w="70" w:type="dxa"/>
          <w:right w:w="70" w:type="dxa"/>
        </w:tblCellMar>
        <w:tblLook w:val="0000" w:firstRow="0" w:lastRow="0" w:firstColumn="0" w:lastColumn="0" w:noHBand="0" w:noVBand="0"/>
      </w:tblPr>
      <w:tblGrid>
        <w:gridCol w:w="2622"/>
        <w:gridCol w:w="1701"/>
      </w:tblGrid>
      <w:tr w:rsidR="00361919" w14:paraId="6BF331C8" w14:textId="77777777" w:rsidTr="00995423">
        <w:tc>
          <w:tcPr>
            <w:tcW w:w="2622" w:type="dxa"/>
          </w:tcPr>
          <w:p w14:paraId="44F3793F" w14:textId="77777777" w:rsidR="00361919" w:rsidRDefault="00361919" w:rsidP="00361919">
            <w:r>
              <w:t>Geschwindigkeit</w:t>
            </w:r>
          </w:p>
        </w:tc>
        <w:tc>
          <w:tcPr>
            <w:tcW w:w="1701" w:type="dxa"/>
          </w:tcPr>
          <w:p w14:paraId="4B7F4126" w14:textId="77777777" w:rsidR="00361919" w:rsidRDefault="00361919" w:rsidP="00361919">
            <w:r>
              <w:t>4,78 m/s</w:t>
            </w:r>
          </w:p>
        </w:tc>
      </w:tr>
      <w:tr w:rsidR="00361919" w14:paraId="380B27A3" w14:textId="77777777" w:rsidTr="00995423">
        <w:tc>
          <w:tcPr>
            <w:tcW w:w="2622" w:type="dxa"/>
          </w:tcPr>
          <w:p w14:paraId="6BC9C3D5" w14:textId="77777777" w:rsidR="00361919" w:rsidRDefault="00361919" w:rsidP="00361919">
            <w:r>
              <w:t>Energie</w:t>
            </w:r>
          </w:p>
        </w:tc>
        <w:tc>
          <w:tcPr>
            <w:tcW w:w="1701" w:type="dxa"/>
          </w:tcPr>
          <w:p w14:paraId="366ABE16" w14:textId="77777777" w:rsidR="00361919" w:rsidRDefault="00361919" w:rsidP="00361919">
            <w:r>
              <w:t>5,9*10</w:t>
            </w:r>
            <w:r>
              <w:rPr>
                <w:vertAlign w:val="superscript"/>
              </w:rPr>
              <w:t>3</w:t>
            </w:r>
            <w:r>
              <w:t xml:space="preserve"> </w:t>
            </w:r>
            <w:proofErr w:type="spellStart"/>
            <w:r>
              <w:t>Nm</w:t>
            </w:r>
            <w:proofErr w:type="spellEnd"/>
          </w:p>
        </w:tc>
      </w:tr>
    </w:tbl>
    <w:p w14:paraId="1EFC634C" w14:textId="77777777" w:rsidR="00361919" w:rsidRDefault="00361919" w:rsidP="00361919">
      <w:r>
        <w:t>c)</w:t>
      </w:r>
    </w:p>
    <w:tbl>
      <w:tblPr>
        <w:tblW w:w="0" w:type="auto"/>
        <w:tblLayout w:type="fixed"/>
        <w:tblCellMar>
          <w:left w:w="70" w:type="dxa"/>
          <w:right w:w="70" w:type="dxa"/>
        </w:tblCellMar>
        <w:tblLook w:val="0000" w:firstRow="0" w:lastRow="0" w:firstColumn="0" w:lastColumn="0" w:noHBand="0" w:noVBand="0"/>
      </w:tblPr>
      <w:tblGrid>
        <w:gridCol w:w="2338"/>
        <w:gridCol w:w="2127"/>
      </w:tblGrid>
      <w:tr w:rsidR="00361919" w14:paraId="4A06ADEE" w14:textId="77777777" w:rsidTr="00995423">
        <w:tc>
          <w:tcPr>
            <w:tcW w:w="2338" w:type="dxa"/>
          </w:tcPr>
          <w:p w14:paraId="537A0E3C" w14:textId="77777777" w:rsidR="00361919" w:rsidRDefault="00361919" w:rsidP="00361919">
            <w:r>
              <w:t>Geschwindigkeit</w:t>
            </w:r>
          </w:p>
        </w:tc>
        <w:tc>
          <w:tcPr>
            <w:tcW w:w="2127" w:type="dxa"/>
          </w:tcPr>
          <w:p w14:paraId="0C80F369" w14:textId="77777777" w:rsidR="00361919" w:rsidRDefault="00361919" w:rsidP="00361919">
            <w:r>
              <w:t>4,7 m/s</w:t>
            </w:r>
          </w:p>
        </w:tc>
      </w:tr>
      <w:tr w:rsidR="00361919" w14:paraId="0173AD44" w14:textId="77777777" w:rsidTr="00995423">
        <w:tc>
          <w:tcPr>
            <w:tcW w:w="2338" w:type="dxa"/>
          </w:tcPr>
          <w:p w14:paraId="7D4B526F" w14:textId="77777777" w:rsidR="00361919" w:rsidRDefault="00361919" w:rsidP="00361919">
            <w:r>
              <w:t>Energie</w:t>
            </w:r>
          </w:p>
        </w:tc>
        <w:tc>
          <w:tcPr>
            <w:tcW w:w="2127" w:type="dxa"/>
          </w:tcPr>
          <w:p w14:paraId="4DA65765" w14:textId="77777777" w:rsidR="00361919" w:rsidRDefault="00361919" w:rsidP="00361919">
            <w:r>
              <w:t>5,810</w:t>
            </w:r>
            <w:r>
              <w:rPr>
                <w:vertAlign w:val="superscript"/>
              </w:rPr>
              <w:t>3</w:t>
            </w:r>
            <w:r>
              <w:t xml:space="preserve"> </w:t>
            </w:r>
            <w:proofErr w:type="spellStart"/>
            <w:r>
              <w:t>Nm</w:t>
            </w:r>
            <w:proofErr w:type="spellEnd"/>
          </w:p>
        </w:tc>
      </w:tr>
    </w:tbl>
    <w:p w14:paraId="4DCAA893" w14:textId="77777777" w:rsidR="00995423" w:rsidRDefault="00995423" w:rsidP="00361919"/>
    <w:p w14:paraId="72B1E2F2" w14:textId="77777777" w:rsidR="00361919" w:rsidRDefault="00995423" w:rsidP="00361919">
      <w:bookmarkStart w:id="1010" w:name="_Hlt57512198"/>
      <w:r>
        <w:t>2.a) sowohl der Impulserhaltungssatz als auch der Energieerhaltungssatz hat</w:t>
      </w:r>
      <w:r w:rsidR="00361919">
        <w:t xml:space="preserve"> Gültigkeit.</w:t>
      </w:r>
      <w:bookmarkEnd w:id="1010"/>
      <w:r w:rsidR="00361919">
        <w:br/>
        <w:t>b)</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0B0711ED" w14:textId="77777777">
        <w:tc>
          <w:tcPr>
            <w:tcW w:w="1701" w:type="dxa"/>
          </w:tcPr>
          <w:p w14:paraId="2D5C5786" w14:textId="77777777" w:rsidR="00361919" w:rsidRDefault="00361919" w:rsidP="00361919">
            <w:r>
              <w:t>Birne</w:t>
            </w:r>
          </w:p>
        </w:tc>
        <w:tc>
          <w:tcPr>
            <w:tcW w:w="1701" w:type="dxa"/>
          </w:tcPr>
          <w:p w14:paraId="4A968207" w14:textId="77777777" w:rsidR="00361919" w:rsidRDefault="00361919" w:rsidP="00361919">
            <w:r>
              <w:t>5,02 m/s</w:t>
            </w:r>
          </w:p>
        </w:tc>
      </w:tr>
      <w:tr w:rsidR="00361919" w14:paraId="6ADAF661" w14:textId="77777777">
        <w:tc>
          <w:tcPr>
            <w:tcW w:w="1701" w:type="dxa"/>
          </w:tcPr>
          <w:p w14:paraId="29475A3C" w14:textId="77777777" w:rsidR="00361919" w:rsidRDefault="00361919" w:rsidP="00361919">
            <w:r>
              <w:t>Stein</w:t>
            </w:r>
          </w:p>
        </w:tc>
        <w:tc>
          <w:tcPr>
            <w:tcW w:w="1701" w:type="dxa"/>
          </w:tcPr>
          <w:p w14:paraId="315D7EEC" w14:textId="77777777" w:rsidR="00361919" w:rsidRDefault="00361919" w:rsidP="00361919">
            <w:r>
              <w:t>10,41 m/s</w:t>
            </w:r>
          </w:p>
        </w:tc>
      </w:tr>
    </w:tbl>
    <w:p w14:paraId="6D2ACE7D" w14:textId="77777777" w:rsidR="00361919" w:rsidRDefault="00361919" w:rsidP="00361919">
      <w:r>
        <w:br/>
        <w:t>c)</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1D4268F1" w14:textId="77777777">
        <w:tc>
          <w:tcPr>
            <w:tcW w:w="1701" w:type="dxa"/>
          </w:tcPr>
          <w:p w14:paraId="1E4076F1" w14:textId="77777777" w:rsidR="00361919" w:rsidRDefault="00361919" w:rsidP="00361919">
            <w:r>
              <w:t>Winkel</w:t>
            </w:r>
          </w:p>
        </w:tc>
        <w:tc>
          <w:tcPr>
            <w:tcW w:w="1701" w:type="dxa"/>
          </w:tcPr>
          <w:p w14:paraId="2A1FB3D3" w14:textId="77777777" w:rsidR="00361919" w:rsidRDefault="00361919" w:rsidP="00361919">
            <w:r>
              <w:t>35,73 °</w:t>
            </w:r>
          </w:p>
        </w:tc>
      </w:tr>
    </w:tbl>
    <w:p w14:paraId="17C09D60" w14:textId="77777777" w:rsidR="00361919" w:rsidRDefault="00361919" w:rsidP="00361919">
      <w:r>
        <w:t>d)</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788CDC7F" w14:textId="77777777">
        <w:tc>
          <w:tcPr>
            <w:tcW w:w="1701" w:type="dxa"/>
          </w:tcPr>
          <w:p w14:paraId="53622BB7" w14:textId="77777777" w:rsidR="00361919" w:rsidRDefault="00361919" w:rsidP="00361919">
            <w:r>
              <w:t>Entfernung</w:t>
            </w:r>
          </w:p>
        </w:tc>
        <w:tc>
          <w:tcPr>
            <w:tcW w:w="1701" w:type="dxa"/>
          </w:tcPr>
          <w:p w14:paraId="7833DC06" w14:textId="77777777" w:rsidR="00361919" w:rsidRDefault="00361919" w:rsidP="00361919">
            <w:r>
              <w:t>12,3 m</w:t>
            </w:r>
          </w:p>
        </w:tc>
      </w:tr>
      <w:tr w:rsidR="00361919" w14:paraId="4DDDE68A" w14:textId="77777777">
        <w:tc>
          <w:tcPr>
            <w:tcW w:w="1701" w:type="dxa"/>
          </w:tcPr>
          <w:p w14:paraId="4EF3D9F7" w14:textId="77777777" w:rsidR="00361919" w:rsidRDefault="00361919" w:rsidP="00361919">
            <w:r>
              <w:t>Zeit</w:t>
            </w:r>
          </w:p>
        </w:tc>
        <w:tc>
          <w:tcPr>
            <w:tcW w:w="1701" w:type="dxa"/>
          </w:tcPr>
          <w:p w14:paraId="7BFDACDF" w14:textId="77777777" w:rsidR="00361919" w:rsidRDefault="00361919" w:rsidP="00361919">
            <w:r>
              <w:t>1,18 s</w:t>
            </w:r>
          </w:p>
        </w:tc>
      </w:tr>
    </w:tbl>
    <w:p w14:paraId="54E21BF7" w14:textId="77777777" w:rsidR="00361919" w:rsidRDefault="00361919" w:rsidP="00361919">
      <w:r>
        <w:t>e)</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6FD641AF" w14:textId="77777777">
        <w:tc>
          <w:tcPr>
            <w:tcW w:w="1701" w:type="dxa"/>
          </w:tcPr>
          <w:p w14:paraId="0157B8C9" w14:textId="77777777" w:rsidR="00361919" w:rsidRDefault="00361919" w:rsidP="00361919">
            <w:r>
              <w:t>Winkel</w:t>
            </w:r>
          </w:p>
        </w:tc>
        <w:tc>
          <w:tcPr>
            <w:tcW w:w="1701" w:type="dxa"/>
          </w:tcPr>
          <w:p w14:paraId="1D58B9A2" w14:textId="77777777" w:rsidR="00361919" w:rsidRDefault="00361919" w:rsidP="00361919">
            <w:r>
              <w:t>48°</w:t>
            </w:r>
          </w:p>
        </w:tc>
      </w:tr>
    </w:tbl>
    <w:p w14:paraId="09A2C702" w14:textId="77777777" w:rsidR="00361919" w:rsidRPr="00361919" w:rsidRDefault="00B42104" w:rsidP="00361919">
      <w:pPr>
        <w:rPr>
          <w:rStyle w:val="Nummer"/>
        </w:rPr>
      </w:pPr>
      <w:hyperlink r:id="rId190" w:anchor="m260" w:history="1">
        <w:r w:rsidR="00361919">
          <w:rPr>
            <w:rStyle w:val="Hyperlink"/>
            <w:sz w:val="22"/>
          </w:rPr>
          <w:t>volls</w:t>
        </w:r>
        <w:bookmarkStart w:id="1011" w:name="_Hlt57512549"/>
        <w:bookmarkStart w:id="1012" w:name="_Hlt57512534"/>
        <w:bookmarkEnd w:id="1011"/>
        <w:r w:rsidR="00361919">
          <w:rPr>
            <w:rStyle w:val="Hyperlink"/>
            <w:sz w:val="22"/>
          </w:rPr>
          <w:t>t</w:t>
        </w:r>
        <w:bookmarkStart w:id="1013" w:name="_Hlt57512116"/>
        <w:bookmarkStart w:id="1014" w:name="_Hlt57510545"/>
        <w:bookmarkEnd w:id="1012"/>
        <w:bookmarkEnd w:id="1013"/>
        <w:r w:rsidR="00361919">
          <w:rPr>
            <w:rStyle w:val="Hyperlink"/>
            <w:sz w:val="22"/>
          </w:rPr>
          <w:t>ä</w:t>
        </w:r>
        <w:bookmarkEnd w:id="1014"/>
        <w:r w:rsidR="00361919">
          <w:rPr>
            <w:rStyle w:val="Hyperlink"/>
            <w:sz w:val="22"/>
          </w:rPr>
          <w:t>ndige</w:t>
        </w:r>
        <w:bookmarkStart w:id="1015" w:name="_Hlt57513904"/>
        <w:bookmarkStart w:id="1016" w:name="_Hlt57512588"/>
        <w:bookmarkEnd w:id="1015"/>
        <w:r w:rsidR="00361919">
          <w:rPr>
            <w:rStyle w:val="Hyperlink"/>
            <w:sz w:val="22"/>
          </w:rPr>
          <w:t xml:space="preserve"> </w:t>
        </w:r>
        <w:bookmarkStart w:id="1017" w:name="_Hlt57512511"/>
        <w:bookmarkEnd w:id="1016"/>
        <w:bookmarkEnd w:id="1017"/>
        <w:r w:rsidR="00361919">
          <w:rPr>
            <w:rStyle w:val="Hyperlink"/>
            <w:sz w:val="22"/>
          </w:rPr>
          <w:t>Lösung</w:t>
        </w:r>
      </w:hyperlink>
      <w:r w:rsidR="00361919" w:rsidRPr="00361919">
        <w:rPr>
          <w:rStyle w:val="Nummer"/>
        </w:rPr>
        <w:br/>
      </w:r>
      <w:r w:rsidR="00361919" w:rsidRPr="00361919">
        <w:rPr>
          <w:rStyle w:val="Nummer"/>
        </w:rPr>
        <w:br/>
      </w:r>
      <w:bookmarkStart w:id="1018" w:name="_Hlt119741620"/>
      <w:bookmarkStart w:id="1019" w:name="m261"/>
      <w:bookmarkEnd w:id="1018"/>
      <w:r w:rsidR="00361919" w:rsidRPr="00361919">
        <w:rPr>
          <w:rStyle w:val="Nummer"/>
        </w:rPr>
        <w:t>26</w:t>
      </w:r>
      <w:bookmarkEnd w:id="1019"/>
      <w:r w:rsidR="00361919" w:rsidRPr="00361919">
        <w:rPr>
          <w:rStyle w:val="Nummer"/>
        </w:rPr>
        <w:t>1.</w:t>
      </w:r>
    </w:p>
    <w:tbl>
      <w:tblPr>
        <w:tblW w:w="0" w:type="auto"/>
        <w:tblLayout w:type="fixed"/>
        <w:tblCellMar>
          <w:left w:w="70" w:type="dxa"/>
          <w:right w:w="70" w:type="dxa"/>
        </w:tblCellMar>
        <w:tblLook w:val="0000" w:firstRow="0" w:lastRow="0" w:firstColumn="0" w:lastColumn="0" w:noHBand="0" w:noVBand="0"/>
      </w:tblPr>
      <w:tblGrid>
        <w:gridCol w:w="2055"/>
        <w:gridCol w:w="2551"/>
      </w:tblGrid>
      <w:tr w:rsidR="00361919" w14:paraId="475591A4" w14:textId="77777777">
        <w:tc>
          <w:tcPr>
            <w:tcW w:w="2055" w:type="dxa"/>
          </w:tcPr>
          <w:p w14:paraId="44B94D4D" w14:textId="77777777" w:rsidR="00361919" w:rsidRDefault="00361919" w:rsidP="00361919">
            <w:r>
              <w:t>Kraft</w:t>
            </w:r>
          </w:p>
        </w:tc>
        <w:tc>
          <w:tcPr>
            <w:tcW w:w="2551" w:type="dxa"/>
          </w:tcPr>
          <w:p w14:paraId="13D757F2" w14:textId="77777777" w:rsidR="00361919" w:rsidRDefault="00361919" w:rsidP="00361919">
            <w:r>
              <w:t>18 N</w:t>
            </w:r>
          </w:p>
        </w:tc>
      </w:tr>
      <w:tr w:rsidR="00361919" w14:paraId="4CA81586" w14:textId="77777777">
        <w:tc>
          <w:tcPr>
            <w:tcW w:w="2055" w:type="dxa"/>
          </w:tcPr>
          <w:p w14:paraId="38C1194B" w14:textId="77777777" w:rsidR="00361919" w:rsidRDefault="00361919" w:rsidP="00361919">
            <w:r>
              <w:t>Energie</w:t>
            </w:r>
          </w:p>
        </w:tc>
        <w:tc>
          <w:tcPr>
            <w:tcW w:w="2551" w:type="dxa"/>
          </w:tcPr>
          <w:p w14:paraId="62F42E7B" w14:textId="77777777" w:rsidR="00361919" w:rsidRDefault="00361919" w:rsidP="00361919">
            <w:r>
              <w:t>1,35 J</w:t>
            </w:r>
          </w:p>
        </w:tc>
      </w:tr>
      <w:tr w:rsidR="00361919" w14:paraId="19441278" w14:textId="77777777">
        <w:tc>
          <w:tcPr>
            <w:tcW w:w="2055" w:type="dxa"/>
          </w:tcPr>
          <w:p w14:paraId="674EA4A5" w14:textId="77777777" w:rsidR="00361919" w:rsidRDefault="00361919" w:rsidP="00361919">
            <w:r>
              <w:t>Geschwindigkeit</w:t>
            </w:r>
          </w:p>
        </w:tc>
        <w:tc>
          <w:tcPr>
            <w:tcW w:w="2551" w:type="dxa"/>
          </w:tcPr>
          <w:p w14:paraId="4F0F4E85" w14:textId="77777777" w:rsidR="00361919" w:rsidRDefault="00361919" w:rsidP="00361919">
            <w:r>
              <w:t>25,9 m/s</w:t>
            </w:r>
          </w:p>
        </w:tc>
      </w:tr>
      <w:tr w:rsidR="00361919" w14:paraId="448832C0" w14:textId="77777777">
        <w:tc>
          <w:tcPr>
            <w:tcW w:w="2055" w:type="dxa"/>
          </w:tcPr>
          <w:p w14:paraId="63854A60" w14:textId="77777777" w:rsidR="00361919" w:rsidRDefault="00361919" w:rsidP="00361919">
            <w:r>
              <w:t>Entfernung</w:t>
            </w:r>
          </w:p>
        </w:tc>
        <w:tc>
          <w:tcPr>
            <w:tcW w:w="2551" w:type="dxa"/>
          </w:tcPr>
          <w:p w14:paraId="0B833B57" w14:textId="77777777" w:rsidR="00361919" w:rsidRDefault="00361919" w:rsidP="00361919">
            <w:r>
              <w:t>7,8 m</w:t>
            </w:r>
          </w:p>
        </w:tc>
      </w:tr>
      <w:tr w:rsidR="00361919" w14:paraId="061D620F" w14:textId="77777777">
        <w:tc>
          <w:tcPr>
            <w:tcW w:w="2055" w:type="dxa"/>
          </w:tcPr>
          <w:p w14:paraId="380FC7CB" w14:textId="77777777" w:rsidR="00361919" w:rsidRDefault="00361919" w:rsidP="00361919">
            <w:r>
              <w:t>Geschwindigkeit</w:t>
            </w:r>
          </w:p>
        </w:tc>
        <w:tc>
          <w:tcPr>
            <w:tcW w:w="2551" w:type="dxa"/>
          </w:tcPr>
          <w:p w14:paraId="50707AA1" w14:textId="77777777" w:rsidR="00361919" w:rsidRDefault="00361919" w:rsidP="00361919">
            <w:r>
              <w:t>18,1 m/s</w:t>
            </w:r>
          </w:p>
        </w:tc>
      </w:tr>
      <w:tr w:rsidR="00361919" w14:paraId="6E10340A" w14:textId="77777777">
        <w:tc>
          <w:tcPr>
            <w:tcW w:w="2055" w:type="dxa"/>
          </w:tcPr>
          <w:p w14:paraId="30479EAF" w14:textId="77777777" w:rsidR="00361919" w:rsidRDefault="00361919" w:rsidP="00361919">
            <w:r>
              <w:t>Energie</w:t>
            </w:r>
          </w:p>
        </w:tc>
        <w:tc>
          <w:tcPr>
            <w:tcW w:w="2551" w:type="dxa"/>
          </w:tcPr>
          <w:p w14:paraId="469F731F" w14:textId="77777777" w:rsidR="00361919" w:rsidRDefault="00361919" w:rsidP="00361919">
            <w:r>
              <w:t>0,65 J</w:t>
            </w:r>
          </w:p>
        </w:tc>
      </w:tr>
      <w:tr w:rsidR="00361919" w14:paraId="17DC4931" w14:textId="77777777">
        <w:tc>
          <w:tcPr>
            <w:tcW w:w="2055" w:type="dxa"/>
          </w:tcPr>
          <w:p w14:paraId="7EA96448" w14:textId="77777777" w:rsidR="00361919" w:rsidRDefault="00361919" w:rsidP="00361919">
            <w:r>
              <w:t>Höhe</w:t>
            </w:r>
          </w:p>
        </w:tc>
        <w:tc>
          <w:tcPr>
            <w:tcW w:w="2551" w:type="dxa"/>
          </w:tcPr>
          <w:p w14:paraId="437919B7" w14:textId="77777777" w:rsidR="00361919" w:rsidRDefault="00361919" w:rsidP="00361919">
            <w:r>
              <w:t>30,4 m</w:t>
            </w:r>
          </w:p>
        </w:tc>
      </w:tr>
      <w:tr w:rsidR="00361919" w14:paraId="73454334" w14:textId="77777777">
        <w:tc>
          <w:tcPr>
            <w:tcW w:w="2055" w:type="dxa"/>
          </w:tcPr>
          <w:p w14:paraId="78F089C1" w14:textId="77777777" w:rsidR="00361919" w:rsidRDefault="00361919" w:rsidP="00361919">
            <w:r>
              <w:t>Entfernung</w:t>
            </w:r>
          </w:p>
        </w:tc>
        <w:tc>
          <w:tcPr>
            <w:tcW w:w="2551" w:type="dxa"/>
          </w:tcPr>
          <w:p w14:paraId="3EE1B0B7" w14:textId="77777777" w:rsidR="00361919" w:rsidRDefault="00361919" w:rsidP="00361919">
            <w:r>
              <w:t>44,3 m</w:t>
            </w:r>
          </w:p>
        </w:tc>
      </w:tr>
    </w:tbl>
    <w:p w14:paraId="43302338" w14:textId="77777777" w:rsidR="00361919" w:rsidRDefault="00B42104" w:rsidP="00361919">
      <w:hyperlink r:id="rId191" w:anchor="m261" w:history="1">
        <w:r w:rsidR="00361919">
          <w:rPr>
            <w:rStyle w:val="Hyperlink"/>
            <w:sz w:val="22"/>
          </w:rPr>
          <w:t>v</w:t>
        </w:r>
        <w:bookmarkStart w:id="1020" w:name="_Hlt119743177"/>
        <w:bookmarkStart w:id="1021" w:name="_Hlt119743008"/>
        <w:bookmarkEnd w:id="1020"/>
        <w:r w:rsidR="00361919">
          <w:rPr>
            <w:rStyle w:val="Hyperlink"/>
            <w:sz w:val="22"/>
          </w:rPr>
          <w:t>o</w:t>
        </w:r>
        <w:bookmarkEnd w:id="1021"/>
        <w:r w:rsidR="00361919">
          <w:rPr>
            <w:rStyle w:val="Hyperlink"/>
            <w:sz w:val="22"/>
          </w:rPr>
          <w:t>ll</w:t>
        </w:r>
        <w:bookmarkStart w:id="1022" w:name="_Hlt119812767"/>
        <w:bookmarkStart w:id="1023" w:name="_Hlt119812710"/>
        <w:bookmarkEnd w:id="1022"/>
        <w:r w:rsidR="00361919">
          <w:rPr>
            <w:rStyle w:val="Hyperlink"/>
            <w:sz w:val="22"/>
          </w:rPr>
          <w:t>s</w:t>
        </w:r>
        <w:bookmarkEnd w:id="1023"/>
        <w:r w:rsidR="00361919">
          <w:rPr>
            <w:rStyle w:val="Hyperlink"/>
            <w:sz w:val="22"/>
          </w:rPr>
          <w:t>t</w:t>
        </w:r>
        <w:bookmarkStart w:id="1024" w:name="_Hlt119743342"/>
        <w:bookmarkStart w:id="1025" w:name="_Hlt119742811"/>
        <w:bookmarkEnd w:id="1024"/>
        <w:r w:rsidR="00361919">
          <w:rPr>
            <w:rStyle w:val="Hyperlink"/>
            <w:sz w:val="22"/>
          </w:rPr>
          <w:t>ä</w:t>
        </w:r>
        <w:bookmarkEnd w:id="1025"/>
        <w:r w:rsidR="00361919">
          <w:rPr>
            <w:rStyle w:val="Hyperlink"/>
            <w:sz w:val="22"/>
          </w:rPr>
          <w:t>n</w:t>
        </w:r>
        <w:bookmarkStart w:id="1026" w:name="_Hlt119810894"/>
        <w:bookmarkStart w:id="1027" w:name="_Hlt119743390"/>
        <w:bookmarkEnd w:id="1026"/>
        <w:r w:rsidR="00361919">
          <w:rPr>
            <w:rStyle w:val="Hyperlink"/>
            <w:sz w:val="22"/>
          </w:rPr>
          <w:t>d</w:t>
        </w:r>
        <w:bookmarkEnd w:id="1027"/>
        <w:r w:rsidR="00361919">
          <w:rPr>
            <w:rStyle w:val="Hyperlink"/>
            <w:sz w:val="22"/>
          </w:rPr>
          <w:t xml:space="preserve">ige </w:t>
        </w:r>
        <w:bookmarkStart w:id="1028" w:name="_Hlt119810909"/>
        <w:r w:rsidR="00361919">
          <w:rPr>
            <w:rStyle w:val="Hyperlink"/>
            <w:sz w:val="22"/>
          </w:rPr>
          <w:t>L</w:t>
        </w:r>
        <w:bookmarkEnd w:id="1028"/>
        <w:r w:rsidR="00361919">
          <w:rPr>
            <w:rStyle w:val="Hyperlink"/>
            <w:sz w:val="22"/>
          </w:rPr>
          <w:t>ösung</w:t>
        </w:r>
      </w:hyperlink>
      <w:bookmarkStart w:id="1029" w:name="_Hlt119742727"/>
      <w:bookmarkEnd w:id="1029"/>
    </w:p>
    <w:p w14:paraId="28C3E29A" w14:textId="77777777" w:rsidR="00361919" w:rsidRPr="00361919" w:rsidRDefault="00361919" w:rsidP="00361919">
      <w:pPr>
        <w:rPr>
          <w:rStyle w:val="Nummer"/>
        </w:rPr>
      </w:pPr>
      <w:r w:rsidRPr="00361919">
        <w:rPr>
          <w:rStyle w:val="Nummer"/>
        </w:rPr>
        <w:br/>
      </w:r>
      <w:bookmarkStart w:id="1030" w:name="_Hlt47273769"/>
      <w:bookmarkStart w:id="1031" w:name="m262"/>
      <w:bookmarkEnd w:id="1030"/>
      <w:r w:rsidR="00995423">
        <w:rPr>
          <w:rStyle w:val="Nummer"/>
        </w:rPr>
        <w:t>262</w:t>
      </w:r>
      <w:bookmarkEnd w:id="1031"/>
      <w:r w:rsidR="00995423">
        <w:rPr>
          <w:rStyle w:val="Nummer"/>
        </w:rP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515D0B4E" w14:textId="77777777">
        <w:tc>
          <w:tcPr>
            <w:tcW w:w="1701" w:type="dxa"/>
          </w:tcPr>
          <w:p w14:paraId="7DD8FDD1" w14:textId="77777777" w:rsidR="00361919" w:rsidRDefault="00361919" w:rsidP="00361919">
            <w:r>
              <w:t>Kraft</w:t>
            </w:r>
          </w:p>
        </w:tc>
        <w:tc>
          <w:tcPr>
            <w:tcW w:w="1701" w:type="dxa"/>
          </w:tcPr>
          <w:p w14:paraId="088E2CE5" w14:textId="77777777" w:rsidR="00361919" w:rsidRDefault="00361919" w:rsidP="00361919">
            <w:r>
              <w:t>346,4 N</w:t>
            </w:r>
          </w:p>
        </w:tc>
      </w:tr>
    </w:tbl>
    <w:p w14:paraId="79879F6D" w14:textId="77777777" w:rsidR="00361919" w:rsidRPr="00361919" w:rsidRDefault="00B42104" w:rsidP="00361919">
      <w:pPr>
        <w:rPr>
          <w:rStyle w:val="Nummer"/>
        </w:rPr>
      </w:pPr>
      <w:hyperlink r:id="rId192" w:anchor="m262" w:history="1">
        <w:r w:rsidR="00361919">
          <w:rPr>
            <w:rStyle w:val="Hyperlink"/>
            <w:sz w:val="22"/>
          </w:rPr>
          <w:t>vol</w:t>
        </w:r>
        <w:bookmarkStart w:id="1032" w:name="_Hlt250299454"/>
        <w:bookmarkStart w:id="1033" w:name="_Hlt57510482"/>
        <w:bookmarkEnd w:id="1032"/>
        <w:r w:rsidR="00361919">
          <w:rPr>
            <w:rStyle w:val="Hyperlink"/>
            <w:sz w:val="22"/>
          </w:rPr>
          <w:t>l</w:t>
        </w:r>
        <w:bookmarkStart w:id="1034" w:name="_Hlt47273782"/>
        <w:bookmarkEnd w:id="1033"/>
        <w:r w:rsidR="00361919">
          <w:rPr>
            <w:rStyle w:val="Hyperlink"/>
            <w:sz w:val="22"/>
          </w:rPr>
          <w:t>s</w:t>
        </w:r>
        <w:bookmarkStart w:id="1035" w:name="_Hlt47275143"/>
        <w:bookmarkEnd w:id="1034"/>
        <w:r w:rsidR="00361919">
          <w:rPr>
            <w:rStyle w:val="Hyperlink"/>
            <w:sz w:val="22"/>
          </w:rPr>
          <w:t>t</w:t>
        </w:r>
        <w:bookmarkStart w:id="1036" w:name="_Hlt47272689"/>
        <w:bookmarkStart w:id="1037" w:name="_Hlt47227869"/>
        <w:bookmarkEnd w:id="1035"/>
        <w:bookmarkEnd w:id="1036"/>
        <w:r w:rsidR="00361919">
          <w:rPr>
            <w:rStyle w:val="Hyperlink"/>
            <w:sz w:val="22"/>
          </w:rPr>
          <w:t>ä</w:t>
        </w:r>
        <w:bookmarkStart w:id="1038" w:name="_Hlt47227861"/>
        <w:bookmarkStart w:id="1039" w:name="_Hlt47227356"/>
        <w:bookmarkEnd w:id="1037"/>
        <w:bookmarkEnd w:id="1038"/>
        <w:r w:rsidR="00361919">
          <w:rPr>
            <w:rStyle w:val="Hyperlink"/>
            <w:sz w:val="22"/>
          </w:rPr>
          <w:t>n</w:t>
        </w:r>
        <w:bookmarkStart w:id="1040" w:name="_Hlt250296647"/>
        <w:bookmarkEnd w:id="1039"/>
        <w:bookmarkEnd w:id="1040"/>
        <w:r w:rsidR="00361919">
          <w:rPr>
            <w:rStyle w:val="Hyperlink"/>
            <w:sz w:val="22"/>
          </w:rPr>
          <w:t>dige Lösung</w:t>
        </w:r>
      </w:hyperlink>
      <w:r w:rsidR="00361919" w:rsidRPr="00361919">
        <w:rPr>
          <w:rStyle w:val="Nummer"/>
        </w:rPr>
        <w:br/>
      </w:r>
    </w:p>
    <w:p w14:paraId="62FC0E9C" w14:textId="77777777" w:rsidR="00361919" w:rsidRPr="00361919" w:rsidRDefault="00995423" w:rsidP="00361919">
      <w:pPr>
        <w:rPr>
          <w:rStyle w:val="Nummer"/>
        </w:rPr>
      </w:pPr>
      <w:bookmarkStart w:id="1041" w:name="m263"/>
      <w:r>
        <w:rPr>
          <w:rStyle w:val="Nummer"/>
        </w:rPr>
        <w:t>2</w:t>
      </w:r>
      <w:r w:rsidR="00361919" w:rsidRPr="00361919">
        <w:rPr>
          <w:rStyle w:val="Nummer"/>
        </w:rPr>
        <w:t>63</w:t>
      </w:r>
      <w:bookmarkEnd w:id="1041"/>
      <w:r w:rsidR="00361919"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732CAE11" w14:textId="77777777">
        <w:tc>
          <w:tcPr>
            <w:tcW w:w="2055" w:type="dxa"/>
          </w:tcPr>
          <w:p w14:paraId="7AC953CE" w14:textId="77777777" w:rsidR="00361919" w:rsidRDefault="00361919" w:rsidP="00361919">
            <w:r>
              <w:t>Beschleunigung</w:t>
            </w:r>
          </w:p>
        </w:tc>
        <w:tc>
          <w:tcPr>
            <w:tcW w:w="1347" w:type="dxa"/>
          </w:tcPr>
          <w:p w14:paraId="18A0FD93" w14:textId="77777777" w:rsidR="00361919" w:rsidRDefault="00361919" w:rsidP="00361919">
            <w:r>
              <w:t>1,96 m/s²</w:t>
            </w:r>
          </w:p>
        </w:tc>
      </w:tr>
      <w:tr w:rsidR="00361919" w14:paraId="55179250" w14:textId="77777777">
        <w:tc>
          <w:tcPr>
            <w:tcW w:w="2055" w:type="dxa"/>
          </w:tcPr>
          <w:p w14:paraId="141EAED3" w14:textId="77777777" w:rsidR="00361919" w:rsidRDefault="00361919" w:rsidP="00361919">
            <w:r>
              <w:t>Kraft</w:t>
            </w:r>
          </w:p>
        </w:tc>
        <w:tc>
          <w:tcPr>
            <w:tcW w:w="1347" w:type="dxa"/>
          </w:tcPr>
          <w:p w14:paraId="782596D0" w14:textId="77777777" w:rsidR="00361919" w:rsidRDefault="00361919" w:rsidP="00361919">
            <w:r>
              <w:t>94,2 N</w:t>
            </w:r>
          </w:p>
        </w:tc>
      </w:tr>
    </w:tbl>
    <w:p w14:paraId="0454DE82" w14:textId="77777777" w:rsidR="00361919" w:rsidRDefault="00B42104" w:rsidP="00361919">
      <w:hyperlink r:id="rId193" w:anchor="m263" w:history="1">
        <w:r w:rsidR="00361919">
          <w:rPr>
            <w:rStyle w:val="Hyperlink"/>
            <w:sz w:val="22"/>
          </w:rPr>
          <w:t>v</w:t>
        </w:r>
        <w:bookmarkStart w:id="1042" w:name="_Hlt247434941"/>
        <w:bookmarkStart w:id="1043" w:name="_Hlt247434898"/>
        <w:bookmarkEnd w:id="1042"/>
        <w:r w:rsidR="00361919">
          <w:rPr>
            <w:rStyle w:val="Hyperlink"/>
            <w:sz w:val="22"/>
          </w:rPr>
          <w:t>o</w:t>
        </w:r>
        <w:bookmarkStart w:id="1044" w:name="_Hlt247435451"/>
        <w:bookmarkStart w:id="1045" w:name="_Hlt247435446"/>
        <w:bookmarkEnd w:id="1043"/>
        <w:bookmarkEnd w:id="1044"/>
        <w:r w:rsidR="00361919">
          <w:rPr>
            <w:rStyle w:val="Hyperlink"/>
            <w:sz w:val="22"/>
          </w:rPr>
          <w:t>l</w:t>
        </w:r>
        <w:bookmarkEnd w:id="1045"/>
        <w:r w:rsidR="00361919">
          <w:rPr>
            <w:rStyle w:val="Hyperlink"/>
            <w:sz w:val="22"/>
          </w:rPr>
          <w:t>l</w:t>
        </w:r>
        <w:bookmarkStart w:id="1046" w:name="_Hlt44163553"/>
        <w:bookmarkEnd w:id="1046"/>
        <w:r w:rsidR="00361919">
          <w:rPr>
            <w:rStyle w:val="Hyperlink"/>
            <w:sz w:val="22"/>
          </w:rPr>
          <w:t>stän</w:t>
        </w:r>
        <w:bookmarkStart w:id="1047" w:name="_Hlt247435530"/>
        <w:r w:rsidR="00361919">
          <w:rPr>
            <w:rStyle w:val="Hyperlink"/>
            <w:sz w:val="22"/>
          </w:rPr>
          <w:t>d</w:t>
        </w:r>
        <w:bookmarkEnd w:id="1047"/>
        <w:r w:rsidR="00361919">
          <w:rPr>
            <w:rStyle w:val="Hyperlink"/>
            <w:sz w:val="22"/>
          </w:rPr>
          <w:t>i</w:t>
        </w:r>
        <w:bookmarkStart w:id="1048" w:name="_Hlt47227019"/>
        <w:r w:rsidR="00361919">
          <w:rPr>
            <w:rStyle w:val="Hyperlink"/>
            <w:sz w:val="22"/>
          </w:rPr>
          <w:t>g</w:t>
        </w:r>
        <w:bookmarkEnd w:id="1048"/>
        <w:r w:rsidR="00361919">
          <w:rPr>
            <w:rStyle w:val="Hyperlink"/>
            <w:sz w:val="22"/>
          </w:rPr>
          <w:t xml:space="preserve">e </w:t>
        </w:r>
        <w:bookmarkStart w:id="1049" w:name="_Hlt52177978"/>
        <w:bookmarkStart w:id="1050" w:name="_Hlt52177930"/>
        <w:bookmarkEnd w:id="1049"/>
        <w:r w:rsidR="00361919">
          <w:rPr>
            <w:rStyle w:val="Hyperlink"/>
            <w:sz w:val="22"/>
          </w:rPr>
          <w:t>L</w:t>
        </w:r>
        <w:bookmarkEnd w:id="1050"/>
        <w:r w:rsidR="00361919">
          <w:rPr>
            <w:rStyle w:val="Hyperlink"/>
            <w:sz w:val="22"/>
          </w:rPr>
          <w:t>ö</w:t>
        </w:r>
        <w:bookmarkStart w:id="1051" w:name="_Hlt14181767"/>
        <w:bookmarkEnd w:id="1051"/>
        <w:r w:rsidR="00361919">
          <w:rPr>
            <w:rStyle w:val="Hyperlink"/>
            <w:sz w:val="22"/>
          </w:rPr>
          <w:t>sung</w:t>
        </w:r>
      </w:hyperlink>
      <w:r w:rsidR="00361919">
        <w:br/>
      </w:r>
    </w:p>
    <w:p w14:paraId="46E8D3BA" w14:textId="77777777" w:rsidR="00361919" w:rsidRPr="00361919" w:rsidRDefault="00361919" w:rsidP="00361919">
      <w:pPr>
        <w:rPr>
          <w:rStyle w:val="Nummer"/>
        </w:rPr>
      </w:pPr>
      <w:bookmarkStart w:id="1052" w:name="m264"/>
      <w:r w:rsidRPr="00361919">
        <w:rPr>
          <w:rStyle w:val="Nummer"/>
        </w:rPr>
        <w:t>264.</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3461F07B" w14:textId="77777777">
        <w:tc>
          <w:tcPr>
            <w:tcW w:w="1701" w:type="dxa"/>
          </w:tcPr>
          <w:bookmarkEnd w:id="1052"/>
          <w:p w14:paraId="6D0F70BE" w14:textId="77777777" w:rsidR="00361919" w:rsidRDefault="00361919" w:rsidP="00361919">
            <w:r>
              <w:t>Kraft</w:t>
            </w:r>
          </w:p>
        </w:tc>
        <w:tc>
          <w:tcPr>
            <w:tcW w:w="1701" w:type="dxa"/>
          </w:tcPr>
          <w:p w14:paraId="046511A1" w14:textId="77777777" w:rsidR="00361919" w:rsidRDefault="00361919" w:rsidP="00361919">
            <w:r>
              <w:t>98,6 N</w:t>
            </w:r>
          </w:p>
        </w:tc>
      </w:tr>
    </w:tbl>
    <w:p w14:paraId="2C5371DB" w14:textId="77777777" w:rsidR="00995423" w:rsidRDefault="00B42104" w:rsidP="00361919">
      <w:hyperlink r:id="rId194" w:anchor="m264" w:history="1">
        <w:r w:rsidR="00361919">
          <w:rPr>
            <w:rStyle w:val="Hyperlink"/>
            <w:sz w:val="22"/>
          </w:rPr>
          <w:t>volls</w:t>
        </w:r>
        <w:bookmarkStart w:id="1053" w:name="_Hlt520936500"/>
        <w:r w:rsidR="00361919">
          <w:rPr>
            <w:rStyle w:val="Hyperlink"/>
            <w:sz w:val="22"/>
          </w:rPr>
          <w:t>t</w:t>
        </w:r>
        <w:bookmarkStart w:id="1054" w:name="_Hlt520537614"/>
        <w:bookmarkStart w:id="1055" w:name="_Hlt520936530"/>
        <w:bookmarkEnd w:id="1053"/>
        <w:bookmarkEnd w:id="1054"/>
        <w:r w:rsidR="00361919">
          <w:rPr>
            <w:rStyle w:val="Hyperlink"/>
            <w:sz w:val="22"/>
          </w:rPr>
          <w:t>ä</w:t>
        </w:r>
        <w:bookmarkStart w:id="1056" w:name="_Hlt14181646"/>
        <w:bookmarkEnd w:id="1055"/>
        <w:r w:rsidR="00361919">
          <w:rPr>
            <w:rStyle w:val="Hyperlink"/>
            <w:sz w:val="22"/>
          </w:rPr>
          <w:t>n</w:t>
        </w:r>
        <w:bookmarkEnd w:id="1056"/>
        <w:r w:rsidR="00361919">
          <w:rPr>
            <w:rStyle w:val="Hyperlink"/>
            <w:sz w:val="22"/>
          </w:rPr>
          <w:t>d</w:t>
        </w:r>
        <w:bookmarkStart w:id="1057" w:name="_Hlt516405248"/>
        <w:r w:rsidR="00361919">
          <w:rPr>
            <w:rStyle w:val="Hyperlink"/>
            <w:sz w:val="22"/>
          </w:rPr>
          <w:t>i</w:t>
        </w:r>
        <w:bookmarkStart w:id="1058" w:name="_Hlt45027952"/>
        <w:bookmarkStart w:id="1059" w:name="_Hlt45027946"/>
        <w:bookmarkEnd w:id="1057"/>
        <w:bookmarkEnd w:id="1058"/>
        <w:r w:rsidR="00361919">
          <w:rPr>
            <w:rStyle w:val="Hyperlink"/>
            <w:sz w:val="22"/>
          </w:rPr>
          <w:t>g</w:t>
        </w:r>
        <w:bookmarkEnd w:id="1059"/>
        <w:r w:rsidR="00361919">
          <w:rPr>
            <w:rStyle w:val="Hyperlink"/>
            <w:sz w:val="22"/>
          </w:rPr>
          <w:t>e</w:t>
        </w:r>
        <w:bookmarkStart w:id="1060" w:name="_Hlt516404819"/>
        <w:r w:rsidR="00361919">
          <w:rPr>
            <w:rStyle w:val="Hyperlink"/>
            <w:sz w:val="22"/>
          </w:rPr>
          <w:t xml:space="preserve"> </w:t>
        </w:r>
        <w:bookmarkStart w:id="1061" w:name="_Hlt5802828"/>
        <w:bookmarkEnd w:id="1060"/>
        <w:bookmarkEnd w:id="1061"/>
        <w:r w:rsidR="00361919">
          <w:rPr>
            <w:rStyle w:val="Hyperlink"/>
            <w:sz w:val="22"/>
          </w:rPr>
          <w:t>Lösung</w:t>
        </w:r>
      </w:hyperlink>
      <w:bookmarkStart w:id="1062" w:name="_Hlt520936485"/>
    </w:p>
    <w:p w14:paraId="1843A9DD" w14:textId="197C20B3" w:rsidR="00361919" w:rsidRDefault="00361919" w:rsidP="00361919">
      <w:r>
        <w:br/>
      </w:r>
      <w:bookmarkStart w:id="1063" w:name="m265"/>
      <w:r w:rsidRPr="00361919">
        <w:rPr>
          <w:rStyle w:val="Nummer"/>
        </w:rPr>
        <w:t>265</w:t>
      </w:r>
      <w:bookmarkEnd w:id="1062"/>
      <w:r w:rsidRPr="00361919">
        <w:rPr>
          <w:rStyle w:val="Nummer"/>
        </w:rPr>
        <w:t xml:space="preserve">. </w:t>
      </w:r>
      <w:bookmarkEnd w:id="1063"/>
      <w:r>
        <w:t xml:space="preserve">Wechselwirkungsgesetz: Wirkt auf einen Körper eine Kraft, so wirkt auf den zweiten Körper eine gleich große, aber </w:t>
      </w:r>
      <w:r w:rsidR="002B1BC1">
        <w:t>entgegen gesetzter Kraft</w:t>
      </w:r>
      <w:r>
        <w:t>.</w:t>
      </w:r>
      <w:r>
        <w:br/>
        <w:t>1. Körper: Gewehr</w:t>
      </w:r>
      <w:r>
        <w:br/>
        <w:t>2. Körper: Schütze</w:t>
      </w:r>
      <w:r>
        <w:br/>
      </w:r>
    </w:p>
    <w:p w14:paraId="76D84BD0" w14:textId="77777777" w:rsidR="00361919" w:rsidRPr="00361919" w:rsidRDefault="00995423" w:rsidP="00361919">
      <w:pPr>
        <w:rPr>
          <w:rStyle w:val="Nummer"/>
        </w:rPr>
      </w:pPr>
      <w:bookmarkStart w:id="1064" w:name="_Hlt44163618"/>
      <w:bookmarkStart w:id="1065" w:name="m266"/>
      <w:bookmarkEnd w:id="1064"/>
      <w:r>
        <w:rPr>
          <w:rStyle w:val="Nummer"/>
        </w:rPr>
        <w:t>266</w:t>
      </w:r>
      <w:bookmarkEnd w:id="1065"/>
      <w:r>
        <w:rPr>
          <w:rStyle w:val="Nummer"/>
        </w:rPr>
        <w:t>.</w:t>
      </w:r>
    </w:p>
    <w:tbl>
      <w:tblPr>
        <w:tblW w:w="0" w:type="auto"/>
        <w:tblLayout w:type="fixed"/>
        <w:tblCellMar>
          <w:left w:w="70" w:type="dxa"/>
          <w:right w:w="70" w:type="dxa"/>
        </w:tblCellMar>
        <w:tblLook w:val="0000" w:firstRow="0" w:lastRow="0" w:firstColumn="0" w:lastColumn="0" w:noHBand="0" w:noVBand="0"/>
      </w:tblPr>
      <w:tblGrid>
        <w:gridCol w:w="2055"/>
        <w:gridCol w:w="1843"/>
      </w:tblGrid>
      <w:tr w:rsidR="00361919" w14:paraId="78AE8E41" w14:textId="77777777">
        <w:tc>
          <w:tcPr>
            <w:tcW w:w="2055" w:type="dxa"/>
          </w:tcPr>
          <w:p w14:paraId="62E1642B" w14:textId="77777777" w:rsidR="00361919" w:rsidRDefault="00361919" w:rsidP="00361919">
            <w:r>
              <w:t>Geschwindigkeit</w:t>
            </w:r>
          </w:p>
        </w:tc>
        <w:tc>
          <w:tcPr>
            <w:tcW w:w="1843" w:type="dxa"/>
          </w:tcPr>
          <w:p w14:paraId="7BCCBE54" w14:textId="77777777" w:rsidR="00361919" w:rsidRDefault="00361919" w:rsidP="00361919">
            <w:r>
              <w:t>0,7 m/s</w:t>
            </w:r>
          </w:p>
        </w:tc>
      </w:tr>
    </w:tbl>
    <w:p w14:paraId="5B9449A0" w14:textId="77777777" w:rsidR="00361919" w:rsidRDefault="00B42104" w:rsidP="00361919">
      <w:hyperlink r:id="rId195" w:anchor="m266" w:history="1">
        <w:r w:rsidR="00361919">
          <w:rPr>
            <w:rStyle w:val="Hyperlink"/>
            <w:sz w:val="22"/>
          </w:rPr>
          <w:t>voll</w:t>
        </w:r>
        <w:bookmarkStart w:id="1066" w:name="_Hlt44165013"/>
        <w:r w:rsidR="00361919">
          <w:rPr>
            <w:rStyle w:val="Hyperlink"/>
            <w:sz w:val="22"/>
          </w:rPr>
          <w:t>s</w:t>
        </w:r>
        <w:bookmarkEnd w:id="1066"/>
        <w:r w:rsidR="00361919">
          <w:rPr>
            <w:rStyle w:val="Hyperlink"/>
            <w:sz w:val="22"/>
          </w:rPr>
          <w:t>t</w:t>
        </w:r>
        <w:bookmarkStart w:id="1067" w:name="_Hlt44163774"/>
        <w:r w:rsidR="00361919">
          <w:rPr>
            <w:rStyle w:val="Hyperlink"/>
            <w:sz w:val="22"/>
          </w:rPr>
          <w:t>ä</w:t>
        </w:r>
        <w:bookmarkEnd w:id="1067"/>
        <w:r w:rsidR="00361919">
          <w:rPr>
            <w:rStyle w:val="Hyperlink"/>
            <w:sz w:val="22"/>
          </w:rPr>
          <w:t>ndige Lösung</w:t>
        </w:r>
        <w:r w:rsidR="00361919">
          <w:rPr>
            <w:rStyle w:val="Hyperlink"/>
            <w:sz w:val="22"/>
          </w:rPr>
          <w:br/>
        </w:r>
      </w:hyperlink>
      <w:bookmarkStart w:id="1068" w:name="_Hlt44163769"/>
      <w:bookmarkEnd w:id="1068"/>
    </w:p>
    <w:p w14:paraId="62D95C42" w14:textId="77777777" w:rsidR="00361919" w:rsidRPr="00361919" w:rsidRDefault="00995423" w:rsidP="00361919">
      <w:pPr>
        <w:rPr>
          <w:rStyle w:val="Nummer"/>
        </w:rPr>
      </w:pPr>
      <w:bookmarkStart w:id="1069" w:name="m267"/>
      <w:r>
        <w:rPr>
          <w:rStyle w:val="Nummer"/>
        </w:rPr>
        <w:t>267</w:t>
      </w:r>
      <w:bookmarkStart w:id="1070" w:name="_Hlt14873987"/>
      <w:bookmarkEnd w:id="1069"/>
      <w:bookmarkEnd w:id="1070"/>
      <w:r>
        <w:rPr>
          <w:rStyle w:val="Nummer"/>
        </w:rPr>
        <w:t>.</w:t>
      </w:r>
    </w:p>
    <w:p w14:paraId="47B547B6" w14:textId="5D704612" w:rsidR="00361919" w:rsidRDefault="00361919" w:rsidP="00361919">
      <w:r>
        <w:t xml:space="preserve">a) Lösungsidee: </w:t>
      </w:r>
      <w:bookmarkStart w:id="1071" w:name="_Hlt525342478"/>
      <w:bookmarkEnd w:id="1071"/>
      <w:r>
        <w:t xml:space="preserve">Am Ende der ersten </w:t>
      </w:r>
      <w:bookmarkStart w:id="1072" w:name="_Hlt525342600"/>
      <w:bookmarkEnd w:id="1072"/>
      <w:r>
        <w:t>Teilstrecke muss so viel kinetische Energie vorhanden sein, dass es für die zweite Teilstrecke ausreicht. Diese Energie wird durch Beschleunigungsarbeit im ersten Teilstück erzeugt.</w:t>
      </w:r>
      <w:r>
        <w:br/>
      </w:r>
      <w:r w:rsidR="002B1BC1" w:rsidRPr="00FE5DB3">
        <w:rPr>
          <w:position w:val="-30"/>
        </w:rPr>
        <w:object w:dxaOrig="859" w:dyaOrig="700" w14:anchorId="0509A0F3">
          <v:shape id="_x0000_i1068" type="#_x0000_t75" style="width:43.65pt;height:34.35pt" o:ole="">
            <v:imagedata r:id="rId196" o:title=""/>
          </v:shape>
          <o:OLEObject Type="Embed" ProgID="Equation.DSMT4" ShapeID="_x0000_i1068" DrawAspect="Content" ObjectID="_1731936086" r:id="rId197"/>
        </w:object>
      </w:r>
      <w:r>
        <w:br/>
        <w:t>b)</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2C965596" w14:textId="77777777">
        <w:tc>
          <w:tcPr>
            <w:tcW w:w="1701" w:type="dxa"/>
          </w:tcPr>
          <w:p w14:paraId="108CF500" w14:textId="77777777" w:rsidR="00361919" w:rsidRDefault="00361919" w:rsidP="00361919">
            <w:r>
              <w:t>Höhe</w:t>
            </w:r>
          </w:p>
        </w:tc>
        <w:tc>
          <w:tcPr>
            <w:tcW w:w="1701" w:type="dxa"/>
          </w:tcPr>
          <w:p w14:paraId="0A9FB95A" w14:textId="77777777" w:rsidR="00361919" w:rsidRDefault="00361919" w:rsidP="00361919">
            <w:r>
              <w:t>1,23 m</w:t>
            </w:r>
          </w:p>
        </w:tc>
      </w:tr>
      <w:tr w:rsidR="00361919" w14:paraId="796A6B48" w14:textId="77777777">
        <w:tc>
          <w:tcPr>
            <w:tcW w:w="1701" w:type="dxa"/>
          </w:tcPr>
          <w:p w14:paraId="1E5E358F" w14:textId="77777777" w:rsidR="00361919" w:rsidRDefault="00361919" w:rsidP="00361919">
            <w:r>
              <w:t>Zeit</w:t>
            </w:r>
          </w:p>
        </w:tc>
        <w:tc>
          <w:tcPr>
            <w:tcW w:w="1701" w:type="dxa"/>
          </w:tcPr>
          <w:p w14:paraId="1F396F2A" w14:textId="77777777" w:rsidR="00361919" w:rsidRDefault="00361919" w:rsidP="00361919">
            <w:r>
              <w:t>1,29 s</w:t>
            </w:r>
          </w:p>
        </w:tc>
      </w:tr>
    </w:tbl>
    <w:p w14:paraId="02A29EDF" w14:textId="77777777" w:rsidR="00361919" w:rsidRPr="00361919" w:rsidRDefault="00B42104" w:rsidP="00361919">
      <w:pPr>
        <w:rPr>
          <w:rStyle w:val="Nummer"/>
        </w:rPr>
      </w:pPr>
      <w:hyperlink r:id="rId198" w:anchor="m267" w:history="1">
        <w:r w:rsidR="00361919">
          <w:rPr>
            <w:rStyle w:val="Hyperlink"/>
            <w:sz w:val="22"/>
          </w:rPr>
          <w:t>voll</w:t>
        </w:r>
        <w:bookmarkStart w:id="1073" w:name="_Hlt15110671"/>
        <w:r w:rsidR="00361919">
          <w:rPr>
            <w:rStyle w:val="Hyperlink"/>
            <w:sz w:val="22"/>
          </w:rPr>
          <w:t>s</w:t>
        </w:r>
        <w:bookmarkStart w:id="1074" w:name="_Hlt43903779"/>
        <w:bookmarkStart w:id="1075" w:name="_Hlt43903654"/>
        <w:bookmarkEnd w:id="1073"/>
        <w:bookmarkEnd w:id="1074"/>
        <w:r w:rsidR="00361919">
          <w:rPr>
            <w:rStyle w:val="Hyperlink"/>
            <w:sz w:val="22"/>
          </w:rPr>
          <w:t>t</w:t>
        </w:r>
        <w:bookmarkStart w:id="1076" w:name="_Hlt15041716"/>
        <w:bookmarkStart w:id="1077" w:name="_Hlt15110575"/>
        <w:bookmarkEnd w:id="1075"/>
        <w:bookmarkEnd w:id="1076"/>
        <w:r w:rsidR="00361919">
          <w:rPr>
            <w:rStyle w:val="Hyperlink"/>
            <w:sz w:val="22"/>
          </w:rPr>
          <w:t>ä</w:t>
        </w:r>
        <w:bookmarkEnd w:id="1077"/>
        <w:r w:rsidR="00361919">
          <w:rPr>
            <w:rStyle w:val="Hyperlink"/>
            <w:sz w:val="22"/>
          </w:rPr>
          <w:t>nd</w:t>
        </w:r>
        <w:bookmarkStart w:id="1078" w:name="_Hlt14875057"/>
        <w:r w:rsidR="00361919">
          <w:rPr>
            <w:rStyle w:val="Hyperlink"/>
            <w:sz w:val="22"/>
          </w:rPr>
          <w:t>i</w:t>
        </w:r>
        <w:bookmarkEnd w:id="1078"/>
        <w:r w:rsidR="00361919">
          <w:rPr>
            <w:rStyle w:val="Hyperlink"/>
            <w:sz w:val="22"/>
          </w:rPr>
          <w:t>g</w:t>
        </w:r>
        <w:bookmarkStart w:id="1079" w:name="_Hlt14874912"/>
        <w:bookmarkEnd w:id="1079"/>
        <w:r w:rsidR="00361919">
          <w:rPr>
            <w:rStyle w:val="Hyperlink"/>
            <w:sz w:val="22"/>
          </w:rPr>
          <w:t>e Lösung</w:t>
        </w:r>
      </w:hyperlink>
      <w:r w:rsidR="00361919" w:rsidRPr="00361919">
        <w:rPr>
          <w:rStyle w:val="Nummer"/>
        </w:rPr>
        <w:br/>
      </w:r>
    </w:p>
    <w:p w14:paraId="33B59246" w14:textId="77777777" w:rsidR="00361919" w:rsidRPr="00361919" w:rsidRDefault="00995423" w:rsidP="00361919">
      <w:pPr>
        <w:rPr>
          <w:rStyle w:val="Nummer"/>
        </w:rPr>
      </w:pPr>
      <w:bookmarkStart w:id="1080" w:name="_Hlt43903622"/>
      <w:bookmarkStart w:id="1081" w:name="m268"/>
      <w:bookmarkEnd w:id="1080"/>
      <w:r>
        <w:rPr>
          <w:rStyle w:val="Nummer"/>
        </w:rPr>
        <w:t>268</w:t>
      </w:r>
      <w:bookmarkEnd w:id="1081"/>
      <w:r>
        <w:rPr>
          <w:rStyle w:val="Nummer"/>
        </w:rPr>
        <w:t>.</w:t>
      </w:r>
    </w:p>
    <w:tbl>
      <w:tblPr>
        <w:tblW w:w="0" w:type="auto"/>
        <w:tblLayout w:type="fixed"/>
        <w:tblCellMar>
          <w:left w:w="70" w:type="dxa"/>
          <w:right w:w="70" w:type="dxa"/>
        </w:tblCellMar>
        <w:tblLook w:val="0000" w:firstRow="0" w:lastRow="0" w:firstColumn="0" w:lastColumn="0" w:noHBand="0" w:noVBand="0"/>
      </w:tblPr>
      <w:tblGrid>
        <w:gridCol w:w="2764"/>
        <w:gridCol w:w="1134"/>
      </w:tblGrid>
      <w:tr w:rsidR="00361919" w14:paraId="198D97A6" w14:textId="77777777" w:rsidTr="002B1BC1">
        <w:tc>
          <w:tcPr>
            <w:tcW w:w="2764" w:type="dxa"/>
          </w:tcPr>
          <w:p w14:paraId="57B9694A" w14:textId="07C9C446" w:rsidR="00361919" w:rsidRDefault="00361919" w:rsidP="00361919">
            <w:r>
              <w:t>Win</w:t>
            </w:r>
            <w:r w:rsidR="003A152D">
              <w:t>k</w:t>
            </w:r>
            <w:r>
              <w:t>elgeschw</w:t>
            </w:r>
            <w:r w:rsidR="002B1BC1">
              <w:t>indigkeit</w:t>
            </w:r>
          </w:p>
        </w:tc>
        <w:tc>
          <w:tcPr>
            <w:tcW w:w="1134" w:type="dxa"/>
          </w:tcPr>
          <w:p w14:paraId="7F090EE6" w14:textId="77777777" w:rsidR="00361919" w:rsidRDefault="00361919" w:rsidP="00361919">
            <w:r>
              <w:t>14 s</w:t>
            </w:r>
            <w:r>
              <w:rPr>
                <w:vertAlign w:val="superscript"/>
              </w:rPr>
              <w:t>-1</w:t>
            </w:r>
          </w:p>
        </w:tc>
      </w:tr>
      <w:tr w:rsidR="00361919" w14:paraId="7D36550B" w14:textId="77777777" w:rsidTr="002B1BC1">
        <w:tc>
          <w:tcPr>
            <w:tcW w:w="2764" w:type="dxa"/>
          </w:tcPr>
          <w:p w14:paraId="67FF8C26" w14:textId="77777777" w:rsidR="00361919" w:rsidRDefault="00361919" w:rsidP="00361919">
            <w:r>
              <w:t>Umdrehungen</w:t>
            </w:r>
          </w:p>
        </w:tc>
        <w:tc>
          <w:tcPr>
            <w:tcW w:w="1134" w:type="dxa"/>
          </w:tcPr>
          <w:p w14:paraId="51B08DA2" w14:textId="77777777" w:rsidR="00361919" w:rsidRDefault="00361919" w:rsidP="00361919">
            <w:r>
              <w:t>7</w:t>
            </w:r>
          </w:p>
        </w:tc>
      </w:tr>
    </w:tbl>
    <w:p w14:paraId="286974FE" w14:textId="77777777" w:rsidR="00361919" w:rsidRDefault="00B42104" w:rsidP="00361919">
      <w:hyperlink r:id="rId199" w:anchor="m268" w:history="1">
        <w:r w:rsidR="00361919">
          <w:rPr>
            <w:rStyle w:val="Hyperlink"/>
            <w:sz w:val="22"/>
          </w:rPr>
          <w:t>voll</w:t>
        </w:r>
        <w:bookmarkStart w:id="1082" w:name="_Hlt247085035"/>
        <w:bookmarkStart w:id="1083" w:name="_Hlt247085014"/>
        <w:bookmarkEnd w:id="1082"/>
        <w:r w:rsidR="00361919">
          <w:rPr>
            <w:rStyle w:val="Hyperlink"/>
            <w:sz w:val="22"/>
          </w:rPr>
          <w:t>s</w:t>
        </w:r>
        <w:bookmarkStart w:id="1084" w:name="_Hlt45287843"/>
        <w:bookmarkEnd w:id="1083"/>
        <w:bookmarkEnd w:id="1084"/>
        <w:r w:rsidR="00361919">
          <w:rPr>
            <w:rStyle w:val="Hyperlink"/>
            <w:sz w:val="22"/>
          </w:rPr>
          <w:t>t</w:t>
        </w:r>
        <w:bookmarkStart w:id="1085" w:name="_Hlt43903853"/>
        <w:r w:rsidR="00361919">
          <w:rPr>
            <w:rStyle w:val="Hyperlink"/>
            <w:sz w:val="22"/>
          </w:rPr>
          <w:t>ä</w:t>
        </w:r>
        <w:bookmarkStart w:id="1086" w:name="_Hlt43966909"/>
        <w:bookmarkStart w:id="1087" w:name="_Hlt43966776"/>
        <w:bookmarkEnd w:id="1085"/>
        <w:bookmarkEnd w:id="1086"/>
        <w:r w:rsidR="00361919">
          <w:rPr>
            <w:rStyle w:val="Hyperlink"/>
            <w:sz w:val="22"/>
          </w:rPr>
          <w:t>n</w:t>
        </w:r>
        <w:bookmarkEnd w:id="1087"/>
        <w:r w:rsidR="00361919">
          <w:rPr>
            <w:rStyle w:val="Hyperlink"/>
            <w:sz w:val="22"/>
          </w:rPr>
          <w:t>d</w:t>
        </w:r>
        <w:bookmarkStart w:id="1088" w:name="_Hlt43903848"/>
        <w:bookmarkStart w:id="1089" w:name="_Hlt43903846"/>
        <w:bookmarkEnd w:id="1088"/>
        <w:r w:rsidR="00361919">
          <w:rPr>
            <w:rStyle w:val="Hyperlink"/>
            <w:sz w:val="22"/>
          </w:rPr>
          <w:t>i</w:t>
        </w:r>
        <w:bookmarkEnd w:id="1089"/>
        <w:r w:rsidR="00361919">
          <w:rPr>
            <w:rStyle w:val="Hyperlink"/>
            <w:sz w:val="22"/>
          </w:rPr>
          <w:t>ge Lösung</w:t>
        </w:r>
      </w:hyperlink>
      <w:r w:rsidR="00361919">
        <w:br/>
      </w:r>
    </w:p>
    <w:p w14:paraId="70BA009F" w14:textId="77777777" w:rsidR="00361919" w:rsidRPr="00361919" w:rsidRDefault="00995423" w:rsidP="00361919">
      <w:pPr>
        <w:rPr>
          <w:rStyle w:val="Nummer"/>
        </w:rPr>
      </w:pPr>
      <w:bookmarkStart w:id="1090" w:name="m269"/>
      <w:r>
        <w:rPr>
          <w:rStyle w:val="Nummer"/>
        </w:rPr>
        <w:t>269</w:t>
      </w:r>
      <w:bookmarkEnd w:id="1090"/>
      <w:r>
        <w:rPr>
          <w:rStyle w:val="Nummer"/>
        </w:rPr>
        <w:t>.</w:t>
      </w:r>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111A856A" w14:textId="77777777">
        <w:tc>
          <w:tcPr>
            <w:tcW w:w="2055" w:type="dxa"/>
          </w:tcPr>
          <w:p w14:paraId="2AB6D77D" w14:textId="77777777" w:rsidR="00361919" w:rsidRDefault="00361919" w:rsidP="00361919">
            <w:r>
              <w:lastRenderedPageBreak/>
              <w:t>Umdrehungen</w:t>
            </w:r>
          </w:p>
        </w:tc>
        <w:tc>
          <w:tcPr>
            <w:tcW w:w="1347" w:type="dxa"/>
          </w:tcPr>
          <w:p w14:paraId="43759679" w14:textId="77777777" w:rsidR="00361919" w:rsidRDefault="00361919" w:rsidP="00361919">
            <w:r>
              <w:t>150</w:t>
            </w:r>
          </w:p>
        </w:tc>
      </w:tr>
      <w:tr w:rsidR="00361919" w14:paraId="4D318C03" w14:textId="77777777">
        <w:tc>
          <w:tcPr>
            <w:tcW w:w="2055" w:type="dxa"/>
          </w:tcPr>
          <w:p w14:paraId="417CE4BC" w14:textId="77777777" w:rsidR="00361919" w:rsidRDefault="00361919" w:rsidP="00361919">
            <w:r>
              <w:t>Anhalteweg</w:t>
            </w:r>
          </w:p>
        </w:tc>
        <w:tc>
          <w:tcPr>
            <w:tcW w:w="1347" w:type="dxa"/>
          </w:tcPr>
          <w:p w14:paraId="6F5FE719" w14:textId="77777777" w:rsidR="00361919" w:rsidRDefault="00361919" w:rsidP="00361919">
            <w:r>
              <w:t>284 m</w:t>
            </w:r>
          </w:p>
        </w:tc>
      </w:tr>
      <w:tr w:rsidR="00361919" w14:paraId="25316F01" w14:textId="77777777">
        <w:tc>
          <w:tcPr>
            <w:tcW w:w="2055" w:type="dxa"/>
          </w:tcPr>
          <w:p w14:paraId="00D53885" w14:textId="77777777" w:rsidR="00361919" w:rsidRDefault="00361919" w:rsidP="00361919">
            <w:r>
              <w:t>Geschwindigkeit</w:t>
            </w:r>
          </w:p>
        </w:tc>
        <w:tc>
          <w:tcPr>
            <w:tcW w:w="1347" w:type="dxa"/>
          </w:tcPr>
          <w:p w14:paraId="0EE5E93C" w14:textId="77777777" w:rsidR="00361919" w:rsidRDefault="00361919" w:rsidP="00361919">
            <w:r>
              <w:t>18,9 m/s</w:t>
            </w:r>
          </w:p>
        </w:tc>
      </w:tr>
    </w:tbl>
    <w:p w14:paraId="747C2DEC" w14:textId="77777777" w:rsidR="009F06AC" w:rsidRDefault="00B42104" w:rsidP="00361919">
      <w:hyperlink r:id="rId200" w:anchor="m269" w:history="1">
        <w:r w:rsidR="00361919">
          <w:rPr>
            <w:rStyle w:val="Hyperlink"/>
            <w:sz w:val="22"/>
          </w:rPr>
          <w:t>vol</w:t>
        </w:r>
        <w:bookmarkStart w:id="1091" w:name="_Hlt247085040"/>
        <w:r w:rsidR="00361919">
          <w:rPr>
            <w:rStyle w:val="Hyperlink"/>
            <w:sz w:val="22"/>
          </w:rPr>
          <w:t>l</w:t>
        </w:r>
        <w:bookmarkStart w:id="1092" w:name="_Hlt529192834"/>
        <w:bookmarkEnd w:id="1091"/>
        <w:bookmarkEnd w:id="1092"/>
        <w:r w:rsidR="00361919">
          <w:rPr>
            <w:rStyle w:val="Hyperlink"/>
            <w:sz w:val="22"/>
          </w:rPr>
          <w:t>s</w:t>
        </w:r>
        <w:bookmarkStart w:id="1093" w:name="_Hlt247085003"/>
        <w:bookmarkStart w:id="1094" w:name="_Hlt247084943"/>
        <w:bookmarkEnd w:id="1093"/>
        <w:r w:rsidR="00361919">
          <w:rPr>
            <w:rStyle w:val="Hyperlink"/>
            <w:sz w:val="22"/>
          </w:rPr>
          <w:t>t</w:t>
        </w:r>
        <w:bookmarkStart w:id="1095" w:name="_Hlt516049908"/>
        <w:bookmarkStart w:id="1096" w:name="_Hlt516049899"/>
        <w:bookmarkEnd w:id="1094"/>
        <w:bookmarkEnd w:id="1095"/>
        <w:r w:rsidR="00361919">
          <w:rPr>
            <w:rStyle w:val="Hyperlink"/>
            <w:sz w:val="22"/>
          </w:rPr>
          <w:t>ä</w:t>
        </w:r>
        <w:bookmarkStart w:id="1097" w:name="_Hlt43903790"/>
        <w:bookmarkEnd w:id="1096"/>
        <w:r w:rsidR="00361919">
          <w:rPr>
            <w:rStyle w:val="Hyperlink"/>
            <w:sz w:val="22"/>
          </w:rPr>
          <w:t>n</w:t>
        </w:r>
        <w:bookmarkStart w:id="1098" w:name="_Hlt520936465"/>
        <w:bookmarkEnd w:id="1097"/>
        <w:r w:rsidR="00361919">
          <w:rPr>
            <w:rStyle w:val="Hyperlink"/>
            <w:sz w:val="22"/>
          </w:rPr>
          <w:t>d</w:t>
        </w:r>
        <w:bookmarkEnd w:id="1098"/>
        <w:r w:rsidR="00361919">
          <w:rPr>
            <w:rStyle w:val="Hyperlink"/>
            <w:sz w:val="22"/>
          </w:rPr>
          <w:t>i</w:t>
        </w:r>
        <w:bookmarkStart w:id="1099" w:name="_Hlt516049873"/>
        <w:r w:rsidR="00361919">
          <w:rPr>
            <w:rStyle w:val="Hyperlink"/>
            <w:sz w:val="22"/>
          </w:rPr>
          <w:t>g</w:t>
        </w:r>
        <w:bookmarkEnd w:id="1099"/>
        <w:r w:rsidR="00361919">
          <w:rPr>
            <w:rStyle w:val="Hyperlink"/>
            <w:sz w:val="22"/>
          </w:rPr>
          <w:t>e L</w:t>
        </w:r>
        <w:bookmarkStart w:id="1100" w:name="_Hlt520936543"/>
        <w:bookmarkStart w:id="1101" w:name="_Hlt520936540"/>
        <w:bookmarkEnd w:id="1100"/>
        <w:r w:rsidR="00361919">
          <w:rPr>
            <w:rStyle w:val="Hyperlink"/>
            <w:sz w:val="22"/>
          </w:rPr>
          <w:t>ö</w:t>
        </w:r>
        <w:bookmarkEnd w:id="1101"/>
        <w:r w:rsidR="00361919">
          <w:rPr>
            <w:rStyle w:val="Hyperlink"/>
            <w:sz w:val="22"/>
          </w:rPr>
          <w:t>sung</w:t>
        </w:r>
      </w:hyperlink>
      <w:r w:rsidR="00361919">
        <w:br/>
      </w:r>
    </w:p>
    <w:p w14:paraId="5AFAB3E7" w14:textId="77777777" w:rsidR="00361919" w:rsidRPr="00361919" w:rsidRDefault="00995423" w:rsidP="00361919">
      <w:pPr>
        <w:rPr>
          <w:rStyle w:val="Nummer"/>
        </w:rPr>
      </w:pPr>
      <w:bookmarkStart w:id="1102" w:name="m270"/>
      <w:r>
        <w:rPr>
          <w:rStyle w:val="Nummer"/>
        </w:rPr>
        <w:t>270</w:t>
      </w:r>
      <w:bookmarkEnd w:id="1102"/>
      <w:r>
        <w:rPr>
          <w:rStyle w:val="Nummer"/>
        </w:rP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63A53CE9" w14:textId="77777777">
        <w:tc>
          <w:tcPr>
            <w:tcW w:w="1701" w:type="dxa"/>
          </w:tcPr>
          <w:p w14:paraId="5ED47C35" w14:textId="77777777" w:rsidR="00361919" w:rsidRDefault="00361919" w:rsidP="00361919">
            <w:r>
              <w:t>Bremsweg</w:t>
            </w:r>
          </w:p>
        </w:tc>
        <w:tc>
          <w:tcPr>
            <w:tcW w:w="1701" w:type="dxa"/>
          </w:tcPr>
          <w:p w14:paraId="18ADEE8C" w14:textId="77777777" w:rsidR="00361919" w:rsidRDefault="00361919" w:rsidP="00361919">
            <w:r>
              <w:t>96,6 m</w:t>
            </w:r>
          </w:p>
        </w:tc>
      </w:tr>
    </w:tbl>
    <w:p w14:paraId="551E9E7F" w14:textId="77777777" w:rsidR="009F06AC" w:rsidRDefault="00B42104" w:rsidP="00361919">
      <w:hyperlink r:id="rId201" w:anchor="m270" w:history="1">
        <w:r w:rsidR="00361919">
          <w:rPr>
            <w:rStyle w:val="Hyperlink"/>
            <w:sz w:val="22"/>
          </w:rPr>
          <w:t>vollständig</w:t>
        </w:r>
        <w:bookmarkStart w:id="1103" w:name="_Hlt36799742"/>
        <w:r w:rsidR="00361919">
          <w:rPr>
            <w:rStyle w:val="Hyperlink"/>
            <w:sz w:val="22"/>
          </w:rPr>
          <w:t>e</w:t>
        </w:r>
        <w:bookmarkStart w:id="1104" w:name="_Hlt36799756"/>
        <w:bookmarkEnd w:id="1103"/>
        <w:r w:rsidR="00361919">
          <w:rPr>
            <w:rStyle w:val="Hyperlink"/>
            <w:sz w:val="22"/>
          </w:rPr>
          <w:t xml:space="preserve"> </w:t>
        </w:r>
        <w:bookmarkEnd w:id="1104"/>
        <w:r w:rsidR="00361919">
          <w:rPr>
            <w:rStyle w:val="Hyperlink"/>
            <w:sz w:val="22"/>
          </w:rPr>
          <w:t>Lösung</w:t>
        </w:r>
      </w:hyperlink>
      <w:bookmarkStart w:id="1105" w:name="_Hlt36799735"/>
      <w:bookmarkEnd w:id="1105"/>
      <w:r w:rsidR="00361919">
        <w:br/>
      </w:r>
    </w:p>
    <w:p w14:paraId="12B33E8A" w14:textId="77777777" w:rsidR="00361919" w:rsidRPr="00361919" w:rsidRDefault="00995423" w:rsidP="00361919">
      <w:pPr>
        <w:rPr>
          <w:rStyle w:val="Nummer"/>
        </w:rPr>
      </w:pPr>
      <w:bookmarkStart w:id="1106" w:name="m271"/>
      <w:r>
        <w:rPr>
          <w:rStyle w:val="Nummer"/>
        </w:rPr>
        <w:t>271</w:t>
      </w:r>
      <w:bookmarkEnd w:id="1106"/>
      <w:r>
        <w:rPr>
          <w:rStyle w:val="Nummer"/>
        </w:rPr>
        <w:t>.</w:t>
      </w:r>
    </w:p>
    <w:tbl>
      <w:tblPr>
        <w:tblW w:w="0" w:type="auto"/>
        <w:tblLayout w:type="fixed"/>
        <w:tblCellMar>
          <w:left w:w="70" w:type="dxa"/>
          <w:right w:w="70" w:type="dxa"/>
        </w:tblCellMar>
        <w:tblLook w:val="0000" w:firstRow="0" w:lastRow="0" w:firstColumn="0" w:lastColumn="0" w:noHBand="0" w:noVBand="0"/>
      </w:tblPr>
      <w:tblGrid>
        <w:gridCol w:w="1913"/>
        <w:gridCol w:w="1489"/>
      </w:tblGrid>
      <w:tr w:rsidR="00361919" w14:paraId="2F6779F0" w14:textId="77777777" w:rsidTr="00E83571">
        <w:tc>
          <w:tcPr>
            <w:tcW w:w="1913" w:type="dxa"/>
          </w:tcPr>
          <w:p w14:paraId="0172E3CB" w14:textId="77777777" w:rsidR="00361919" w:rsidRDefault="00361919" w:rsidP="00361919">
            <w:r>
              <w:t>Geschwindigkeit</w:t>
            </w:r>
          </w:p>
        </w:tc>
        <w:tc>
          <w:tcPr>
            <w:tcW w:w="1489" w:type="dxa"/>
          </w:tcPr>
          <w:p w14:paraId="2F9983F1" w14:textId="77777777" w:rsidR="00361919" w:rsidRDefault="00361919" w:rsidP="00361919">
            <w:r>
              <w:t>9,4 m/s</w:t>
            </w:r>
          </w:p>
        </w:tc>
      </w:tr>
      <w:tr w:rsidR="00361919" w14:paraId="51B41A6A" w14:textId="77777777" w:rsidTr="00E83571">
        <w:tc>
          <w:tcPr>
            <w:tcW w:w="1913" w:type="dxa"/>
          </w:tcPr>
          <w:p w14:paraId="2FBDB2CF" w14:textId="77777777" w:rsidR="00361919" w:rsidRDefault="00361919" w:rsidP="00361919">
            <w:r>
              <w:t xml:space="preserve">Geschwindigkeit </w:t>
            </w:r>
          </w:p>
        </w:tc>
        <w:tc>
          <w:tcPr>
            <w:tcW w:w="1489" w:type="dxa"/>
          </w:tcPr>
          <w:p w14:paraId="1B817D64" w14:textId="77777777" w:rsidR="00361919" w:rsidRDefault="00361919" w:rsidP="00361919">
            <w:r>
              <w:t>11,3 m/s</w:t>
            </w:r>
          </w:p>
        </w:tc>
      </w:tr>
    </w:tbl>
    <w:p w14:paraId="056635BB" w14:textId="77777777" w:rsidR="00361919" w:rsidRDefault="00361919" w:rsidP="00361919">
      <w:r>
        <w:t>c) zeitlicher Abstand = 1,46s</w:t>
      </w:r>
      <w:r>
        <w:br/>
      </w:r>
      <w:hyperlink r:id="rId202" w:anchor="m271" w:history="1">
        <w:r>
          <w:rPr>
            <w:rStyle w:val="Hyperlink"/>
            <w:sz w:val="22"/>
          </w:rPr>
          <w:t>volls</w:t>
        </w:r>
        <w:bookmarkStart w:id="1107" w:name="_Hlt11195891"/>
        <w:bookmarkEnd w:id="1107"/>
        <w:r>
          <w:rPr>
            <w:rStyle w:val="Hyperlink"/>
            <w:sz w:val="22"/>
          </w:rPr>
          <w:t>t</w:t>
        </w:r>
        <w:bookmarkStart w:id="1108" w:name="_Hlt55001151"/>
        <w:r>
          <w:rPr>
            <w:rStyle w:val="Hyperlink"/>
            <w:sz w:val="22"/>
          </w:rPr>
          <w:t>ä</w:t>
        </w:r>
        <w:bookmarkEnd w:id="1108"/>
        <w:r>
          <w:rPr>
            <w:rStyle w:val="Hyperlink"/>
            <w:sz w:val="22"/>
          </w:rPr>
          <w:t>ndi</w:t>
        </w:r>
        <w:bookmarkStart w:id="1109" w:name="_Hlt11199703"/>
        <w:bookmarkStart w:id="1110" w:name="_Hlt11199698"/>
        <w:bookmarkEnd w:id="1109"/>
        <w:r>
          <w:rPr>
            <w:rStyle w:val="Hyperlink"/>
            <w:sz w:val="22"/>
          </w:rPr>
          <w:t>g</w:t>
        </w:r>
        <w:bookmarkEnd w:id="1110"/>
        <w:r>
          <w:rPr>
            <w:rStyle w:val="Hyperlink"/>
            <w:sz w:val="22"/>
          </w:rPr>
          <w:t>e Lösung</w:t>
        </w:r>
      </w:hyperlink>
      <w:r>
        <w:br/>
      </w:r>
      <w:bookmarkStart w:id="1111" w:name="_Hlt66611487"/>
      <w:bookmarkEnd w:id="1111"/>
    </w:p>
    <w:p w14:paraId="3D28013A" w14:textId="77777777" w:rsidR="00361919" w:rsidRPr="00361919" w:rsidRDefault="00361919" w:rsidP="00361919">
      <w:pPr>
        <w:rPr>
          <w:rStyle w:val="Nummer"/>
        </w:rPr>
      </w:pPr>
      <w:bookmarkStart w:id="1112" w:name="m272"/>
      <w:r w:rsidRPr="00361919">
        <w:rPr>
          <w:rStyle w:val="Nummer"/>
        </w:rPr>
        <w:t xml:space="preserve">272. </w:t>
      </w:r>
      <w:bookmarkEnd w:id="1112"/>
    </w:p>
    <w:p w14:paraId="42C3F40C" w14:textId="77777777" w:rsidR="00361919" w:rsidRDefault="00361919" w:rsidP="00361919">
      <w:pPr>
        <w:rPr>
          <w:color w:val="000000"/>
        </w:rPr>
      </w:pPr>
      <w:r>
        <w:rPr>
          <w:color w:val="000000"/>
        </w:rPr>
        <w:t>a) Energieumwandlungen:</w:t>
      </w:r>
    </w:p>
    <w:p w14:paraId="7276525D" w14:textId="77777777" w:rsidR="00361919" w:rsidRDefault="00361919" w:rsidP="00361919">
      <w:pPr>
        <w:rPr>
          <w:color w:val="000000"/>
        </w:rPr>
      </w:pPr>
      <w:r>
        <w:rPr>
          <w:color w:val="000000"/>
        </w:rPr>
        <w:t xml:space="preserve">Der Wagen kommt vom Punkt an, in dem er bereits eine Geschwindigkeit besitzt. Damit hat er dort kinetische und potentielle Energie. </w:t>
      </w:r>
      <w:r>
        <w:rPr>
          <w:color w:val="000000"/>
        </w:rPr>
        <w:br/>
        <w:t>Der Boden wird als Bezugslinie angenommen. Damit besitzt er im Punkt B nur noch kinetische Energie, die genau so groß wie die Summe der Energien im Punkt A ist (Energieerhaltung)</w:t>
      </w:r>
    </w:p>
    <w:p w14:paraId="4042AA1A" w14:textId="77777777" w:rsidR="00361919" w:rsidRDefault="00361919" w:rsidP="00361919">
      <w:pPr>
        <w:rPr>
          <w:color w:val="000000"/>
        </w:rPr>
      </w:pPr>
      <w:r>
        <w:rPr>
          <w:color w:val="000000"/>
        </w:rPr>
        <w:t>Diese kinetische Energie im Punkt B wird wieder in potenzielle Energie umgewandelt, wenn der Wagen zum Punkt C fährt. Da nicht alles umgewandelt wird, besitzt er dort wieder kinetische und potenzielle Energie.</w:t>
      </w:r>
    </w:p>
    <w:p w14:paraId="58848C13" w14:textId="2DEAF88B" w:rsidR="00361919" w:rsidRDefault="00361919" w:rsidP="00361919">
      <w:pPr>
        <w:rPr>
          <w:color w:val="000000"/>
        </w:rPr>
      </w:pPr>
      <w:r>
        <w:rPr>
          <w:color w:val="000000"/>
        </w:rPr>
        <w:t xml:space="preserve">Der Punkt A muss sich 28,35 m über dem Boden befinden. Durch den Punkt B donnert der </w:t>
      </w:r>
      <w:r w:rsidR="00201FC5">
        <w:rPr>
          <w:color w:val="000000"/>
        </w:rPr>
        <w:t>Wagen mit</w:t>
      </w:r>
      <w:r>
        <w:rPr>
          <w:color w:val="000000"/>
        </w:rPr>
        <w:t xml:space="preserve"> 24,4 m/s. Dabei spüren die Insassen das 6,5 fache der eigenen Gewichtskraft.</w:t>
      </w:r>
    </w:p>
    <w:bookmarkStart w:id="1113" w:name="_Hlt121053281"/>
    <w:bookmarkEnd w:id="1113"/>
    <w:p w14:paraId="6FFE8C91" w14:textId="77777777" w:rsidR="00361919" w:rsidRPr="00361919" w:rsidRDefault="00361919" w:rsidP="00361919">
      <w:pPr>
        <w:rPr>
          <w:rStyle w:val="Nummer"/>
        </w:rPr>
      </w:pPr>
      <w:r>
        <w:rPr>
          <w:color w:val="FF0000"/>
        </w:rPr>
        <w:fldChar w:fldCharType="begin"/>
      </w:r>
      <w:r w:rsidR="00B57015">
        <w:rPr>
          <w:color w:val="FF0000"/>
        </w:rPr>
        <w:instrText>HYPERLINK "vlsgmech2</w:instrText>
      </w:r>
      <w:r w:rsidR="008D3EAE">
        <w:rPr>
          <w:color w:val="FF0000"/>
        </w:rPr>
        <w:instrText>.docx</w:instrText>
      </w:r>
      <w:r w:rsidR="00B57015">
        <w:rPr>
          <w:color w:val="FF0000"/>
        </w:rPr>
        <w:instrText>" \l "m272"</w:instrText>
      </w:r>
      <w:r>
        <w:rPr>
          <w:color w:val="FF0000"/>
        </w:rPr>
        <w:fldChar w:fldCharType="separate"/>
      </w:r>
      <w:r>
        <w:rPr>
          <w:rStyle w:val="Hyperlink"/>
          <w:sz w:val="22"/>
        </w:rPr>
        <w:t>voll</w:t>
      </w:r>
      <w:bookmarkStart w:id="1114" w:name="_Hlt121034420"/>
      <w:bookmarkStart w:id="1115" w:name="_Hlt121033907"/>
      <w:bookmarkEnd w:id="1114"/>
      <w:r>
        <w:rPr>
          <w:rStyle w:val="Hyperlink"/>
          <w:sz w:val="22"/>
        </w:rPr>
        <w:t>s</w:t>
      </w:r>
      <w:bookmarkStart w:id="1116" w:name="_Hlt121112441"/>
      <w:bookmarkEnd w:id="1115"/>
      <w:bookmarkEnd w:id="1116"/>
      <w:r>
        <w:rPr>
          <w:rStyle w:val="Hyperlink"/>
          <w:sz w:val="22"/>
        </w:rPr>
        <w:t>t</w:t>
      </w:r>
      <w:bookmarkStart w:id="1117" w:name="_Hlt248216204"/>
      <w:bookmarkStart w:id="1118" w:name="_Hlt248215025"/>
      <w:bookmarkEnd w:id="1117"/>
      <w:r>
        <w:rPr>
          <w:rStyle w:val="Hyperlink"/>
          <w:sz w:val="22"/>
        </w:rPr>
        <w:t>ä</w:t>
      </w:r>
      <w:bookmarkEnd w:id="1118"/>
      <w:r>
        <w:rPr>
          <w:rStyle w:val="Hyperlink"/>
          <w:sz w:val="22"/>
        </w:rPr>
        <w:t>n</w:t>
      </w:r>
      <w:bookmarkStart w:id="1119" w:name="_Hlt121053259"/>
      <w:bookmarkStart w:id="1120" w:name="_Hlt121053311"/>
      <w:bookmarkEnd w:id="1119"/>
      <w:r>
        <w:rPr>
          <w:rStyle w:val="Hyperlink"/>
          <w:sz w:val="22"/>
        </w:rPr>
        <w:t>d</w:t>
      </w:r>
      <w:bookmarkStart w:id="1121" w:name="_Hlt248212828"/>
      <w:bookmarkStart w:id="1122" w:name="_Hlt248212807"/>
      <w:bookmarkEnd w:id="1120"/>
      <w:bookmarkEnd w:id="1121"/>
      <w:r>
        <w:rPr>
          <w:rStyle w:val="Hyperlink"/>
          <w:sz w:val="22"/>
        </w:rPr>
        <w:t>i</w:t>
      </w:r>
      <w:bookmarkEnd w:id="1122"/>
      <w:r>
        <w:rPr>
          <w:rStyle w:val="Hyperlink"/>
          <w:sz w:val="22"/>
        </w:rPr>
        <w:t>ge Lösung</w:t>
      </w:r>
      <w:r>
        <w:rPr>
          <w:color w:val="FF0000"/>
        </w:rPr>
        <w:fldChar w:fldCharType="end"/>
      </w:r>
      <w:bookmarkStart w:id="1123" w:name="_Hlt121033893"/>
      <w:bookmarkEnd w:id="1123"/>
      <w:r w:rsidRPr="00361919">
        <w:rPr>
          <w:rStyle w:val="Nummer"/>
        </w:rPr>
        <w:br/>
      </w:r>
    </w:p>
    <w:p w14:paraId="13638473" w14:textId="77777777" w:rsidR="00361919" w:rsidRDefault="00EE498B" w:rsidP="00361919">
      <w:bookmarkStart w:id="1124" w:name="_Hlt54999587"/>
      <w:bookmarkStart w:id="1125" w:name="m273"/>
      <w:bookmarkEnd w:id="1124"/>
      <w:r>
        <w:rPr>
          <w:rStyle w:val="Nummer"/>
        </w:rPr>
        <w:t>273</w:t>
      </w:r>
      <w:bookmarkEnd w:id="1125"/>
      <w:r>
        <w:rPr>
          <w:rStyle w:val="Nummer"/>
        </w:rPr>
        <w:t>.</w:t>
      </w:r>
      <w:r w:rsidR="00361919">
        <w:t xml:space="preserve"> Die Bremsen müssen eine Energie von </w:t>
      </w:r>
      <w:r w:rsidR="00A035E0">
        <w:t>8,8</w:t>
      </w:r>
      <w:r w:rsidR="00361919">
        <w:t xml:space="preserve"> MJ aufnehmen.</w:t>
      </w:r>
      <w:r w:rsidR="00A035E0">
        <w:t xml:space="preserve"> Damit könnten 28 Liter Wasser erwärmt werden.</w:t>
      </w:r>
      <w:r w:rsidR="00361919">
        <w:t xml:space="preserve"> </w:t>
      </w:r>
    </w:p>
    <w:p w14:paraId="6BDCE74C" w14:textId="77777777" w:rsidR="00361919" w:rsidRPr="00361919" w:rsidRDefault="00B42104" w:rsidP="00361919">
      <w:pPr>
        <w:rPr>
          <w:rStyle w:val="Nummer"/>
        </w:rPr>
      </w:pPr>
      <w:hyperlink r:id="rId203" w:anchor="m273" w:history="1">
        <w:r w:rsidR="00361919">
          <w:rPr>
            <w:rStyle w:val="Hyperlink"/>
            <w:sz w:val="22"/>
          </w:rPr>
          <w:t>voll</w:t>
        </w:r>
        <w:bookmarkStart w:id="1126" w:name="_Hlt55005424"/>
        <w:bookmarkStart w:id="1127" w:name="_Hlt55001255"/>
        <w:bookmarkEnd w:id="1126"/>
        <w:r w:rsidR="00361919">
          <w:rPr>
            <w:rStyle w:val="Hyperlink"/>
            <w:sz w:val="22"/>
          </w:rPr>
          <w:t>s</w:t>
        </w:r>
        <w:bookmarkEnd w:id="1127"/>
        <w:r w:rsidR="00361919">
          <w:rPr>
            <w:rStyle w:val="Hyperlink"/>
            <w:sz w:val="22"/>
          </w:rPr>
          <w:t>t</w:t>
        </w:r>
        <w:bookmarkStart w:id="1128" w:name="_Hlt55050586"/>
        <w:bookmarkEnd w:id="1128"/>
        <w:r w:rsidR="00361919">
          <w:rPr>
            <w:rStyle w:val="Hyperlink"/>
            <w:sz w:val="22"/>
          </w:rPr>
          <w:t>ändige Lösung</w:t>
        </w:r>
      </w:hyperlink>
      <w:bookmarkStart w:id="1129" w:name="_Hlt55001231"/>
      <w:bookmarkEnd w:id="1129"/>
      <w:r w:rsidR="00361919" w:rsidRPr="00361919">
        <w:rPr>
          <w:rStyle w:val="Nummer"/>
        </w:rPr>
        <w:br/>
      </w:r>
      <w:r w:rsidR="00361919" w:rsidRPr="00361919">
        <w:rPr>
          <w:rStyle w:val="Nummer"/>
        </w:rPr>
        <w:br/>
      </w:r>
      <w:bookmarkStart w:id="1130" w:name="m274"/>
      <w:r w:rsidR="00EE498B">
        <w:rPr>
          <w:rStyle w:val="Nummer"/>
        </w:rPr>
        <w:t>274</w:t>
      </w:r>
      <w:bookmarkEnd w:id="1130"/>
      <w:r w:rsidR="00EE498B">
        <w:rPr>
          <w:rStyle w:val="Nummer"/>
        </w:rP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0FB45ED3" w14:textId="77777777">
        <w:tc>
          <w:tcPr>
            <w:tcW w:w="1701" w:type="dxa"/>
          </w:tcPr>
          <w:p w14:paraId="14A23F4E" w14:textId="77777777" w:rsidR="00361919" w:rsidRDefault="00361919" w:rsidP="00361919">
            <w:r>
              <w:t>Bremsweg</w:t>
            </w:r>
          </w:p>
        </w:tc>
        <w:tc>
          <w:tcPr>
            <w:tcW w:w="1701" w:type="dxa"/>
          </w:tcPr>
          <w:p w14:paraId="2F634E02" w14:textId="77777777" w:rsidR="00361919" w:rsidRDefault="00361919" w:rsidP="00361919">
            <w:r>
              <w:t>14 m</w:t>
            </w:r>
          </w:p>
        </w:tc>
      </w:tr>
    </w:tbl>
    <w:p w14:paraId="15A66BB1" w14:textId="77777777" w:rsidR="00361919" w:rsidRPr="00361919" w:rsidRDefault="00361919" w:rsidP="00361919">
      <w:pPr>
        <w:rPr>
          <w:rStyle w:val="Nummer"/>
        </w:rPr>
      </w:pPr>
      <w:r w:rsidRPr="00361919">
        <w:rPr>
          <w:rStyle w:val="Nummer"/>
        </w:rPr>
        <w:br/>
      </w:r>
      <w:bookmarkStart w:id="1131" w:name="m275"/>
      <w:r w:rsidRPr="00361919">
        <w:rPr>
          <w:rStyle w:val="Nummer"/>
        </w:rPr>
        <w:t>2</w:t>
      </w:r>
      <w:r w:rsidR="00EE498B">
        <w:rPr>
          <w:rStyle w:val="Nummer"/>
        </w:rPr>
        <w:t>75</w:t>
      </w:r>
      <w:bookmarkEnd w:id="1131"/>
      <w:r w:rsidR="00EE498B">
        <w:rPr>
          <w:rStyle w:val="Nummer"/>
        </w:rPr>
        <w:t>.</w:t>
      </w:r>
    </w:p>
    <w:tbl>
      <w:tblPr>
        <w:tblW w:w="0" w:type="auto"/>
        <w:tblCellMar>
          <w:left w:w="70" w:type="dxa"/>
          <w:right w:w="70" w:type="dxa"/>
        </w:tblCellMar>
        <w:tblLook w:val="0000" w:firstRow="0" w:lastRow="0" w:firstColumn="0" w:lastColumn="0" w:noHBand="0" w:noVBand="0"/>
      </w:tblPr>
      <w:tblGrid>
        <w:gridCol w:w="1852"/>
        <w:gridCol w:w="1119"/>
      </w:tblGrid>
      <w:tr w:rsidR="00361919" w14:paraId="3BFE5A96" w14:textId="77777777" w:rsidTr="00C5623D">
        <w:tc>
          <w:tcPr>
            <w:tcW w:w="0" w:type="auto"/>
          </w:tcPr>
          <w:p w14:paraId="2C7E3121" w14:textId="77777777" w:rsidR="00361919" w:rsidRDefault="00361919" w:rsidP="00361919">
            <w:r>
              <w:t>Trägheitsmoment</w:t>
            </w:r>
          </w:p>
        </w:tc>
        <w:tc>
          <w:tcPr>
            <w:tcW w:w="0" w:type="auto"/>
          </w:tcPr>
          <w:p w14:paraId="002F91F0" w14:textId="77777777" w:rsidR="00361919" w:rsidRDefault="00361919" w:rsidP="00361919">
            <w:r>
              <w:t>81,3 kgm²</w:t>
            </w:r>
          </w:p>
        </w:tc>
      </w:tr>
    </w:tbl>
    <w:p w14:paraId="27E60164" w14:textId="77777777" w:rsidR="00361919" w:rsidRPr="00361919" w:rsidRDefault="00B42104" w:rsidP="00361919">
      <w:pPr>
        <w:rPr>
          <w:rStyle w:val="Nummer"/>
        </w:rPr>
      </w:pPr>
      <w:hyperlink r:id="rId204" w:anchor="m275" w:history="1">
        <w:r w:rsidR="00361919">
          <w:rPr>
            <w:rStyle w:val="Hyperlink"/>
            <w:sz w:val="22"/>
          </w:rPr>
          <w:t>volls</w:t>
        </w:r>
        <w:bookmarkStart w:id="1132" w:name="_Hlt59351819"/>
        <w:bookmarkStart w:id="1133" w:name="_Hlt59351816"/>
        <w:bookmarkEnd w:id="1132"/>
        <w:r w:rsidR="00361919">
          <w:rPr>
            <w:rStyle w:val="Hyperlink"/>
            <w:sz w:val="22"/>
          </w:rPr>
          <w:t>t</w:t>
        </w:r>
        <w:bookmarkStart w:id="1134" w:name="_Hlt59252061"/>
        <w:bookmarkStart w:id="1135" w:name="_Hlt59251829"/>
        <w:bookmarkEnd w:id="1133"/>
        <w:bookmarkEnd w:id="1134"/>
        <w:r w:rsidR="00361919">
          <w:rPr>
            <w:rStyle w:val="Hyperlink"/>
            <w:sz w:val="22"/>
          </w:rPr>
          <w:t>ä</w:t>
        </w:r>
        <w:bookmarkStart w:id="1136" w:name="_Hlt59251811"/>
        <w:bookmarkStart w:id="1137" w:name="_Hlt59251772"/>
        <w:bookmarkEnd w:id="1135"/>
        <w:bookmarkEnd w:id="1136"/>
        <w:r w:rsidR="00361919">
          <w:rPr>
            <w:rStyle w:val="Hyperlink"/>
            <w:sz w:val="22"/>
          </w:rPr>
          <w:t>n</w:t>
        </w:r>
        <w:bookmarkEnd w:id="1137"/>
        <w:r w:rsidR="00361919">
          <w:rPr>
            <w:rStyle w:val="Hyperlink"/>
            <w:sz w:val="22"/>
          </w:rPr>
          <w:t>di</w:t>
        </w:r>
        <w:bookmarkStart w:id="1138" w:name="_Hlt96350364"/>
        <w:bookmarkEnd w:id="1138"/>
        <w:r w:rsidR="00361919">
          <w:rPr>
            <w:rStyle w:val="Hyperlink"/>
            <w:sz w:val="22"/>
          </w:rPr>
          <w:t>ge Lösung</w:t>
        </w:r>
      </w:hyperlink>
      <w:r w:rsidR="00361919" w:rsidRPr="00361919">
        <w:rPr>
          <w:rStyle w:val="Nummer"/>
        </w:rPr>
        <w:br/>
      </w:r>
      <w:r w:rsidR="00361919" w:rsidRPr="00361919">
        <w:rPr>
          <w:rStyle w:val="Nummer"/>
        </w:rPr>
        <w:br/>
      </w:r>
      <w:bookmarkStart w:id="1139" w:name="m276"/>
      <w:r w:rsidR="00361919" w:rsidRPr="00361919">
        <w:rPr>
          <w:rStyle w:val="Nummer"/>
        </w:rPr>
        <w:t>276</w:t>
      </w:r>
      <w:bookmarkEnd w:id="1139"/>
      <w:r w:rsidR="00361919"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2622"/>
        <w:gridCol w:w="1843"/>
      </w:tblGrid>
      <w:tr w:rsidR="00361919" w14:paraId="61CF80E2" w14:textId="77777777" w:rsidTr="00201FC5">
        <w:tc>
          <w:tcPr>
            <w:tcW w:w="2622" w:type="dxa"/>
          </w:tcPr>
          <w:p w14:paraId="3DD01379" w14:textId="0ADC2793" w:rsidR="00361919" w:rsidRDefault="00361919" w:rsidP="00361919">
            <w:r>
              <w:t>Lichtgeschw</w:t>
            </w:r>
            <w:r w:rsidR="00201FC5">
              <w:t>indigkeit</w:t>
            </w:r>
          </w:p>
        </w:tc>
        <w:tc>
          <w:tcPr>
            <w:tcW w:w="1843" w:type="dxa"/>
          </w:tcPr>
          <w:p w14:paraId="7287E0FF" w14:textId="77777777" w:rsidR="00361919" w:rsidRDefault="00361919" w:rsidP="00361919">
            <w:r>
              <w:t>3,1068 * 10</w:t>
            </w:r>
            <w:r>
              <w:rPr>
                <w:vertAlign w:val="superscript"/>
              </w:rPr>
              <w:t>8</w:t>
            </w:r>
            <w:r>
              <w:t xml:space="preserve"> m/s</w:t>
            </w:r>
          </w:p>
        </w:tc>
      </w:tr>
    </w:tbl>
    <w:p w14:paraId="70904DD1" w14:textId="77777777" w:rsidR="00361919" w:rsidRDefault="00361919" w:rsidP="00361919">
      <w:pPr>
        <w:rPr>
          <w:rStyle w:val="Nummer"/>
        </w:rPr>
      </w:pPr>
      <w:r w:rsidRPr="00361919">
        <w:rPr>
          <w:rStyle w:val="Nummer"/>
        </w:rPr>
        <w:br/>
      </w:r>
      <w:bookmarkStart w:id="1140" w:name="m277"/>
      <w:r w:rsidR="00EE498B">
        <w:rPr>
          <w:rStyle w:val="Nummer"/>
        </w:rPr>
        <w:t>277</w:t>
      </w:r>
      <w:bookmarkEnd w:id="1140"/>
      <w:r w:rsidR="00EE498B">
        <w:rPr>
          <w:rStyle w:val="Nummer"/>
        </w:rPr>
        <w:t>.</w:t>
      </w:r>
      <w:r w:rsidRPr="00361919">
        <w:rPr>
          <w:rStyle w:val="Nummer"/>
        </w:rPr>
        <w:t xml:space="preserve"> </w:t>
      </w:r>
      <w:bookmarkStart w:id="1141" w:name="_Hlt1197638"/>
      <w:r>
        <w:t>2 - 3</w:t>
      </w:r>
      <w:r>
        <w:br/>
        <w:t>4 - 8</w:t>
      </w:r>
      <w:r>
        <w:br/>
        <w:t>5 - 6</w:t>
      </w:r>
      <w:r>
        <w:br/>
      </w:r>
      <w:bookmarkEnd w:id="1141"/>
      <w:r>
        <w:br/>
      </w:r>
      <w:bookmarkStart w:id="1142" w:name="m278"/>
      <w:r w:rsidR="00EE498B">
        <w:rPr>
          <w:rStyle w:val="Nummer"/>
        </w:rPr>
        <w:t>278</w:t>
      </w:r>
      <w:bookmarkEnd w:id="1142"/>
      <w:r w:rsidR="00EE498B">
        <w:rPr>
          <w:rStyle w:val="Nummer"/>
        </w:rPr>
        <w:t>.</w:t>
      </w:r>
    </w:p>
    <w:p w14:paraId="6B064475" w14:textId="77777777" w:rsidR="00034577" w:rsidRDefault="00034577" w:rsidP="00361919">
      <w:pPr>
        <w:rPr>
          <w:rStyle w:val="Nummer"/>
          <w:b w:val="0"/>
        </w:rPr>
      </w:pPr>
      <w:r w:rsidRPr="00034577">
        <w:rPr>
          <w:rStyle w:val="Nummer"/>
          <w:b w:val="0"/>
        </w:rPr>
        <w:t xml:space="preserve">Die Federkonstante </w:t>
      </w:r>
      <w:r>
        <w:rPr>
          <w:rStyle w:val="Nummer"/>
          <w:b w:val="0"/>
        </w:rPr>
        <w:t>berechnet sich mit</w:t>
      </w:r>
    </w:p>
    <w:p w14:paraId="6A7D2E51" w14:textId="77777777" w:rsidR="00034577" w:rsidRPr="00034577" w:rsidRDefault="00034577" w:rsidP="00361919">
      <w:pPr>
        <w:rPr>
          <w:rStyle w:val="Nummer"/>
          <w:b w:val="0"/>
        </w:rPr>
      </w:pPr>
      <w:r w:rsidRPr="00034577">
        <w:rPr>
          <w:rStyle w:val="Nummer"/>
        </w:rPr>
        <w:object w:dxaOrig="1060" w:dyaOrig="1820" w14:anchorId="5B4105B7">
          <v:shape id="_x0000_i1069" type="#_x0000_t75" style="width:53.45pt;height:90.55pt" o:ole="">
            <v:imagedata r:id="rId205" o:title=""/>
          </v:shape>
          <o:OLEObject Type="Embed" ProgID="Equation.DSMT4" ShapeID="_x0000_i1069" DrawAspect="Content" ObjectID="_1731936087" r:id="rId206"/>
        </w:object>
      </w:r>
    </w:p>
    <w:p w14:paraId="5F66D654" w14:textId="77777777" w:rsidR="00607DE8" w:rsidRDefault="00607DE8" w:rsidP="00361919">
      <w:pPr>
        <w:rPr>
          <w:color w:val="000000"/>
        </w:rPr>
      </w:pPr>
    </w:p>
    <w:p w14:paraId="07394CDB" w14:textId="77777777" w:rsidR="008E07BB" w:rsidRDefault="008E07BB" w:rsidP="00361919">
      <w:pPr>
        <w:rPr>
          <w:color w:val="000000"/>
        </w:rPr>
      </w:pPr>
      <w:r>
        <w:rPr>
          <w:color w:val="000000"/>
        </w:rPr>
        <w:t>Beide Federn werden durch die angehängte Kraft länger.</w:t>
      </w:r>
    </w:p>
    <w:p w14:paraId="3C461618" w14:textId="77777777" w:rsidR="00607DE8" w:rsidRDefault="00361919" w:rsidP="00361919">
      <w:pPr>
        <w:rPr>
          <w:color w:val="000000"/>
        </w:rPr>
      </w:pPr>
      <w:r>
        <w:rPr>
          <w:color w:val="000000"/>
        </w:rPr>
        <w:t>Die Feder mit der Konstante 0,6 N/cm ist härter als die Feder mit der Konstante 0,4 N/cm. Begründung: Für die Feder mit 0,6 N/cm sind 0,6 N notwendig, um sie einen Zentimeter auszudehnen. Für die andere Feder sind nur 0,4 N notwendig, um die Feder um einen Zentimeter auszudehnen.</w:t>
      </w:r>
    </w:p>
    <w:p w14:paraId="67CA7AD2" w14:textId="77777777" w:rsidR="00361919" w:rsidRPr="00361919" w:rsidRDefault="00361919" w:rsidP="00361919">
      <w:pPr>
        <w:rPr>
          <w:rStyle w:val="Nummer"/>
        </w:rPr>
      </w:pPr>
      <w:r>
        <w:rPr>
          <w:color w:val="000000"/>
        </w:rPr>
        <w:t xml:space="preserve"> </w:t>
      </w:r>
      <w:bookmarkStart w:id="1143" w:name="_Hlt47792217"/>
      <w:bookmarkEnd w:id="1143"/>
      <w:r>
        <w:rPr>
          <w:color w:val="000000"/>
        </w:rPr>
        <w:br/>
      </w:r>
      <w:bookmarkStart w:id="1144" w:name="m280"/>
      <w:r w:rsidRPr="00361919">
        <w:rPr>
          <w:rStyle w:val="Nummer"/>
        </w:rPr>
        <w:t>280.</w:t>
      </w:r>
      <w:bookmarkEnd w:id="1144"/>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42C5122C" w14:textId="77777777">
        <w:tc>
          <w:tcPr>
            <w:tcW w:w="1701" w:type="dxa"/>
          </w:tcPr>
          <w:p w14:paraId="5DD6BDE7" w14:textId="77777777" w:rsidR="00361919" w:rsidRDefault="00361919" w:rsidP="00361919">
            <w:r>
              <w:t>Kraft</w:t>
            </w:r>
          </w:p>
        </w:tc>
        <w:tc>
          <w:tcPr>
            <w:tcW w:w="1701" w:type="dxa"/>
          </w:tcPr>
          <w:p w14:paraId="12402B2D" w14:textId="77777777" w:rsidR="00361919" w:rsidRDefault="00361919" w:rsidP="00361919">
            <w:r>
              <w:t>4,17 kN</w:t>
            </w:r>
          </w:p>
        </w:tc>
      </w:tr>
      <w:tr w:rsidR="00361919" w14:paraId="16720B60" w14:textId="77777777">
        <w:tc>
          <w:tcPr>
            <w:tcW w:w="1701" w:type="dxa"/>
          </w:tcPr>
          <w:p w14:paraId="1D56FE00" w14:textId="77777777" w:rsidR="00361919" w:rsidRDefault="00361919" w:rsidP="00361919">
            <w:r>
              <w:t>Kraft</w:t>
            </w:r>
          </w:p>
        </w:tc>
        <w:tc>
          <w:tcPr>
            <w:tcW w:w="1701" w:type="dxa"/>
          </w:tcPr>
          <w:p w14:paraId="2D5AFB93" w14:textId="77777777" w:rsidR="00361919" w:rsidRDefault="00361919" w:rsidP="00361919">
            <w:r>
              <w:t>333 N</w:t>
            </w:r>
          </w:p>
        </w:tc>
      </w:tr>
    </w:tbl>
    <w:p w14:paraId="302B149A" w14:textId="77777777" w:rsidR="00361919" w:rsidRDefault="00361919" w:rsidP="00361919">
      <w:r w:rsidRPr="00361919">
        <w:rPr>
          <w:rStyle w:val="Nummer"/>
        </w:rPr>
        <w:br/>
      </w:r>
      <w:bookmarkStart w:id="1145" w:name="m281"/>
      <w:r w:rsidRPr="00361919">
        <w:rPr>
          <w:rStyle w:val="Nummer"/>
        </w:rPr>
        <w:t>281.</w:t>
      </w:r>
      <w:r>
        <w:t xml:space="preserve"> </w:t>
      </w:r>
      <w:bookmarkEnd w:id="1145"/>
      <w:r>
        <w:t xml:space="preserve">Bewegt man den Hammer nach unten, führt er eine gleichförmige Bewegung durch. Stößt der Stiel auf die Unterlage, wird er sofort auf </w:t>
      </w:r>
      <w:proofErr w:type="spellStart"/>
      <w:r>
        <w:t>Null</w:t>
      </w:r>
      <w:proofErr w:type="spellEnd"/>
      <w:r>
        <w:t xml:space="preserve"> abgebremst. Da der Kopf aber lose mit dem Stiel verbunden ist, spürt er die bremsende Kraft nicht sofort und bewegt sich nach dem Trägheitsgesetz weiter nach unten. Dabei rutscht er auf den Stiel drauf.</w:t>
      </w:r>
      <w:r>
        <w:br/>
      </w:r>
      <w:r>
        <w:br/>
      </w:r>
      <w:bookmarkStart w:id="1146" w:name="m282"/>
      <w:r w:rsidR="00EE498B">
        <w:rPr>
          <w:rStyle w:val="Nummer"/>
        </w:rPr>
        <w:t>282</w:t>
      </w:r>
      <w:bookmarkEnd w:id="1146"/>
      <w:r w:rsidR="00EE498B">
        <w:rPr>
          <w:rStyle w:val="Nummer"/>
        </w:rPr>
        <w:t>.</w:t>
      </w:r>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1FE5D468" w14:textId="77777777">
        <w:tc>
          <w:tcPr>
            <w:tcW w:w="2055" w:type="dxa"/>
          </w:tcPr>
          <w:p w14:paraId="7FC230A8" w14:textId="77777777" w:rsidR="00361919" w:rsidRDefault="00361919" w:rsidP="00361919">
            <w:r>
              <w:t>Beschleunigung</w:t>
            </w:r>
          </w:p>
        </w:tc>
        <w:tc>
          <w:tcPr>
            <w:tcW w:w="1347" w:type="dxa"/>
          </w:tcPr>
          <w:p w14:paraId="57D19FA1" w14:textId="77777777" w:rsidR="00361919" w:rsidRDefault="00361919" w:rsidP="00361919">
            <w:r>
              <w:t>0,84 ms</w:t>
            </w:r>
            <w:r>
              <w:rPr>
                <w:vertAlign w:val="superscript"/>
              </w:rPr>
              <w:t>-2</w:t>
            </w:r>
          </w:p>
        </w:tc>
      </w:tr>
      <w:tr w:rsidR="00361919" w14:paraId="65A00CB1" w14:textId="77777777">
        <w:tc>
          <w:tcPr>
            <w:tcW w:w="2055" w:type="dxa"/>
          </w:tcPr>
          <w:p w14:paraId="4F12695B" w14:textId="77777777" w:rsidR="00361919" w:rsidRDefault="00361919" w:rsidP="00361919">
            <w:r>
              <w:t>Weg</w:t>
            </w:r>
          </w:p>
        </w:tc>
        <w:tc>
          <w:tcPr>
            <w:tcW w:w="1347" w:type="dxa"/>
          </w:tcPr>
          <w:p w14:paraId="10609E28" w14:textId="77777777" w:rsidR="00361919" w:rsidRDefault="00361919" w:rsidP="00361919">
            <w:r>
              <w:t>375 m</w:t>
            </w:r>
          </w:p>
        </w:tc>
      </w:tr>
    </w:tbl>
    <w:p w14:paraId="4813C9ED" w14:textId="77777777" w:rsidR="00361919" w:rsidRPr="00361919" w:rsidRDefault="00B42104" w:rsidP="00361919">
      <w:pPr>
        <w:rPr>
          <w:rStyle w:val="Nummer"/>
        </w:rPr>
      </w:pPr>
      <w:hyperlink r:id="rId207" w:anchor="m282" w:history="1">
        <w:r w:rsidR="00361919">
          <w:rPr>
            <w:rStyle w:val="Hyperlink"/>
            <w:sz w:val="22"/>
          </w:rPr>
          <w:t>vollst</w:t>
        </w:r>
        <w:bookmarkStart w:id="1147" w:name="_Hlt36797263"/>
        <w:r w:rsidR="00361919">
          <w:rPr>
            <w:rStyle w:val="Hyperlink"/>
            <w:sz w:val="22"/>
          </w:rPr>
          <w:t>ä</w:t>
        </w:r>
        <w:bookmarkEnd w:id="1147"/>
        <w:r w:rsidR="00361919">
          <w:rPr>
            <w:rStyle w:val="Hyperlink"/>
            <w:sz w:val="22"/>
          </w:rPr>
          <w:t>n</w:t>
        </w:r>
        <w:bookmarkStart w:id="1148" w:name="_Hlt246757500"/>
        <w:r w:rsidR="00361919">
          <w:rPr>
            <w:rStyle w:val="Hyperlink"/>
            <w:sz w:val="22"/>
          </w:rPr>
          <w:t>d</w:t>
        </w:r>
        <w:bookmarkEnd w:id="1148"/>
        <w:r w:rsidR="00361919">
          <w:rPr>
            <w:rStyle w:val="Hyperlink"/>
            <w:sz w:val="22"/>
          </w:rPr>
          <w:t>i</w:t>
        </w:r>
        <w:bookmarkStart w:id="1149" w:name="_Hlt246757375"/>
        <w:bookmarkEnd w:id="1149"/>
        <w:r w:rsidR="00361919">
          <w:rPr>
            <w:rStyle w:val="Hyperlink"/>
            <w:sz w:val="22"/>
          </w:rPr>
          <w:t>ge Lö</w:t>
        </w:r>
        <w:bookmarkStart w:id="1150" w:name="_Hlt36797270"/>
        <w:r w:rsidR="00361919">
          <w:rPr>
            <w:rStyle w:val="Hyperlink"/>
            <w:sz w:val="22"/>
          </w:rPr>
          <w:t>s</w:t>
        </w:r>
        <w:bookmarkEnd w:id="1150"/>
        <w:r w:rsidR="00361919">
          <w:rPr>
            <w:rStyle w:val="Hyperlink"/>
            <w:sz w:val="22"/>
          </w:rPr>
          <w:t>ung</w:t>
        </w:r>
      </w:hyperlink>
      <w:bookmarkStart w:id="1151" w:name="_Hlt36797257"/>
      <w:bookmarkEnd w:id="1151"/>
      <w:r w:rsidR="00361919" w:rsidRPr="00361919">
        <w:rPr>
          <w:rStyle w:val="Nummer"/>
        </w:rPr>
        <w:br/>
      </w:r>
      <w:r w:rsidR="00361919" w:rsidRPr="00361919">
        <w:rPr>
          <w:rStyle w:val="Nummer"/>
        </w:rPr>
        <w:br/>
      </w:r>
      <w:bookmarkStart w:id="1152" w:name="m283"/>
      <w:r w:rsidR="00EE498B">
        <w:rPr>
          <w:rStyle w:val="Nummer"/>
        </w:rPr>
        <w:t>283</w:t>
      </w:r>
      <w:bookmarkEnd w:id="1152"/>
      <w:r w:rsidR="00EE498B">
        <w:rPr>
          <w:rStyle w:val="Nummer"/>
        </w:rPr>
        <w:t>.</w:t>
      </w:r>
    </w:p>
    <w:p w14:paraId="3A366AF4" w14:textId="77777777" w:rsidR="00361919" w:rsidRPr="00361919" w:rsidRDefault="00361919" w:rsidP="00361919">
      <w:pPr>
        <w:rPr>
          <w:rStyle w:val="Nummer"/>
        </w:rPr>
      </w:pPr>
      <w:r>
        <w:t>Tiefe wird zu groß berechnet</w:t>
      </w:r>
      <w:r>
        <w:br/>
      </w:r>
      <w:r>
        <w:br/>
      </w:r>
      <w:bookmarkStart w:id="1153" w:name="m284"/>
      <w:r w:rsidRPr="00361919">
        <w:rPr>
          <w:rStyle w:val="Nummer"/>
        </w:rPr>
        <w:t>284.</w:t>
      </w:r>
      <w:bookmarkEnd w:id="1153"/>
      <w:r>
        <w:t xml:space="preserve"> Nach dem Wechselwirkungsgesetz wirkt auf den Arm von Münchhausen beim Ziehen die Gewichtskraft von Münchhausen. Diese drückt über den Arm auf Münchhausen zurück. Damit ist die resultierende Kraft Null und es kann nach dem Trägheitsgesetz keine Bewegung erfolgen.</w:t>
      </w:r>
      <w:r>
        <w:br/>
      </w:r>
      <w:r>
        <w:br/>
      </w:r>
      <w:bookmarkStart w:id="1154" w:name="m285"/>
      <w:r w:rsidRPr="00361919">
        <w:rPr>
          <w:rStyle w:val="Nummer"/>
        </w:rPr>
        <w:t>285.</w:t>
      </w:r>
      <w:bookmarkEnd w:id="1154"/>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233E2FFC" w14:textId="77777777">
        <w:tc>
          <w:tcPr>
            <w:tcW w:w="2055" w:type="dxa"/>
          </w:tcPr>
          <w:p w14:paraId="54B1F505" w14:textId="77777777" w:rsidR="00361919" w:rsidRDefault="00361919" w:rsidP="00361919">
            <w:r>
              <w:t>Geschwindigkeit</w:t>
            </w:r>
          </w:p>
        </w:tc>
        <w:tc>
          <w:tcPr>
            <w:tcW w:w="1347" w:type="dxa"/>
          </w:tcPr>
          <w:p w14:paraId="4A11AD9D" w14:textId="77777777" w:rsidR="00361919" w:rsidRDefault="00361919" w:rsidP="00361919">
            <w:r>
              <w:t>49,5 ms</w:t>
            </w:r>
            <w:r>
              <w:rPr>
                <w:vertAlign w:val="superscript"/>
              </w:rPr>
              <w:t>-1</w:t>
            </w:r>
          </w:p>
        </w:tc>
      </w:tr>
    </w:tbl>
    <w:p w14:paraId="23C3A91F" w14:textId="77777777" w:rsidR="00361919" w:rsidRDefault="00361919" w:rsidP="00361919">
      <w:r w:rsidRPr="00361919">
        <w:rPr>
          <w:rStyle w:val="Nummer"/>
        </w:rPr>
        <w:br/>
      </w:r>
      <w:bookmarkStart w:id="1155" w:name="_Hlt55051650"/>
      <w:bookmarkStart w:id="1156" w:name="m286"/>
      <w:bookmarkEnd w:id="1155"/>
      <w:r w:rsidR="00EE498B">
        <w:rPr>
          <w:rStyle w:val="Nummer"/>
        </w:rPr>
        <w:t>286</w:t>
      </w:r>
      <w:bookmarkEnd w:id="1156"/>
      <w:r w:rsidR="00EE498B">
        <w:rPr>
          <w:rStyle w:val="Nummer"/>
        </w:rPr>
        <w:t>.</w:t>
      </w:r>
      <w:r>
        <w:t xml:space="preserve"> Eine Feder des Puffers hat eine Federkonstante von 500 kN/m.</w:t>
      </w:r>
    </w:p>
    <w:p w14:paraId="243BC42F" w14:textId="77777777" w:rsidR="00361919" w:rsidRDefault="00B42104" w:rsidP="00361919">
      <w:hyperlink r:id="rId208" w:anchor="m286" w:history="1">
        <w:r w:rsidR="00361919">
          <w:rPr>
            <w:rStyle w:val="Hyperlink"/>
            <w:sz w:val="22"/>
          </w:rPr>
          <w:t>vollst</w:t>
        </w:r>
        <w:bookmarkStart w:id="1157" w:name="_Hlt55171646"/>
        <w:r w:rsidR="00361919">
          <w:rPr>
            <w:rStyle w:val="Hyperlink"/>
            <w:sz w:val="22"/>
          </w:rPr>
          <w:t>ä</w:t>
        </w:r>
        <w:bookmarkEnd w:id="1157"/>
        <w:r w:rsidR="00361919">
          <w:rPr>
            <w:rStyle w:val="Hyperlink"/>
            <w:sz w:val="22"/>
          </w:rPr>
          <w:t>ndige Lösung</w:t>
        </w:r>
      </w:hyperlink>
      <w:bookmarkStart w:id="1158" w:name="_Hlt55171641"/>
      <w:bookmarkEnd w:id="1158"/>
      <w:r w:rsidR="00361919" w:rsidRPr="00361919">
        <w:rPr>
          <w:rStyle w:val="Nummer"/>
        </w:rPr>
        <w:br/>
      </w:r>
      <w:r w:rsidR="00361919" w:rsidRPr="00361919">
        <w:rPr>
          <w:rStyle w:val="Nummer"/>
        </w:rPr>
        <w:br/>
      </w:r>
      <w:bookmarkStart w:id="1159" w:name="m287"/>
      <w:r w:rsidR="00EE498B">
        <w:rPr>
          <w:rStyle w:val="Nummer"/>
        </w:rPr>
        <w:t>287</w:t>
      </w:r>
      <w:bookmarkEnd w:id="1159"/>
      <w:r w:rsidR="00EE498B">
        <w:rPr>
          <w:rStyle w:val="Nummer"/>
        </w:rPr>
        <w:t>.</w:t>
      </w:r>
      <w:r w:rsidR="00361919">
        <w:t xml:space="preserve"> Der Satz ist falsch. Er widerspricht dem Trägheitsgesetz. </w:t>
      </w:r>
    </w:p>
    <w:p w14:paraId="23E20236" w14:textId="480D15A8" w:rsidR="00361919" w:rsidRPr="00361919" w:rsidRDefault="00361919" w:rsidP="00361919">
      <w:pPr>
        <w:rPr>
          <w:rStyle w:val="Nummer"/>
        </w:rPr>
      </w:pPr>
      <w:r>
        <w:t xml:space="preserve">Die Erfahrung lehrt zwar, dass auf der Erde jeder Körper anhält, wenn die treibende Kraft aufhört, es muss dabei aber die Reibung berücksichtigt werden. Wirkt keine Reibung wie z.B. bei Raumschiffen im Weltall und die Triebwerke werden abgestellt, bewegt sich das Raumschiff mit konstanter Geschwindigkeit weiter. Diese Bewegung führt es solange aus, bis wieder </w:t>
      </w:r>
      <w:r w:rsidR="00201FC5">
        <w:t>irgendeine</w:t>
      </w:r>
      <w:r>
        <w:t xml:space="preserve"> Kraft wirkt. Das kann Jahrtausende dauern wie z.B. bei den amerikanischen Planetensonden </w:t>
      </w:r>
      <w:proofErr w:type="spellStart"/>
      <w:r>
        <w:t>Pioneer</w:t>
      </w:r>
      <w:proofErr w:type="spellEnd"/>
      <w:r>
        <w:t>, die unser Planetensystem verlassen haben und ohne Antrieb in den Weltraum fliegen.</w:t>
      </w:r>
      <w:r>
        <w:br/>
      </w:r>
      <w:r>
        <w:br/>
      </w:r>
      <w:bookmarkStart w:id="1160" w:name="m288"/>
      <w:r w:rsidRPr="00361919">
        <w:rPr>
          <w:rStyle w:val="Nummer"/>
        </w:rPr>
        <w:t>288.</w:t>
      </w:r>
      <w:bookmarkEnd w:id="1160"/>
    </w:p>
    <w:tbl>
      <w:tblPr>
        <w:tblW w:w="0" w:type="auto"/>
        <w:tblLayout w:type="fixed"/>
        <w:tblCellMar>
          <w:left w:w="70" w:type="dxa"/>
          <w:right w:w="70" w:type="dxa"/>
        </w:tblCellMar>
        <w:tblLook w:val="0000" w:firstRow="0" w:lastRow="0" w:firstColumn="0" w:lastColumn="0" w:noHBand="0" w:noVBand="0"/>
      </w:tblPr>
      <w:tblGrid>
        <w:gridCol w:w="2055"/>
        <w:gridCol w:w="1347"/>
      </w:tblGrid>
      <w:tr w:rsidR="00361919" w14:paraId="46999ABB" w14:textId="77777777">
        <w:tc>
          <w:tcPr>
            <w:tcW w:w="2055" w:type="dxa"/>
          </w:tcPr>
          <w:p w14:paraId="307BA1DE" w14:textId="77777777" w:rsidR="00361919" w:rsidRDefault="00361919" w:rsidP="00361919">
            <w:r>
              <w:t>Geschwindigkeit</w:t>
            </w:r>
          </w:p>
        </w:tc>
        <w:tc>
          <w:tcPr>
            <w:tcW w:w="1347" w:type="dxa"/>
          </w:tcPr>
          <w:p w14:paraId="11FD89BC" w14:textId="77777777" w:rsidR="00361919" w:rsidRDefault="00361919" w:rsidP="00361919">
            <w:r>
              <w:t>7,8 kms</w:t>
            </w:r>
            <w:r>
              <w:rPr>
                <w:vertAlign w:val="superscript"/>
              </w:rPr>
              <w:t>-1</w:t>
            </w:r>
          </w:p>
        </w:tc>
      </w:tr>
    </w:tbl>
    <w:p w14:paraId="0DD1E2EF" w14:textId="77777777" w:rsidR="00361919" w:rsidRDefault="00B42104" w:rsidP="00361919">
      <w:hyperlink r:id="rId209" w:anchor="m288" w:history="1">
        <w:r w:rsidR="00361919">
          <w:rPr>
            <w:rStyle w:val="Hyperlink"/>
            <w:sz w:val="22"/>
          </w:rPr>
          <w:t>volls</w:t>
        </w:r>
        <w:bookmarkStart w:id="1161" w:name="_Hlt71184768"/>
        <w:r w:rsidR="00361919">
          <w:rPr>
            <w:rStyle w:val="Hyperlink"/>
            <w:sz w:val="22"/>
          </w:rPr>
          <w:t>t</w:t>
        </w:r>
        <w:bookmarkStart w:id="1162" w:name="_Hlt71343036"/>
        <w:bookmarkEnd w:id="1161"/>
        <w:bookmarkEnd w:id="1162"/>
        <w:r w:rsidR="00361919">
          <w:rPr>
            <w:rStyle w:val="Hyperlink"/>
            <w:sz w:val="22"/>
          </w:rPr>
          <w:t>ändige Lösung</w:t>
        </w:r>
      </w:hyperlink>
      <w:bookmarkStart w:id="1163" w:name="_Hlt71184762"/>
      <w:bookmarkEnd w:id="1163"/>
      <w:r w:rsidR="00361919" w:rsidRPr="00361919">
        <w:rPr>
          <w:rStyle w:val="Nummer"/>
        </w:rPr>
        <w:br/>
      </w:r>
      <w:r w:rsidR="00361919" w:rsidRPr="00361919">
        <w:rPr>
          <w:rStyle w:val="Nummer"/>
        </w:rPr>
        <w:br/>
      </w:r>
      <w:bookmarkStart w:id="1164" w:name="m289"/>
      <w:r w:rsidR="00361919" w:rsidRPr="00361919">
        <w:rPr>
          <w:rStyle w:val="Nummer"/>
        </w:rPr>
        <w:t>289.</w:t>
      </w:r>
      <w:r w:rsidR="00361919">
        <w:t xml:space="preserve"> </w:t>
      </w:r>
      <w:bookmarkStart w:id="1165" w:name="_Hlt67190461"/>
      <w:bookmarkEnd w:id="1164"/>
      <w:proofErr w:type="spellStart"/>
      <w:r w:rsidR="00361919">
        <w:t>Huygensches</w:t>
      </w:r>
      <w:proofErr w:type="spellEnd"/>
      <w:r w:rsidR="00361919">
        <w:t xml:space="preserve"> Prinzip: Jeder Punkt einer Welle ist Ausgangspunkt einer Elementarwelle. Die Wellenfront ist die Resultierende aller Elementarwellen.</w:t>
      </w:r>
      <w:r w:rsidR="00361919">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361919" w14:paraId="289EC2E7" w14:textId="77777777">
        <w:tc>
          <w:tcPr>
            <w:tcW w:w="4886" w:type="dxa"/>
          </w:tcPr>
          <w:p w14:paraId="47FBACFC" w14:textId="77777777" w:rsidR="00361919" w:rsidRDefault="00361919" w:rsidP="00361919">
            <w:r>
              <w:t>Die Wellenfronten entstehen durch die Summe aller Elementarwellen. An den Kanten des Spaltes können sich die Teile der Elementarwellen, die im Schatten des Spaltes laufen, nicht mit anderen Kreiswellen vereinigen. Sie laufen dort als Kreiswellen weiter.</w:t>
            </w:r>
          </w:p>
        </w:tc>
        <w:tc>
          <w:tcPr>
            <w:tcW w:w="4886" w:type="dxa"/>
          </w:tcPr>
          <w:p w14:paraId="1D28284D" w14:textId="77777777" w:rsidR="00361919" w:rsidRDefault="00B42104" w:rsidP="00361919">
            <w:r>
              <w:pict w14:anchorId="68851A64">
                <v:shape id="_x0000_i1070" type="#_x0000_t75" style="width:110.2pt;height:165.8pt" fillcolor="window">
                  <v:imagedata r:id="rId210" o:title="lsm289"/>
                </v:shape>
              </w:pict>
            </w:r>
          </w:p>
        </w:tc>
      </w:tr>
    </w:tbl>
    <w:p w14:paraId="6DA7E2D8" w14:textId="77777777" w:rsidR="00362192" w:rsidRDefault="00361919" w:rsidP="00362192">
      <w:pPr>
        <w:rPr>
          <w:rStyle w:val="Nummer"/>
          <w:b w:val="0"/>
        </w:rPr>
      </w:pPr>
      <w:r>
        <w:br/>
      </w:r>
      <w:bookmarkStart w:id="1166" w:name="m290"/>
      <w:bookmarkEnd w:id="1165"/>
      <w:r w:rsidRPr="00361919">
        <w:rPr>
          <w:rStyle w:val="Nummer"/>
        </w:rPr>
        <w:t>290.</w:t>
      </w:r>
      <w:r>
        <w:t xml:space="preserve"> </w:t>
      </w:r>
      <w:bookmarkEnd w:id="1166"/>
      <w:r w:rsidR="00362192">
        <w:rPr>
          <w:rStyle w:val="Nummer"/>
          <w:b w:val="0"/>
        </w:rPr>
        <w:t xml:space="preserve">Gemeinsamkeiten: </w:t>
      </w:r>
    </w:p>
    <w:p w14:paraId="5CB66AE2" w14:textId="77777777" w:rsidR="00362192" w:rsidRDefault="00362192" w:rsidP="00362192">
      <w:pPr>
        <w:numPr>
          <w:ilvl w:val="0"/>
          <w:numId w:val="34"/>
        </w:numPr>
        <w:rPr>
          <w:rStyle w:val="Nummer"/>
          <w:b w:val="0"/>
        </w:rPr>
      </w:pPr>
      <w:r>
        <w:rPr>
          <w:rStyle w:val="Nummer"/>
          <w:b w:val="0"/>
        </w:rPr>
        <w:t>Wellen, also Energietransport ohne Stofftransport</w:t>
      </w:r>
    </w:p>
    <w:p w14:paraId="5D2F4807" w14:textId="77777777" w:rsidR="00362192" w:rsidRDefault="00362192" w:rsidP="00362192">
      <w:pPr>
        <w:numPr>
          <w:ilvl w:val="0"/>
          <w:numId w:val="34"/>
        </w:numPr>
        <w:rPr>
          <w:rStyle w:val="Nummer"/>
          <w:b w:val="0"/>
        </w:rPr>
      </w:pPr>
      <w:r>
        <w:rPr>
          <w:rStyle w:val="Nummer"/>
          <w:b w:val="0"/>
        </w:rPr>
        <w:t>lassen sich mit den Kenngrößen von Wellen beschreiben</w:t>
      </w:r>
    </w:p>
    <w:p w14:paraId="79EB0BE8" w14:textId="77777777" w:rsidR="00362192" w:rsidRDefault="00362192" w:rsidP="00362192">
      <w:pPr>
        <w:numPr>
          <w:ilvl w:val="0"/>
          <w:numId w:val="34"/>
        </w:numPr>
        <w:rPr>
          <w:rStyle w:val="Nummer"/>
          <w:b w:val="0"/>
        </w:rPr>
      </w:pPr>
      <w:r>
        <w:rPr>
          <w:rStyle w:val="Nummer"/>
          <w:b w:val="0"/>
        </w:rPr>
        <w:t>usw.</w:t>
      </w:r>
    </w:p>
    <w:p w14:paraId="4934BB8A" w14:textId="77777777" w:rsidR="00362192" w:rsidRDefault="00362192" w:rsidP="00362192">
      <w:pPr>
        <w:rPr>
          <w:rStyle w:val="Nummer"/>
          <w:b w:val="0"/>
        </w:rPr>
      </w:pPr>
    </w:p>
    <w:p w14:paraId="070B8B82" w14:textId="77777777" w:rsidR="00362192" w:rsidRDefault="00362192" w:rsidP="00362192">
      <w:pPr>
        <w:rPr>
          <w:rStyle w:val="Nummer"/>
          <w:b w:val="0"/>
        </w:rPr>
      </w:pPr>
      <w:r>
        <w:rPr>
          <w:rStyle w:val="Nummer"/>
          <w:b w:val="0"/>
        </w:rPr>
        <w:t xml:space="preserve">Unterschiede: </w:t>
      </w:r>
    </w:p>
    <w:p w14:paraId="60F39CB1" w14:textId="77777777" w:rsidR="00362192" w:rsidRDefault="00362192" w:rsidP="00362192">
      <w:pPr>
        <w:numPr>
          <w:ilvl w:val="0"/>
          <w:numId w:val="35"/>
        </w:numPr>
        <w:rPr>
          <w:rStyle w:val="Nummer"/>
          <w:b w:val="0"/>
        </w:rPr>
      </w:pPr>
      <w:r>
        <w:rPr>
          <w:rStyle w:val="Nummer"/>
          <w:b w:val="0"/>
        </w:rPr>
        <w:t>Longitudinalwelle: Längswelle, Teilchen schwingen längs der Ausbreitungsrichtung</w:t>
      </w:r>
      <w:r>
        <w:rPr>
          <w:rStyle w:val="Nummer"/>
          <w:b w:val="0"/>
        </w:rPr>
        <w:br/>
        <w:t>z.B. Schallwelle</w:t>
      </w:r>
    </w:p>
    <w:p w14:paraId="7CCF216B" w14:textId="77777777" w:rsidR="00362192" w:rsidRDefault="00362192" w:rsidP="00362192">
      <w:pPr>
        <w:numPr>
          <w:ilvl w:val="0"/>
          <w:numId w:val="35"/>
        </w:numPr>
        <w:rPr>
          <w:rStyle w:val="Nummer"/>
          <w:b w:val="0"/>
        </w:rPr>
      </w:pPr>
      <w:r>
        <w:rPr>
          <w:rStyle w:val="Nummer"/>
          <w:b w:val="0"/>
        </w:rPr>
        <w:t>Transversalwelle: Querwelle, Teilchen schwingen quer zur Ausbreitungsrichtung</w:t>
      </w:r>
      <w:r>
        <w:rPr>
          <w:rStyle w:val="Nummer"/>
          <w:b w:val="0"/>
        </w:rPr>
        <w:br/>
        <w:t>z.B. Wasserwelle</w:t>
      </w:r>
    </w:p>
    <w:p w14:paraId="3141EE06" w14:textId="77777777" w:rsidR="00361919" w:rsidRDefault="00361919" w:rsidP="00361919">
      <w:r>
        <w:br/>
      </w:r>
      <w:bookmarkStart w:id="1167" w:name="_Hlt121112770"/>
      <w:bookmarkStart w:id="1168" w:name="m291"/>
      <w:bookmarkEnd w:id="1167"/>
      <w:r w:rsidR="000F3524">
        <w:rPr>
          <w:rStyle w:val="Nummer"/>
        </w:rPr>
        <w:t>291</w:t>
      </w:r>
      <w:bookmarkEnd w:id="1168"/>
      <w:r w:rsidR="000F3524">
        <w:rPr>
          <w:rStyle w:val="Nummer"/>
        </w:rPr>
        <w:t>.</w:t>
      </w:r>
      <w:r>
        <w:t xml:space="preserve"> a) Jeder Körper wird von der Erde angezogen, es wirkt eine Kraft in Richtung Erdboden. Diese Kraft wird als Gewichtskraft bezeichnet. </w:t>
      </w:r>
      <w:r>
        <w:br/>
        <w:t xml:space="preserve">b) Jeder Körper ist träge. Das heißt, er wehrt sich dagegen, seinen Bewegungszustand zu ändern. Ist er in Ruhe, braucht man eine Kraft, um ihn zu bewegen. Bewegt er sich, braucht man eine Kraft, um seine Geschwindigkeit zu ändern oder ihn vom geraden Weg abzubringen. </w:t>
      </w:r>
    </w:p>
    <w:p w14:paraId="4955223D" w14:textId="77777777" w:rsidR="00361919" w:rsidRDefault="00361919" w:rsidP="00361919">
      <w:r>
        <w:t>Die Masse gibt an, wie stark er sich diesen Änderungen widersetzt.</w:t>
      </w:r>
      <w:r>
        <w:br/>
        <w:t>c) Erdanziehungskraft ist an verschiedenen Orten der Erde unterschiedlich (Abstand vom Erdmittelpunkt, Gebirge...)</w:t>
      </w:r>
      <w:bookmarkStart w:id="1169" w:name="_Hlt47792333"/>
      <w:bookmarkEnd w:id="1169"/>
      <w:r>
        <w:t>. Im Weltall, weit weg von der Erde oder in einer Erdumlaufbahn, ist die Gewichtskraft Null, ein Körper hat kein Gewicht (schwerelos). Seine Masse ist aber überall gleich.</w:t>
      </w:r>
      <w:r>
        <w:br/>
      </w:r>
      <w:r>
        <w:br/>
      </w:r>
      <w:bookmarkStart w:id="1170" w:name="m292"/>
      <w:r w:rsidRPr="00361919">
        <w:rPr>
          <w:rStyle w:val="Nummer"/>
        </w:rPr>
        <w:t>2</w:t>
      </w:r>
      <w:r w:rsidR="000F3524">
        <w:rPr>
          <w:rStyle w:val="Nummer"/>
        </w:rPr>
        <w:t>92</w:t>
      </w:r>
      <w:bookmarkEnd w:id="1170"/>
      <w:r w:rsidR="000F3524">
        <w:rPr>
          <w:rStyle w:val="Nummer"/>
        </w:rPr>
        <w:t>.</w:t>
      </w:r>
      <w:r>
        <w:t xml:space="preserve"> plastisch: nach Einwirken der Kraft bleibt der Körper in dieser Form (Kuchenteig)</w:t>
      </w:r>
      <w:r>
        <w:br/>
        <w:t>elastisch: nach Einwirken der Kraft geht der Körper in seine Ausgangslage zurück (Ball)</w:t>
      </w:r>
      <w:r>
        <w:br/>
      </w:r>
      <w:r w:rsidRPr="00361919">
        <w:rPr>
          <w:rStyle w:val="Nummer"/>
        </w:rPr>
        <w:br/>
      </w:r>
      <w:bookmarkStart w:id="1171" w:name="m293"/>
      <w:r w:rsidRPr="00361919">
        <w:rPr>
          <w:rStyle w:val="Nummer"/>
        </w:rPr>
        <w:t>293.</w:t>
      </w:r>
      <w:bookmarkEnd w:id="1171"/>
      <w:r>
        <w:t xml:space="preserve"> Durch die Reibung werden Teilchen der Hand an der Stange oder am Seil abgerieben: </w:t>
      </w:r>
      <w:proofErr w:type="spellStart"/>
      <w:r>
        <w:t>Auu</w:t>
      </w:r>
      <w:proofErr w:type="spellEnd"/>
      <w:r>
        <w:br/>
      </w:r>
      <w:r>
        <w:br/>
      </w:r>
      <w:bookmarkStart w:id="1172" w:name="m294"/>
      <w:r w:rsidR="000F3524">
        <w:rPr>
          <w:rStyle w:val="Nummer"/>
        </w:rPr>
        <w:t>294</w:t>
      </w:r>
      <w:bookmarkEnd w:id="1172"/>
      <w:r w:rsidR="000F3524">
        <w:rPr>
          <w:rStyle w:val="Nummer"/>
        </w:rPr>
        <w:t>.</w:t>
      </w:r>
      <w:r>
        <w:t xml:space="preserve"> Die Leistung des Bergsteigers beträgt 52,3 W.</w:t>
      </w:r>
      <w:r>
        <w:br/>
      </w:r>
      <w:hyperlink r:id="rId211" w:anchor="m294" w:history="1">
        <w:r>
          <w:rPr>
            <w:rStyle w:val="Hyperlink"/>
            <w:sz w:val="22"/>
          </w:rPr>
          <w:t>voll</w:t>
        </w:r>
        <w:bookmarkStart w:id="1173" w:name="_Hlt55173842"/>
        <w:bookmarkStart w:id="1174" w:name="_Hlt55173534"/>
        <w:bookmarkEnd w:id="1173"/>
        <w:r>
          <w:rPr>
            <w:rStyle w:val="Hyperlink"/>
            <w:sz w:val="22"/>
          </w:rPr>
          <w:t>s</w:t>
        </w:r>
        <w:bookmarkEnd w:id="1174"/>
        <w:r>
          <w:rPr>
            <w:rStyle w:val="Hyperlink"/>
            <w:sz w:val="22"/>
          </w:rPr>
          <w:t>tän</w:t>
        </w:r>
        <w:bookmarkStart w:id="1175" w:name="_Hlt55173949"/>
        <w:r>
          <w:rPr>
            <w:rStyle w:val="Hyperlink"/>
            <w:sz w:val="22"/>
          </w:rPr>
          <w:t>d</w:t>
        </w:r>
        <w:bookmarkEnd w:id="1175"/>
        <w:r>
          <w:rPr>
            <w:rStyle w:val="Hyperlink"/>
            <w:sz w:val="22"/>
          </w:rPr>
          <w:t>ige Lösung</w:t>
        </w:r>
      </w:hyperlink>
      <w:bookmarkStart w:id="1176" w:name="_Hlt55173528"/>
      <w:bookmarkEnd w:id="1176"/>
    </w:p>
    <w:p w14:paraId="620F51A1" w14:textId="77777777" w:rsidR="00361919" w:rsidRPr="00361919" w:rsidRDefault="00361919" w:rsidP="00361919">
      <w:pPr>
        <w:rPr>
          <w:rStyle w:val="Nummer"/>
        </w:rPr>
      </w:pPr>
      <w:r w:rsidRPr="00361919">
        <w:rPr>
          <w:rStyle w:val="Nummer"/>
        </w:rPr>
        <w:br/>
      </w:r>
      <w:bookmarkStart w:id="1177" w:name="m295"/>
      <w:r w:rsidR="000F3524">
        <w:rPr>
          <w:rStyle w:val="Nummer"/>
        </w:rPr>
        <w:t>295</w:t>
      </w:r>
      <w:bookmarkEnd w:id="1177"/>
      <w:r w:rsidR="000F3524">
        <w:rPr>
          <w:rStyle w:val="Nummer"/>
        </w:rP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2CE3525E" w14:textId="77777777">
        <w:tc>
          <w:tcPr>
            <w:tcW w:w="1701" w:type="dxa"/>
          </w:tcPr>
          <w:p w14:paraId="00BB74AB" w14:textId="77777777" w:rsidR="00361919" w:rsidRDefault="00361919" w:rsidP="00361919">
            <w:r>
              <w:t>Kraft</w:t>
            </w:r>
          </w:p>
        </w:tc>
        <w:tc>
          <w:tcPr>
            <w:tcW w:w="1701" w:type="dxa"/>
          </w:tcPr>
          <w:p w14:paraId="32777C2B" w14:textId="77777777" w:rsidR="00361919" w:rsidRDefault="00361919" w:rsidP="00361919">
            <w:r>
              <w:t>150 N</w:t>
            </w:r>
          </w:p>
        </w:tc>
      </w:tr>
    </w:tbl>
    <w:p w14:paraId="27DBAFD6" w14:textId="77777777" w:rsidR="00361919" w:rsidRPr="00361919" w:rsidRDefault="00B42104" w:rsidP="00361919">
      <w:pPr>
        <w:rPr>
          <w:rStyle w:val="Nummer"/>
        </w:rPr>
      </w:pPr>
      <w:hyperlink r:id="rId212" w:anchor="m295" w:history="1">
        <w:r w:rsidR="00361919">
          <w:rPr>
            <w:rStyle w:val="Hyperlink"/>
            <w:sz w:val="22"/>
          </w:rPr>
          <w:t>voll</w:t>
        </w:r>
        <w:bookmarkStart w:id="1178" w:name="_Hlt515544405"/>
        <w:bookmarkStart w:id="1179" w:name="_Hlt515544399"/>
        <w:bookmarkEnd w:id="1178"/>
        <w:r w:rsidR="00361919">
          <w:rPr>
            <w:rStyle w:val="Hyperlink"/>
            <w:sz w:val="22"/>
          </w:rPr>
          <w:t>s</w:t>
        </w:r>
        <w:bookmarkEnd w:id="1179"/>
        <w:r w:rsidR="00361919">
          <w:rPr>
            <w:rStyle w:val="Hyperlink"/>
            <w:sz w:val="22"/>
          </w:rPr>
          <w:t>t</w:t>
        </w:r>
        <w:bookmarkStart w:id="1180" w:name="_Hlt55173477"/>
        <w:r w:rsidR="00361919">
          <w:rPr>
            <w:rStyle w:val="Hyperlink"/>
            <w:sz w:val="22"/>
          </w:rPr>
          <w:t>ä</w:t>
        </w:r>
        <w:bookmarkStart w:id="1181" w:name="_Hlt515284861"/>
        <w:bookmarkStart w:id="1182" w:name="_Hlt515284858"/>
        <w:bookmarkEnd w:id="1180"/>
        <w:bookmarkEnd w:id="1181"/>
        <w:r w:rsidR="00361919">
          <w:rPr>
            <w:rStyle w:val="Hyperlink"/>
            <w:sz w:val="22"/>
          </w:rPr>
          <w:t>n</w:t>
        </w:r>
        <w:bookmarkEnd w:id="1182"/>
        <w:r w:rsidR="00361919">
          <w:rPr>
            <w:rStyle w:val="Hyperlink"/>
            <w:sz w:val="22"/>
          </w:rPr>
          <w:t>dige Lösung</w:t>
        </w:r>
      </w:hyperlink>
      <w:r w:rsidR="00361919">
        <w:rPr>
          <w:rStyle w:val="Hyperlink"/>
          <w:sz w:val="22"/>
        </w:rPr>
        <w:br/>
      </w:r>
      <w:r w:rsidR="00361919">
        <w:rPr>
          <w:rStyle w:val="Hyperlink"/>
          <w:sz w:val="22"/>
        </w:rPr>
        <w:br/>
      </w:r>
      <w:bookmarkStart w:id="1183" w:name="m296"/>
      <w:r w:rsidR="000F3524">
        <w:rPr>
          <w:rStyle w:val="Nummer"/>
        </w:rPr>
        <w:t>296</w:t>
      </w:r>
      <w:bookmarkEnd w:id="1183"/>
      <w:r w:rsidR="000F3524">
        <w:rPr>
          <w:rStyle w:val="Nummer"/>
        </w:rPr>
        <w:t>.</w:t>
      </w:r>
    </w:p>
    <w:tbl>
      <w:tblPr>
        <w:tblW w:w="0" w:type="auto"/>
        <w:tblLayout w:type="fixed"/>
        <w:tblCellMar>
          <w:left w:w="70" w:type="dxa"/>
          <w:right w:w="70" w:type="dxa"/>
        </w:tblCellMar>
        <w:tblLook w:val="0000" w:firstRow="0" w:lastRow="0" w:firstColumn="0" w:lastColumn="0" w:noHBand="0" w:noVBand="0"/>
      </w:tblPr>
      <w:tblGrid>
        <w:gridCol w:w="779"/>
        <w:gridCol w:w="1276"/>
      </w:tblGrid>
      <w:tr w:rsidR="00361919" w14:paraId="6F681210" w14:textId="77777777">
        <w:tc>
          <w:tcPr>
            <w:tcW w:w="779" w:type="dxa"/>
          </w:tcPr>
          <w:p w14:paraId="31F5721B" w14:textId="77777777" w:rsidR="00361919" w:rsidRDefault="00361919" w:rsidP="00361919">
            <w:r>
              <w:t>1</w:t>
            </w:r>
          </w:p>
        </w:tc>
        <w:tc>
          <w:tcPr>
            <w:tcW w:w="1276" w:type="dxa"/>
          </w:tcPr>
          <w:p w14:paraId="30275156" w14:textId="77777777" w:rsidR="00361919" w:rsidRDefault="00361919" w:rsidP="00361919">
            <w:r>
              <w:t>2,4 m</w:t>
            </w:r>
          </w:p>
        </w:tc>
      </w:tr>
      <w:tr w:rsidR="00361919" w14:paraId="2E5C7CF6" w14:textId="77777777">
        <w:tc>
          <w:tcPr>
            <w:tcW w:w="779" w:type="dxa"/>
          </w:tcPr>
          <w:p w14:paraId="0689F2C1" w14:textId="77777777" w:rsidR="00361919" w:rsidRDefault="00361919" w:rsidP="00361919">
            <w:r>
              <w:t>2</w:t>
            </w:r>
          </w:p>
        </w:tc>
        <w:tc>
          <w:tcPr>
            <w:tcW w:w="1276" w:type="dxa"/>
          </w:tcPr>
          <w:p w14:paraId="75328670" w14:textId="77777777" w:rsidR="00361919" w:rsidRDefault="00361919" w:rsidP="00361919">
            <w:r>
              <w:t>40 cm</w:t>
            </w:r>
          </w:p>
        </w:tc>
      </w:tr>
      <w:tr w:rsidR="00361919" w14:paraId="33EF0E7A" w14:textId="77777777">
        <w:tc>
          <w:tcPr>
            <w:tcW w:w="779" w:type="dxa"/>
          </w:tcPr>
          <w:p w14:paraId="2D32B007" w14:textId="77777777" w:rsidR="00361919" w:rsidRDefault="00361919" w:rsidP="00361919">
            <w:r>
              <w:t>3</w:t>
            </w:r>
          </w:p>
        </w:tc>
        <w:tc>
          <w:tcPr>
            <w:tcW w:w="1276" w:type="dxa"/>
          </w:tcPr>
          <w:p w14:paraId="0C97BB09" w14:textId="77777777" w:rsidR="00361919" w:rsidRDefault="00361919" w:rsidP="00361919">
            <w:r>
              <w:t>13,4 N</w:t>
            </w:r>
          </w:p>
        </w:tc>
      </w:tr>
    </w:tbl>
    <w:p w14:paraId="750B3FB9" w14:textId="77777777" w:rsidR="00361919" w:rsidRDefault="00361919" w:rsidP="00361919">
      <w:pPr>
        <w:rPr>
          <w:szCs w:val="22"/>
        </w:rPr>
      </w:pPr>
      <w:r w:rsidRPr="00361919">
        <w:rPr>
          <w:rStyle w:val="Nummer"/>
        </w:rPr>
        <w:br/>
      </w:r>
      <w:bookmarkStart w:id="1184" w:name="m297"/>
      <w:r w:rsidR="000F3524">
        <w:rPr>
          <w:rStyle w:val="Nummer"/>
        </w:rPr>
        <w:t>297</w:t>
      </w:r>
      <w:bookmarkEnd w:id="1184"/>
      <w:r w:rsidR="000F3524">
        <w:rPr>
          <w:rStyle w:val="Nummer"/>
        </w:rPr>
        <w:t>.</w:t>
      </w:r>
      <w:r w:rsidRPr="00C60527">
        <w:rPr>
          <w:szCs w:val="22"/>
        </w:rPr>
        <w:t xml:space="preserve"> </w:t>
      </w:r>
      <w:r>
        <w:rPr>
          <w:szCs w:val="22"/>
        </w:rPr>
        <w:t xml:space="preserve">Ohne </w:t>
      </w:r>
      <w:proofErr w:type="spellStart"/>
      <w:r>
        <w:rPr>
          <w:szCs w:val="22"/>
        </w:rPr>
        <w:t>Berücksichtung</w:t>
      </w:r>
      <w:proofErr w:type="spellEnd"/>
      <w:r>
        <w:rPr>
          <w:szCs w:val="22"/>
        </w:rPr>
        <w:t xml:space="preserve"> der Reibungsverluste müssten zwei 2,5 kW-Pumpen ausreichen.</w:t>
      </w:r>
    </w:p>
    <w:p w14:paraId="4B98A181" w14:textId="77777777" w:rsidR="00361919" w:rsidRDefault="00361919" w:rsidP="00361919">
      <w:pPr>
        <w:rPr>
          <w:szCs w:val="22"/>
        </w:rPr>
      </w:pPr>
    </w:p>
    <w:p w14:paraId="3978B119" w14:textId="77777777" w:rsidR="00361919" w:rsidRPr="00C60527" w:rsidRDefault="00B42104" w:rsidP="00361919">
      <w:pPr>
        <w:rPr>
          <w:color w:val="000000"/>
        </w:rPr>
      </w:pPr>
      <w:hyperlink r:id="rId213" w:anchor="m297" w:history="1">
        <w:r w:rsidR="00361919" w:rsidRPr="00C60527">
          <w:rPr>
            <w:rStyle w:val="Hyperlink"/>
            <w:sz w:val="22"/>
          </w:rPr>
          <w:t>vollständige Lösung</w:t>
        </w:r>
      </w:hyperlink>
    </w:p>
    <w:p w14:paraId="662EE0C0" w14:textId="39049690" w:rsidR="00361919" w:rsidRDefault="00361919" w:rsidP="00361919">
      <w:r w:rsidRPr="00361919">
        <w:rPr>
          <w:rStyle w:val="Nummer"/>
        </w:rPr>
        <w:br/>
      </w:r>
      <w:bookmarkStart w:id="1185" w:name="_Hlt30825393"/>
      <w:bookmarkStart w:id="1186" w:name="m298"/>
      <w:bookmarkEnd w:id="1185"/>
      <w:r w:rsidR="000F3524">
        <w:rPr>
          <w:rStyle w:val="Nummer"/>
        </w:rPr>
        <w:t>298</w:t>
      </w:r>
      <w:bookmarkEnd w:id="1186"/>
      <w:r w:rsidR="000F3524">
        <w:rPr>
          <w:rStyle w:val="Nummer"/>
        </w:rPr>
        <w:t xml:space="preserve">. </w:t>
      </w:r>
      <w:r>
        <w:t xml:space="preserve">Das ist ein einseitiger Hebel. Der Drehpunkt liegt vorn auf dem Deckel. Damit ist er kurze Kraftarm </w:t>
      </w:r>
      <w:bookmarkStart w:id="1187" w:name="_Hlt30825374"/>
      <w:bookmarkEnd w:id="1187"/>
      <w:r>
        <w:t>1,2 cm lang und der lange Kraftarm 7,7 cm. Das Verhältnis von beiden ist der Wert der Kraftvergrößerung.</w:t>
      </w:r>
    </w:p>
    <w:tbl>
      <w:tblPr>
        <w:tblW w:w="0" w:type="auto"/>
        <w:tblLayout w:type="fixed"/>
        <w:tblCellMar>
          <w:left w:w="70" w:type="dxa"/>
          <w:right w:w="70" w:type="dxa"/>
        </w:tblCellMar>
        <w:tblLook w:val="0000" w:firstRow="0" w:lastRow="0" w:firstColumn="0" w:lastColumn="0" w:noHBand="0" w:noVBand="0"/>
      </w:tblPr>
      <w:tblGrid>
        <w:gridCol w:w="2197"/>
        <w:gridCol w:w="1205"/>
      </w:tblGrid>
      <w:tr w:rsidR="00361919" w14:paraId="26AA7B38" w14:textId="77777777">
        <w:tc>
          <w:tcPr>
            <w:tcW w:w="2197" w:type="dxa"/>
          </w:tcPr>
          <w:p w14:paraId="2F710955" w14:textId="77777777" w:rsidR="00361919" w:rsidRDefault="00361919" w:rsidP="00361919">
            <w:r>
              <w:t>Kraftvergrößerung</w:t>
            </w:r>
          </w:p>
        </w:tc>
        <w:tc>
          <w:tcPr>
            <w:tcW w:w="1205" w:type="dxa"/>
          </w:tcPr>
          <w:p w14:paraId="1E7FC4B8" w14:textId="77777777" w:rsidR="00361919" w:rsidRDefault="00361919" w:rsidP="00361919">
            <w:r>
              <w:t xml:space="preserve">6,4 </w:t>
            </w:r>
            <w:proofErr w:type="spellStart"/>
            <w:r>
              <w:t>fach</w:t>
            </w:r>
            <w:proofErr w:type="spellEnd"/>
          </w:p>
        </w:tc>
      </w:tr>
    </w:tbl>
    <w:p w14:paraId="7545EBE8" w14:textId="0010E590" w:rsidR="00361919" w:rsidRDefault="00361919" w:rsidP="00361919">
      <w:r w:rsidRPr="00361919">
        <w:rPr>
          <w:rStyle w:val="Nummer"/>
        </w:rPr>
        <w:br/>
      </w:r>
      <w:bookmarkStart w:id="1188" w:name="m299"/>
      <w:r w:rsidR="000F3524">
        <w:rPr>
          <w:rStyle w:val="Nummer"/>
        </w:rPr>
        <w:t>29</w:t>
      </w:r>
      <w:r w:rsidRPr="00361919">
        <w:rPr>
          <w:rStyle w:val="Nummer"/>
        </w:rPr>
        <w:t>9</w:t>
      </w:r>
      <w:bookmarkEnd w:id="1188"/>
      <w:r w:rsidR="000F3524">
        <w:rPr>
          <w:rStyle w:val="Nummer"/>
        </w:rPr>
        <w:t>.</w:t>
      </w:r>
      <w:r>
        <w:t xml:space="preserve"> Das ist ein zweiseitiger Hebel. Der Drehpunkt liegt auf dem Deckel. Damit ist er kurze Kraftarm 1,2 cm lang und der lange Kraftarm 6,5 cm. Das Verhältnis von beiden ist der Wert der Kraftvergrößerung.</w:t>
      </w:r>
    </w:p>
    <w:tbl>
      <w:tblPr>
        <w:tblW w:w="0" w:type="auto"/>
        <w:tblLayout w:type="fixed"/>
        <w:tblCellMar>
          <w:left w:w="70" w:type="dxa"/>
          <w:right w:w="70" w:type="dxa"/>
        </w:tblCellMar>
        <w:tblLook w:val="0000" w:firstRow="0" w:lastRow="0" w:firstColumn="0" w:lastColumn="0" w:noHBand="0" w:noVBand="0"/>
      </w:tblPr>
      <w:tblGrid>
        <w:gridCol w:w="2197"/>
        <w:gridCol w:w="1205"/>
      </w:tblGrid>
      <w:tr w:rsidR="00361919" w14:paraId="3B8621F1" w14:textId="77777777">
        <w:tc>
          <w:tcPr>
            <w:tcW w:w="2197" w:type="dxa"/>
          </w:tcPr>
          <w:p w14:paraId="167817F3" w14:textId="77777777" w:rsidR="00361919" w:rsidRDefault="00361919" w:rsidP="00361919">
            <w:r>
              <w:t>Kraftvergrößerung</w:t>
            </w:r>
          </w:p>
        </w:tc>
        <w:tc>
          <w:tcPr>
            <w:tcW w:w="1205" w:type="dxa"/>
          </w:tcPr>
          <w:p w14:paraId="183B71B6" w14:textId="77777777" w:rsidR="00361919" w:rsidRDefault="00361919" w:rsidP="00361919">
            <w:r>
              <w:t xml:space="preserve">5,4 </w:t>
            </w:r>
            <w:proofErr w:type="spellStart"/>
            <w:r>
              <w:t>fach</w:t>
            </w:r>
            <w:proofErr w:type="spellEnd"/>
          </w:p>
        </w:tc>
      </w:tr>
    </w:tbl>
    <w:p w14:paraId="23D0F7B0" w14:textId="23437139" w:rsidR="00361919" w:rsidRDefault="00361919" w:rsidP="00361919">
      <w:r w:rsidRPr="00361919">
        <w:rPr>
          <w:rStyle w:val="Nummer"/>
        </w:rPr>
        <w:br/>
      </w:r>
      <w:bookmarkStart w:id="1189" w:name="m300"/>
      <w:r w:rsidR="00806923">
        <w:rPr>
          <w:rStyle w:val="Nummer"/>
        </w:rPr>
        <w:t>30</w:t>
      </w:r>
      <w:r w:rsidRPr="00361919">
        <w:rPr>
          <w:rStyle w:val="Nummer"/>
        </w:rPr>
        <w:t>0</w:t>
      </w:r>
      <w:bookmarkEnd w:id="1189"/>
      <w:r w:rsidRPr="00361919">
        <w:rPr>
          <w:rStyle w:val="Nummer"/>
        </w:rPr>
        <w:t xml:space="preserve">. </w:t>
      </w:r>
      <w:r>
        <w:t xml:space="preserve">Das ist ein zweiseitiger Hebel. Der Drehpunkt liegt an der Achse des Bremshebels. </w:t>
      </w:r>
      <w:bookmarkStart w:id="1190" w:name="_Hlt30825638"/>
      <w:bookmarkEnd w:id="1190"/>
      <w:r>
        <w:t>Damit ist er kurze Kraftarm 2 cm lang und der lange Kraftarm 20 cm. Das Verhältnis von beiden ist der Wert der Kraftvergrößerung.</w:t>
      </w:r>
      <w:r>
        <w:tab/>
      </w:r>
    </w:p>
    <w:tbl>
      <w:tblPr>
        <w:tblW w:w="0" w:type="auto"/>
        <w:tblLayout w:type="fixed"/>
        <w:tblCellMar>
          <w:left w:w="70" w:type="dxa"/>
          <w:right w:w="70" w:type="dxa"/>
        </w:tblCellMar>
        <w:tblLook w:val="0000" w:firstRow="0" w:lastRow="0" w:firstColumn="0" w:lastColumn="0" w:noHBand="0" w:noVBand="0"/>
      </w:tblPr>
      <w:tblGrid>
        <w:gridCol w:w="2197"/>
        <w:gridCol w:w="1205"/>
      </w:tblGrid>
      <w:tr w:rsidR="00361919" w14:paraId="77B9EA79" w14:textId="77777777">
        <w:tc>
          <w:tcPr>
            <w:tcW w:w="2197" w:type="dxa"/>
          </w:tcPr>
          <w:p w14:paraId="22BAEC50" w14:textId="77777777" w:rsidR="00361919" w:rsidRDefault="00361919" w:rsidP="00361919">
            <w:r>
              <w:t>Kraftvergrößerung</w:t>
            </w:r>
          </w:p>
        </w:tc>
        <w:tc>
          <w:tcPr>
            <w:tcW w:w="1205" w:type="dxa"/>
          </w:tcPr>
          <w:p w14:paraId="78087693" w14:textId="77777777" w:rsidR="00361919" w:rsidRDefault="00361919" w:rsidP="00361919">
            <w:r>
              <w:t xml:space="preserve">10 </w:t>
            </w:r>
            <w:proofErr w:type="spellStart"/>
            <w:r>
              <w:t>fach</w:t>
            </w:r>
            <w:proofErr w:type="spellEnd"/>
          </w:p>
        </w:tc>
      </w:tr>
    </w:tbl>
    <w:p w14:paraId="32651493" w14:textId="77777777" w:rsidR="00361919" w:rsidRPr="00361919" w:rsidRDefault="00361919" w:rsidP="00361919">
      <w:pPr>
        <w:rPr>
          <w:rStyle w:val="Nummer"/>
        </w:rPr>
      </w:pPr>
      <w:r w:rsidRPr="00361919">
        <w:rPr>
          <w:rStyle w:val="Nummer"/>
        </w:rPr>
        <w:br/>
      </w:r>
      <w:bookmarkStart w:id="1191" w:name="m301"/>
      <w:r w:rsidR="00806923">
        <w:rPr>
          <w:rStyle w:val="Nummer"/>
        </w:rPr>
        <w:t>301</w:t>
      </w:r>
      <w:bookmarkEnd w:id="1191"/>
      <w:r w:rsidRPr="00361919">
        <w:rPr>
          <w:rStyle w:val="Nummer"/>
        </w:rPr>
        <w:t>.</w:t>
      </w:r>
      <w:r>
        <w:rPr>
          <w:color w:val="000000"/>
        </w:rPr>
        <w:t xml:space="preserve"> Sieht man von allen Reibungsverlusten ab, muss die Pumpe eine Leistung von wenigstens 327 W haben.</w:t>
      </w:r>
      <w:r>
        <w:rPr>
          <w:color w:val="000000"/>
        </w:rPr>
        <w:br/>
      </w:r>
      <w:hyperlink r:id="rId214" w:anchor="m301" w:history="1">
        <w:r>
          <w:rPr>
            <w:rStyle w:val="Hyperlink"/>
            <w:sz w:val="22"/>
          </w:rPr>
          <w:t>Vol</w:t>
        </w:r>
        <w:bookmarkStart w:id="1192" w:name="_Hlt55392671"/>
        <w:bookmarkStart w:id="1193" w:name="_Hlt55391474"/>
        <w:bookmarkEnd w:id="1192"/>
        <w:r>
          <w:rPr>
            <w:rStyle w:val="Hyperlink"/>
            <w:sz w:val="22"/>
          </w:rPr>
          <w:t>l</w:t>
        </w:r>
        <w:bookmarkEnd w:id="1193"/>
        <w:r>
          <w:rPr>
            <w:rStyle w:val="Hyperlink"/>
            <w:sz w:val="22"/>
          </w:rPr>
          <w:t>ständige Lösung</w:t>
        </w:r>
      </w:hyperlink>
      <w:bookmarkStart w:id="1194" w:name="_Hlt55391468"/>
      <w:bookmarkEnd w:id="1194"/>
      <w:r w:rsidRPr="00361919">
        <w:rPr>
          <w:rStyle w:val="Nummer"/>
        </w:rPr>
        <w:br/>
      </w:r>
      <w:r w:rsidRPr="00361919">
        <w:rPr>
          <w:rStyle w:val="Nummer"/>
        </w:rPr>
        <w:br/>
      </w:r>
      <w:bookmarkStart w:id="1195" w:name="m302"/>
      <w:r w:rsidR="00806923">
        <w:rPr>
          <w:rStyle w:val="Nummer"/>
        </w:rPr>
        <w:t>302</w:t>
      </w:r>
      <w:bookmarkEnd w:id="1195"/>
      <w:r w:rsidR="00806923">
        <w:rPr>
          <w:rStyle w:val="Nummer"/>
        </w:rP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50773844" w14:textId="77777777">
        <w:tc>
          <w:tcPr>
            <w:tcW w:w="1701" w:type="dxa"/>
          </w:tcPr>
          <w:p w14:paraId="6AD3258A" w14:textId="77777777" w:rsidR="00361919" w:rsidRDefault="00361919" w:rsidP="00361919">
            <w:r>
              <w:t>Kraft</w:t>
            </w:r>
          </w:p>
        </w:tc>
        <w:tc>
          <w:tcPr>
            <w:tcW w:w="1701" w:type="dxa"/>
          </w:tcPr>
          <w:p w14:paraId="41540CAE" w14:textId="77777777" w:rsidR="00361919" w:rsidRDefault="00361919" w:rsidP="00361919">
            <w:r>
              <w:t>235 N</w:t>
            </w:r>
          </w:p>
        </w:tc>
      </w:tr>
    </w:tbl>
    <w:p w14:paraId="08B6665E" w14:textId="77777777" w:rsidR="00361919" w:rsidRPr="00361919" w:rsidRDefault="00B42104" w:rsidP="00361919">
      <w:pPr>
        <w:rPr>
          <w:rStyle w:val="Nummer"/>
        </w:rPr>
      </w:pPr>
      <w:hyperlink r:id="rId215" w:anchor="m302" w:history="1">
        <w:r w:rsidR="00361919">
          <w:rPr>
            <w:rStyle w:val="Hyperlink"/>
            <w:sz w:val="22"/>
          </w:rPr>
          <w:t>Vo</w:t>
        </w:r>
        <w:bookmarkStart w:id="1196" w:name="_Hlt30835034"/>
        <w:r w:rsidR="00361919">
          <w:rPr>
            <w:rStyle w:val="Hyperlink"/>
            <w:sz w:val="22"/>
          </w:rPr>
          <w:t>l</w:t>
        </w:r>
        <w:bookmarkEnd w:id="1196"/>
        <w:r w:rsidR="00361919">
          <w:rPr>
            <w:rStyle w:val="Hyperlink"/>
            <w:sz w:val="22"/>
          </w:rPr>
          <w:t>l</w:t>
        </w:r>
        <w:bookmarkStart w:id="1197" w:name="_Hlt30836248"/>
        <w:bookmarkStart w:id="1198" w:name="_Hlt30825928"/>
        <w:bookmarkEnd w:id="1197"/>
        <w:r w:rsidR="00361919">
          <w:rPr>
            <w:rStyle w:val="Hyperlink"/>
            <w:sz w:val="22"/>
          </w:rPr>
          <w:t>s</w:t>
        </w:r>
        <w:bookmarkEnd w:id="1198"/>
        <w:r w:rsidR="00361919">
          <w:rPr>
            <w:rStyle w:val="Hyperlink"/>
            <w:sz w:val="22"/>
          </w:rPr>
          <w:t>t</w:t>
        </w:r>
        <w:bookmarkStart w:id="1199" w:name="_Hlt30834948"/>
        <w:bookmarkEnd w:id="1199"/>
        <w:r w:rsidR="00361919">
          <w:rPr>
            <w:rStyle w:val="Hyperlink"/>
            <w:sz w:val="22"/>
          </w:rPr>
          <w:t>ändi</w:t>
        </w:r>
        <w:bookmarkStart w:id="1200" w:name="_Hlt55390483"/>
        <w:r w:rsidR="00361919">
          <w:rPr>
            <w:rStyle w:val="Hyperlink"/>
            <w:sz w:val="22"/>
          </w:rPr>
          <w:t>g</w:t>
        </w:r>
        <w:bookmarkEnd w:id="1200"/>
        <w:r w:rsidR="00361919">
          <w:rPr>
            <w:rStyle w:val="Hyperlink"/>
            <w:sz w:val="22"/>
          </w:rPr>
          <w:t>e</w:t>
        </w:r>
        <w:bookmarkStart w:id="1201" w:name="_Hlt30834607"/>
        <w:bookmarkEnd w:id="1201"/>
        <w:r w:rsidR="00361919">
          <w:rPr>
            <w:rStyle w:val="Hyperlink"/>
            <w:sz w:val="22"/>
          </w:rPr>
          <w:t xml:space="preserve"> Lösung</w:t>
        </w:r>
      </w:hyperlink>
      <w:bookmarkStart w:id="1202" w:name="_Hlt30825921"/>
      <w:bookmarkEnd w:id="1202"/>
      <w:r w:rsidR="00361919" w:rsidRPr="00361919">
        <w:rPr>
          <w:rStyle w:val="Nummer"/>
        </w:rPr>
        <w:br/>
      </w:r>
      <w:r w:rsidR="00361919" w:rsidRPr="00361919">
        <w:rPr>
          <w:rStyle w:val="Nummer"/>
        </w:rPr>
        <w:br/>
      </w:r>
      <w:bookmarkStart w:id="1203" w:name="m303"/>
      <w:r w:rsidR="00806923">
        <w:rPr>
          <w:rStyle w:val="Nummer"/>
        </w:rPr>
        <w:t>303</w:t>
      </w:r>
      <w:bookmarkEnd w:id="1203"/>
      <w:r w:rsidR="00361919"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637EBAA7" w14:textId="77777777">
        <w:tc>
          <w:tcPr>
            <w:tcW w:w="1701" w:type="dxa"/>
          </w:tcPr>
          <w:p w14:paraId="5881D992" w14:textId="77777777" w:rsidR="00361919" w:rsidRDefault="00361919" w:rsidP="00361919">
            <w:r>
              <w:t>Kraft</w:t>
            </w:r>
          </w:p>
        </w:tc>
        <w:tc>
          <w:tcPr>
            <w:tcW w:w="1701" w:type="dxa"/>
          </w:tcPr>
          <w:p w14:paraId="0884A370" w14:textId="77777777" w:rsidR="00361919" w:rsidRDefault="00361919" w:rsidP="00361919">
            <w:r>
              <w:t>589 N</w:t>
            </w:r>
          </w:p>
        </w:tc>
      </w:tr>
    </w:tbl>
    <w:p w14:paraId="0FCB9700" w14:textId="77777777" w:rsidR="00361919" w:rsidRDefault="00B42104" w:rsidP="00361919">
      <w:hyperlink r:id="rId216" w:anchor="m303" w:history="1">
        <w:r w:rsidR="00361919">
          <w:rPr>
            <w:rStyle w:val="Hyperlink"/>
            <w:sz w:val="22"/>
          </w:rPr>
          <w:t>volls</w:t>
        </w:r>
        <w:bookmarkStart w:id="1204" w:name="_Hlt30988238"/>
        <w:bookmarkEnd w:id="1204"/>
        <w:r w:rsidR="00361919">
          <w:rPr>
            <w:rStyle w:val="Hyperlink"/>
            <w:sz w:val="22"/>
          </w:rPr>
          <w:t>tändi</w:t>
        </w:r>
        <w:bookmarkStart w:id="1205" w:name="_Hlt30836701"/>
        <w:r w:rsidR="00361919">
          <w:rPr>
            <w:rStyle w:val="Hyperlink"/>
            <w:sz w:val="22"/>
          </w:rPr>
          <w:t>g</w:t>
        </w:r>
        <w:bookmarkEnd w:id="1205"/>
        <w:r w:rsidR="00361919">
          <w:rPr>
            <w:rStyle w:val="Hyperlink"/>
            <w:sz w:val="22"/>
          </w:rPr>
          <w:t>e</w:t>
        </w:r>
        <w:bookmarkStart w:id="1206" w:name="_Hlt30836851"/>
        <w:bookmarkStart w:id="1207" w:name="_Hlt30836284"/>
        <w:bookmarkEnd w:id="1206"/>
        <w:r w:rsidR="00361919">
          <w:rPr>
            <w:rStyle w:val="Hyperlink"/>
            <w:sz w:val="22"/>
          </w:rPr>
          <w:t xml:space="preserve"> </w:t>
        </w:r>
        <w:bookmarkEnd w:id="1207"/>
        <w:r w:rsidR="00361919">
          <w:rPr>
            <w:rStyle w:val="Hyperlink"/>
            <w:sz w:val="22"/>
          </w:rPr>
          <w:t>Lösung</w:t>
        </w:r>
      </w:hyperlink>
      <w:r w:rsidR="00361919" w:rsidRPr="00361919">
        <w:rPr>
          <w:rStyle w:val="Nummer"/>
        </w:rPr>
        <w:br/>
      </w:r>
      <w:r w:rsidR="00361919" w:rsidRPr="00361919">
        <w:rPr>
          <w:rStyle w:val="Nummer"/>
        </w:rPr>
        <w:br/>
      </w:r>
      <w:bookmarkStart w:id="1208" w:name="_Hlt30842866"/>
      <w:bookmarkStart w:id="1209" w:name="m304"/>
      <w:bookmarkEnd w:id="1208"/>
      <w:r w:rsidR="00806923">
        <w:rPr>
          <w:rStyle w:val="Nummer"/>
        </w:rPr>
        <w:t>304</w:t>
      </w:r>
      <w:bookmarkEnd w:id="1209"/>
      <w:r w:rsidR="00361919" w:rsidRPr="00361919">
        <w:rPr>
          <w:rStyle w:val="Nummer"/>
        </w:rPr>
        <w:t xml:space="preserve">. </w:t>
      </w:r>
      <w:r w:rsidR="00361919">
        <w:t>Die Gesamtkraft von 1100 N wird auf 6 tragende Seilstücke verteilt, d.h. die nötige Zugkraft beträgt 183,3 N und der Zugweg wird versechsfacht, d.h. 1,2 m * 6 = 7,2 m.</w:t>
      </w:r>
    </w:p>
    <w:p w14:paraId="106C97EC" w14:textId="77777777" w:rsidR="00361919" w:rsidRPr="00361919" w:rsidRDefault="00361919" w:rsidP="00361919">
      <w:pPr>
        <w:rPr>
          <w:rStyle w:val="Nummer"/>
        </w:rPr>
      </w:pPr>
      <w:r w:rsidRPr="00361919">
        <w:rPr>
          <w:rStyle w:val="Nummer"/>
        </w:rPr>
        <w:br/>
      </w:r>
      <w:bookmarkStart w:id="1210" w:name="m305"/>
      <w:r w:rsidR="00806923">
        <w:rPr>
          <w:rStyle w:val="Nummer"/>
        </w:rPr>
        <w:t>305</w:t>
      </w:r>
      <w:bookmarkEnd w:id="1210"/>
      <w:r w:rsidRPr="00361919">
        <w:rPr>
          <w:rStyle w:val="Numme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361919" w14:paraId="3DB8CD88" w14:textId="77777777">
        <w:tc>
          <w:tcPr>
            <w:tcW w:w="4886" w:type="dxa"/>
          </w:tcPr>
          <w:p w14:paraId="310CDFB3" w14:textId="64E9CC27" w:rsidR="00361919" w:rsidRDefault="00361919" w:rsidP="00361919">
            <w:pPr>
              <w:pStyle w:val="Fuzeile"/>
              <w:tabs>
                <w:tab w:val="clear" w:pos="4536"/>
                <w:tab w:val="clear" w:pos="9072"/>
              </w:tabs>
            </w:pPr>
            <w:r>
              <w:lastRenderedPageBreak/>
              <w:t xml:space="preserve">Durch die lose Rolle hängen die 12 N an zwei Seilen. Dadurch halbiert sich die Kraft und auf den großen Hebelarm wirken nur 6 N nach oben. </w:t>
            </w:r>
            <w:r>
              <w:br/>
              <w:t>Der zweiseitige Hebel muss im Gleichgewicht sein, beide Kräfte wirken in die gleiche Richtung. Die gesuchte Kraft wirkt also auch nach oben.</w:t>
            </w:r>
            <w:r>
              <w:br/>
              <w:t xml:space="preserve">Der kurze Hebelarm ist ein viertel so lang wie der lange Arm, die Kraft muss also </w:t>
            </w:r>
            <w:r w:rsidR="00201FC5">
              <w:t>vier Mal</w:t>
            </w:r>
            <w:r>
              <w:t xml:space="preserve"> so groß sein. Die gesuchte Kraft ist 24 N groß. </w:t>
            </w:r>
          </w:p>
        </w:tc>
        <w:tc>
          <w:tcPr>
            <w:tcW w:w="4886" w:type="dxa"/>
          </w:tcPr>
          <w:p w14:paraId="55EE9AE3" w14:textId="77777777" w:rsidR="00361919" w:rsidRPr="00361919" w:rsidRDefault="00B42104" w:rsidP="00361919">
            <w:pPr>
              <w:rPr>
                <w:rStyle w:val="Nummer"/>
              </w:rPr>
            </w:pPr>
            <w:r>
              <w:rPr>
                <w:rStyle w:val="Nummer"/>
              </w:rPr>
              <w:pict w14:anchorId="55525128">
                <v:shape id="_x0000_i1071" type="#_x0000_t75" style="width:236.75pt;height:150pt" fillcolor="window">
                  <v:imagedata r:id="rId217" o:title="lsm305"/>
                </v:shape>
              </w:pict>
            </w:r>
          </w:p>
        </w:tc>
      </w:tr>
    </w:tbl>
    <w:p w14:paraId="75B1B6CA" w14:textId="77777777" w:rsidR="00361919" w:rsidRPr="00361919" w:rsidRDefault="00361919" w:rsidP="00361919">
      <w:pPr>
        <w:rPr>
          <w:rStyle w:val="Nummer"/>
        </w:rPr>
      </w:pPr>
      <w:r w:rsidRPr="00361919">
        <w:rPr>
          <w:rStyle w:val="Nummer"/>
        </w:rPr>
        <w:br/>
      </w:r>
      <w:bookmarkStart w:id="1211" w:name="m306"/>
      <w:r w:rsidRPr="00361919">
        <w:rPr>
          <w:rStyle w:val="Nummer"/>
        </w:rPr>
        <w:t>306.</w:t>
      </w:r>
      <w:bookmarkEnd w:id="1211"/>
      <w:r w:rsidRPr="00361919">
        <w:rPr>
          <w:rStyle w:val="Nummer"/>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361919" w14:paraId="6B869FB9" w14:textId="77777777">
        <w:tc>
          <w:tcPr>
            <w:tcW w:w="4886" w:type="dxa"/>
          </w:tcPr>
          <w:p w14:paraId="3DBE6229" w14:textId="77777777" w:rsidR="00361919" w:rsidRDefault="00361919" w:rsidP="00361919">
            <w:pPr>
              <w:rPr>
                <w:color w:val="FF0000"/>
              </w:rPr>
            </w:pPr>
            <w:r>
              <w:t>Durch die lose Rolle hängen die 10 N an zwei Seilen. Dadurch halbiert sich die Kraft und auf den großen Hebelarm wirken nur 5 N nach oben.</w:t>
            </w:r>
            <w:r>
              <w:br/>
              <w:t xml:space="preserve">Der Hebel ist ein einseitiger Hebel, der eine Kraftarm ist 15 cm lang, der andere ist 3 cm lang. Damit stehen die Kräfte im Verhältnis von 15/3, also 5. Am Punkt X muss eine </w:t>
            </w:r>
            <w:proofErr w:type="gramStart"/>
            <w:r>
              <w:t>5 mal</w:t>
            </w:r>
            <w:proofErr w:type="gramEnd"/>
            <w:r>
              <w:t xml:space="preserve"> so große Kraft angreifen wie am vorderen Ende des Hebels. Damit der Hebel im Gleichgewicht ist, wirkt diese Kraft von 25 N nach unten.</w:t>
            </w:r>
          </w:p>
        </w:tc>
        <w:tc>
          <w:tcPr>
            <w:tcW w:w="4886" w:type="dxa"/>
          </w:tcPr>
          <w:p w14:paraId="4BC8A59F" w14:textId="77777777" w:rsidR="00361919" w:rsidRPr="00361919" w:rsidRDefault="00B42104" w:rsidP="00361919">
            <w:pPr>
              <w:rPr>
                <w:rStyle w:val="Nummer"/>
              </w:rPr>
            </w:pPr>
            <w:r>
              <w:rPr>
                <w:rStyle w:val="Nummer"/>
              </w:rPr>
              <w:pict w14:anchorId="52005BC6">
                <v:shape id="_x0000_i1072" type="#_x0000_t75" style="width:237.25pt;height:114.55pt" fillcolor="window">
                  <v:imagedata r:id="rId218" o:title="lsm306"/>
                </v:shape>
              </w:pict>
            </w:r>
          </w:p>
        </w:tc>
      </w:tr>
    </w:tbl>
    <w:p w14:paraId="26AA69AE" w14:textId="77777777" w:rsidR="00361919" w:rsidRPr="00361919" w:rsidRDefault="00361919" w:rsidP="00361919">
      <w:pPr>
        <w:rPr>
          <w:rStyle w:val="Nummer"/>
        </w:rPr>
      </w:pPr>
      <w:r w:rsidRPr="00361919">
        <w:rPr>
          <w:rStyle w:val="Nummer"/>
        </w:rPr>
        <w:br/>
      </w:r>
      <w:bookmarkStart w:id="1212" w:name="m307"/>
      <w:r w:rsidRPr="00361919">
        <w:rPr>
          <w:rStyle w:val="Nummer"/>
        </w:rPr>
        <w:t>307.</w:t>
      </w:r>
      <w:bookmarkEnd w:id="1212"/>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74FEC8D9" w14:textId="77777777">
        <w:tc>
          <w:tcPr>
            <w:tcW w:w="1701" w:type="dxa"/>
          </w:tcPr>
          <w:p w14:paraId="72A4FA38" w14:textId="77777777" w:rsidR="00361919" w:rsidRDefault="00361919" w:rsidP="00361919">
            <w:r>
              <w:t>Kraft</w:t>
            </w:r>
          </w:p>
        </w:tc>
        <w:tc>
          <w:tcPr>
            <w:tcW w:w="1701" w:type="dxa"/>
          </w:tcPr>
          <w:p w14:paraId="3E203785" w14:textId="77777777" w:rsidR="00361919" w:rsidRDefault="00361919" w:rsidP="00361919">
            <w:r>
              <w:t>98,1 N</w:t>
            </w:r>
          </w:p>
        </w:tc>
      </w:tr>
    </w:tbl>
    <w:p w14:paraId="6D6C1D5F" w14:textId="77777777" w:rsidR="00361919" w:rsidRPr="00361919" w:rsidRDefault="00B42104" w:rsidP="00361919">
      <w:pPr>
        <w:rPr>
          <w:rStyle w:val="Nummer"/>
        </w:rPr>
      </w:pPr>
      <w:hyperlink r:id="rId219" w:anchor="m307" w:history="1">
        <w:r w:rsidR="00361919">
          <w:rPr>
            <w:rStyle w:val="Hyperlink"/>
            <w:sz w:val="22"/>
          </w:rPr>
          <w:t>Voll</w:t>
        </w:r>
        <w:bookmarkStart w:id="1213" w:name="_Hlt30997481"/>
        <w:bookmarkEnd w:id="1213"/>
        <w:r w:rsidR="00361919">
          <w:rPr>
            <w:rStyle w:val="Hyperlink"/>
            <w:sz w:val="22"/>
          </w:rPr>
          <w:t>ständige Lösung</w:t>
        </w:r>
      </w:hyperlink>
      <w:r w:rsidR="00361919" w:rsidRPr="00361919">
        <w:rPr>
          <w:rStyle w:val="Nummer"/>
        </w:rPr>
        <w:br/>
      </w:r>
      <w:r w:rsidR="00361919" w:rsidRPr="00361919">
        <w:rPr>
          <w:rStyle w:val="Nummer"/>
        </w:rPr>
        <w:br/>
      </w:r>
      <w:bookmarkStart w:id="1214" w:name="m308"/>
      <w:r w:rsidR="00361919" w:rsidRPr="00361919">
        <w:rPr>
          <w:rStyle w:val="Nummer"/>
        </w:rPr>
        <w:t>308.</w:t>
      </w:r>
      <w:bookmarkEnd w:id="1214"/>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32265E0D" w14:textId="77777777">
        <w:tc>
          <w:tcPr>
            <w:tcW w:w="1701" w:type="dxa"/>
          </w:tcPr>
          <w:p w14:paraId="67AFBF1E" w14:textId="77777777" w:rsidR="00361919" w:rsidRDefault="00361919" w:rsidP="00361919">
            <w:r>
              <w:t xml:space="preserve">Kraft </w:t>
            </w:r>
          </w:p>
        </w:tc>
        <w:tc>
          <w:tcPr>
            <w:tcW w:w="1701" w:type="dxa"/>
          </w:tcPr>
          <w:p w14:paraId="5C43DA9B" w14:textId="77777777" w:rsidR="00361919" w:rsidRDefault="00361919" w:rsidP="00361919">
            <w:r>
              <w:t>900 N</w:t>
            </w:r>
          </w:p>
        </w:tc>
      </w:tr>
    </w:tbl>
    <w:p w14:paraId="04F2E83A" w14:textId="77777777" w:rsidR="00361919" w:rsidRPr="00361919" w:rsidRDefault="00361919" w:rsidP="00361919">
      <w:pPr>
        <w:rPr>
          <w:rStyle w:val="Nummer"/>
        </w:rPr>
      </w:pPr>
      <w:r w:rsidRPr="00361919">
        <w:rPr>
          <w:rStyle w:val="Nummer"/>
        </w:rPr>
        <w:br/>
      </w:r>
      <w:bookmarkStart w:id="1215" w:name="m309"/>
      <w:r w:rsidRPr="00361919">
        <w:rPr>
          <w:rStyle w:val="Nummer"/>
        </w:rPr>
        <w:t>309.</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21F93C82" w14:textId="77777777">
        <w:tc>
          <w:tcPr>
            <w:tcW w:w="1701" w:type="dxa"/>
          </w:tcPr>
          <w:bookmarkEnd w:id="1215"/>
          <w:p w14:paraId="75C3A1D4" w14:textId="77777777" w:rsidR="00361919" w:rsidRDefault="00361919" w:rsidP="00361919">
            <w:r>
              <w:t>Volumen</w:t>
            </w:r>
          </w:p>
        </w:tc>
        <w:tc>
          <w:tcPr>
            <w:tcW w:w="1701" w:type="dxa"/>
          </w:tcPr>
          <w:p w14:paraId="6D243B06" w14:textId="77777777" w:rsidR="00361919" w:rsidRDefault="00361919" w:rsidP="00361919">
            <w:r>
              <w:t>0,83 cm³</w:t>
            </w:r>
          </w:p>
        </w:tc>
      </w:tr>
    </w:tbl>
    <w:p w14:paraId="71930D48" w14:textId="77777777" w:rsidR="00806923" w:rsidRDefault="00B42104" w:rsidP="00361919">
      <w:hyperlink r:id="rId220" w:anchor="m309" w:history="1">
        <w:r w:rsidR="00361919">
          <w:rPr>
            <w:rStyle w:val="Hyperlink"/>
            <w:sz w:val="22"/>
          </w:rPr>
          <w:t>volls</w:t>
        </w:r>
        <w:bookmarkStart w:id="1216" w:name="_Hlt94140220"/>
        <w:bookmarkStart w:id="1217" w:name="_Hlt30825815"/>
        <w:bookmarkEnd w:id="1216"/>
        <w:r w:rsidR="00361919">
          <w:rPr>
            <w:rStyle w:val="Hyperlink"/>
            <w:sz w:val="22"/>
          </w:rPr>
          <w:t>t</w:t>
        </w:r>
        <w:bookmarkEnd w:id="1217"/>
        <w:r w:rsidR="00361919">
          <w:rPr>
            <w:rStyle w:val="Hyperlink"/>
            <w:sz w:val="22"/>
          </w:rPr>
          <w:t>ä</w:t>
        </w:r>
        <w:bookmarkStart w:id="1218" w:name="_Hlt91036768"/>
        <w:bookmarkStart w:id="1219" w:name="_Hlt30996257"/>
        <w:bookmarkEnd w:id="1218"/>
        <w:r w:rsidR="00361919">
          <w:rPr>
            <w:rStyle w:val="Hyperlink"/>
            <w:sz w:val="22"/>
          </w:rPr>
          <w:t>n</w:t>
        </w:r>
        <w:bookmarkEnd w:id="1219"/>
        <w:r w:rsidR="00361919">
          <w:rPr>
            <w:rStyle w:val="Hyperlink"/>
            <w:sz w:val="22"/>
          </w:rPr>
          <w:t>dig</w:t>
        </w:r>
        <w:bookmarkStart w:id="1220" w:name="_Hlt24509228"/>
        <w:bookmarkStart w:id="1221" w:name="_Hlt24509223"/>
        <w:bookmarkEnd w:id="1220"/>
        <w:r w:rsidR="00361919">
          <w:rPr>
            <w:rStyle w:val="Hyperlink"/>
            <w:sz w:val="22"/>
          </w:rPr>
          <w:t>e</w:t>
        </w:r>
        <w:bookmarkEnd w:id="1221"/>
        <w:r w:rsidR="00361919">
          <w:rPr>
            <w:rStyle w:val="Hyperlink"/>
            <w:sz w:val="22"/>
          </w:rPr>
          <w:t xml:space="preserve"> Lösung</w:t>
        </w:r>
      </w:hyperlink>
    </w:p>
    <w:p w14:paraId="31717CFE" w14:textId="77777777" w:rsidR="00361919" w:rsidRPr="00361919" w:rsidRDefault="00361919" w:rsidP="00361919">
      <w:pPr>
        <w:rPr>
          <w:rStyle w:val="Nummer"/>
        </w:rPr>
      </w:pPr>
      <w:r w:rsidRPr="00361919">
        <w:rPr>
          <w:rStyle w:val="Nummer"/>
        </w:rPr>
        <w:br/>
      </w:r>
      <w:bookmarkStart w:id="1222" w:name="m310"/>
      <w:r w:rsidR="00806923">
        <w:rPr>
          <w:rStyle w:val="Nummer"/>
        </w:rPr>
        <w:t>310</w:t>
      </w:r>
      <w:bookmarkEnd w:id="1222"/>
      <w:r w:rsidRPr="00361919">
        <w:rPr>
          <w:rStyle w:val="Nummer"/>
        </w:rPr>
        <w:t xml:space="preserve">. </w:t>
      </w:r>
    </w:p>
    <w:p w14:paraId="69D4DD3C" w14:textId="77777777" w:rsidR="00361919" w:rsidRPr="00361919" w:rsidRDefault="00361919" w:rsidP="00361919">
      <w:pPr>
        <w:rPr>
          <w:rStyle w:val="Nummer"/>
        </w:rPr>
      </w:pPr>
      <w:r>
        <w:rPr>
          <w:color w:val="000000"/>
        </w:rPr>
        <w:t xml:space="preserve">Der Auflagedruck des Holzwürfels ist 628 </w:t>
      </w:r>
      <w:proofErr w:type="spellStart"/>
      <w:r>
        <w:rPr>
          <w:color w:val="000000"/>
        </w:rPr>
        <w:t>Pa</w:t>
      </w:r>
      <w:proofErr w:type="spellEnd"/>
      <w:r>
        <w:rPr>
          <w:color w:val="000000"/>
        </w:rPr>
        <w:t>.</w:t>
      </w:r>
    </w:p>
    <w:p w14:paraId="26383325" w14:textId="77777777" w:rsidR="00361919" w:rsidRDefault="00B42104" w:rsidP="00361919">
      <w:pPr>
        <w:rPr>
          <w:color w:val="000000"/>
        </w:rPr>
      </w:pPr>
      <w:hyperlink r:id="rId221" w:anchor="m310" w:history="1">
        <w:r w:rsidR="00361919">
          <w:rPr>
            <w:rStyle w:val="Hyperlink"/>
            <w:sz w:val="22"/>
          </w:rPr>
          <w:t>vollst</w:t>
        </w:r>
        <w:bookmarkStart w:id="1223" w:name="_Hlt91036938"/>
        <w:r w:rsidR="00361919">
          <w:rPr>
            <w:rStyle w:val="Hyperlink"/>
            <w:sz w:val="22"/>
          </w:rPr>
          <w:t>ä</w:t>
        </w:r>
        <w:bookmarkEnd w:id="1223"/>
        <w:r w:rsidR="00361919">
          <w:rPr>
            <w:rStyle w:val="Hyperlink"/>
            <w:sz w:val="22"/>
          </w:rPr>
          <w:t>ndi</w:t>
        </w:r>
        <w:bookmarkStart w:id="1224" w:name="_Hlt207518403"/>
        <w:bookmarkEnd w:id="1224"/>
        <w:r w:rsidR="00361919">
          <w:rPr>
            <w:rStyle w:val="Hyperlink"/>
            <w:sz w:val="22"/>
          </w:rPr>
          <w:t>ge Lösung</w:t>
        </w:r>
      </w:hyperlink>
      <w:bookmarkStart w:id="1225" w:name="_Hlt91036922"/>
      <w:bookmarkEnd w:id="1225"/>
    </w:p>
    <w:p w14:paraId="550EDEF1" w14:textId="77777777" w:rsidR="00361919" w:rsidRPr="00361919" w:rsidRDefault="00361919" w:rsidP="00361919">
      <w:pPr>
        <w:rPr>
          <w:rStyle w:val="Nummer"/>
        </w:rPr>
      </w:pPr>
      <w:r w:rsidRPr="00361919">
        <w:rPr>
          <w:rStyle w:val="Nummer"/>
        </w:rPr>
        <w:br/>
      </w:r>
      <w:bookmarkStart w:id="1226" w:name="_Hlt94140230"/>
      <w:bookmarkStart w:id="1227" w:name="m311"/>
      <w:bookmarkEnd w:id="1226"/>
      <w:r w:rsidRPr="00361919">
        <w:rPr>
          <w:rStyle w:val="Nummer"/>
        </w:rPr>
        <w:t>311.</w:t>
      </w:r>
    </w:p>
    <w:bookmarkEnd w:id="1227"/>
    <w:p w14:paraId="368BAED9" w14:textId="77777777" w:rsidR="00361919" w:rsidRPr="00361919" w:rsidRDefault="00361919" w:rsidP="00361919">
      <w:pPr>
        <w:rPr>
          <w:rStyle w:val="Nummer"/>
        </w:rPr>
      </w:pPr>
      <w:r w:rsidRPr="00361919">
        <w:rPr>
          <w:rStyle w:val="Nummer"/>
        </w:rPr>
        <w:br/>
      </w:r>
      <w:bookmarkStart w:id="1228" w:name="m312"/>
      <w:r w:rsidR="00806923">
        <w:rPr>
          <w:rStyle w:val="Nummer"/>
        </w:rPr>
        <w:t>312</w:t>
      </w:r>
      <w:bookmarkEnd w:id="1228"/>
      <w:r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63BE6DCC" w14:textId="77777777">
        <w:tc>
          <w:tcPr>
            <w:tcW w:w="1701" w:type="dxa"/>
          </w:tcPr>
          <w:p w14:paraId="27BF98DE" w14:textId="77777777" w:rsidR="00361919" w:rsidRDefault="00361919" w:rsidP="00361919">
            <w:r>
              <w:t>Gewicht</w:t>
            </w:r>
          </w:p>
        </w:tc>
        <w:tc>
          <w:tcPr>
            <w:tcW w:w="1701" w:type="dxa"/>
          </w:tcPr>
          <w:p w14:paraId="7C5854E9" w14:textId="77777777" w:rsidR="00361919" w:rsidRDefault="00361919" w:rsidP="00361919">
            <w:r>
              <w:t>60 kN</w:t>
            </w:r>
          </w:p>
        </w:tc>
      </w:tr>
      <w:tr w:rsidR="00361919" w14:paraId="5873F4E4" w14:textId="77777777">
        <w:tc>
          <w:tcPr>
            <w:tcW w:w="1701" w:type="dxa"/>
          </w:tcPr>
          <w:p w14:paraId="1B870E64" w14:textId="77777777" w:rsidR="00361919" w:rsidRDefault="00361919" w:rsidP="00361919">
            <w:r>
              <w:t>Druck</w:t>
            </w:r>
          </w:p>
        </w:tc>
        <w:tc>
          <w:tcPr>
            <w:tcW w:w="1701" w:type="dxa"/>
          </w:tcPr>
          <w:p w14:paraId="273FDFA8" w14:textId="77777777" w:rsidR="00361919" w:rsidRDefault="00361919" w:rsidP="00361919">
            <w:r>
              <w:t>400 k</w:t>
            </w:r>
            <w:bookmarkStart w:id="1229" w:name="_Hlt31000901"/>
            <w:bookmarkEnd w:id="1229"/>
            <w:r>
              <w:t>Pa</w:t>
            </w:r>
          </w:p>
        </w:tc>
      </w:tr>
    </w:tbl>
    <w:p w14:paraId="7386A5E4" w14:textId="77777777" w:rsidR="00361919" w:rsidRDefault="00B42104" w:rsidP="00361919">
      <w:hyperlink r:id="rId222" w:anchor="m312" w:history="1">
        <w:r w:rsidR="00361919">
          <w:rPr>
            <w:rStyle w:val="Hyperlink"/>
            <w:sz w:val="22"/>
          </w:rPr>
          <w:t>Vol</w:t>
        </w:r>
        <w:bookmarkStart w:id="1230" w:name="_Hlt208713051"/>
        <w:bookmarkStart w:id="1231" w:name="_Hlt208713022"/>
        <w:bookmarkEnd w:id="1230"/>
        <w:r w:rsidR="00361919">
          <w:rPr>
            <w:rStyle w:val="Hyperlink"/>
            <w:sz w:val="22"/>
          </w:rPr>
          <w:t>l</w:t>
        </w:r>
        <w:bookmarkStart w:id="1232" w:name="_Hlt31000700"/>
        <w:bookmarkEnd w:id="1231"/>
        <w:r w:rsidR="00361919">
          <w:rPr>
            <w:rStyle w:val="Hyperlink"/>
            <w:sz w:val="22"/>
          </w:rPr>
          <w:t>s</w:t>
        </w:r>
        <w:bookmarkEnd w:id="1232"/>
        <w:r w:rsidR="00361919">
          <w:rPr>
            <w:rStyle w:val="Hyperlink"/>
            <w:sz w:val="22"/>
          </w:rPr>
          <w:t>tän</w:t>
        </w:r>
        <w:bookmarkStart w:id="1233" w:name="_Hlt31000248"/>
        <w:bookmarkStart w:id="1234" w:name="_Hlt30997740"/>
        <w:bookmarkEnd w:id="1233"/>
        <w:r w:rsidR="00361919">
          <w:rPr>
            <w:rStyle w:val="Hyperlink"/>
            <w:sz w:val="22"/>
          </w:rPr>
          <w:t>d</w:t>
        </w:r>
        <w:bookmarkEnd w:id="1234"/>
        <w:r w:rsidR="00361919">
          <w:rPr>
            <w:rStyle w:val="Hyperlink"/>
            <w:sz w:val="22"/>
          </w:rPr>
          <w:t>i</w:t>
        </w:r>
        <w:bookmarkStart w:id="1235" w:name="_Hlt158248404"/>
        <w:r w:rsidR="00361919">
          <w:rPr>
            <w:rStyle w:val="Hyperlink"/>
            <w:sz w:val="22"/>
          </w:rPr>
          <w:t>g</w:t>
        </w:r>
        <w:bookmarkEnd w:id="1235"/>
        <w:r w:rsidR="00361919">
          <w:rPr>
            <w:rStyle w:val="Hyperlink"/>
            <w:sz w:val="22"/>
          </w:rPr>
          <w:t>e L</w:t>
        </w:r>
        <w:bookmarkStart w:id="1236" w:name="_Hlt158248162"/>
        <w:r w:rsidR="00361919">
          <w:rPr>
            <w:rStyle w:val="Hyperlink"/>
            <w:sz w:val="22"/>
          </w:rPr>
          <w:t>ö</w:t>
        </w:r>
        <w:bookmarkEnd w:id="1236"/>
        <w:r w:rsidR="00361919">
          <w:rPr>
            <w:rStyle w:val="Hyperlink"/>
            <w:sz w:val="22"/>
          </w:rPr>
          <w:t>sung</w:t>
        </w:r>
      </w:hyperlink>
      <w:r w:rsidR="00361919">
        <w:br/>
      </w:r>
      <w:r w:rsidR="00361919" w:rsidRPr="00361919">
        <w:rPr>
          <w:rStyle w:val="Nummer"/>
        </w:rPr>
        <w:br/>
      </w:r>
      <w:bookmarkStart w:id="1237" w:name="m313"/>
      <w:r w:rsidR="00806923">
        <w:rPr>
          <w:rStyle w:val="Nummer"/>
        </w:rPr>
        <w:t>3</w:t>
      </w:r>
      <w:r w:rsidR="00361919" w:rsidRPr="00361919">
        <w:rPr>
          <w:rStyle w:val="Nummer"/>
        </w:rPr>
        <w:t>13</w:t>
      </w:r>
      <w:bookmarkEnd w:id="1237"/>
      <w:r w:rsidR="00361919" w:rsidRPr="00361919">
        <w:rPr>
          <w:rStyle w:val="Numme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622"/>
      </w:tblGrid>
      <w:tr w:rsidR="00361919" w14:paraId="5A80674F" w14:textId="77777777">
        <w:tc>
          <w:tcPr>
            <w:tcW w:w="2480" w:type="dxa"/>
          </w:tcPr>
          <w:p w14:paraId="0F971E95" w14:textId="77777777" w:rsidR="00361919" w:rsidRDefault="00361919" w:rsidP="00361919">
            <w:bookmarkStart w:id="1238" w:name="_Hlt54506020"/>
            <w:r>
              <w:t>p</w:t>
            </w:r>
            <w:r>
              <w:rPr>
                <w:vertAlign w:val="subscript"/>
              </w:rPr>
              <w:t>1</w:t>
            </w:r>
            <w:r>
              <w:t xml:space="preserve"> = p</w:t>
            </w:r>
            <w:r>
              <w:rPr>
                <w:vertAlign w:val="subscript"/>
              </w:rPr>
              <w:t>2</w:t>
            </w:r>
            <w:r>
              <w:t xml:space="preserve"> = p</w:t>
            </w:r>
            <w:r>
              <w:rPr>
                <w:vertAlign w:val="subscript"/>
              </w:rPr>
              <w:t>3</w:t>
            </w:r>
          </w:p>
        </w:tc>
        <w:tc>
          <w:tcPr>
            <w:tcW w:w="2622" w:type="dxa"/>
          </w:tcPr>
          <w:p w14:paraId="337CEC42" w14:textId="77777777" w:rsidR="00361919" w:rsidRDefault="00361919" w:rsidP="00361919">
            <w:r>
              <w:t>F</w:t>
            </w:r>
            <w:r>
              <w:rPr>
                <w:vertAlign w:val="subscript"/>
              </w:rPr>
              <w:t>1</w:t>
            </w:r>
            <w:r>
              <w:t xml:space="preserve"> = F</w:t>
            </w:r>
            <w:r>
              <w:rPr>
                <w:vertAlign w:val="subscript"/>
              </w:rPr>
              <w:t>2</w:t>
            </w:r>
            <w:r>
              <w:t xml:space="preserve"> = F</w:t>
            </w:r>
            <w:r>
              <w:rPr>
                <w:vertAlign w:val="subscript"/>
              </w:rPr>
              <w:t>3</w:t>
            </w:r>
          </w:p>
        </w:tc>
      </w:tr>
      <w:tr w:rsidR="00361919" w14:paraId="7E7C8298" w14:textId="77777777">
        <w:tc>
          <w:tcPr>
            <w:tcW w:w="2480" w:type="dxa"/>
          </w:tcPr>
          <w:p w14:paraId="0B08188B" w14:textId="77777777" w:rsidR="00361919" w:rsidRDefault="00361919" w:rsidP="00361919">
            <w:r>
              <w:t>p</w:t>
            </w:r>
            <w:r>
              <w:rPr>
                <w:vertAlign w:val="subscript"/>
              </w:rPr>
              <w:t>1</w:t>
            </w:r>
            <w:r>
              <w:t xml:space="preserve"> &gt; p</w:t>
            </w:r>
            <w:r>
              <w:rPr>
                <w:vertAlign w:val="subscript"/>
              </w:rPr>
              <w:t>4</w:t>
            </w:r>
          </w:p>
        </w:tc>
        <w:tc>
          <w:tcPr>
            <w:tcW w:w="2622" w:type="dxa"/>
          </w:tcPr>
          <w:p w14:paraId="50A253FA" w14:textId="77777777" w:rsidR="00361919" w:rsidRDefault="00361919" w:rsidP="00361919">
            <w:r>
              <w:t>F</w:t>
            </w:r>
            <w:r>
              <w:rPr>
                <w:vertAlign w:val="subscript"/>
              </w:rPr>
              <w:t>1</w:t>
            </w:r>
            <w:r>
              <w:t xml:space="preserve"> &gt; F</w:t>
            </w:r>
            <w:r>
              <w:rPr>
                <w:vertAlign w:val="subscript"/>
              </w:rPr>
              <w:t>4</w:t>
            </w:r>
          </w:p>
        </w:tc>
      </w:tr>
      <w:tr w:rsidR="00361919" w14:paraId="79E85780" w14:textId="77777777">
        <w:tc>
          <w:tcPr>
            <w:tcW w:w="2480" w:type="dxa"/>
          </w:tcPr>
          <w:p w14:paraId="09AB0D30" w14:textId="77777777" w:rsidR="00361919" w:rsidRDefault="00361919" w:rsidP="00361919">
            <w:r>
              <w:lastRenderedPageBreak/>
              <w:t>p</w:t>
            </w:r>
            <w:r>
              <w:rPr>
                <w:vertAlign w:val="subscript"/>
              </w:rPr>
              <w:t>1</w:t>
            </w:r>
            <w:r>
              <w:t xml:space="preserve"> = p</w:t>
            </w:r>
            <w:r>
              <w:rPr>
                <w:vertAlign w:val="subscript"/>
              </w:rPr>
              <w:t>5</w:t>
            </w:r>
          </w:p>
        </w:tc>
        <w:tc>
          <w:tcPr>
            <w:tcW w:w="2622" w:type="dxa"/>
          </w:tcPr>
          <w:p w14:paraId="0225A99B" w14:textId="77777777" w:rsidR="00361919" w:rsidRDefault="00361919" w:rsidP="00361919">
            <w:r>
              <w:t>F</w:t>
            </w:r>
            <w:r>
              <w:rPr>
                <w:vertAlign w:val="subscript"/>
              </w:rPr>
              <w:t>1</w:t>
            </w:r>
            <w:r>
              <w:t xml:space="preserve"> &gt; F</w:t>
            </w:r>
            <w:r>
              <w:rPr>
                <w:vertAlign w:val="subscript"/>
              </w:rPr>
              <w:t>5</w:t>
            </w:r>
          </w:p>
        </w:tc>
      </w:tr>
    </w:tbl>
    <w:bookmarkEnd w:id="1238"/>
    <w:p w14:paraId="6171D28B" w14:textId="77777777" w:rsidR="00361919" w:rsidRPr="00361919" w:rsidRDefault="00361919" w:rsidP="00361919">
      <w:pPr>
        <w:rPr>
          <w:rStyle w:val="Nummer"/>
        </w:rPr>
      </w:pPr>
      <w:r w:rsidRPr="00361919">
        <w:rPr>
          <w:rStyle w:val="Nummer"/>
        </w:rPr>
        <w:br/>
      </w:r>
      <w:bookmarkStart w:id="1239" w:name="m314"/>
      <w:r w:rsidRPr="00361919">
        <w:rPr>
          <w:rStyle w:val="Nummer"/>
        </w:rPr>
        <w:t>314.</w:t>
      </w:r>
      <w:r>
        <w:t xml:space="preserve"> </w:t>
      </w:r>
      <w:bookmarkEnd w:id="1239"/>
      <w:r>
        <w:t>Beschreibung: zwei Halbkugeln luftleer gepumpt, an jede Halbkugel 8 Pferde, Pferde können die Kugeln nicht auseinanderziehen</w:t>
      </w:r>
      <w:r>
        <w:br/>
        <w:t>Zeigen: große Kraft des Luftdruckes</w:t>
      </w:r>
      <w:r>
        <w:br/>
      </w:r>
      <w:r>
        <w:br/>
      </w:r>
      <w:bookmarkStart w:id="1240" w:name="m315"/>
      <w:r w:rsidR="00A27439">
        <w:rPr>
          <w:rStyle w:val="Nummer"/>
        </w:rPr>
        <w:t>31</w:t>
      </w:r>
      <w:r w:rsidRPr="00361919">
        <w:rPr>
          <w:rStyle w:val="Nummer"/>
        </w:rPr>
        <w:t>5</w:t>
      </w:r>
      <w:bookmarkEnd w:id="1240"/>
      <w:r w:rsidRPr="00361919">
        <w:rPr>
          <w:rStyle w:val="Nummer"/>
        </w:rP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15F4C07B" w14:textId="77777777">
        <w:tc>
          <w:tcPr>
            <w:tcW w:w="1701" w:type="dxa"/>
          </w:tcPr>
          <w:p w14:paraId="66A717CE" w14:textId="77777777" w:rsidR="00361919" w:rsidRDefault="00361919" w:rsidP="00361919">
            <w:r>
              <w:t>Tiefe</w:t>
            </w:r>
          </w:p>
        </w:tc>
        <w:tc>
          <w:tcPr>
            <w:tcW w:w="1701" w:type="dxa"/>
          </w:tcPr>
          <w:p w14:paraId="33491699" w14:textId="77777777" w:rsidR="00361919" w:rsidRDefault="00361919" w:rsidP="00361919">
            <w:r>
              <w:t>45m</w:t>
            </w:r>
          </w:p>
        </w:tc>
      </w:tr>
    </w:tbl>
    <w:p w14:paraId="298FCA0A" w14:textId="64BDA501" w:rsidR="00456BEA" w:rsidRDefault="00B42104" w:rsidP="00361919">
      <w:hyperlink r:id="rId223" w:anchor="m315" w:history="1">
        <w:r w:rsidR="00361919">
          <w:rPr>
            <w:rStyle w:val="Hyperlink"/>
            <w:sz w:val="22"/>
          </w:rPr>
          <w:t>vollstä</w:t>
        </w:r>
        <w:bookmarkStart w:id="1241" w:name="_Hlt30997630"/>
        <w:bookmarkStart w:id="1242" w:name="_Hlt30997616"/>
        <w:bookmarkEnd w:id="1241"/>
        <w:r w:rsidR="00361919">
          <w:rPr>
            <w:rStyle w:val="Hyperlink"/>
            <w:sz w:val="22"/>
          </w:rPr>
          <w:t>n</w:t>
        </w:r>
        <w:bookmarkStart w:id="1243" w:name="_Hlt24509581"/>
        <w:bookmarkStart w:id="1244" w:name="_Hlt24509566"/>
        <w:bookmarkEnd w:id="1242"/>
        <w:bookmarkEnd w:id="1243"/>
        <w:r w:rsidR="00361919">
          <w:rPr>
            <w:rStyle w:val="Hyperlink"/>
            <w:sz w:val="22"/>
          </w:rPr>
          <w:t>d</w:t>
        </w:r>
        <w:bookmarkEnd w:id="1244"/>
        <w:r w:rsidR="00361919">
          <w:rPr>
            <w:rStyle w:val="Hyperlink"/>
            <w:sz w:val="22"/>
          </w:rPr>
          <w:t xml:space="preserve">ige </w:t>
        </w:r>
        <w:bookmarkStart w:id="1245" w:name="_Hlt54506109"/>
        <w:bookmarkStart w:id="1246" w:name="_Hlt54506053"/>
        <w:bookmarkEnd w:id="1245"/>
        <w:r w:rsidR="00361919">
          <w:rPr>
            <w:rStyle w:val="Hyperlink"/>
            <w:sz w:val="22"/>
          </w:rPr>
          <w:t>L</w:t>
        </w:r>
        <w:bookmarkEnd w:id="1246"/>
        <w:r w:rsidR="00361919">
          <w:rPr>
            <w:rStyle w:val="Hyperlink"/>
            <w:sz w:val="22"/>
          </w:rPr>
          <w:t>ösung</w:t>
        </w:r>
      </w:hyperlink>
      <w:r w:rsidR="00361919" w:rsidRPr="00361919">
        <w:rPr>
          <w:rStyle w:val="Nummer"/>
        </w:rPr>
        <w:br/>
      </w:r>
      <w:r w:rsidR="00361919" w:rsidRPr="00361919">
        <w:rPr>
          <w:rStyle w:val="Nummer"/>
        </w:rPr>
        <w:br/>
      </w:r>
      <w:r w:rsidR="00361919" w:rsidRPr="00361919">
        <w:rPr>
          <w:rStyle w:val="Nummer"/>
        </w:rPr>
        <w:br/>
      </w:r>
      <w:bookmarkStart w:id="1247" w:name="m316"/>
      <w:r w:rsidR="00361919" w:rsidRPr="00361919">
        <w:rPr>
          <w:rStyle w:val="Nummer"/>
        </w:rPr>
        <w:t>316.</w:t>
      </w:r>
      <w:r w:rsidR="00361919">
        <w:t xml:space="preserve"> </w:t>
      </w:r>
      <w:bookmarkStart w:id="1248" w:name="_Hlt54506385"/>
      <w:bookmarkEnd w:id="1247"/>
      <w:r w:rsidR="00361919">
        <w:t>Tiefsee = großer Schweredruck</w:t>
      </w:r>
      <w:r w:rsidR="00361919">
        <w:br/>
        <w:t>Aquarium = geringe Tiefe = geringer Schweredruck = Tiefseefische zerplatzen</w:t>
      </w:r>
      <w:bookmarkEnd w:id="1248"/>
      <w:r w:rsidR="00361919">
        <w:br/>
      </w:r>
      <w:r w:rsidR="00361919">
        <w:br/>
      </w:r>
      <w:bookmarkStart w:id="1249" w:name="m317"/>
      <w:r w:rsidR="00361919" w:rsidRPr="00361919">
        <w:rPr>
          <w:rStyle w:val="Nummer"/>
        </w:rPr>
        <w:t>317.</w:t>
      </w:r>
      <w:r w:rsidR="00361919">
        <w:t xml:space="preserve"> </w:t>
      </w:r>
      <w:bookmarkEnd w:id="1249"/>
      <w:r w:rsidR="00361919">
        <w:t>Saugpumpe saugt Wasser an, weil Luft auf das Wasser drückt. Luftdruck = etwa 10 m Wassersäule, bei 10 m ist Druck in der Pumpe so groß wie der Luftdruck</w:t>
      </w:r>
      <w:r w:rsidR="00361919">
        <w:br/>
      </w:r>
      <w:r w:rsidR="00361919">
        <w:br/>
      </w:r>
      <w:bookmarkStart w:id="1250" w:name="_Hlt85067908"/>
      <w:bookmarkStart w:id="1251" w:name="m318"/>
      <w:bookmarkEnd w:id="1250"/>
      <w:r w:rsidR="00361919" w:rsidRPr="00361919">
        <w:rPr>
          <w:rStyle w:val="Nummer"/>
        </w:rPr>
        <w:t>318.</w:t>
      </w:r>
      <w:r w:rsidR="00361919">
        <w:t xml:space="preserve"> </w:t>
      </w:r>
      <w:bookmarkEnd w:id="1251"/>
      <w:r w:rsidR="00361919">
        <w:t>Auftrieb auf einen Körper in der Flüssigkeit = Gewichtskraft der vom Körper verdrängten Flüssigkeit</w:t>
      </w:r>
      <w:r w:rsidR="00361919">
        <w:br/>
      </w:r>
      <w:r w:rsidR="00361919">
        <w:br/>
      </w:r>
      <w:bookmarkStart w:id="1252" w:name="m319"/>
      <w:r w:rsidR="00361919" w:rsidRPr="00361919">
        <w:rPr>
          <w:rStyle w:val="Nummer"/>
        </w:rPr>
        <w:t>319.</w:t>
      </w:r>
      <w:bookmarkEnd w:id="1252"/>
      <w:r w:rsidR="00456BEA">
        <w:rPr>
          <w:rStyle w:val="Nummer"/>
        </w:rPr>
        <w:t xml:space="preserve"> </w:t>
      </w:r>
      <w:r w:rsidR="00361919">
        <w:t xml:space="preserve">Der Auftrieb hängt von der Dichte der Flüssigkeit ab. Je schwerer das verdrängte Wasser ist, </w:t>
      </w:r>
      <w:r w:rsidR="00456BEA">
        <w:t>umso</w:t>
      </w:r>
      <w:r w:rsidR="00361919">
        <w:t xml:space="preserve"> weniger sinkt das Schiff ein. </w:t>
      </w:r>
      <w:r w:rsidR="00361919">
        <w:br/>
        <w:t>Salzwasser = große Dichte = großer Auftrieb = geringer Tiefgang, S</w:t>
      </w:r>
      <w:bookmarkStart w:id="1253" w:name="_Hlt85068146"/>
      <w:bookmarkEnd w:id="1253"/>
      <w:r w:rsidR="00361919">
        <w:t>üßwasser = kleine Dichte = kleiner Auftrieb = großer Tiefgang</w:t>
      </w:r>
    </w:p>
    <w:p w14:paraId="20F2C7B7" w14:textId="7A8BEADA" w:rsidR="00456BEA" w:rsidRDefault="00456BEA" w:rsidP="00361919">
      <w:r>
        <w:t>Fährt das Schiff also vom Salzwasser in Süßwasser, ist das Gewicht der verdrängten Flüssigkeit kleiner, das Gewicht des Schiffs bleibt aber erhalten.</w:t>
      </w:r>
    </w:p>
    <w:p w14:paraId="6988DA71" w14:textId="4A2A84BB" w:rsidR="00361919" w:rsidRDefault="00456BEA" w:rsidP="00361919">
      <w:r>
        <w:t>Damit liegt das Schiff tiefer im Wasser, wenn es in den Hafen fährt.</w:t>
      </w:r>
      <w:r w:rsidR="00361919">
        <w:br/>
      </w:r>
      <w:r w:rsidR="00361919">
        <w:br/>
      </w:r>
      <w:bookmarkStart w:id="1254" w:name="m320"/>
      <w:r w:rsidR="00361919" w:rsidRPr="00361919">
        <w:rPr>
          <w:rStyle w:val="Nummer"/>
        </w:rPr>
        <w:t>320.</w:t>
      </w:r>
      <w:r w:rsidR="00361919">
        <w:t xml:space="preserve"> </w:t>
      </w:r>
      <w:bookmarkEnd w:id="1254"/>
      <w:r w:rsidR="00361919">
        <w:t>a) untertauchen: Seitentanks werden geflutet, Gewichtskraft &gt; Auftriebskraft</w:t>
      </w:r>
      <w:r w:rsidR="00361919">
        <w:br/>
        <w:t>b) auftauchen:  Seitentanks werden mit Druckluft leer</w:t>
      </w:r>
      <w:r w:rsidR="00C5623D">
        <w:t xml:space="preserve"> </w:t>
      </w:r>
      <w:r w:rsidR="00361919">
        <w:t>gepumpt, Gewichtskraft &lt; Auftriebskraft</w:t>
      </w:r>
      <w:r w:rsidR="00361919">
        <w:br/>
        <w:t xml:space="preserve">c) schweben: Seitentanks enthalten </w:t>
      </w:r>
      <w:r w:rsidR="00201FC5">
        <w:t>so viel</w:t>
      </w:r>
      <w:r w:rsidR="00361919">
        <w:t xml:space="preserve"> Wasser, das gilt Gewichtskraft = Auftriebskraft</w:t>
      </w:r>
      <w:r w:rsidR="00361919">
        <w:br/>
      </w:r>
      <w:r w:rsidR="00361919">
        <w:br/>
      </w:r>
      <w:bookmarkStart w:id="1255" w:name="m321"/>
      <w:r w:rsidR="00361919" w:rsidRPr="00361919">
        <w:rPr>
          <w:rStyle w:val="Nummer"/>
        </w:rPr>
        <w:t>321.</w:t>
      </w:r>
      <w:r w:rsidR="00361919">
        <w:t xml:space="preserve"> </w:t>
      </w:r>
      <w:bookmarkEnd w:id="1255"/>
      <w:r w:rsidR="00361919">
        <w:t xml:space="preserve">Wassertürme enthalten ganz oben einen großen Wasserbehälter, der in Zeiten, wo wenig Wasser benötigt wird, gefüllt wird (Nachts). Am Tage wird durch den Schweredruck des Wassers dieses in die Rohrleitungen der Häuser gepresst und dient der Wasserversorgung. </w:t>
      </w:r>
      <w:r w:rsidR="00361919">
        <w:br/>
      </w:r>
      <w:r w:rsidR="00361919">
        <w:br/>
      </w:r>
      <w:bookmarkStart w:id="1256" w:name="_Hlt85067979"/>
      <w:bookmarkStart w:id="1257" w:name="m322"/>
      <w:bookmarkEnd w:id="1256"/>
      <w:r w:rsidR="00361919" w:rsidRPr="00361919">
        <w:rPr>
          <w:rStyle w:val="Nummer"/>
        </w:rPr>
        <w:t>322.</w:t>
      </w:r>
      <w:r w:rsidR="00361919">
        <w:t xml:space="preserve"> </w:t>
      </w:r>
      <w:bookmarkEnd w:id="1257"/>
      <w:r w:rsidR="00361919">
        <w:t xml:space="preserve">Im Wasser wirkt auf die Schnecke die Auftriebskraft = scheinbare Gewichtsverkleinerung. </w:t>
      </w:r>
      <w:r w:rsidR="00361919">
        <w:br/>
      </w:r>
      <w:r w:rsidR="00361919">
        <w:br/>
      </w:r>
      <w:bookmarkStart w:id="1258" w:name="_Hlt85067982"/>
      <w:bookmarkStart w:id="1259" w:name="m323"/>
      <w:bookmarkEnd w:id="1258"/>
      <w:r w:rsidR="00361919" w:rsidRPr="00361919">
        <w:rPr>
          <w:rStyle w:val="Nummer"/>
        </w:rPr>
        <w:t>323.</w:t>
      </w:r>
      <w:r w:rsidR="00361919">
        <w:t xml:space="preserve"> </w:t>
      </w:r>
      <w:bookmarkEnd w:id="1259"/>
      <w:r w:rsidR="00361919">
        <w:t>a) Warme Luft hat eine kleinere Dichte als kalte Luft. Damit ist das Gewicht des Ballons kleiner als das Gewicht der Luft, das er verdrängt. Seine Gewichtskraft ist kleiner als seine Auftriebskraft. Der Druck der Luft hebt ihn an, er schwimmt in der Luft.</w:t>
      </w:r>
      <w:bookmarkStart w:id="1260" w:name="_Hlt85068515"/>
      <w:bookmarkEnd w:id="1260"/>
    </w:p>
    <w:p w14:paraId="4230FDE3" w14:textId="77777777" w:rsidR="00361919" w:rsidRDefault="00361919" w:rsidP="00F4625C">
      <w:pPr>
        <w:tabs>
          <w:tab w:val="left" w:pos="1418"/>
        </w:tabs>
        <w:rPr>
          <w:color w:val="000000"/>
        </w:rPr>
      </w:pPr>
      <w:r>
        <w:t>b) Luft muss soweit abkühlen, dass die Gewichtskraft des Ballons der Auftriebskraft entspricht. Der Ballonfahrer muss den Brenner ausmachen. Sinkt der Ballon, muss der Brenner kurzzeitig angemacht werden.</w:t>
      </w:r>
      <w:r>
        <w:br/>
      </w:r>
      <w:bookmarkStart w:id="1261" w:name="m324"/>
      <w:r w:rsidRPr="00361919">
        <w:rPr>
          <w:rStyle w:val="Nummer"/>
        </w:rPr>
        <w:t>324.</w:t>
      </w:r>
      <w:r>
        <w:t xml:space="preserve"> </w:t>
      </w:r>
      <w:bookmarkEnd w:id="1261"/>
      <w:r>
        <w:t>Geschwindigkeit = 9,06 m/s</w:t>
      </w:r>
      <w:r>
        <w:br/>
      </w:r>
      <w:r>
        <w:br/>
        <w:t>Richtung = 9,5° westlich</w:t>
      </w:r>
      <w:r>
        <w:br/>
      </w:r>
      <w:r>
        <w:br/>
      </w:r>
      <w:bookmarkStart w:id="1262" w:name="m325"/>
      <w:r w:rsidRPr="00361919">
        <w:rPr>
          <w:rStyle w:val="Nummer"/>
        </w:rPr>
        <w:t>325.</w:t>
      </w:r>
      <w:r>
        <w:t xml:space="preserve"> </w:t>
      </w:r>
      <w:bookmarkEnd w:id="1262"/>
      <w:r>
        <w:t xml:space="preserve">Geschwindigkeit = 2,9 m/s </w:t>
      </w:r>
      <w:r>
        <w:br/>
      </w:r>
      <w:hyperlink r:id="rId224" w:anchor="m325" w:history="1">
        <w:r>
          <w:rPr>
            <w:rStyle w:val="Hyperlink"/>
            <w:sz w:val="22"/>
          </w:rPr>
          <w:t>vollst</w:t>
        </w:r>
        <w:bookmarkStart w:id="1263" w:name="_Hlt36554168"/>
        <w:bookmarkStart w:id="1264" w:name="_Hlt36508286"/>
        <w:bookmarkEnd w:id="1263"/>
        <w:r>
          <w:rPr>
            <w:rStyle w:val="Hyperlink"/>
            <w:sz w:val="22"/>
          </w:rPr>
          <w:t>ä</w:t>
        </w:r>
        <w:bookmarkStart w:id="1265" w:name="_Hlt36476663"/>
        <w:bookmarkEnd w:id="1264"/>
        <w:bookmarkEnd w:id="1265"/>
        <w:r>
          <w:rPr>
            <w:rStyle w:val="Hyperlink"/>
            <w:sz w:val="22"/>
          </w:rPr>
          <w:t>ndig</w:t>
        </w:r>
        <w:bookmarkStart w:id="1266" w:name="_Hlt36623790"/>
        <w:bookmarkEnd w:id="1266"/>
        <w:r>
          <w:rPr>
            <w:rStyle w:val="Hyperlink"/>
            <w:sz w:val="22"/>
          </w:rPr>
          <w:t>e</w:t>
        </w:r>
        <w:bookmarkStart w:id="1267" w:name="_Hlt38006703"/>
        <w:bookmarkStart w:id="1268" w:name="_Hlt36475251"/>
        <w:bookmarkEnd w:id="1267"/>
        <w:r>
          <w:rPr>
            <w:rStyle w:val="Hyperlink"/>
            <w:sz w:val="22"/>
          </w:rPr>
          <w:t xml:space="preserve"> </w:t>
        </w:r>
        <w:bookmarkEnd w:id="1268"/>
        <w:r>
          <w:rPr>
            <w:rStyle w:val="Hyperlink"/>
            <w:sz w:val="22"/>
          </w:rPr>
          <w:t>Lösung</w:t>
        </w:r>
      </w:hyperlink>
      <w:r>
        <w:br/>
      </w:r>
      <w:r>
        <w:br/>
      </w:r>
      <w:bookmarkStart w:id="1269" w:name="m326"/>
      <w:r w:rsidRPr="00361919">
        <w:rPr>
          <w:rStyle w:val="Nummer"/>
        </w:rPr>
        <w:t>326.</w:t>
      </w:r>
      <w:r>
        <w:t xml:space="preserve"> </w:t>
      </w:r>
      <w:bookmarkEnd w:id="1269"/>
      <w:r>
        <w:t>Mit dem Strahlensatz erhält man den Weg des Radfahrers zu 125,5 m.</w:t>
      </w:r>
      <w:r>
        <w:br/>
      </w:r>
      <w:r>
        <w:lastRenderedPageBreak/>
        <w:t xml:space="preserve">Geschwindigkeit 8,4 m/s </w:t>
      </w:r>
      <w:r>
        <w:br/>
      </w:r>
      <w:r>
        <w:br/>
      </w:r>
      <w:bookmarkStart w:id="1270" w:name="m327"/>
      <w:r w:rsidRPr="00361919">
        <w:rPr>
          <w:rStyle w:val="Nummer"/>
        </w:rPr>
        <w:t>327.</w:t>
      </w:r>
      <w:bookmarkEnd w:id="1270"/>
      <w:r>
        <w:t xml:space="preserve"> </w:t>
      </w:r>
      <w:bookmarkStart w:id="1271" w:name="_Hlt496018082"/>
      <w:bookmarkEnd w:id="1271"/>
      <w:r>
        <w:t xml:space="preserve"> Sechs Schläge werden von 5 Pausen unterbrochen. </w:t>
      </w:r>
      <w:bookmarkStart w:id="1272" w:name="_Hlt496018323"/>
      <w:bookmarkEnd w:id="1272"/>
      <w:r>
        <w:t xml:space="preserve">Es dauert ein Schlag also 6/5 Sekunden. Damit dauern 12 Schläge 13,2 Sekunden. </w:t>
      </w:r>
      <w:r>
        <w:br/>
      </w:r>
      <w:r>
        <w:br/>
      </w:r>
      <w:bookmarkStart w:id="1273" w:name="m328"/>
      <w:r w:rsidRPr="00361919">
        <w:rPr>
          <w:rStyle w:val="Nummer"/>
        </w:rPr>
        <w:t>328.</w:t>
      </w:r>
      <w:r>
        <w:t xml:space="preserve"> </w:t>
      </w:r>
      <w:bookmarkEnd w:id="1273"/>
      <w:r>
        <w:rPr>
          <w:color w:val="000000"/>
        </w:rPr>
        <w:t>Das Band muss eine Geschwindigkeit von 2,53 m/s haben, damit die Kohle in den Waggon fällt.</w:t>
      </w:r>
    </w:p>
    <w:p w14:paraId="6C88C953" w14:textId="77777777" w:rsidR="00361919" w:rsidRDefault="00361919" w:rsidP="00361919">
      <w:pPr>
        <w:rPr>
          <w:color w:val="000000"/>
        </w:rPr>
      </w:pPr>
      <w:r>
        <w:rPr>
          <w:color w:val="000000"/>
        </w:rPr>
        <w:t>Die Kohle trifft unter einem Winkel von 70° auf.</w:t>
      </w:r>
    </w:p>
    <w:p w14:paraId="56A06984" w14:textId="77777777" w:rsidR="00361919" w:rsidRDefault="00B42104" w:rsidP="00361919">
      <w:hyperlink r:id="rId225" w:anchor="m328" w:history="1">
        <w:r w:rsidR="00361919">
          <w:rPr>
            <w:rStyle w:val="Hyperlink"/>
            <w:sz w:val="22"/>
          </w:rPr>
          <w:t>voll</w:t>
        </w:r>
        <w:bookmarkStart w:id="1274" w:name="_Hlt118609164"/>
        <w:bookmarkEnd w:id="1274"/>
        <w:r w:rsidR="00361919">
          <w:rPr>
            <w:rStyle w:val="Hyperlink"/>
            <w:sz w:val="22"/>
          </w:rPr>
          <w:t>ständ</w:t>
        </w:r>
        <w:bookmarkStart w:id="1275" w:name="_Hlt115698787"/>
        <w:r w:rsidR="00361919">
          <w:rPr>
            <w:rStyle w:val="Hyperlink"/>
            <w:sz w:val="22"/>
          </w:rPr>
          <w:t>i</w:t>
        </w:r>
        <w:bookmarkEnd w:id="1275"/>
        <w:r w:rsidR="00361919">
          <w:rPr>
            <w:rStyle w:val="Hyperlink"/>
            <w:sz w:val="22"/>
          </w:rPr>
          <w:t>g</w:t>
        </w:r>
        <w:bookmarkStart w:id="1276" w:name="_Hlt115691593"/>
        <w:r w:rsidR="00361919">
          <w:rPr>
            <w:rStyle w:val="Hyperlink"/>
            <w:sz w:val="22"/>
          </w:rPr>
          <w:t>e</w:t>
        </w:r>
        <w:bookmarkEnd w:id="1276"/>
        <w:r w:rsidR="00361919">
          <w:rPr>
            <w:rStyle w:val="Hyperlink"/>
            <w:sz w:val="22"/>
          </w:rPr>
          <w:t xml:space="preserve"> Lösung</w:t>
        </w:r>
      </w:hyperlink>
    </w:p>
    <w:p w14:paraId="62FCCA3D" w14:textId="77777777" w:rsidR="00361919" w:rsidRPr="00361919" w:rsidRDefault="00361919" w:rsidP="00361919">
      <w:pPr>
        <w:rPr>
          <w:rStyle w:val="Nummer"/>
        </w:rPr>
      </w:pPr>
      <w:r>
        <w:br/>
      </w:r>
      <w:bookmarkStart w:id="1277" w:name="m329"/>
      <w:r w:rsidRPr="00361919">
        <w:rPr>
          <w:rStyle w:val="Nummer"/>
        </w:rPr>
        <w:t>329.</w:t>
      </w:r>
      <w:r>
        <w:t xml:space="preserve"> </w:t>
      </w:r>
      <w:bookmarkEnd w:id="1277"/>
      <w:r>
        <w:rPr>
          <w:color w:val="000000"/>
        </w:rPr>
        <w:t>Die Streben müssen einer Belastung von 3,8 kN widerstehen können. Das ist das dreifache der Gewichtskraft der Person.</w:t>
      </w:r>
      <w:r>
        <w:br/>
      </w:r>
      <w:hyperlink r:id="rId226" w:anchor="m329" w:history="1">
        <w:r>
          <w:rPr>
            <w:rStyle w:val="Hyperlink"/>
            <w:sz w:val="22"/>
          </w:rPr>
          <w:t>voll</w:t>
        </w:r>
        <w:bookmarkStart w:id="1278" w:name="_Hlt67379213"/>
        <w:bookmarkStart w:id="1279" w:name="_Hlt248209445"/>
        <w:bookmarkEnd w:id="1278"/>
        <w:r>
          <w:rPr>
            <w:rStyle w:val="Hyperlink"/>
            <w:sz w:val="22"/>
          </w:rPr>
          <w:t>s</w:t>
        </w:r>
        <w:bookmarkEnd w:id="1279"/>
        <w:r>
          <w:rPr>
            <w:rStyle w:val="Hyperlink"/>
            <w:sz w:val="22"/>
          </w:rPr>
          <w:t>tä</w:t>
        </w:r>
        <w:bookmarkStart w:id="1280" w:name="_Hlt67383203"/>
        <w:bookmarkStart w:id="1281" w:name="_Hlt67383191"/>
        <w:bookmarkEnd w:id="1280"/>
        <w:r>
          <w:rPr>
            <w:rStyle w:val="Hyperlink"/>
            <w:sz w:val="22"/>
          </w:rPr>
          <w:t>n</w:t>
        </w:r>
        <w:bookmarkEnd w:id="1281"/>
        <w:r>
          <w:rPr>
            <w:rStyle w:val="Hyperlink"/>
            <w:sz w:val="22"/>
          </w:rPr>
          <w:t>dig</w:t>
        </w:r>
        <w:bookmarkStart w:id="1282" w:name="_Hlt115691546"/>
        <w:r>
          <w:rPr>
            <w:rStyle w:val="Hyperlink"/>
            <w:sz w:val="22"/>
          </w:rPr>
          <w:t>e</w:t>
        </w:r>
        <w:bookmarkEnd w:id="1282"/>
        <w:r>
          <w:rPr>
            <w:rStyle w:val="Hyperlink"/>
            <w:sz w:val="22"/>
          </w:rPr>
          <w:t xml:space="preserve"> Lösung</w:t>
        </w:r>
      </w:hyperlink>
      <w:r>
        <w:br/>
      </w:r>
      <w:r>
        <w:br/>
      </w:r>
      <w:bookmarkStart w:id="1283" w:name="m330"/>
      <w:r w:rsidRPr="00361919">
        <w:rPr>
          <w:rStyle w:val="Nummer"/>
        </w:rPr>
        <w:t>330.</w:t>
      </w:r>
      <w:r>
        <w:t xml:space="preserve"> </w:t>
      </w:r>
      <w:bookmarkStart w:id="1284" w:name="_Hlt61704213"/>
      <w:bookmarkEnd w:id="1283"/>
      <w:r>
        <w:t>Radius = 7271 km</w:t>
      </w:r>
      <w:r>
        <w:br/>
        <w:t>Gravitationskraft = Radialkraft</w:t>
      </w:r>
      <w:r>
        <w:br/>
        <w:t>T = 2 PI/</w:t>
      </w:r>
      <w:r>
        <w:sym w:font="Symbol" w:char="F0D6"/>
      </w:r>
      <w:r>
        <w:t>(</w:t>
      </w:r>
      <w:r>
        <w:rPr>
          <w:rFonts w:ascii="Symbol" w:hAnsi="Symbol"/>
        </w:rPr>
        <w:t></w:t>
      </w:r>
      <w:r>
        <w:t xml:space="preserve"> * (M/r))</w:t>
      </w:r>
      <w:r>
        <w:br/>
        <w:t>T = 6172 s = 1,7 h</w:t>
      </w:r>
      <w:r>
        <w:br/>
      </w:r>
      <w:bookmarkEnd w:id="1284"/>
      <w:r>
        <w:br/>
      </w:r>
      <w:bookmarkStart w:id="1285" w:name="m331"/>
      <w:r w:rsidRPr="00361919">
        <w:rPr>
          <w:rStyle w:val="Nummer"/>
        </w:rPr>
        <w:t xml:space="preserve">331. </w:t>
      </w:r>
      <w:bookmarkEnd w:id="1285"/>
      <w:r>
        <w:t>a) Periodendauer T = 4s</w:t>
      </w:r>
      <w:r>
        <w:br/>
        <w:t>Frequenz f = 0,25 Hz</w:t>
      </w:r>
      <w:r>
        <w:br/>
        <w:t xml:space="preserve">Wellenlänge </w:t>
      </w:r>
      <w:r>
        <w:rPr>
          <w:rFonts w:ascii="Symbol" w:hAnsi="Symbol"/>
        </w:rPr>
        <w:sym w:font="Symbol" w:char="F06C"/>
      </w:r>
      <w:r>
        <w:rPr>
          <w:rFonts w:ascii="Symbol" w:hAnsi="Symbol"/>
        </w:rPr>
        <w:t></w:t>
      </w:r>
      <w:r>
        <w:t>= 0,03m</w:t>
      </w:r>
      <w:r>
        <w:br/>
        <w:t xml:space="preserve">b) </w:t>
      </w:r>
      <w:bookmarkStart w:id="1286" w:name="_Hlt496413332"/>
      <w:bookmarkEnd w:id="1286"/>
      <w:r>
        <w:t xml:space="preserve">Wellengleichung: y = </w:t>
      </w:r>
      <w:proofErr w:type="spellStart"/>
      <w:r>
        <w:t>y</w:t>
      </w:r>
      <w:r>
        <w:rPr>
          <w:vertAlign w:val="subscript"/>
        </w:rPr>
        <w:t>max</w:t>
      </w:r>
      <w:proofErr w:type="spellEnd"/>
      <w:r>
        <w:t xml:space="preserve"> * sin 2</w:t>
      </w:r>
      <w:r>
        <w:sym w:font="Symbol" w:char="F070"/>
      </w:r>
      <w:r>
        <w:t xml:space="preserve"> (t/4s - x/0,03m)</w:t>
      </w:r>
      <w:r>
        <w:br/>
      </w:r>
      <w:r>
        <w:br/>
      </w:r>
      <w:bookmarkStart w:id="1287" w:name="m332"/>
      <w:r w:rsidRPr="00361919">
        <w:rPr>
          <w:rStyle w:val="Nummer"/>
        </w:rPr>
        <w:t>332.</w:t>
      </w:r>
    </w:p>
    <w:tbl>
      <w:tblPr>
        <w:tblW w:w="0" w:type="auto"/>
        <w:tblLayout w:type="fixed"/>
        <w:tblCellMar>
          <w:left w:w="70" w:type="dxa"/>
          <w:right w:w="70" w:type="dxa"/>
        </w:tblCellMar>
        <w:tblLook w:val="0000" w:firstRow="0" w:lastRow="0" w:firstColumn="0" w:lastColumn="0" w:noHBand="0" w:noVBand="0"/>
      </w:tblPr>
      <w:tblGrid>
        <w:gridCol w:w="1913"/>
        <w:gridCol w:w="1559"/>
      </w:tblGrid>
      <w:tr w:rsidR="00361919" w14:paraId="35731EE5" w14:textId="77777777" w:rsidTr="00E8325B">
        <w:tc>
          <w:tcPr>
            <w:tcW w:w="1913" w:type="dxa"/>
          </w:tcPr>
          <w:bookmarkEnd w:id="1287"/>
          <w:p w14:paraId="16E76579" w14:textId="77777777" w:rsidR="00361919" w:rsidRDefault="00361919" w:rsidP="00361919">
            <w:r>
              <w:t>Zeit für 90 km</w:t>
            </w:r>
          </w:p>
        </w:tc>
        <w:tc>
          <w:tcPr>
            <w:tcW w:w="1559" w:type="dxa"/>
          </w:tcPr>
          <w:p w14:paraId="462C883B" w14:textId="77777777" w:rsidR="00361919" w:rsidRDefault="00361919" w:rsidP="00361919">
            <w:r>
              <w:t>1,29 h</w:t>
            </w:r>
          </w:p>
        </w:tc>
      </w:tr>
      <w:tr w:rsidR="00361919" w14:paraId="6138E92C" w14:textId="77777777" w:rsidTr="00E8325B">
        <w:tc>
          <w:tcPr>
            <w:tcW w:w="1913" w:type="dxa"/>
          </w:tcPr>
          <w:p w14:paraId="1C74FA68" w14:textId="77777777" w:rsidR="00361919" w:rsidRDefault="00361919" w:rsidP="00361919">
            <w:r>
              <w:t>Zeit für 30 km</w:t>
            </w:r>
          </w:p>
        </w:tc>
        <w:tc>
          <w:tcPr>
            <w:tcW w:w="1559" w:type="dxa"/>
          </w:tcPr>
          <w:p w14:paraId="4EB718A2" w14:textId="77777777" w:rsidR="00361919" w:rsidRDefault="00361919" w:rsidP="00361919">
            <w:r>
              <w:t>0,3 h</w:t>
            </w:r>
          </w:p>
        </w:tc>
      </w:tr>
      <w:tr w:rsidR="00361919" w14:paraId="610BABAA" w14:textId="77777777" w:rsidTr="00E8325B">
        <w:tc>
          <w:tcPr>
            <w:tcW w:w="1913" w:type="dxa"/>
          </w:tcPr>
          <w:p w14:paraId="5F563385" w14:textId="77777777" w:rsidR="00361919" w:rsidRDefault="00361919" w:rsidP="00361919">
            <w:r>
              <w:t>Gesamt + Pause</w:t>
            </w:r>
          </w:p>
        </w:tc>
        <w:tc>
          <w:tcPr>
            <w:tcW w:w="1559" w:type="dxa"/>
          </w:tcPr>
          <w:p w14:paraId="09035CCC" w14:textId="77777777" w:rsidR="00361919" w:rsidRDefault="00361919" w:rsidP="00361919">
            <w:r>
              <w:t>1,76 h</w:t>
            </w:r>
          </w:p>
        </w:tc>
      </w:tr>
      <w:tr w:rsidR="00361919" w14:paraId="403A2383" w14:textId="77777777" w:rsidTr="00E8325B">
        <w:tc>
          <w:tcPr>
            <w:tcW w:w="1913" w:type="dxa"/>
          </w:tcPr>
          <w:p w14:paraId="17C58362" w14:textId="77777777" w:rsidR="00361919" w:rsidRDefault="00361919" w:rsidP="00361919"/>
        </w:tc>
        <w:tc>
          <w:tcPr>
            <w:tcW w:w="1559" w:type="dxa"/>
          </w:tcPr>
          <w:p w14:paraId="0F4E0C4A" w14:textId="77777777" w:rsidR="00361919" w:rsidRDefault="00361919" w:rsidP="00361919">
            <w:r>
              <w:t>1 h 45 min</w:t>
            </w:r>
          </w:p>
        </w:tc>
      </w:tr>
    </w:tbl>
    <w:p w14:paraId="11712E03" w14:textId="77777777" w:rsidR="00E8325B" w:rsidRPr="00E8325B" w:rsidRDefault="00E8325B" w:rsidP="00D54469">
      <w:r>
        <w:rPr>
          <w:rStyle w:val="Nummer"/>
          <w:b w:val="0"/>
        </w:rPr>
        <w:t>Durchschnittsgeschwindigkeit: 68,5</w:t>
      </w:r>
      <w:r>
        <w:t>km/h.</w:t>
      </w:r>
    </w:p>
    <w:p w14:paraId="3DFEDF43" w14:textId="77777777" w:rsidR="00D54469" w:rsidRPr="00D54469" w:rsidRDefault="00B42104" w:rsidP="00D54469">
      <w:pPr>
        <w:rPr>
          <w:rStyle w:val="Nummer"/>
          <w:b w:val="0"/>
        </w:rPr>
      </w:pPr>
      <w:hyperlink r:id="rId227" w:anchor="m332" w:history="1">
        <w:r w:rsidR="00D54469" w:rsidRPr="00E8325B">
          <w:rPr>
            <w:rStyle w:val="Hyperlink"/>
            <w:sz w:val="22"/>
          </w:rPr>
          <w:t>vollständige Lösung</w:t>
        </w:r>
      </w:hyperlink>
    </w:p>
    <w:p w14:paraId="75C7F3B0" w14:textId="77777777" w:rsidR="00361919" w:rsidRPr="00361919" w:rsidRDefault="00361919" w:rsidP="00361919">
      <w:pPr>
        <w:rPr>
          <w:rStyle w:val="Nummer"/>
        </w:rPr>
      </w:pPr>
      <w:r w:rsidRPr="00361919">
        <w:rPr>
          <w:rStyle w:val="Nummer"/>
        </w:rPr>
        <w:br/>
      </w:r>
      <w:bookmarkStart w:id="1288" w:name="m333"/>
      <w:bookmarkStart w:id="1289" w:name="_Hlt129009239"/>
      <w:r w:rsidRPr="00361919">
        <w:rPr>
          <w:rStyle w:val="Nummer"/>
        </w:rPr>
        <w:t>333.</w:t>
      </w:r>
      <w:bookmarkEnd w:id="1288"/>
      <w:r>
        <w:t xml:space="preserve"> </w:t>
      </w:r>
      <w:bookmarkEnd w:id="1289"/>
      <w:r>
        <w:t>Überholzeit 17 s</w:t>
      </w:r>
      <w:r>
        <w:br/>
        <w:t>Fahrstrecke des schnellen Autos 332 m</w:t>
      </w:r>
      <w:r>
        <w:br/>
      </w:r>
      <w:hyperlink r:id="rId228" w:anchor="m333" w:history="1">
        <w:r>
          <w:rPr>
            <w:rStyle w:val="Hyperlink"/>
            <w:sz w:val="22"/>
          </w:rPr>
          <w:t>voll</w:t>
        </w:r>
        <w:bookmarkStart w:id="1290" w:name="_Hlt32215887"/>
        <w:bookmarkStart w:id="1291" w:name="_Hlt11125582"/>
        <w:bookmarkEnd w:id="1290"/>
        <w:r>
          <w:rPr>
            <w:rStyle w:val="Hyperlink"/>
            <w:sz w:val="22"/>
          </w:rPr>
          <w:t>s</w:t>
        </w:r>
        <w:bookmarkEnd w:id="1291"/>
        <w:r>
          <w:rPr>
            <w:rStyle w:val="Hyperlink"/>
            <w:sz w:val="22"/>
          </w:rPr>
          <w:t>t</w:t>
        </w:r>
        <w:bookmarkStart w:id="1292" w:name="_Hlt129009435"/>
        <w:bookmarkStart w:id="1293" w:name="_Hlt35772073"/>
        <w:bookmarkEnd w:id="1292"/>
        <w:r>
          <w:rPr>
            <w:rStyle w:val="Hyperlink"/>
            <w:sz w:val="22"/>
          </w:rPr>
          <w:t>ä</w:t>
        </w:r>
        <w:bookmarkStart w:id="1294" w:name="_Hlt35319034"/>
        <w:bookmarkStart w:id="1295" w:name="_Hlt35318900"/>
        <w:bookmarkEnd w:id="1293"/>
        <w:bookmarkEnd w:id="1294"/>
        <w:r>
          <w:rPr>
            <w:rStyle w:val="Hyperlink"/>
            <w:sz w:val="22"/>
          </w:rPr>
          <w:t>n</w:t>
        </w:r>
        <w:bookmarkEnd w:id="1295"/>
        <w:r>
          <w:rPr>
            <w:rStyle w:val="Hyperlink"/>
            <w:sz w:val="22"/>
          </w:rPr>
          <w:t>d</w:t>
        </w:r>
        <w:bookmarkStart w:id="1296" w:name="_Hlt36343305"/>
        <w:bookmarkEnd w:id="1296"/>
        <w:r>
          <w:rPr>
            <w:rStyle w:val="Hyperlink"/>
            <w:sz w:val="22"/>
          </w:rPr>
          <w:t>i</w:t>
        </w:r>
        <w:bookmarkStart w:id="1297" w:name="_Hlt36475145"/>
        <w:bookmarkStart w:id="1298" w:name="_Hlt11125657"/>
        <w:bookmarkEnd w:id="1297"/>
        <w:r>
          <w:rPr>
            <w:rStyle w:val="Hyperlink"/>
            <w:sz w:val="22"/>
          </w:rPr>
          <w:t>g</w:t>
        </w:r>
        <w:bookmarkEnd w:id="1298"/>
        <w:r>
          <w:rPr>
            <w:rStyle w:val="Hyperlink"/>
            <w:sz w:val="22"/>
          </w:rPr>
          <w:t>e Lösung</w:t>
        </w:r>
      </w:hyperlink>
      <w:r>
        <w:br/>
      </w:r>
      <w:r w:rsidRPr="00361919">
        <w:rPr>
          <w:rStyle w:val="Nummer"/>
        </w:rPr>
        <w:br/>
      </w:r>
      <w:bookmarkStart w:id="1299" w:name="m334"/>
      <w:r w:rsidRPr="00361919">
        <w:rPr>
          <w:rStyle w:val="Nummer"/>
        </w:rPr>
        <w:t>3</w:t>
      </w:r>
      <w:bookmarkStart w:id="1300" w:name="_Hlt36343345"/>
      <w:bookmarkEnd w:id="1300"/>
      <w:r w:rsidRPr="00361919">
        <w:rPr>
          <w:rStyle w:val="Nummer"/>
        </w:rPr>
        <w:t xml:space="preserve">34. </w:t>
      </w:r>
      <w:bookmarkEnd w:id="1299"/>
    </w:p>
    <w:tbl>
      <w:tblPr>
        <w:tblW w:w="0" w:type="auto"/>
        <w:tblLayout w:type="fixed"/>
        <w:tblCellMar>
          <w:left w:w="70" w:type="dxa"/>
          <w:right w:w="70" w:type="dxa"/>
        </w:tblCellMar>
        <w:tblLook w:val="0000" w:firstRow="0" w:lastRow="0" w:firstColumn="0" w:lastColumn="0" w:noHBand="0" w:noVBand="0"/>
      </w:tblPr>
      <w:tblGrid>
        <w:gridCol w:w="1701"/>
        <w:gridCol w:w="1701"/>
      </w:tblGrid>
      <w:tr w:rsidR="00361919" w14:paraId="2965E13C" w14:textId="77777777">
        <w:tc>
          <w:tcPr>
            <w:tcW w:w="1701" w:type="dxa"/>
          </w:tcPr>
          <w:p w14:paraId="12DCABCA" w14:textId="77777777" w:rsidR="00361919" w:rsidRDefault="00361919" w:rsidP="00361919">
            <w:r>
              <w:t>Länge</w:t>
            </w:r>
          </w:p>
        </w:tc>
        <w:tc>
          <w:tcPr>
            <w:tcW w:w="1701" w:type="dxa"/>
          </w:tcPr>
          <w:p w14:paraId="36B719CF" w14:textId="77777777" w:rsidR="00361919" w:rsidRDefault="00361919" w:rsidP="00361919">
            <w:r>
              <w:t>859 mm</w:t>
            </w:r>
          </w:p>
        </w:tc>
      </w:tr>
    </w:tbl>
    <w:p w14:paraId="447E75C4" w14:textId="77777777" w:rsidR="00361919" w:rsidRDefault="00B42104" w:rsidP="00361919">
      <w:hyperlink r:id="rId229" w:anchor="m334" w:history="1">
        <w:r w:rsidR="00361919">
          <w:rPr>
            <w:rStyle w:val="Hyperlink"/>
            <w:sz w:val="22"/>
          </w:rPr>
          <w:t>voll</w:t>
        </w:r>
        <w:bookmarkStart w:id="1301" w:name="_Hlt40842643"/>
        <w:bookmarkStart w:id="1302" w:name="_Hlt40842235"/>
        <w:bookmarkEnd w:id="1301"/>
        <w:r w:rsidR="00361919">
          <w:rPr>
            <w:rStyle w:val="Hyperlink"/>
            <w:sz w:val="22"/>
          </w:rPr>
          <w:t>s</w:t>
        </w:r>
        <w:bookmarkEnd w:id="1302"/>
        <w:r w:rsidR="00361919">
          <w:rPr>
            <w:rStyle w:val="Hyperlink"/>
            <w:sz w:val="22"/>
          </w:rPr>
          <w:t>tändige Lösung</w:t>
        </w:r>
      </w:hyperlink>
      <w:bookmarkStart w:id="1303" w:name="_Hlt40842213"/>
      <w:bookmarkEnd w:id="1303"/>
      <w:r w:rsidR="00361919" w:rsidRPr="00361919">
        <w:rPr>
          <w:rStyle w:val="Nummer"/>
        </w:rPr>
        <w:br/>
      </w:r>
      <w:r w:rsidR="00361919" w:rsidRPr="00361919">
        <w:rPr>
          <w:rStyle w:val="Nummer"/>
        </w:rPr>
        <w:br/>
      </w:r>
      <w:bookmarkStart w:id="1304" w:name="m335"/>
      <w:r w:rsidR="00361919" w:rsidRPr="00361919">
        <w:rPr>
          <w:rStyle w:val="Nummer"/>
        </w:rPr>
        <w:t>335.</w:t>
      </w:r>
      <w:r w:rsidR="00361919">
        <w:t xml:space="preserve"> </w:t>
      </w:r>
      <w:bookmarkEnd w:id="1304"/>
      <w:r w:rsidR="00361919">
        <w:t>a) Wellenlänge 0,05 m</w:t>
      </w:r>
      <w:r w:rsidR="00361919">
        <w:br/>
        <w:t>Wellengleichung für t = 0,05 s: y = 2 cm * sin (2</w:t>
      </w:r>
      <w:r w:rsidR="00361919">
        <w:rPr>
          <w:rFonts w:ascii="Symbol" w:hAnsi="Symbol"/>
        </w:rPr>
        <w:t></w:t>
      </w:r>
      <w:r w:rsidR="00361919">
        <w:t xml:space="preserve"> * (x/0,05))</w:t>
      </w:r>
      <w:r w:rsidR="00361919">
        <w:br/>
        <w:t>daraus Wertetabelle erstellen für x in 5*10</w:t>
      </w:r>
      <w:r w:rsidR="00361919">
        <w:rPr>
          <w:vertAlign w:val="superscript"/>
        </w:rPr>
        <w:t>-3</w:t>
      </w:r>
      <w:r w:rsidR="00361919">
        <w:t xml:space="preserve"> Schritten </w:t>
      </w:r>
      <w:r w:rsidR="00361919">
        <w:br/>
        <w:t>b) Wellengleichung für x = 3,75 cm: y= 2 cm * co</w:t>
      </w:r>
      <w:r w:rsidR="0090614A">
        <w:t>s</w:t>
      </w:r>
      <w:r w:rsidR="00361919">
        <w:t xml:space="preserve"> (2</w:t>
      </w:r>
      <w:r w:rsidR="00361919">
        <w:rPr>
          <w:rFonts w:ascii="Symbol" w:hAnsi="Symbol"/>
        </w:rPr>
        <w:t></w:t>
      </w:r>
      <w:r w:rsidR="00361919">
        <w:t>*(t/0,02))</w:t>
      </w:r>
      <w:r w:rsidR="00361919">
        <w:br/>
        <w:t xml:space="preserve">c) a = </w:t>
      </w:r>
      <w:proofErr w:type="spellStart"/>
      <w:r w:rsidR="00361919">
        <w:t>Momentanbild</w:t>
      </w:r>
      <w:proofErr w:type="spellEnd"/>
      <w:r w:rsidR="00361919">
        <w:t xml:space="preserve"> der Welle</w:t>
      </w:r>
      <w:r w:rsidR="00361919">
        <w:br/>
        <w:t>b = zeitliches Abbild einer Schwingung</w:t>
      </w:r>
      <w:r w:rsidR="00361919">
        <w:br/>
      </w:r>
      <w:hyperlink r:id="rId230" w:anchor="m335" w:history="1">
        <w:r w:rsidR="00361919">
          <w:rPr>
            <w:rStyle w:val="Hyperlink"/>
            <w:sz w:val="22"/>
          </w:rPr>
          <w:t>vol</w:t>
        </w:r>
        <w:bookmarkStart w:id="1305" w:name="_Hlt62912260"/>
        <w:bookmarkStart w:id="1306" w:name="_Hlt62912153"/>
        <w:bookmarkEnd w:id="1305"/>
        <w:r w:rsidR="00361919">
          <w:rPr>
            <w:rStyle w:val="Hyperlink"/>
            <w:sz w:val="22"/>
          </w:rPr>
          <w:t>l</w:t>
        </w:r>
        <w:bookmarkEnd w:id="1306"/>
        <w:r w:rsidR="00361919">
          <w:rPr>
            <w:rStyle w:val="Hyperlink"/>
            <w:sz w:val="22"/>
          </w:rPr>
          <w:t>st</w:t>
        </w:r>
        <w:bookmarkStart w:id="1307" w:name="_Hlt125941282"/>
        <w:bookmarkStart w:id="1308" w:name="_Hlt62912266"/>
        <w:bookmarkEnd w:id="1307"/>
        <w:r w:rsidR="00361919">
          <w:rPr>
            <w:rStyle w:val="Hyperlink"/>
            <w:sz w:val="22"/>
          </w:rPr>
          <w:t>ä</w:t>
        </w:r>
        <w:bookmarkEnd w:id="1308"/>
        <w:r w:rsidR="00361919">
          <w:rPr>
            <w:rStyle w:val="Hyperlink"/>
            <w:sz w:val="22"/>
          </w:rPr>
          <w:t>n</w:t>
        </w:r>
        <w:bookmarkStart w:id="1309" w:name="_Hlt125897655"/>
        <w:r w:rsidR="00361919">
          <w:rPr>
            <w:rStyle w:val="Hyperlink"/>
            <w:sz w:val="22"/>
          </w:rPr>
          <w:t>d</w:t>
        </w:r>
        <w:bookmarkEnd w:id="1309"/>
        <w:r w:rsidR="00361919">
          <w:rPr>
            <w:rStyle w:val="Hyperlink"/>
            <w:sz w:val="22"/>
          </w:rPr>
          <w:t>ige L</w:t>
        </w:r>
        <w:bookmarkStart w:id="1310" w:name="_Hlt125897792"/>
        <w:r w:rsidR="00361919">
          <w:rPr>
            <w:rStyle w:val="Hyperlink"/>
            <w:sz w:val="22"/>
          </w:rPr>
          <w:t>ö</w:t>
        </w:r>
        <w:bookmarkStart w:id="1311" w:name="_Hlt62912100"/>
        <w:bookmarkEnd w:id="1310"/>
        <w:bookmarkEnd w:id="1311"/>
        <w:r w:rsidR="00361919">
          <w:rPr>
            <w:rStyle w:val="Hyperlink"/>
            <w:sz w:val="22"/>
          </w:rPr>
          <w:t>sung</w:t>
        </w:r>
      </w:hyperlink>
      <w:r w:rsidR="00361919">
        <w:br/>
      </w:r>
      <w:r w:rsidR="00361919">
        <w:br/>
      </w:r>
      <w:r w:rsidR="00361919">
        <w:br/>
      </w:r>
      <w:bookmarkStart w:id="1312" w:name="m336"/>
      <w:r w:rsidR="00361919" w:rsidRPr="00361919">
        <w:rPr>
          <w:rStyle w:val="Nummer"/>
        </w:rPr>
        <w:t>3</w:t>
      </w:r>
      <w:bookmarkStart w:id="1313" w:name="_Hlt45288282"/>
      <w:bookmarkEnd w:id="1313"/>
      <w:r w:rsidR="00361919" w:rsidRPr="00361919">
        <w:rPr>
          <w:rStyle w:val="Nummer"/>
        </w:rPr>
        <w:t>36.</w:t>
      </w:r>
      <w:r w:rsidR="00361919">
        <w:t xml:space="preserve"> </w:t>
      </w:r>
      <w:bookmarkEnd w:id="1312"/>
      <w:r w:rsidR="00361919">
        <w:t xml:space="preserve">Das Rad </w:t>
      </w:r>
      <w:r w:rsidR="009320B8">
        <w:t>macht</w:t>
      </w:r>
      <w:r w:rsidR="00361919">
        <w:t xml:space="preserve"> 187 Umdrehungen in einer Minute.</w:t>
      </w:r>
      <w:r w:rsidR="00361919">
        <w:br/>
      </w:r>
      <w:hyperlink r:id="rId231" w:anchor="m336" w:history="1">
        <w:r w:rsidR="00361919">
          <w:rPr>
            <w:rStyle w:val="Hyperlink"/>
            <w:sz w:val="22"/>
          </w:rPr>
          <w:t>vollst</w:t>
        </w:r>
        <w:bookmarkStart w:id="1314" w:name="_Hlt35319269"/>
        <w:r w:rsidR="00361919">
          <w:rPr>
            <w:rStyle w:val="Hyperlink"/>
            <w:sz w:val="22"/>
          </w:rPr>
          <w:t>ä</w:t>
        </w:r>
        <w:bookmarkEnd w:id="1314"/>
        <w:r w:rsidR="00361919">
          <w:rPr>
            <w:rStyle w:val="Hyperlink"/>
            <w:sz w:val="22"/>
          </w:rPr>
          <w:t>ndige L</w:t>
        </w:r>
        <w:bookmarkStart w:id="1315" w:name="_Hlt35319262"/>
        <w:bookmarkStart w:id="1316" w:name="_Hlt35319254"/>
        <w:bookmarkEnd w:id="1315"/>
        <w:r w:rsidR="00361919">
          <w:rPr>
            <w:rStyle w:val="Hyperlink"/>
            <w:sz w:val="22"/>
          </w:rPr>
          <w:t>ö</w:t>
        </w:r>
        <w:bookmarkEnd w:id="1316"/>
        <w:r w:rsidR="00361919">
          <w:rPr>
            <w:rStyle w:val="Hyperlink"/>
            <w:sz w:val="22"/>
          </w:rPr>
          <w:t>sung</w:t>
        </w:r>
      </w:hyperlink>
    </w:p>
    <w:p w14:paraId="4278B82B" w14:textId="77777777" w:rsidR="00361919" w:rsidRDefault="00361919" w:rsidP="00361919">
      <w:r>
        <w:br/>
      </w:r>
      <w:r>
        <w:br/>
      </w:r>
      <w:bookmarkStart w:id="1317" w:name="m337"/>
      <w:r w:rsidR="002F62D1">
        <w:rPr>
          <w:rStyle w:val="Nummer"/>
        </w:rPr>
        <w:lastRenderedPageBreak/>
        <w:t>337</w:t>
      </w:r>
      <w:bookmarkEnd w:id="1317"/>
      <w:r w:rsidR="002F62D1">
        <w:rPr>
          <w:rStyle w:val="Nummer"/>
        </w:rPr>
        <w:t>.</w:t>
      </w:r>
      <w:r w:rsidRPr="00361919">
        <w:rPr>
          <w:rStyle w:val="Nummer"/>
        </w:rPr>
        <w:t xml:space="preserve"> </w:t>
      </w:r>
      <w:r>
        <w:t>a) Beschleunigung 3,5 m/s²</w:t>
      </w:r>
      <w:r>
        <w:br/>
        <w:t>b) Zeit 7,1 s</w:t>
      </w:r>
      <w:r>
        <w:br/>
        <w:t>c) Zeit 4,8 s</w:t>
      </w:r>
      <w:r>
        <w:br/>
        <w:t>d) Bremsbeschleunigung 5 m/s²</w:t>
      </w:r>
      <w:r>
        <w:br/>
        <w:t>Weg 62,5 m</w:t>
      </w:r>
      <w:r>
        <w:br/>
      </w:r>
      <w:hyperlink r:id="rId232" w:anchor="m337" w:history="1">
        <w:r>
          <w:rPr>
            <w:rStyle w:val="Hyperlink"/>
            <w:sz w:val="22"/>
          </w:rPr>
          <w:t>vollst</w:t>
        </w:r>
        <w:bookmarkStart w:id="1318" w:name="_Hlt36440558"/>
        <w:bookmarkStart w:id="1319" w:name="_Hlt36440554"/>
        <w:bookmarkEnd w:id="1318"/>
        <w:r>
          <w:rPr>
            <w:rStyle w:val="Hyperlink"/>
            <w:sz w:val="22"/>
          </w:rPr>
          <w:t>ä</w:t>
        </w:r>
        <w:bookmarkEnd w:id="1319"/>
        <w:r>
          <w:rPr>
            <w:rStyle w:val="Hyperlink"/>
            <w:sz w:val="22"/>
          </w:rPr>
          <w:t>n</w:t>
        </w:r>
        <w:bookmarkStart w:id="1320" w:name="_Hlt36440596"/>
        <w:r>
          <w:rPr>
            <w:rStyle w:val="Hyperlink"/>
            <w:sz w:val="22"/>
          </w:rPr>
          <w:t>d</w:t>
        </w:r>
        <w:bookmarkEnd w:id="1320"/>
        <w:r>
          <w:rPr>
            <w:rStyle w:val="Hyperlink"/>
            <w:sz w:val="22"/>
          </w:rPr>
          <w:t>ige Lösung</w:t>
        </w:r>
      </w:hyperlink>
      <w:r>
        <w:br/>
      </w:r>
      <w:r>
        <w:br/>
      </w:r>
      <w:bookmarkStart w:id="1321" w:name="_Hlt38006881"/>
      <w:bookmarkStart w:id="1322" w:name="m338"/>
      <w:bookmarkEnd w:id="1321"/>
      <w:r w:rsidR="002F62D1">
        <w:rPr>
          <w:rStyle w:val="Nummer"/>
        </w:rPr>
        <w:t>338</w:t>
      </w:r>
      <w:bookmarkEnd w:id="1322"/>
      <w:r w:rsidR="002F62D1">
        <w:rPr>
          <w:rStyle w:val="Nummer"/>
        </w:rPr>
        <w:t>.</w:t>
      </w:r>
      <w:r>
        <w:t xml:space="preserve"> a) Triebwerk: Gas tritt mit hoher Geschwindigkeit aus -&gt; Impuls in Flugrichtung</w:t>
      </w:r>
      <w:r>
        <w:br/>
        <w:t>b) Die Abbremsung muss 95,2 m vor dem Ankoppeln eingeleitet werden und dauert 12,2 s.</w:t>
      </w:r>
    </w:p>
    <w:p w14:paraId="2C3E2CE7" w14:textId="77777777" w:rsidR="00361919" w:rsidRDefault="00361919" w:rsidP="00361919"/>
    <w:p w14:paraId="684D673E" w14:textId="77777777" w:rsidR="00361919" w:rsidRDefault="00361919" w:rsidP="00361919">
      <w:r>
        <w:t xml:space="preserve">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85"/>
        <w:gridCol w:w="1085"/>
        <w:gridCol w:w="1085"/>
        <w:gridCol w:w="1085"/>
        <w:gridCol w:w="1085"/>
        <w:gridCol w:w="1085"/>
        <w:gridCol w:w="1085"/>
        <w:gridCol w:w="1085"/>
        <w:gridCol w:w="1085"/>
      </w:tblGrid>
      <w:tr w:rsidR="00361919" w14:paraId="1619353B" w14:textId="77777777">
        <w:tc>
          <w:tcPr>
            <w:tcW w:w="1085" w:type="dxa"/>
          </w:tcPr>
          <w:p w14:paraId="7C7EA0BE" w14:textId="77777777" w:rsidR="00361919" w:rsidRDefault="00361919" w:rsidP="00361919">
            <w:pPr>
              <w:jc w:val="center"/>
            </w:pPr>
            <w:r>
              <w:t>t in s</w:t>
            </w:r>
          </w:p>
        </w:tc>
        <w:tc>
          <w:tcPr>
            <w:tcW w:w="1085" w:type="dxa"/>
          </w:tcPr>
          <w:p w14:paraId="20E99675" w14:textId="77777777" w:rsidR="00361919" w:rsidRDefault="00361919" w:rsidP="00361919">
            <w:pPr>
              <w:jc w:val="center"/>
            </w:pPr>
            <w:r>
              <w:t>0</w:t>
            </w:r>
          </w:p>
        </w:tc>
        <w:tc>
          <w:tcPr>
            <w:tcW w:w="1085" w:type="dxa"/>
          </w:tcPr>
          <w:p w14:paraId="3C3DBCAD" w14:textId="77777777" w:rsidR="00361919" w:rsidRDefault="00361919" w:rsidP="00361919">
            <w:pPr>
              <w:jc w:val="center"/>
            </w:pPr>
            <w:r>
              <w:t>2</w:t>
            </w:r>
          </w:p>
        </w:tc>
        <w:tc>
          <w:tcPr>
            <w:tcW w:w="1085" w:type="dxa"/>
          </w:tcPr>
          <w:p w14:paraId="277C1F34" w14:textId="77777777" w:rsidR="00361919" w:rsidRDefault="00361919" w:rsidP="00361919">
            <w:pPr>
              <w:jc w:val="center"/>
            </w:pPr>
            <w:r>
              <w:t>4</w:t>
            </w:r>
          </w:p>
        </w:tc>
        <w:tc>
          <w:tcPr>
            <w:tcW w:w="1085" w:type="dxa"/>
          </w:tcPr>
          <w:p w14:paraId="5FC5C603" w14:textId="77777777" w:rsidR="00361919" w:rsidRDefault="00361919" w:rsidP="00361919">
            <w:pPr>
              <w:jc w:val="center"/>
            </w:pPr>
            <w:r>
              <w:t>6</w:t>
            </w:r>
          </w:p>
        </w:tc>
        <w:tc>
          <w:tcPr>
            <w:tcW w:w="1085" w:type="dxa"/>
          </w:tcPr>
          <w:p w14:paraId="414A3CCD" w14:textId="77777777" w:rsidR="00361919" w:rsidRDefault="00361919" w:rsidP="00361919">
            <w:pPr>
              <w:jc w:val="center"/>
            </w:pPr>
            <w:r>
              <w:t>8</w:t>
            </w:r>
          </w:p>
        </w:tc>
        <w:tc>
          <w:tcPr>
            <w:tcW w:w="1085" w:type="dxa"/>
          </w:tcPr>
          <w:p w14:paraId="580B6AE6" w14:textId="77777777" w:rsidR="00361919" w:rsidRDefault="00361919" w:rsidP="00361919">
            <w:pPr>
              <w:jc w:val="center"/>
            </w:pPr>
            <w:r>
              <w:t>10</w:t>
            </w:r>
          </w:p>
        </w:tc>
        <w:tc>
          <w:tcPr>
            <w:tcW w:w="1085" w:type="dxa"/>
          </w:tcPr>
          <w:p w14:paraId="4910DF02" w14:textId="77777777" w:rsidR="00361919" w:rsidRDefault="00361919" w:rsidP="00361919">
            <w:pPr>
              <w:jc w:val="center"/>
            </w:pPr>
            <w:r>
              <w:t>12</w:t>
            </w:r>
          </w:p>
        </w:tc>
        <w:tc>
          <w:tcPr>
            <w:tcW w:w="1085" w:type="dxa"/>
          </w:tcPr>
          <w:p w14:paraId="27482752" w14:textId="77777777" w:rsidR="00361919" w:rsidRDefault="00361919" w:rsidP="00361919">
            <w:pPr>
              <w:jc w:val="center"/>
            </w:pPr>
            <w:r>
              <w:t>12,2</w:t>
            </w:r>
          </w:p>
        </w:tc>
      </w:tr>
      <w:tr w:rsidR="00361919" w14:paraId="504080CA" w14:textId="77777777">
        <w:tc>
          <w:tcPr>
            <w:tcW w:w="1085" w:type="dxa"/>
          </w:tcPr>
          <w:p w14:paraId="601BD400" w14:textId="77777777" w:rsidR="00361919" w:rsidRDefault="00361919" w:rsidP="00361919">
            <w:pPr>
              <w:jc w:val="center"/>
            </w:pPr>
            <w:r>
              <w:t>s in m</w:t>
            </w:r>
          </w:p>
        </w:tc>
        <w:tc>
          <w:tcPr>
            <w:tcW w:w="1085" w:type="dxa"/>
          </w:tcPr>
          <w:p w14:paraId="26A0ED5A" w14:textId="77777777" w:rsidR="00361919" w:rsidRDefault="00361919" w:rsidP="00361919">
            <w:pPr>
              <w:jc w:val="center"/>
            </w:pPr>
            <w:r>
              <w:t>0</w:t>
            </w:r>
          </w:p>
        </w:tc>
        <w:tc>
          <w:tcPr>
            <w:tcW w:w="1085" w:type="dxa"/>
          </w:tcPr>
          <w:p w14:paraId="06BE5803" w14:textId="77777777" w:rsidR="00361919" w:rsidRDefault="00361919" w:rsidP="00361919">
            <w:pPr>
              <w:jc w:val="center"/>
            </w:pPr>
            <w:r>
              <w:t>27,64</w:t>
            </w:r>
          </w:p>
        </w:tc>
        <w:tc>
          <w:tcPr>
            <w:tcW w:w="1085" w:type="dxa"/>
          </w:tcPr>
          <w:p w14:paraId="4F43150D" w14:textId="77777777" w:rsidR="00361919" w:rsidRDefault="00361919" w:rsidP="00361919">
            <w:pPr>
              <w:jc w:val="center"/>
            </w:pPr>
            <w:r>
              <w:t>50,56</w:t>
            </w:r>
          </w:p>
        </w:tc>
        <w:tc>
          <w:tcPr>
            <w:tcW w:w="1085" w:type="dxa"/>
          </w:tcPr>
          <w:p w14:paraId="5B8B62C5" w14:textId="77777777" w:rsidR="00361919" w:rsidRDefault="00361919" w:rsidP="00361919">
            <w:pPr>
              <w:jc w:val="center"/>
            </w:pPr>
            <w:r>
              <w:t>68,76</w:t>
            </w:r>
          </w:p>
        </w:tc>
        <w:tc>
          <w:tcPr>
            <w:tcW w:w="1085" w:type="dxa"/>
          </w:tcPr>
          <w:p w14:paraId="0D59119C" w14:textId="77777777" w:rsidR="00361919" w:rsidRDefault="00361919" w:rsidP="00361919">
            <w:pPr>
              <w:jc w:val="center"/>
            </w:pPr>
            <w:r>
              <w:t>82,24</w:t>
            </w:r>
          </w:p>
        </w:tc>
        <w:tc>
          <w:tcPr>
            <w:tcW w:w="1085" w:type="dxa"/>
          </w:tcPr>
          <w:p w14:paraId="2D0552AF" w14:textId="77777777" w:rsidR="00361919" w:rsidRDefault="00361919" w:rsidP="00361919">
            <w:pPr>
              <w:jc w:val="center"/>
            </w:pPr>
            <w:r>
              <w:t>91</w:t>
            </w:r>
          </w:p>
        </w:tc>
        <w:tc>
          <w:tcPr>
            <w:tcW w:w="1085" w:type="dxa"/>
          </w:tcPr>
          <w:p w14:paraId="4041C237" w14:textId="77777777" w:rsidR="00361919" w:rsidRDefault="00361919" w:rsidP="00361919">
            <w:pPr>
              <w:jc w:val="center"/>
            </w:pPr>
            <w:r>
              <w:t>95,04</w:t>
            </w:r>
          </w:p>
        </w:tc>
        <w:tc>
          <w:tcPr>
            <w:tcW w:w="1085" w:type="dxa"/>
          </w:tcPr>
          <w:p w14:paraId="35C48C20" w14:textId="77777777" w:rsidR="00361919" w:rsidRDefault="00361919" w:rsidP="00361919">
            <w:pPr>
              <w:jc w:val="center"/>
            </w:pPr>
            <w:r>
              <w:t>95,2</w:t>
            </w:r>
          </w:p>
        </w:tc>
      </w:tr>
    </w:tbl>
    <w:p w14:paraId="5599A511" w14:textId="77777777" w:rsidR="00361919" w:rsidRDefault="00361919" w:rsidP="003619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3"/>
      </w:tblGrid>
      <w:tr w:rsidR="00361919" w14:paraId="77FAE919" w14:textId="77777777">
        <w:tc>
          <w:tcPr>
            <w:tcW w:w="9773" w:type="dxa"/>
          </w:tcPr>
          <w:p w14:paraId="025E554C" w14:textId="77777777" w:rsidR="00361919" w:rsidRDefault="00B42104" w:rsidP="00361919">
            <w:r>
              <w:pict w14:anchorId="72CD9883">
                <v:shape id="_x0000_i1073" type="#_x0000_t75" style="width:481.1pt;height:313.1pt" fillcolor="window">
                  <v:imagedata r:id="rId233" o:title="lsm338"/>
                </v:shape>
              </w:pict>
            </w:r>
          </w:p>
        </w:tc>
      </w:tr>
      <w:tr w:rsidR="00361919" w14:paraId="3270F118" w14:textId="77777777">
        <w:tc>
          <w:tcPr>
            <w:tcW w:w="9773" w:type="dxa"/>
          </w:tcPr>
          <w:p w14:paraId="6FCD4F87" w14:textId="77777777" w:rsidR="00361919" w:rsidRDefault="00B42104" w:rsidP="00361919">
            <w:hyperlink r:id="rId234" w:history="1">
              <w:r w:rsidR="00361919">
                <w:rPr>
                  <w:rStyle w:val="Hyperlink"/>
                  <w:sz w:val="22"/>
                </w:rPr>
                <w:t>zur Excel-Tabelle</w:t>
              </w:r>
            </w:hyperlink>
          </w:p>
        </w:tc>
      </w:tr>
    </w:tbl>
    <w:p w14:paraId="31DDF3B8" w14:textId="77777777" w:rsidR="00361919" w:rsidRDefault="00361919" w:rsidP="00361919"/>
    <w:p w14:paraId="2ADBB70E" w14:textId="77777777" w:rsidR="00361919" w:rsidRDefault="00361919" w:rsidP="00361919">
      <w:pPr>
        <w:widowControl w:val="0"/>
      </w:pPr>
      <w:r>
        <w:t>d) Nach der Kopplung bewegen sich beide Raumschiffe mit 0,1 m/s weiter. Die Raumstadion hat ihre Geschwindigkeit um 0,1 m/s und das Transportraumschiff um 0,5 m/s geändert.</w:t>
      </w:r>
    </w:p>
    <w:p w14:paraId="4A0A6C6D" w14:textId="77777777" w:rsidR="00361919" w:rsidRDefault="00B42104" w:rsidP="00361919">
      <w:pPr>
        <w:widowControl w:val="0"/>
      </w:pPr>
      <w:hyperlink r:id="rId235" w:anchor="m338" w:history="1">
        <w:r w:rsidR="00361919">
          <w:rPr>
            <w:rStyle w:val="Hyperlink"/>
            <w:sz w:val="22"/>
          </w:rPr>
          <w:t>vo</w:t>
        </w:r>
        <w:bookmarkStart w:id="1323" w:name="_Hlt164746788"/>
        <w:bookmarkStart w:id="1324" w:name="_Hlt164746778"/>
        <w:bookmarkEnd w:id="1323"/>
        <w:r w:rsidR="00361919">
          <w:rPr>
            <w:rStyle w:val="Hyperlink"/>
            <w:sz w:val="22"/>
          </w:rPr>
          <w:t>l</w:t>
        </w:r>
        <w:bookmarkEnd w:id="1324"/>
        <w:r w:rsidR="00361919">
          <w:rPr>
            <w:rStyle w:val="Hyperlink"/>
            <w:sz w:val="22"/>
          </w:rPr>
          <w:t>l</w:t>
        </w:r>
        <w:bookmarkStart w:id="1325" w:name="_Hlt164829530"/>
        <w:bookmarkEnd w:id="1325"/>
        <w:r w:rsidR="00361919">
          <w:rPr>
            <w:rStyle w:val="Hyperlink"/>
            <w:sz w:val="22"/>
          </w:rPr>
          <w:t>ständ</w:t>
        </w:r>
        <w:bookmarkStart w:id="1326" w:name="_Hlt164746742"/>
        <w:bookmarkStart w:id="1327" w:name="_Hlt164755689"/>
        <w:bookmarkEnd w:id="1326"/>
        <w:r w:rsidR="00361919">
          <w:rPr>
            <w:rStyle w:val="Hyperlink"/>
            <w:sz w:val="22"/>
          </w:rPr>
          <w:t>i</w:t>
        </w:r>
        <w:bookmarkStart w:id="1328" w:name="_Hlt164755675"/>
        <w:bookmarkEnd w:id="1327"/>
        <w:bookmarkEnd w:id="1328"/>
        <w:r w:rsidR="00361919">
          <w:rPr>
            <w:rStyle w:val="Hyperlink"/>
            <w:sz w:val="22"/>
          </w:rPr>
          <w:t>ge Lösung</w:t>
        </w:r>
      </w:hyperlink>
    </w:p>
    <w:p w14:paraId="0CEE715C" w14:textId="77777777" w:rsidR="00BA4994" w:rsidRDefault="00361919" w:rsidP="00361919">
      <w:r>
        <w:br/>
      </w:r>
      <w:bookmarkStart w:id="1329" w:name="m339"/>
      <w:r w:rsidR="00A049F4">
        <w:rPr>
          <w:rStyle w:val="Nummer"/>
        </w:rPr>
        <w:t>339</w:t>
      </w:r>
      <w:bookmarkEnd w:id="1329"/>
      <w:r w:rsidR="00A049F4">
        <w:rPr>
          <w:rStyle w:val="Nummer"/>
        </w:rPr>
        <w:t>.</w:t>
      </w:r>
      <w:r>
        <w:t xml:space="preserve"> Weg 13,3 m</w:t>
      </w:r>
      <w:r>
        <w:br/>
        <w:t>Zeit 4,7 s</w:t>
      </w:r>
      <w:r>
        <w:br/>
        <w:t>nach halber Zeit:</w:t>
      </w:r>
      <w:r>
        <w:br/>
        <w:t>Geschwindigkeit 10 km/h</w:t>
      </w:r>
      <w:r>
        <w:br/>
        <w:t>Weg 3,3 s</w:t>
      </w:r>
      <w:r>
        <w:br/>
      </w:r>
      <w:hyperlink r:id="rId236" w:anchor="m339" w:history="1">
        <w:r>
          <w:rPr>
            <w:rStyle w:val="Hyperlink"/>
            <w:sz w:val="22"/>
          </w:rPr>
          <w:t>voll</w:t>
        </w:r>
        <w:bookmarkStart w:id="1330" w:name="_Hlt243886244"/>
        <w:bookmarkStart w:id="1331" w:name="_Hlt243886233"/>
        <w:bookmarkEnd w:id="1330"/>
        <w:r>
          <w:rPr>
            <w:rStyle w:val="Hyperlink"/>
            <w:sz w:val="22"/>
          </w:rPr>
          <w:t>s</w:t>
        </w:r>
        <w:bookmarkEnd w:id="1331"/>
        <w:r>
          <w:rPr>
            <w:rStyle w:val="Hyperlink"/>
            <w:sz w:val="22"/>
          </w:rPr>
          <w:t>tändi</w:t>
        </w:r>
        <w:bookmarkStart w:id="1332" w:name="_Hlt40706405"/>
        <w:bookmarkStart w:id="1333" w:name="_Hlt164651185"/>
        <w:bookmarkEnd w:id="1332"/>
        <w:r>
          <w:rPr>
            <w:rStyle w:val="Hyperlink"/>
            <w:sz w:val="22"/>
          </w:rPr>
          <w:t>g</w:t>
        </w:r>
        <w:bookmarkStart w:id="1334" w:name="_Hlt36440417"/>
        <w:bookmarkStart w:id="1335" w:name="_Hlt36438153"/>
        <w:bookmarkEnd w:id="1333"/>
        <w:bookmarkEnd w:id="1334"/>
        <w:r>
          <w:rPr>
            <w:rStyle w:val="Hyperlink"/>
            <w:sz w:val="22"/>
          </w:rPr>
          <w:t>e</w:t>
        </w:r>
        <w:bookmarkEnd w:id="1335"/>
        <w:r>
          <w:rPr>
            <w:rStyle w:val="Hyperlink"/>
            <w:sz w:val="22"/>
          </w:rPr>
          <w:t xml:space="preserve"> Lösung</w:t>
        </w:r>
        <w:bookmarkStart w:id="1336" w:name="_Hlt36438052"/>
        <w:bookmarkEnd w:id="1336"/>
      </w:hyperlink>
      <w:r>
        <w:br/>
      </w:r>
      <w:r>
        <w:br/>
      </w:r>
      <w:r w:rsidRPr="00361919">
        <w:rPr>
          <w:rStyle w:val="Nummer"/>
        </w:rPr>
        <w:lastRenderedPageBreak/>
        <w:t>3</w:t>
      </w:r>
      <w:bookmarkStart w:id="1337" w:name="m340"/>
      <w:r w:rsidRPr="00361919">
        <w:rPr>
          <w:rStyle w:val="Nummer"/>
        </w:rPr>
        <w:t>4</w:t>
      </w:r>
      <w:bookmarkEnd w:id="1337"/>
      <w:r w:rsidRPr="00361919">
        <w:rPr>
          <w:rStyle w:val="Nummer"/>
        </w:rPr>
        <w:t>0.</w:t>
      </w:r>
      <w:r>
        <w:t xml:space="preserve"> a) Geschwindigkeit 31,3 m/s</w:t>
      </w:r>
      <w:r>
        <w:br/>
        <w:t>b) Luftreibung</w:t>
      </w:r>
      <w:r>
        <w:br/>
      </w:r>
      <w:r>
        <w:br/>
      </w:r>
      <w:bookmarkStart w:id="1338" w:name="m341"/>
      <w:r w:rsidRPr="00361919">
        <w:rPr>
          <w:rStyle w:val="Nummer"/>
        </w:rPr>
        <w:t>341.</w:t>
      </w:r>
      <w:r>
        <w:t xml:space="preserve"> </w:t>
      </w:r>
      <w:bookmarkEnd w:id="1338"/>
      <w:r>
        <w:t>Zeit zwischen zwei Erschütterungen:  0,83 s</w:t>
      </w:r>
      <w:r>
        <w:br/>
        <w:t>Geschwindigkeit : 18 m/s = 65 km/h</w:t>
      </w:r>
      <w:bookmarkStart w:id="1339" w:name="_Hlt496348061"/>
      <w:bookmarkEnd w:id="1339"/>
      <w:r>
        <w:br/>
        <w:t>Resonanz</w:t>
      </w:r>
      <w:r>
        <w:br/>
      </w:r>
      <w:r>
        <w:br/>
      </w:r>
      <w:bookmarkStart w:id="1340" w:name="m342"/>
      <w:r w:rsidRPr="00361919">
        <w:rPr>
          <w:rStyle w:val="Nummer"/>
        </w:rPr>
        <w:t>342.</w:t>
      </w:r>
      <w:r>
        <w:t xml:space="preserve"> </w:t>
      </w:r>
      <w:bookmarkEnd w:id="1340"/>
      <w:r>
        <w:t>a) U</w:t>
      </w:r>
      <w:bookmarkStart w:id="1341" w:name="_Hlt496350430"/>
      <w:bookmarkEnd w:id="1341"/>
      <w:r>
        <w:t>mlaufzeit 0,06 s</w:t>
      </w:r>
      <w:bookmarkStart w:id="1342" w:name="_Hlt496350447"/>
      <w:bookmarkEnd w:id="1342"/>
      <w:r>
        <w:br/>
        <w:t>Winkelgeschwindigkeit 104,9 1/s</w:t>
      </w:r>
      <w:bookmarkStart w:id="1343" w:name="_Hlt496350664"/>
      <w:bookmarkEnd w:id="1343"/>
      <w:r>
        <w:br/>
        <w:t>Bahngeschwindigkeit 18,9 m/s</w:t>
      </w:r>
      <w:r>
        <w:br/>
        <w:t>b) vor dem Ablösen : gleichförmige Kreisbewegung</w:t>
      </w:r>
      <w:r>
        <w:br/>
        <w:t>nach dem Ablösen : schräger Wurf, Aufschlag unterhalb des Abwurfpunktes</w:t>
      </w:r>
      <w:r>
        <w:br/>
        <w:t xml:space="preserve">c) </w:t>
      </w:r>
      <w:proofErr w:type="spellStart"/>
      <w:r>
        <w:t>Wurfhöhe</w:t>
      </w:r>
      <w:proofErr w:type="spellEnd"/>
      <w:r>
        <w:t>: 15 m (</w:t>
      </w:r>
      <w:proofErr w:type="spellStart"/>
      <w:r>
        <w:t>Wurfhöhe</w:t>
      </w:r>
      <w:proofErr w:type="spellEnd"/>
      <w:r>
        <w:t xml:space="preserve"> schräger Wurf + 1,25 m + Höhe des Abwurfpunktes über der Achse (0,156 m)</w:t>
      </w:r>
      <w:bookmarkStart w:id="1344" w:name="_Hlt496352368"/>
      <w:bookmarkEnd w:id="1344"/>
      <w:r>
        <w:br/>
        <w:t>Wurfweite: 32,32 m (Gleichung für die Wurfparabel nach x umstellen (quadratische Gleichung) und y = -1,4 m einsetzen, ergibt zwei Lösungen)</w:t>
      </w:r>
      <w:r>
        <w:br/>
      </w:r>
      <w:r>
        <w:br/>
      </w:r>
      <w:bookmarkStart w:id="1345" w:name="m343"/>
      <w:r w:rsidRPr="00361919">
        <w:rPr>
          <w:rStyle w:val="Nummer"/>
        </w:rPr>
        <w:t>343.</w:t>
      </w:r>
      <w:bookmarkEnd w:id="1345"/>
      <w:r>
        <w:t xml:space="preserve"> </w:t>
      </w:r>
    </w:p>
    <w:p w14:paraId="327F8F25" w14:textId="77777777" w:rsidR="00BA4994" w:rsidRDefault="00BA4994" w:rsidP="00361919">
      <w:r>
        <w:t>Richtig sind b) und d)</w:t>
      </w:r>
    </w:p>
    <w:p w14:paraId="62A3452C" w14:textId="77777777" w:rsidR="00BA4994" w:rsidRDefault="00BA4994" w:rsidP="00361919">
      <w:r>
        <w:t>Beide Fahrzeuge fahren in entgegen gesetzter Richtung. Fahrzeug B fährt zum Koordinatenursprung hin und Fahrzeug fährt weg. Damit ist ein Überholen nicht möglich.</w:t>
      </w:r>
    </w:p>
    <w:p w14:paraId="2CA194CF" w14:textId="77777777" w:rsidR="00BA4994" w:rsidRDefault="00BA4994" w:rsidP="00361919">
      <w:r>
        <w:t>Zum Zeitpunkt 5 min sind beide Fahrzeuge gleich weit vom Nullpunkt entfernt, sie begegnen sich also.</w:t>
      </w:r>
    </w:p>
    <w:p w14:paraId="4DD68B49" w14:textId="1512463D" w:rsidR="00BA4994" w:rsidRDefault="00BA4994" w:rsidP="00361919">
      <w:r>
        <w:t xml:space="preserve">Die Geschwindigkeit erkennt man am Anstieg der s(t)-Kurven. Das Fahrzeug B hat vom </w:t>
      </w:r>
      <w:r w:rsidR="00201FC5">
        <w:t>B</w:t>
      </w:r>
      <w:r>
        <w:t>etrag her einen größeren Anstieg und ist demnach auch schneller als Fahrzeug A.</w:t>
      </w:r>
    </w:p>
    <w:p w14:paraId="3AAA514D" w14:textId="77777777" w:rsidR="00BA4994" w:rsidRDefault="00BA4994" w:rsidP="00361919"/>
    <w:p w14:paraId="32FDD263" w14:textId="77777777" w:rsidR="00BA4994" w:rsidRDefault="00B42104" w:rsidP="00361919">
      <w:r>
        <w:pict w14:anchorId="5460D4C5">
          <v:shape id="_x0000_i1074" type="#_x0000_t75" style="width:320.75pt;height:230.2pt">
            <v:imagedata r:id="rId237" o:title="m343_2"/>
          </v:shape>
        </w:pict>
      </w:r>
    </w:p>
    <w:p w14:paraId="4E7CEA85" w14:textId="77777777" w:rsidR="00BA4994" w:rsidRDefault="00BA4994" w:rsidP="00361919"/>
    <w:p w14:paraId="293DBFE4" w14:textId="77777777" w:rsidR="00361919" w:rsidRDefault="00361919" w:rsidP="00361919">
      <w:r>
        <w:br/>
      </w:r>
      <w:r w:rsidRPr="00361919">
        <w:rPr>
          <w:rStyle w:val="Nummer"/>
        </w:rPr>
        <w:t>3</w:t>
      </w:r>
      <w:bookmarkStart w:id="1346" w:name="m344"/>
      <w:r w:rsidRPr="00361919">
        <w:rPr>
          <w:rStyle w:val="Nummer"/>
        </w:rPr>
        <w:t>4</w:t>
      </w:r>
      <w:bookmarkEnd w:id="1346"/>
      <w:r w:rsidRPr="00361919">
        <w:rPr>
          <w:rStyle w:val="Nummer"/>
        </w:rPr>
        <w:t>4.</w:t>
      </w:r>
      <w:r>
        <w:t xml:space="preserve"> Die Bremsbeschleunigung ist 464,8 m/s² groß. Auf den Fahrer wirkt eine Kraft von 35,3 kN. </w:t>
      </w:r>
      <w:hyperlink r:id="rId238" w:anchor="m344" w:history="1">
        <w:r>
          <w:rPr>
            <w:rStyle w:val="Hyperlink"/>
            <w:sz w:val="22"/>
          </w:rPr>
          <w:t>volls</w:t>
        </w:r>
        <w:bookmarkStart w:id="1347" w:name="_Hlt44745603"/>
        <w:r>
          <w:rPr>
            <w:rStyle w:val="Hyperlink"/>
            <w:sz w:val="22"/>
          </w:rPr>
          <w:t>t</w:t>
        </w:r>
        <w:bookmarkStart w:id="1348" w:name="_Hlt44766970"/>
        <w:bookmarkEnd w:id="1347"/>
        <w:bookmarkEnd w:id="1348"/>
        <w:r>
          <w:rPr>
            <w:rStyle w:val="Hyperlink"/>
            <w:sz w:val="22"/>
          </w:rPr>
          <w:t>ä</w:t>
        </w:r>
        <w:bookmarkStart w:id="1349" w:name="_Hlt182287005"/>
        <w:bookmarkEnd w:id="1349"/>
        <w:r>
          <w:rPr>
            <w:rStyle w:val="Hyperlink"/>
            <w:sz w:val="22"/>
          </w:rPr>
          <w:t>nd</w:t>
        </w:r>
        <w:bookmarkStart w:id="1350" w:name="_Hlt52178295"/>
        <w:bookmarkStart w:id="1351" w:name="_Hlt52178283"/>
        <w:bookmarkEnd w:id="1350"/>
        <w:r>
          <w:rPr>
            <w:rStyle w:val="Hyperlink"/>
            <w:sz w:val="22"/>
          </w:rPr>
          <w:t>i</w:t>
        </w:r>
        <w:bookmarkEnd w:id="1351"/>
        <w:r>
          <w:rPr>
            <w:rStyle w:val="Hyperlink"/>
            <w:sz w:val="22"/>
          </w:rPr>
          <w:t>ge Lösung</w:t>
        </w:r>
      </w:hyperlink>
      <w:bookmarkStart w:id="1352" w:name="_Hlt44745596"/>
      <w:bookmarkEnd w:id="1352"/>
      <w:r>
        <w:br/>
      </w:r>
      <w:r>
        <w:br/>
      </w:r>
      <w:r w:rsidRPr="00361919">
        <w:rPr>
          <w:rStyle w:val="Nummer"/>
        </w:rPr>
        <w:t>34</w:t>
      </w:r>
      <w:bookmarkStart w:id="1353" w:name="m345"/>
      <w:bookmarkEnd w:id="1353"/>
      <w:r w:rsidRPr="00361919">
        <w:rPr>
          <w:rStyle w:val="Nummer"/>
        </w:rPr>
        <w:t>5.</w:t>
      </w:r>
      <w:r>
        <w:t xml:space="preserve"> a) Geschwindigkeit = 18 m/s = 64,8 km/h</w:t>
      </w:r>
      <w:r>
        <w:br/>
        <w:t>b) Bremszeit = 150 s = 2,5 min</w:t>
      </w:r>
      <w:r>
        <w:br/>
        <w:t>Reisezeit = 630 s = 10,5 min</w:t>
      </w:r>
      <w:r>
        <w:br/>
      </w:r>
      <w:r>
        <w:lastRenderedPageBreak/>
        <w:t>c) s</w:t>
      </w:r>
      <w:r>
        <w:rPr>
          <w:vertAlign w:val="subscript"/>
        </w:rPr>
        <w:t>1</w:t>
      </w:r>
      <w:r>
        <w:t xml:space="preserve"> = 1620m, s</w:t>
      </w:r>
      <w:r>
        <w:rPr>
          <w:vertAlign w:val="subscript"/>
        </w:rPr>
        <w:t>2</w:t>
      </w:r>
      <w:r>
        <w:t xml:space="preserve"> = 5400m, s</w:t>
      </w:r>
      <w:r>
        <w:rPr>
          <w:vertAlign w:val="subscript"/>
        </w:rPr>
        <w:t>3</w:t>
      </w:r>
      <w:r>
        <w:t xml:space="preserve"> = 1350m</w:t>
      </w:r>
      <w:r>
        <w:br/>
        <w:t>Gesamtweg = 8370 m</w:t>
      </w:r>
      <w:r>
        <w:br/>
      </w:r>
      <w:hyperlink r:id="rId239" w:anchor="m345" w:history="1">
        <w:r>
          <w:rPr>
            <w:rStyle w:val="Hyperlink"/>
            <w:sz w:val="22"/>
          </w:rPr>
          <w:t>v</w:t>
        </w:r>
        <w:bookmarkStart w:id="1354" w:name="_Hlt36438059"/>
        <w:bookmarkStart w:id="1355" w:name="_Hlt36438055"/>
        <w:bookmarkEnd w:id="1354"/>
        <w:r>
          <w:rPr>
            <w:rStyle w:val="Hyperlink"/>
            <w:sz w:val="22"/>
          </w:rPr>
          <w:t>o</w:t>
        </w:r>
        <w:bookmarkEnd w:id="1355"/>
        <w:r>
          <w:rPr>
            <w:rStyle w:val="Hyperlink"/>
            <w:sz w:val="22"/>
          </w:rPr>
          <w:t>lls</w:t>
        </w:r>
        <w:bookmarkStart w:id="1356" w:name="_Hlt36438062"/>
        <w:r>
          <w:rPr>
            <w:rStyle w:val="Hyperlink"/>
            <w:sz w:val="22"/>
          </w:rPr>
          <w:t>t</w:t>
        </w:r>
        <w:bookmarkStart w:id="1357" w:name="_Hlt212458472"/>
        <w:bookmarkEnd w:id="1356"/>
        <w:bookmarkEnd w:id="1357"/>
        <w:r>
          <w:rPr>
            <w:rStyle w:val="Hyperlink"/>
            <w:sz w:val="22"/>
          </w:rPr>
          <w:t>än</w:t>
        </w:r>
        <w:bookmarkStart w:id="1358" w:name="_Hlt44745536"/>
        <w:r>
          <w:rPr>
            <w:rStyle w:val="Hyperlink"/>
            <w:sz w:val="22"/>
          </w:rPr>
          <w:t>d</w:t>
        </w:r>
        <w:bookmarkEnd w:id="1358"/>
        <w:r>
          <w:rPr>
            <w:rStyle w:val="Hyperlink"/>
            <w:sz w:val="22"/>
          </w:rPr>
          <w:t>ig</w:t>
        </w:r>
        <w:bookmarkStart w:id="1359" w:name="_Hlt49412993"/>
        <w:bookmarkStart w:id="1360" w:name="_Hlt36349712"/>
        <w:bookmarkEnd w:id="1359"/>
        <w:r>
          <w:rPr>
            <w:rStyle w:val="Hyperlink"/>
            <w:sz w:val="22"/>
          </w:rPr>
          <w:t>e</w:t>
        </w:r>
        <w:bookmarkStart w:id="1361" w:name="_Hlt36349701"/>
        <w:bookmarkEnd w:id="1360"/>
        <w:r>
          <w:rPr>
            <w:rStyle w:val="Hyperlink"/>
            <w:sz w:val="22"/>
          </w:rPr>
          <w:t xml:space="preserve"> </w:t>
        </w:r>
        <w:bookmarkEnd w:id="1361"/>
        <w:r>
          <w:rPr>
            <w:rStyle w:val="Hyperlink"/>
            <w:sz w:val="22"/>
          </w:rPr>
          <w:t>Lösung</w:t>
        </w:r>
      </w:hyperlink>
      <w:bookmarkStart w:id="1362" w:name="_Hlt36349692"/>
      <w:bookmarkEnd w:id="1362"/>
      <w:r>
        <w:br/>
      </w:r>
      <w:r>
        <w:br/>
      </w:r>
      <w:r w:rsidRPr="00361919">
        <w:rPr>
          <w:rStyle w:val="Nummer"/>
        </w:rPr>
        <w:t>34</w:t>
      </w:r>
      <w:bookmarkStart w:id="1363" w:name="m346"/>
      <w:r w:rsidRPr="00361919">
        <w:rPr>
          <w:rStyle w:val="Nummer"/>
        </w:rPr>
        <w:t>6</w:t>
      </w:r>
      <w:bookmarkEnd w:id="1363"/>
      <w:r w:rsidRPr="00361919">
        <w:rPr>
          <w:rStyle w:val="Nummer"/>
        </w:rPr>
        <w:t>.</w:t>
      </w:r>
      <w:r>
        <w:t xml:space="preserve"> a) Hangabtriebskraft auf m</w:t>
      </w:r>
      <w:r>
        <w:rPr>
          <w:vertAlign w:val="subscript"/>
        </w:rPr>
        <w:t>1</w:t>
      </w:r>
      <w:r>
        <w:t xml:space="preserve"> + Gewichtskraft auf m</w:t>
      </w:r>
      <w:r>
        <w:rPr>
          <w:vertAlign w:val="subscript"/>
        </w:rPr>
        <w:t>2</w:t>
      </w:r>
      <w:r>
        <w:t xml:space="preserve"> = Reibungskraft auf m</w:t>
      </w:r>
      <w:r>
        <w:rPr>
          <w:vertAlign w:val="subscript"/>
        </w:rPr>
        <w:t>1</w:t>
      </w:r>
      <w:r>
        <w:t xml:space="preserve"> </w:t>
      </w:r>
      <w:r>
        <w:br/>
        <w:t>m</w:t>
      </w:r>
      <w:r>
        <w:rPr>
          <w:vertAlign w:val="subscript"/>
        </w:rPr>
        <w:t>1</w:t>
      </w:r>
      <w:r>
        <w:t>g sin(35°) + m</w:t>
      </w:r>
      <w:r>
        <w:rPr>
          <w:vertAlign w:val="subscript"/>
        </w:rPr>
        <w:t>2</w:t>
      </w:r>
      <w:r>
        <w:t>g = fm</w:t>
      </w:r>
      <w:r>
        <w:rPr>
          <w:vertAlign w:val="subscript"/>
        </w:rPr>
        <w:t>1</w:t>
      </w:r>
      <w:r>
        <w:t>g cos(35°)</w:t>
      </w:r>
      <w:r>
        <w:br/>
        <w:t>m</w:t>
      </w:r>
      <w:r>
        <w:rPr>
          <w:vertAlign w:val="subscript"/>
        </w:rPr>
        <w:t>2</w:t>
      </w:r>
      <w:r>
        <w:t xml:space="preserve"> = 1,47 kg</w:t>
      </w:r>
      <w:r>
        <w:br/>
      </w:r>
      <w:r>
        <w:br/>
        <w:t>b) Zugkraft im Seil ist die Gewichtskraft des Körpers K</w:t>
      </w:r>
      <w:r>
        <w:rPr>
          <w:vertAlign w:val="subscript"/>
        </w:rPr>
        <w:t>2</w:t>
      </w:r>
      <w:r>
        <w:t xml:space="preserve"> = 14,4 N oder</w:t>
      </w:r>
      <w:r>
        <w:br/>
        <w:t>die Differenz aus der Reibungskraft (81,9 N) und der Hangabtriebskraft (67,5 N).</w:t>
      </w:r>
      <w:r>
        <w:br/>
      </w:r>
      <w:r>
        <w:br/>
        <w:t xml:space="preserve">c) Die Zugkraft im Seil beträgt jetzt 26,4 N. </w:t>
      </w:r>
      <w:r>
        <w:br/>
      </w:r>
      <w:hyperlink r:id="rId240" w:anchor="m346" w:history="1">
        <w:r>
          <w:rPr>
            <w:rStyle w:val="Hyperlink"/>
            <w:sz w:val="22"/>
          </w:rPr>
          <w:t>vollstän</w:t>
        </w:r>
        <w:bookmarkStart w:id="1364" w:name="_Hlt6184238"/>
        <w:r>
          <w:rPr>
            <w:rStyle w:val="Hyperlink"/>
            <w:sz w:val="22"/>
          </w:rPr>
          <w:t>d</w:t>
        </w:r>
        <w:bookmarkStart w:id="1365" w:name="_Hlt6186400"/>
        <w:bookmarkEnd w:id="1364"/>
        <w:r>
          <w:rPr>
            <w:rStyle w:val="Hyperlink"/>
            <w:sz w:val="22"/>
          </w:rPr>
          <w:t>i</w:t>
        </w:r>
        <w:bookmarkStart w:id="1366" w:name="_Hlt6186721"/>
        <w:bookmarkEnd w:id="1365"/>
        <w:bookmarkEnd w:id="1366"/>
        <w:r>
          <w:rPr>
            <w:rStyle w:val="Hyperlink"/>
            <w:sz w:val="22"/>
          </w:rPr>
          <w:t>g</w:t>
        </w:r>
        <w:bookmarkStart w:id="1367" w:name="_Hlt6186542"/>
        <w:r>
          <w:rPr>
            <w:rStyle w:val="Hyperlink"/>
            <w:sz w:val="22"/>
          </w:rPr>
          <w:t>e</w:t>
        </w:r>
        <w:bookmarkStart w:id="1368" w:name="_Hlt6186336"/>
        <w:bookmarkEnd w:id="1367"/>
        <w:r>
          <w:rPr>
            <w:rStyle w:val="Hyperlink"/>
            <w:sz w:val="22"/>
          </w:rPr>
          <w:t xml:space="preserve"> </w:t>
        </w:r>
        <w:bookmarkStart w:id="1369" w:name="_Hlt6184331"/>
        <w:bookmarkEnd w:id="1368"/>
        <w:r>
          <w:rPr>
            <w:rStyle w:val="Hyperlink"/>
            <w:sz w:val="22"/>
          </w:rPr>
          <w:t>L</w:t>
        </w:r>
        <w:bookmarkStart w:id="1370" w:name="_Hlt6184230"/>
        <w:bookmarkStart w:id="1371" w:name="_Hlt6184037"/>
        <w:bookmarkEnd w:id="1369"/>
        <w:bookmarkEnd w:id="1370"/>
        <w:r>
          <w:rPr>
            <w:rStyle w:val="Hyperlink"/>
            <w:sz w:val="22"/>
          </w:rPr>
          <w:t>ö</w:t>
        </w:r>
        <w:bookmarkEnd w:id="1371"/>
        <w:r>
          <w:rPr>
            <w:rStyle w:val="Hyperlink"/>
            <w:sz w:val="22"/>
          </w:rPr>
          <w:t>su</w:t>
        </w:r>
        <w:bookmarkStart w:id="1372" w:name="_Hlt6186517"/>
        <w:r>
          <w:rPr>
            <w:rStyle w:val="Hyperlink"/>
            <w:sz w:val="22"/>
          </w:rPr>
          <w:t>n</w:t>
        </w:r>
        <w:bookmarkEnd w:id="1372"/>
        <w:r>
          <w:rPr>
            <w:rStyle w:val="Hyperlink"/>
            <w:sz w:val="22"/>
          </w:rPr>
          <w:t>g</w:t>
        </w:r>
      </w:hyperlink>
      <w:r>
        <w:br/>
      </w:r>
      <w:r>
        <w:br/>
      </w:r>
      <w:r w:rsidRPr="00361919">
        <w:rPr>
          <w:rStyle w:val="Nummer"/>
        </w:rPr>
        <w:t>3</w:t>
      </w:r>
      <w:bookmarkStart w:id="1373" w:name="m347"/>
      <w:r w:rsidRPr="00361919">
        <w:rPr>
          <w:rStyle w:val="Nummer"/>
        </w:rPr>
        <w:t>4</w:t>
      </w:r>
      <w:bookmarkEnd w:id="1373"/>
      <w:r w:rsidRPr="00361919">
        <w:rPr>
          <w:rStyle w:val="Nummer"/>
        </w:rPr>
        <w:t>7.</w:t>
      </w:r>
      <w:r>
        <w:t xml:space="preserve"> </w:t>
      </w:r>
      <w:r>
        <w:br/>
        <w:t xml:space="preserve">Der Wagen wird mit 0,49m/s² abgebremst, das heißt, seine Geschwindigkeit wird je Sekunde um 0,49 m/s kleiner. Dabei </w:t>
      </w:r>
      <w:r w:rsidR="001278CD">
        <w:t>sind</w:t>
      </w:r>
      <w:r>
        <w:t xml:space="preserve"> die Masse und die Anfangsgeschwindigkeit des Wagens völlig egal.</w:t>
      </w:r>
      <w:r>
        <w:br/>
      </w:r>
      <w:hyperlink r:id="rId241" w:anchor="m347" w:history="1">
        <w:r>
          <w:rPr>
            <w:rStyle w:val="Hyperlink"/>
            <w:sz w:val="22"/>
          </w:rPr>
          <w:t>vol</w:t>
        </w:r>
        <w:bookmarkStart w:id="1374" w:name="_Hlt53209619"/>
        <w:r>
          <w:rPr>
            <w:rStyle w:val="Hyperlink"/>
            <w:sz w:val="22"/>
          </w:rPr>
          <w:t>l</w:t>
        </w:r>
        <w:bookmarkStart w:id="1375" w:name="_Hlt53207321"/>
        <w:bookmarkEnd w:id="1374"/>
        <w:r>
          <w:rPr>
            <w:rStyle w:val="Hyperlink"/>
            <w:sz w:val="22"/>
          </w:rPr>
          <w:t>s</w:t>
        </w:r>
        <w:bookmarkEnd w:id="1375"/>
        <w:r>
          <w:rPr>
            <w:rStyle w:val="Hyperlink"/>
            <w:sz w:val="22"/>
          </w:rPr>
          <w:t>tändi</w:t>
        </w:r>
        <w:bookmarkStart w:id="1376" w:name="_Hlt117058082"/>
        <w:bookmarkStart w:id="1377" w:name="_Hlt117057569"/>
        <w:bookmarkEnd w:id="1376"/>
        <w:r>
          <w:rPr>
            <w:rStyle w:val="Hyperlink"/>
            <w:sz w:val="22"/>
          </w:rPr>
          <w:t>g</w:t>
        </w:r>
        <w:bookmarkEnd w:id="1377"/>
        <w:r>
          <w:rPr>
            <w:rStyle w:val="Hyperlink"/>
            <w:sz w:val="22"/>
          </w:rPr>
          <w:t>e Lösung</w:t>
        </w:r>
      </w:hyperlink>
      <w:bookmarkStart w:id="1378" w:name="_Hlt53207150"/>
      <w:bookmarkEnd w:id="1378"/>
      <w:r>
        <w:br/>
      </w:r>
      <w:r>
        <w:br/>
      </w:r>
      <w:r>
        <w:br/>
      </w:r>
      <w:r w:rsidRPr="00361919">
        <w:rPr>
          <w:rStyle w:val="Nummer"/>
        </w:rPr>
        <w:t>3</w:t>
      </w:r>
      <w:bookmarkStart w:id="1379" w:name="m348"/>
      <w:r w:rsidRPr="00361919">
        <w:rPr>
          <w:rStyle w:val="Nummer"/>
        </w:rPr>
        <w:t>4</w:t>
      </w:r>
      <w:bookmarkEnd w:id="1379"/>
      <w:r w:rsidRPr="00361919">
        <w:rPr>
          <w:rStyle w:val="Nummer"/>
        </w:rPr>
        <w:t xml:space="preserve">8. </w:t>
      </w:r>
      <w:r>
        <w:t>v=65 km/h</w:t>
      </w:r>
      <w:r>
        <w:br/>
      </w:r>
      <w:hyperlink r:id="rId242" w:anchor="m348" w:history="1">
        <w:r>
          <w:rPr>
            <w:rStyle w:val="Hyperlink"/>
            <w:sz w:val="22"/>
          </w:rPr>
          <w:t>v</w:t>
        </w:r>
        <w:bookmarkStart w:id="1380" w:name="_Hlt53206552"/>
        <w:r>
          <w:rPr>
            <w:rStyle w:val="Hyperlink"/>
            <w:sz w:val="22"/>
          </w:rPr>
          <w:t>o</w:t>
        </w:r>
        <w:bookmarkEnd w:id="1380"/>
        <w:r>
          <w:rPr>
            <w:rStyle w:val="Hyperlink"/>
            <w:sz w:val="22"/>
          </w:rPr>
          <w:t>llstä</w:t>
        </w:r>
        <w:bookmarkStart w:id="1381" w:name="_Hlt75699824"/>
        <w:bookmarkStart w:id="1382" w:name="_Hlt36781382"/>
        <w:bookmarkEnd w:id="1381"/>
        <w:r>
          <w:rPr>
            <w:rStyle w:val="Hyperlink"/>
            <w:sz w:val="22"/>
          </w:rPr>
          <w:t>n</w:t>
        </w:r>
        <w:bookmarkStart w:id="1383" w:name="_Hlt53206620"/>
        <w:bookmarkEnd w:id="1382"/>
        <w:r>
          <w:rPr>
            <w:rStyle w:val="Hyperlink"/>
            <w:sz w:val="22"/>
          </w:rPr>
          <w:t>d</w:t>
        </w:r>
        <w:bookmarkEnd w:id="1383"/>
        <w:r>
          <w:rPr>
            <w:rStyle w:val="Hyperlink"/>
            <w:sz w:val="22"/>
          </w:rPr>
          <w:t>ige L</w:t>
        </w:r>
        <w:bookmarkStart w:id="1384" w:name="_Hlt239403156"/>
        <w:bookmarkStart w:id="1385" w:name="_Hlt239403147"/>
        <w:bookmarkEnd w:id="1384"/>
        <w:r>
          <w:rPr>
            <w:rStyle w:val="Hyperlink"/>
            <w:sz w:val="22"/>
          </w:rPr>
          <w:t>ö</w:t>
        </w:r>
        <w:bookmarkStart w:id="1386" w:name="_Hlt36781390"/>
        <w:bookmarkEnd w:id="1385"/>
        <w:r>
          <w:rPr>
            <w:rStyle w:val="Hyperlink"/>
            <w:sz w:val="22"/>
          </w:rPr>
          <w:t>s</w:t>
        </w:r>
        <w:bookmarkEnd w:id="1386"/>
        <w:r>
          <w:rPr>
            <w:rStyle w:val="Hyperlink"/>
            <w:sz w:val="22"/>
          </w:rPr>
          <w:t>ung</w:t>
        </w:r>
      </w:hyperlink>
      <w:bookmarkStart w:id="1387" w:name="_Hlt36781377"/>
      <w:bookmarkEnd w:id="1387"/>
      <w:r>
        <w:br/>
      </w:r>
      <w:r>
        <w:br/>
      </w:r>
      <w:r w:rsidRPr="00361919">
        <w:rPr>
          <w:rStyle w:val="Nummer"/>
        </w:rPr>
        <w:t>3</w:t>
      </w:r>
      <w:bookmarkStart w:id="1388" w:name="m349"/>
      <w:r w:rsidRPr="00361919">
        <w:rPr>
          <w:rStyle w:val="Nummer"/>
        </w:rPr>
        <w:t>4</w:t>
      </w:r>
      <w:bookmarkEnd w:id="1388"/>
      <w:r w:rsidRPr="00361919">
        <w:rPr>
          <w:rStyle w:val="Nummer"/>
        </w:rPr>
        <w:t>9.</w:t>
      </w:r>
      <w:r>
        <w:t xml:space="preserve"> Es gilt das Prinzip der ungestörten Überlagerung: Die </w:t>
      </w:r>
      <w:proofErr w:type="spellStart"/>
      <w:r>
        <w:t>Fallzeit</w:t>
      </w:r>
      <w:proofErr w:type="spellEnd"/>
      <w:r>
        <w:t xml:space="preserve"> des Versorgungssackes wird einfach nach den Gesetzen des freien Falls berechnet. Als Fallstrecke setzt man 50 m ein und erhält eine Zeit von 3,2 s.</w:t>
      </w:r>
      <w:r>
        <w:br/>
        <w:t xml:space="preserve">In dieser Zeit fliegt der Sack mit der Geschwindigkeit des Flugzeuges weiter in Flugrichtung und zwar 160 m. Genau das ist die gesuchte Entfernung. Dabei wurde aber die Luftreibung völlig </w:t>
      </w:r>
      <w:proofErr w:type="spellStart"/>
      <w:r>
        <w:t xml:space="preserve">außer </w:t>
      </w:r>
      <w:proofErr w:type="gramStart"/>
      <w:r>
        <w:t>acht</w:t>
      </w:r>
      <w:proofErr w:type="spellEnd"/>
      <w:proofErr w:type="gramEnd"/>
      <w:r>
        <w:t xml:space="preserve"> gelassen!</w:t>
      </w:r>
      <w:r>
        <w:br/>
      </w:r>
      <w:r>
        <w:br/>
      </w:r>
      <w:bookmarkStart w:id="1389" w:name="m350"/>
      <w:r w:rsidRPr="00361919">
        <w:rPr>
          <w:rStyle w:val="Nummer"/>
        </w:rPr>
        <w:t>350.</w:t>
      </w:r>
      <w:r>
        <w:t xml:space="preserve"> </w:t>
      </w:r>
      <w:bookmarkEnd w:id="1389"/>
      <w:r>
        <w:t>Aufprallgeschwindigkeit wird nach den Gesetzten des freien Falls berechnet v=5,4 m/s. Die Kugel prallt dann mit v=2,98 m/s zurück und führt einen senkrechten Wurf durch. Mit der Anfangsgeschwindigkeit 2,98 m/s erreicht sie eine Höhe von 0,45 m. (s=v²/2*g)</w:t>
      </w:r>
    </w:p>
    <w:p w14:paraId="40F763EC" w14:textId="77777777" w:rsidR="00361919" w:rsidRDefault="00361919" w:rsidP="00361919"/>
    <w:p w14:paraId="6DC12342" w14:textId="72CEB257" w:rsidR="00361919" w:rsidRDefault="00361919" w:rsidP="00361919">
      <w:r>
        <w:t xml:space="preserve">Die Gesamtzeit setzt sich aus der </w:t>
      </w:r>
      <w:proofErr w:type="spellStart"/>
      <w:r>
        <w:t>Fallzeit</w:t>
      </w:r>
      <w:proofErr w:type="spellEnd"/>
      <w:r>
        <w:t xml:space="preserve"> bis zum ersten Aufschlag, der Steigzeit und der </w:t>
      </w:r>
      <w:proofErr w:type="spellStart"/>
      <w:r>
        <w:t>Fallzeit</w:t>
      </w:r>
      <w:proofErr w:type="spellEnd"/>
      <w:r>
        <w:t xml:space="preserve"> bis zum zweiten Aufschlag zusammen. Die letzten beiden Zeiten sind gleich groß.</w:t>
      </w:r>
    </w:p>
    <w:p w14:paraId="2572829B" w14:textId="77777777" w:rsidR="00361919" w:rsidRDefault="00361919" w:rsidP="00361919">
      <w:r>
        <w:t xml:space="preserve">1. </w:t>
      </w:r>
      <w:proofErr w:type="spellStart"/>
      <w:r>
        <w:t>Fallzeit</w:t>
      </w:r>
      <w:proofErr w:type="spellEnd"/>
      <w:r>
        <w:t>: 0,55s</w:t>
      </w:r>
    </w:p>
    <w:p w14:paraId="35092FE1" w14:textId="77777777" w:rsidR="00361919" w:rsidRDefault="00361919" w:rsidP="00361919">
      <w:r>
        <w:t>2. Steigzeit 0,3 s (t=v/g)</w:t>
      </w:r>
    </w:p>
    <w:p w14:paraId="3C7E8DBA" w14:textId="77777777" w:rsidR="00361919" w:rsidRDefault="00361919" w:rsidP="00361919">
      <w:r>
        <w:t xml:space="preserve">3. </w:t>
      </w:r>
      <w:proofErr w:type="spellStart"/>
      <w:r>
        <w:t>Fallzeit</w:t>
      </w:r>
      <w:proofErr w:type="spellEnd"/>
      <w:r>
        <w:t xml:space="preserve"> 0,3 s</w:t>
      </w:r>
    </w:p>
    <w:p w14:paraId="5E0FDAE1" w14:textId="77777777" w:rsidR="00361919" w:rsidRDefault="00361919" w:rsidP="00361919"/>
    <w:p w14:paraId="214CE06D" w14:textId="77777777" w:rsidR="00361919" w:rsidRDefault="00361919" w:rsidP="00361919">
      <w:r>
        <w:t>Gesamtzeit: 1,15 s</w:t>
      </w:r>
    </w:p>
    <w:p w14:paraId="1D4A84A6" w14:textId="77777777" w:rsidR="00361919" w:rsidRDefault="00361919" w:rsidP="00361919">
      <w:r>
        <w:br/>
      </w:r>
      <w:r>
        <w:br/>
      </w:r>
      <w:bookmarkStart w:id="1390" w:name="m351"/>
      <w:r w:rsidRPr="00361919">
        <w:rPr>
          <w:rStyle w:val="Nummer"/>
        </w:rPr>
        <w:t>351.</w:t>
      </w:r>
      <w:bookmarkEnd w:id="1390"/>
      <w:r>
        <w:t xml:space="preserve"> Antwort B ist richtig:</w:t>
      </w:r>
      <w:r>
        <w:br/>
        <w:t>Der kleinere Ballon hat eine dickere Hülle als der groß Aufgeblasene. Sie ist, wie ein dicker Muskel, stärker als ein dünner und kann sich besser zusammenziehen. (Zustand der geringsten potentiellen Energie.)</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361919" w14:paraId="47146B97" w14:textId="77777777">
        <w:tc>
          <w:tcPr>
            <w:tcW w:w="4886" w:type="dxa"/>
          </w:tcPr>
          <w:p w14:paraId="4ECF9FFB" w14:textId="77777777" w:rsidR="00361919" w:rsidRDefault="00361919" w:rsidP="00361919">
            <w:bookmarkStart w:id="1391" w:name="m352"/>
            <w:r w:rsidRPr="00361919">
              <w:rPr>
                <w:rStyle w:val="Nummer"/>
              </w:rPr>
              <w:lastRenderedPageBreak/>
              <w:t>352.</w:t>
            </w:r>
            <w:bookmarkEnd w:id="1391"/>
            <w:r>
              <w:t xml:space="preserve"> a) ist richtig. Das Triebwerk in Flugrichtung muss gezündet werden, das Raumschiff muss abbremsen, um das vorn fliegende einzuholen.</w:t>
            </w:r>
            <w:r>
              <w:br/>
              <w:t>Begründung: Ein Raumschiff bewegt sich auf Keplerbahnen um die Erde, also entweder eine Ellipse oder einer Kreisbahn. (Die Kreisbahn eine Sonderform der Ellipse)</w:t>
            </w:r>
            <w:r>
              <w:br/>
              <w:t>Auf dieser Ellipse muss es sich nach dem 3. Keplergesetz bewegen: Das Quadrat der Umlaufzeiten des Raumschiffes um die Erde ist proportional der dritten Potenz seiner mittleren Entfernung vom Erdmittelpunkt. Unter der mittleren Entfernung ist das arithmetische Mittel zwischen größter Entfernung (Apogäum) und geringster Entfernung (Perigäum) zu verstehen.</w:t>
            </w:r>
            <w:r>
              <w:br/>
              <w:t xml:space="preserve">Um eine kleinere Umlaufzeit zu erhalten, muss das Raumschiff von der Kreisförmigen Bahn auf die elliptische überwechseln. Das geschieht durch ein Abbremsen. Damit reicht die Geschwindigkeit nicht mehr für eine Kreisbahn aus und das Raumschiff sinkt langsam ab. Dabei wird ein Teil der potentiellen Energie in kinetische Umgewandelt und die Geschwindigkeit des Raumschiffes wächst bis zum Perigäum wieder an. </w:t>
            </w:r>
            <w:r>
              <w:br/>
              <w:t xml:space="preserve">Diese zusätzliche Geschwindigkeitssteigerung bewirkt, dass das Raumschiff seine Entfernung zur Erde wieder vergrößert und wieder auf seine ursprüngliche Kreisbahn stößt. </w:t>
            </w:r>
            <w:r>
              <w:br/>
              <w:t>Da die neue, elliptische Bahn aber eine kleinere mittlere Entfernung zum Erdmittelpunkt hat, ist die Umlaufzeit entsprechend kleiner und das abbremsende Raumschiff holt das Vorausfliegende ein.</w:t>
            </w:r>
            <w:r>
              <w:br/>
              <w:t>Die gleiche Aufgabe kann durch Vergrößerung der Geschwindigkeit des voraus</w:t>
            </w:r>
            <w:r w:rsidR="002373EA">
              <w:t xml:space="preserve"> </w:t>
            </w:r>
            <w:r>
              <w:t>fliegenden Raumschiffes gelöst werden.</w:t>
            </w:r>
          </w:p>
        </w:tc>
        <w:tc>
          <w:tcPr>
            <w:tcW w:w="4886" w:type="dxa"/>
          </w:tcPr>
          <w:p w14:paraId="0E394B8F" w14:textId="77777777" w:rsidR="00361919" w:rsidRDefault="00B42104" w:rsidP="00361919">
            <w:r>
              <w:pict w14:anchorId="21CF7B16">
                <v:shape id="_x0000_i1075" type="#_x0000_t75" style="width:237.25pt;height:261.8pt" fillcolor="window">
                  <v:imagedata r:id="rId243" o:title="lsm352"/>
                </v:shape>
              </w:pict>
            </w:r>
          </w:p>
        </w:tc>
      </w:tr>
    </w:tbl>
    <w:p w14:paraId="757053FF" w14:textId="77777777" w:rsidR="009F06AC" w:rsidRDefault="009F06AC" w:rsidP="00361919">
      <w:pPr>
        <w:rPr>
          <w:rStyle w:val="Nummer"/>
        </w:rPr>
      </w:pPr>
    </w:p>
    <w:p w14:paraId="71535D29" w14:textId="77777777" w:rsidR="00361919" w:rsidRDefault="00361919" w:rsidP="00361919">
      <w:bookmarkStart w:id="1392" w:name="m353"/>
      <w:r w:rsidRPr="00361919">
        <w:rPr>
          <w:rStyle w:val="Nummer"/>
        </w:rPr>
        <w:t>353.</w:t>
      </w:r>
      <w:bookmarkEnd w:id="1392"/>
      <w:r>
        <w:t xml:space="preserve"> </w:t>
      </w:r>
      <w:bookmarkStart w:id="1393" w:name="_Hlt1197452"/>
      <w:r>
        <w:t>Leistung P = Arbeit W/Zeit t.</w:t>
      </w:r>
      <w:r>
        <w:br/>
        <w:t>Die Arbeit ist die Hubarbeit, die am Wasser verrichtet wird.</w:t>
      </w:r>
      <w:r>
        <w:br/>
        <w:t>also: m*g*h=P*t</w:t>
      </w:r>
      <w:r>
        <w:br/>
        <w:t>nach m umstellen m=2,6*10</w:t>
      </w:r>
      <w:r>
        <w:rPr>
          <w:vertAlign w:val="superscript"/>
        </w:rPr>
        <w:t>6</w:t>
      </w:r>
      <w:r>
        <w:t xml:space="preserve"> kg = 2,6*10</w:t>
      </w:r>
      <w:r>
        <w:rPr>
          <w:vertAlign w:val="superscript"/>
        </w:rPr>
        <w:t>6</w:t>
      </w:r>
      <w:r>
        <w:t>l</w:t>
      </w:r>
      <w:r>
        <w:br/>
        <w:t>Im zweiten Teil wird die Leistung P einfach mit 0,4 multipliziert und noch mal gerechnet. 1,7*10</w:t>
      </w:r>
      <w:r>
        <w:rPr>
          <w:vertAlign w:val="superscript"/>
        </w:rPr>
        <w:t>6</w:t>
      </w:r>
      <w:r>
        <w:t>l</w:t>
      </w:r>
      <w:r>
        <w:br/>
      </w:r>
      <w:bookmarkEnd w:id="1393"/>
      <w:r>
        <w:br/>
      </w:r>
      <w:r w:rsidRPr="00361919">
        <w:rPr>
          <w:rStyle w:val="Nummer"/>
        </w:rPr>
        <w:t>3</w:t>
      </w:r>
      <w:bookmarkStart w:id="1394" w:name="m354"/>
      <w:r w:rsidRPr="00361919">
        <w:rPr>
          <w:rStyle w:val="Nummer"/>
        </w:rPr>
        <w:t>54</w:t>
      </w:r>
      <w:bookmarkEnd w:id="1394"/>
      <w:r w:rsidRPr="00361919">
        <w:rPr>
          <w:rStyle w:val="Nummer"/>
        </w:rPr>
        <w:t>.</w:t>
      </w:r>
      <w:r>
        <w:t xml:space="preserve"> </w:t>
      </w:r>
      <w:bookmarkStart w:id="1395" w:name="_Hlt6187722"/>
      <w:bookmarkStart w:id="1396" w:name="_Hlt6188156"/>
      <w:bookmarkEnd w:id="1395"/>
      <w:r>
        <w:t>Der Anstieg darf 229 m sein.</w:t>
      </w:r>
      <w:bookmarkEnd w:id="1396"/>
      <w:r>
        <w:t xml:space="preserve"> </w:t>
      </w:r>
      <w:r>
        <w:br/>
      </w:r>
      <w:bookmarkStart w:id="1397" w:name="_Hlt6188312"/>
      <w:bookmarkEnd w:id="1397"/>
      <w:r>
        <w:t xml:space="preserve"> </w:t>
      </w:r>
      <w:bookmarkStart w:id="1398" w:name="_Hlt6188654"/>
      <w:bookmarkEnd w:id="1398"/>
      <w:r>
        <w:t>Geschwindigkeit nach 200 m Steigung: 8,9 m/s</w:t>
      </w:r>
      <w:r>
        <w:br/>
      </w:r>
      <w:bookmarkStart w:id="1399" w:name="_Hlt6188346"/>
      <w:bookmarkEnd w:id="1399"/>
      <w:r>
        <w:fldChar w:fldCharType="begin"/>
      </w:r>
      <w:r w:rsidR="00B57015">
        <w:instrText>HYPERLINK "vlsgmech</w:instrText>
      </w:r>
      <w:r w:rsidR="008D3EAE">
        <w:instrText>.docx</w:instrText>
      </w:r>
      <w:r w:rsidR="00B57015">
        <w:instrText>" \l "m354"</w:instrText>
      </w:r>
      <w:r>
        <w:fldChar w:fldCharType="separate"/>
      </w:r>
      <w:r>
        <w:rPr>
          <w:rStyle w:val="Hyperlink"/>
          <w:sz w:val="22"/>
        </w:rPr>
        <w:t>volls</w:t>
      </w:r>
      <w:bookmarkStart w:id="1400" w:name="_Hlt6188610"/>
      <w:r>
        <w:rPr>
          <w:rStyle w:val="Hyperlink"/>
          <w:sz w:val="22"/>
        </w:rPr>
        <w:t>t</w:t>
      </w:r>
      <w:bookmarkStart w:id="1401" w:name="_Hlt56324276"/>
      <w:bookmarkStart w:id="1402" w:name="_Hlt56324271"/>
      <w:bookmarkEnd w:id="1400"/>
      <w:bookmarkEnd w:id="1401"/>
      <w:r>
        <w:rPr>
          <w:rStyle w:val="Hyperlink"/>
          <w:sz w:val="22"/>
        </w:rPr>
        <w:t>ä</w:t>
      </w:r>
      <w:bookmarkStart w:id="1403" w:name="_Hlt55900031"/>
      <w:bookmarkEnd w:id="1402"/>
      <w:bookmarkEnd w:id="1403"/>
      <w:r>
        <w:rPr>
          <w:rStyle w:val="Hyperlink"/>
          <w:sz w:val="22"/>
        </w:rPr>
        <w:t>n</w:t>
      </w:r>
      <w:bookmarkStart w:id="1404" w:name="_Hlt6188704"/>
      <w:bookmarkStart w:id="1405" w:name="_Hlt95546714"/>
      <w:bookmarkEnd w:id="1404"/>
      <w:r>
        <w:rPr>
          <w:rStyle w:val="Hyperlink"/>
          <w:sz w:val="22"/>
        </w:rPr>
        <w:t>d</w:t>
      </w:r>
      <w:bookmarkEnd w:id="1405"/>
      <w:r>
        <w:rPr>
          <w:rStyle w:val="Hyperlink"/>
          <w:sz w:val="22"/>
        </w:rPr>
        <w:t>ig</w:t>
      </w:r>
      <w:bookmarkStart w:id="1406" w:name="_Hlt6187521"/>
      <w:bookmarkStart w:id="1407" w:name="_Hlt6187103"/>
      <w:bookmarkEnd w:id="1406"/>
      <w:r>
        <w:rPr>
          <w:rStyle w:val="Hyperlink"/>
          <w:sz w:val="22"/>
        </w:rPr>
        <w:t>e</w:t>
      </w:r>
      <w:bookmarkStart w:id="1408" w:name="_Hlt56862689"/>
      <w:bookmarkEnd w:id="1407"/>
      <w:r>
        <w:rPr>
          <w:rStyle w:val="Hyperlink"/>
          <w:sz w:val="22"/>
        </w:rPr>
        <w:t xml:space="preserve"> </w:t>
      </w:r>
      <w:bookmarkEnd w:id="1408"/>
      <w:r>
        <w:rPr>
          <w:rStyle w:val="Hyperlink"/>
          <w:sz w:val="22"/>
        </w:rPr>
        <w:t>L</w:t>
      </w:r>
      <w:bookmarkStart w:id="1409" w:name="_Hlt56862616"/>
      <w:bookmarkEnd w:id="1409"/>
      <w:r>
        <w:rPr>
          <w:rStyle w:val="Hyperlink"/>
          <w:sz w:val="22"/>
        </w:rPr>
        <w:t>ösung</w:t>
      </w:r>
      <w:r>
        <w:fldChar w:fldCharType="end"/>
      </w:r>
      <w:r>
        <w:br/>
      </w:r>
      <w:r>
        <w:br/>
      </w:r>
      <w:bookmarkStart w:id="1410" w:name="m355"/>
      <w:r w:rsidRPr="00361919">
        <w:rPr>
          <w:rStyle w:val="Nummer"/>
        </w:rPr>
        <w:lastRenderedPageBreak/>
        <w:t>355.</w:t>
      </w:r>
      <w:r>
        <w:t xml:space="preserve"> </w:t>
      </w:r>
      <w:bookmarkEnd w:id="1410"/>
      <w:r>
        <w:t>Die kinetische Energie des Waggons wird in Federspannenergie umgewandelt.</w:t>
      </w:r>
      <w:r>
        <w:br/>
      </w:r>
      <w:r w:rsidRPr="00D5074D">
        <w:rPr>
          <w:position w:val="-166"/>
        </w:rPr>
        <w:object w:dxaOrig="2680" w:dyaOrig="3100" w14:anchorId="2FB1B596">
          <v:shape id="_x0000_i1076" type="#_x0000_t75" style="width:133.65pt;height:154.35pt" o:ole="">
            <v:imagedata r:id="rId244" o:title=""/>
          </v:shape>
          <o:OLEObject Type="Embed" ProgID="Equation.DSMT4" ShapeID="_x0000_i1076" DrawAspect="Content" ObjectID="_1731936088" r:id="rId245"/>
        </w:object>
      </w:r>
    </w:p>
    <w:p w14:paraId="2629F418" w14:textId="7E9CB501" w:rsidR="009C5C48" w:rsidRDefault="00361919" w:rsidP="00361919">
      <w:r>
        <w:t>Da es zwei Federn sind, muss das Ergebnis durch 2 geteilt werden.</w:t>
      </w:r>
      <w:r>
        <w:br/>
        <w:t>D=500 000N/m.</w:t>
      </w:r>
      <w:r>
        <w:br/>
      </w:r>
      <w:r>
        <w:br/>
      </w:r>
      <w:bookmarkStart w:id="1411" w:name="m356"/>
      <w:r w:rsidRPr="00361919">
        <w:rPr>
          <w:rStyle w:val="Nummer"/>
        </w:rPr>
        <w:t>356.</w:t>
      </w:r>
      <w:bookmarkEnd w:id="1411"/>
      <w:r>
        <w:t xml:space="preserve"> Zuerst muss die Federkonstante bestimmt werden:</w:t>
      </w:r>
      <w:r>
        <w:br/>
        <w:t>D=F/s=0,5kg*9,81m/s² / 5*10E-2m=98,1N/m.</w:t>
      </w:r>
      <w:r>
        <w:br/>
        <w:t>Dann setzt man die Federspannenergie gleich der potentiellen Energie, die der Pfeil am höchsten Punkt hat.</w:t>
      </w:r>
      <w:r>
        <w:br/>
      </w:r>
      <w:proofErr w:type="spellStart"/>
      <w:r>
        <w:t>Espa</w:t>
      </w:r>
      <w:proofErr w:type="spellEnd"/>
      <w:r>
        <w:t>=</w:t>
      </w:r>
      <w:proofErr w:type="spellStart"/>
      <w:r>
        <w:t>Epot</w:t>
      </w:r>
      <w:proofErr w:type="spellEnd"/>
      <w:r>
        <w:br/>
        <w:t>1/2D*s²=m*g*h</w:t>
      </w:r>
      <w:r>
        <w:br/>
      </w:r>
      <w:proofErr w:type="spellStart"/>
      <w:r>
        <w:t>h</w:t>
      </w:r>
      <w:proofErr w:type="spellEnd"/>
      <w:r>
        <w:t xml:space="preserve"> ist die gesuchte Größe und beträgt dann 1,04m.</w:t>
      </w:r>
      <w:r>
        <w:br/>
        <w:t>Die Geschwindigkeit kann man auf zwei verschiedenen Wegen berechnen. Erstens betrachtet man alles als senkrechten Wurf und bestimmt die Abschussgeschwindigkeit oder zweitens man setzt die Federspannenergie gleich der kinetischen Energie. In beiden Fällen erhält man als Geschwindigkeit 4,52 m/s.</w:t>
      </w:r>
      <w:r>
        <w:br/>
        <w:t>Aufgabe c ist ein waagerechter Wurf. Hier überlagern sich ein freier Fall und eine gleichförmige Bewegung in x-Richtung ungestört.</w:t>
      </w:r>
      <w:r>
        <w:br/>
        <w:t>Wie lange fällt ein Körper aus 1,25m Höhe? s=g/s*t² =&gt; t=0,5s.</w:t>
      </w:r>
      <w:r>
        <w:br/>
        <w:t xml:space="preserve">Welchen Weg legt der Pfeil mit der Geschwindigkeit </w:t>
      </w:r>
      <w:proofErr w:type="spellStart"/>
      <w:r>
        <w:t>vx</w:t>
      </w:r>
      <w:proofErr w:type="spellEnd"/>
      <w:r>
        <w:t>=4,52 m/s zurück? x=</w:t>
      </w:r>
      <w:proofErr w:type="spellStart"/>
      <w:r>
        <w:t>vx</w:t>
      </w:r>
      <w:proofErr w:type="spellEnd"/>
      <w:r>
        <w:t>*t=2,26m.</w:t>
      </w:r>
      <w:r>
        <w:br/>
        <w:t xml:space="preserve">Geschwindigkeit in y-Richtung=Geschwindigkeit des freien Falls = </w:t>
      </w:r>
      <w:proofErr w:type="spellStart"/>
      <w:r>
        <w:t>vy</w:t>
      </w:r>
      <w:proofErr w:type="spellEnd"/>
      <w:r>
        <w:t>= 4,9 m/s.</w:t>
      </w:r>
      <w:r>
        <w:br/>
        <w:t xml:space="preserve">Die Gesamtgeschwindigkeit ist die Resultierende aus den beiden Teilgeschwindigkeiten. Der </w:t>
      </w:r>
      <w:proofErr w:type="spellStart"/>
      <w:r>
        <w:t>Phytagoras</w:t>
      </w:r>
      <w:proofErr w:type="spellEnd"/>
      <w:r>
        <w:t xml:space="preserve"> liefert dafür v=6,67 m/s.</w:t>
      </w:r>
      <w:r>
        <w:br/>
        <w:t xml:space="preserve">Für den Auftreffwinkel gilt: </w:t>
      </w:r>
      <w:proofErr w:type="gramStart"/>
      <w:r>
        <w:t>sin(</w:t>
      </w:r>
      <w:proofErr w:type="gramEnd"/>
      <w:r>
        <w:t>Winkel)=</w:t>
      </w:r>
      <w:proofErr w:type="spellStart"/>
      <w:r>
        <w:t>vy</w:t>
      </w:r>
      <w:proofErr w:type="spellEnd"/>
      <w:r>
        <w:t>/v. Winkel=47,3°.</w:t>
      </w:r>
      <w:r>
        <w:br/>
      </w:r>
      <w:r>
        <w:br/>
      </w:r>
      <w:bookmarkStart w:id="1412" w:name="m357"/>
      <w:r w:rsidRPr="00361919">
        <w:rPr>
          <w:rStyle w:val="Nummer"/>
        </w:rPr>
        <w:t>357.</w:t>
      </w:r>
      <w:bookmarkEnd w:id="1412"/>
      <w:r w:rsidRPr="00361919">
        <w:rPr>
          <w:rStyle w:val="Nummer"/>
        </w:rPr>
        <w:t xml:space="preserve"> </w:t>
      </w:r>
      <w:r>
        <w:t>1. Wie weit wird die Feder ohne zusätzliche Kraft ausgelenkt?</w:t>
      </w:r>
      <w:r>
        <w:br/>
        <w:t>D=F/s</w:t>
      </w:r>
      <w:r>
        <w:br/>
        <w:t>s=0,3 m</w:t>
      </w:r>
      <w:r>
        <w:br/>
        <w:t>2. Kraft zum zusätzlichen Dehnen der Feder</w:t>
      </w:r>
      <w:r>
        <w:br/>
        <w:t>F=D*s</w:t>
      </w:r>
      <w:r>
        <w:br/>
        <w:t>50 N</w:t>
      </w:r>
      <w:r>
        <w:br/>
        <w:t xml:space="preserve">3. </w:t>
      </w:r>
      <w:proofErr w:type="spellStart"/>
      <w:r>
        <w:t>pot</w:t>
      </w:r>
      <w:proofErr w:type="spellEnd"/>
      <w:r>
        <w:t>. Energie in der Feder mit max. Ausdehnung</w:t>
      </w:r>
      <w:r>
        <w:br/>
        <w:t>E=1/2*D*s²</w:t>
      </w:r>
      <w:r>
        <w:br/>
        <w:t xml:space="preserve">E=32 </w:t>
      </w:r>
      <w:proofErr w:type="spellStart"/>
      <w:r>
        <w:t>Nm</w:t>
      </w:r>
      <w:proofErr w:type="spellEnd"/>
      <w:r>
        <w:br/>
        <w:t xml:space="preserve">4. </w:t>
      </w:r>
      <w:proofErr w:type="spellStart"/>
      <w:r>
        <w:t>pot</w:t>
      </w:r>
      <w:proofErr w:type="spellEnd"/>
      <w:r>
        <w:t>. Energie in der Feder mit 10 cm weniger Ausdehnung</w:t>
      </w:r>
      <w:r>
        <w:br/>
        <w:t>E=24,5 N</w:t>
      </w:r>
      <w:r>
        <w:br/>
        <w:t xml:space="preserve">=&gt; die Feder „verliert </w:t>
      </w:r>
      <w:proofErr w:type="gramStart"/>
      <w:r>
        <w:t>„  beim</w:t>
      </w:r>
      <w:proofErr w:type="gramEnd"/>
      <w:r>
        <w:t xml:space="preserve"> Hochschnellen 7,5 N</w:t>
      </w:r>
      <w:r>
        <w:br/>
        <w:t>Was macht das Massestück damit? Es wird hochgehoben (Hubarbeit) und beschleunigt</w:t>
      </w:r>
      <w:r>
        <w:br/>
        <w:t xml:space="preserve">Die Hubarbeit beträgt 2,9 </w:t>
      </w:r>
      <w:proofErr w:type="spellStart"/>
      <w:r>
        <w:t>Nm</w:t>
      </w:r>
      <w:proofErr w:type="spellEnd"/>
      <w:r>
        <w:br/>
        <w:t xml:space="preserve">Damit bleiben zum Beschleunigen noch 4,6 </w:t>
      </w:r>
      <w:proofErr w:type="spellStart"/>
      <w:r>
        <w:t>Nm</w:t>
      </w:r>
      <w:proofErr w:type="spellEnd"/>
      <w:r>
        <w:t xml:space="preserve"> übrig.</w:t>
      </w:r>
      <w:r>
        <w:br/>
        <w:t>Mit E=m/2*v² erhält man die Geschwindigkeit von 1,74 m/s.</w:t>
      </w:r>
      <w:r>
        <w:br/>
      </w:r>
      <w:r>
        <w:lastRenderedPageBreak/>
        <w:br/>
      </w:r>
      <w:bookmarkStart w:id="1413" w:name="m358"/>
      <w:r w:rsidRPr="00361919">
        <w:rPr>
          <w:rStyle w:val="Nummer"/>
        </w:rPr>
        <w:t>358.</w:t>
      </w:r>
      <w:bookmarkEnd w:id="1413"/>
      <w:r w:rsidRPr="00361919">
        <w:rPr>
          <w:rStyle w:val="Nummer"/>
        </w:rPr>
        <w:t xml:space="preserve"> </w:t>
      </w:r>
      <w:bookmarkStart w:id="1414" w:name="_Hlt35772069"/>
      <w:r>
        <w:t>d) ist richtig.</w:t>
      </w:r>
      <w:r>
        <w:br/>
        <w:t>Es klingt zwar unwahrscheinlich, aber der Motorradfahrer hat nicht die geringste Chance, es zu schaffen. Mit 60 km/h braucht man für einen Kilometer genau eine Minute, mit der halben Geschwindigkeit zwei Minuten. Damit sind aber schon drei Minuten vorbei, als er auf dem Gipfel des Berges ankam. Er hatte aber nur 3 Minuten Zeit, denn er wollte die 3 Kilometer mit Durchschnitt 60 fahren, also in 3 Minuten.</w:t>
      </w:r>
      <w:r>
        <w:br/>
      </w:r>
      <w:bookmarkEnd w:id="1414"/>
      <w:r>
        <w:br/>
      </w:r>
      <w:bookmarkStart w:id="1415" w:name="m359"/>
      <w:r w:rsidRPr="00361919">
        <w:rPr>
          <w:rStyle w:val="Nummer"/>
        </w:rPr>
        <w:t>359.</w:t>
      </w:r>
      <w:bookmarkEnd w:id="1415"/>
      <w:r w:rsidRPr="00361919">
        <w:rPr>
          <w:rStyle w:val="Nummer"/>
        </w:rPr>
        <w:t xml:space="preserve"> </w:t>
      </w:r>
      <w:r>
        <w:t>Die Kraft zum Bewegen der Kiste beträgt m*g*Reibungszahl = 294,3 N. Damit bleiben 55,7 N zum Beschleunigen übrig. Die Beschleunigung dadurch beträgt F/m = 1,1 m/s². Daraus berechnet sich die Geschwindigkeit zu 11 m/s.</w:t>
      </w:r>
      <w:r>
        <w:br/>
      </w:r>
      <w:hyperlink r:id="rId246" w:anchor="m359" w:history="1">
        <w:r>
          <w:rPr>
            <w:rStyle w:val="Hyperlink"/>
            <w:sz w:val="22"/>
          </w:rPr>
          <w:t>vol</w:t>
        </w:r>
        <w:bookmarkStart w:id="1416" w:name="_Hlt119740932"/>
        <w:bookmarkEnd w:id="1416"/>
        <w:r>
          <w:rPr>
            <w:rStyle w:val="Hyperlink"/>
            <w:sz w:val="22"/>
          </w:rPr>
          <w:t>l</w:t>
        </w:r>
        <w:bookmarkStart w:id="1417" w:name="_Hlt101919664"/>
        <w:bookmarkEnd w:id="1417"/>
        <w:r>
          <w:rPr>
            <w:rStyle w:val="Hyperlink"/>
            <w:sz w:val="22"/>
          </w:rPr>
          <w:t>stä</w:t>
        </w:r>
        <w:bookmarkStart w:id="1418" w:name="_Hlt38006034"/>
        <w:bookmarkEnd w:id="1418"/>
        <w:r>
          <w:rPr>
            <w:rStyle w:val="Hyperlink"/>
            <w:sz w:val="22"/>
          </w:rPr>
          <w:t>n</w:t>
        </w:r>
        <w:bookmarkStart w:id="1419" w:name="_Hlt515422035"/>
        <w:r>
          <w:rPr>
            <w:rStyle w:val="Hyperlink"/>
            <w:sz w:val="22"/>
          </w:rPr>
          <w:t>d</w:t>
        </w:r>
        <w:bookmarkStart w:id="1420" w:name="_Hlt38006309"/>
        <w:bookmarkStart w:id="1421" w:name="_Hlt38006229"/>
        <w:bookmarkEnd w:id="1419"/>
        <w:bookmarkEnd w:id="1420"/>
        <w:r>
          <w:rPr>
            <w:rStyle w:val="Hyperlink"/>
            <w:sz w:val="22"/>
          </w:rPr>
          <w:t>i</w:t>
        </w:r>
        <w:bookmarkEnd w:id="1421"/>
        <w:r>
          <w:rPr>
            <w:rStyle w:val="Hyperlink"/>
            <w:sz w:val="22"/>
          </w:rPr>
          <w:t>ge Lösung</w:t>
        </w:r>
      </w:hyperlink>
      <w:r>
        <w:br/>
      </w:r>
      <w:r>
        <w:br/>
      </w:r>
      <w:bookmarkStart w:id="1422" w:name="m360"/>
      <w:r w:rsidRPr="00361919">
        <w:rPr>
          <w:rStyle w:val="Nummer"/>
        </w:rPr>
        <w:t>360.</w:t>
      </w:r>
      <w:bookmarkEnd w:id="1422"/>
      <w:r>
        <w:t xml:space="preserve"> Dem Wasser wird beim Heben potentielle Energie zugeführt. E=m*g*h. h=220m.  Die Masse beträgt deshalb 100 *10</w:t>
      </w:r>
      <w:r>
        <w:rPr>
          <w:vertAlign w:val="superscript"/>
        </w:rPr>
        <w:t>6</w:t>
      </w:r>
      <w:r>
        <w:t xml:space="preserve"> kg. Das wiederum sind 100 000 m³ Wasser.</w:t>
      </w:r>
      <w:r>
        <w:br/>
      </w:r>
      <w:r>
        <w:br/>
      </w:r>
      <w:bookmarkStart w:id="1423" w:name="m361"/>
      <w:r w:rsidRPr="00361919">
        <w:rPr>
          <w:rStyle w:val="Nummer"/>
        </w:rPr>
        <w:t>361.</w:t>
      </w:r>
      <w:bookmarkEnd w:id="1423"/>
      <w:r>
        <w:t xml:space="preserve"> </w:t>
      </w:r>
    </w:p>
    <w:p w14:paraId="3285FC7C" w14:textId="77777777" w:rsidR="009C5C48" w:rsidRDefault="009C5C48" w:rsidP="00361919">
      <w:r>
        <w:t xml:space="preserve">Auf das Wasser wirken zwei Kräfte: die nach unten ziehende Gewichtskraft und die </w:t>
      </w:r>
      <w:proofErr w:type="gramStart"/>
      <w:r>
        <w:t>nach außen ziehende Zentrifugalkraft</w:t>
      </w:r>
      <w:proofErr w:type="gramEnd"/>
      <w:r>
        <w:t>. Letztere ist eine Trägheitskraft und genau so groß wie die Radialkraft, die das Wasser auf der Kreisbahn hält.</w:t>
      </w:r>
    </w:p>
    <w:p w14:paraId="5933EAA0" w14:textId="77777777" w:rsidR="009C5C48" w:rsidRDefault="009C5C48" w:rsidP="00361919">
      <w:r>
        <w:t>Das Wasser fällt gerade dann nicht heraus, wenn die beiden Kräfte gleich groß sind.</w:t>
      </w:r>
    </w:p>
    <w:p w14:paraId="37BCE434" w14:textId="77777777" w:rsidR="009C5C48" w:rsidRDefault="009C5C48" w:rsidP="00361919">
      <w:r w:rsidRPr="009C5C48">
        <w:rPr>
          <w:position w:val="-92"/>
        </w:rPr>
        <w:object w:dxaOrig="1240" w:dyaOrig="1719" w14:anchorId="4F9016FB">
          <v:shape id="_x0000_i1077" type="#_x0000_t75" style="width:62.2pt;height:85.65pt" o:ole="">
            <v:imagedata r:id="rId247" o:title=""/>
          </v:shape>
          <o:OLEObject Type="Embed" ProgID="Equation.DSMT4" ShapeID="_x0000_i1077" DrawAspect="Content" ObjectID="_1731936089" r:id="rId248"/>
        </w:object>
      </w:r>
    </w:p>
    <w:p w14:paraId="648B5DD4" w14:textId="77777777" w:rsidR="00017C23" w:rsidRDefault="00017C23" w:rsidP="00361919">
      <w:r>
        <w:t xml:space="preserve">Der ganze Versuch ist von der Masse unabhängig. </w:t>
      </w:r>
    </w:p>
    <w:p w14:paraId="519B7E08" w14:textId="77777777" w:rsidR="00017C23" w:rsidRDefault="00017C23" w:rsidP="00361919">
      <w:r>
        <w:t>Aus der notwendigen Geschwindigkeit v erhält man die Drehzahl, denn es gilt:</w:t>
      </w:r>
    </w:p>
    <w:p w14:paraId="553EE7F3" w14:textId="77777777" w:rsidR="00017C23" w:rsidRDefault="00017C23" w:rsidP="00361919">
      <w:r w:rsidRPr="00017C23">
        <w:rPr>
          <w:position w:val="-10"/>
        </w:rPr>
        <w:object w:dxaOrig="1160" w:dyaOrig="320" w14:anchorId="65CE6CB4">
          <v:shape id="_x0000_i1078" type="#_x0000_t75" style="width:57.8pt;height:15.8pt" o:ole="">
            <v:imagedata r:id="rId249" o:title=""/>
          </v:shape>
          <o:OLEObject Type="Embed" ProgID="Equation.DSMT4" ShapeID="_x0000_i1078" DrawAspect="Content" ObjectID="_1731936090" r:id="rId250"/>
        </w:object>
      </w:r>
    </w:p>
    <w:p w14:paraId="69553675" w14:textId="77777777" w:rsidR="00017C23" w:rsidRDefault="00017C23" w:rsidP="00361919">
      <w:r>
        <w:t>Das setzt man in die erste Gleichung ein und erhält die Drehzahl:</w:t>
      </w:r>
    </w:p>
    <w:p w14:paraId="051716E6" w14:textId="77777777" w:rsidR="00017C23" w:rsidRDefault="00017C23" w:rsidP="00361919">
      <w:r w:rsidRPr="00017C23">
        <w:rPr>
          <w:position w:val="-174"/>
        </w:rPr>
        <w:object w:dxaOrig="2920" w:dyaOrig="3240" w14:anchorId="3B2D2735">
          <v:shape id="_x0000_i1079" type="#_x0000_t75" style="width:145.65pt;height:162pt" o:ole="">
            <v:imagedata r:id="rId251" o:title=""/>
          </v:shape>
          <o:OLEObject Type="Embed" ProgID="Equation.DSMT4" ShapeID="_x0000_i1079" DrawAspect="Content" ObjectID="_1731936091" r:id="rId252"/>
        </w:object>
      </w:r>
    </w:p>
    <w:p w14:paraId="61D63AB6" w14:textId="77777777" w:rsidR="00017C23" w:rsidRDefault="0029374E" w:rsidP="00361919">
      <w:r>
        <w:t>Das ergibt eine Umlaufzeit von 1,85 s.</w:t>
      </w:r>
    </w:p>
    <w:p w14:paraId="72974B0E" w14:textId="77777777" w:rsidR="009C5C48" w:rsidRDefault="009C5C48" w:rsidP="00361919"/>
    <w:p w14:paraId="31274A5A" w14:textId="77777777" w:rsidR="009C5C48" w:rsidRDefault="009C5C48" w:rsidP="00361919"/>
    <w:p w14:paraId="4B5C38AF" w14:textId="77777777" w:rsidR="00361919" w:rsidRDefault="00361919" w:rsidP="00361919">
      <w:r>
        <w:br/>
      </w:r>
      <w:r>
        <w:br/>
      </w:r>
      <w:bookmarkStart w:id="1424" w:name="m362"/>
      <w:r w:rsidRPr="00361919">
        <w:rPr>
          <w:rStyle w:val="Nummer"/>
        </w:rPr>
        <w:t xml:space="preserve">362. </w:t>
      </w:r>
      <w:bookmarkEnd w:id="1424"/>
      <w:r>
        <w:t>a)</w:t>
      </w:r>
      <w:bookmarkStart w:id="1425" w:name="_Hlt496360317"/>
      <w:bookmarkEnd w:id="1425"/>
      <w:r>
        <w:t xml:space="preserve"> Rollreibung und Haftreibung</w:t>
      </w:r>
      <w:r>
        <w:br/>
        <w:t>b) Rollreibung</w:t>
      </w:r>
      <w:r>
        <w:br/>
        <w:t>c) Gleitreibung</w:t>
      </w:r>
      <w:r>
        <w:br/>
      </w:r>
      <w:r>
        <w:lastRenderedPageBreak/>
        <w:t>d) Gleitreibung</w:t>
      </w:r>
      <w:r>
        <w:br/>
      </w:r>
      <w:r>
        <w:br/>
      </w:r>
      <w:r w:rsidRPr="00361919">
        <w:rPr>
          <w:rStyle w:val="Nummer"/>
        </w:rPr>
        <w:t>3</w:t>
      </w:r>
      <w:bookmarkStart w:id="1426" w:name="m363"/>
      <w:r w:rsidRPr="00361919">
        <w:rPr>
          <w:rStyle w:val="Nummer"/>
        </w:rPr>
        <w:t>6</w:t>
      </w:r>
      <w:bookmarkEnd w:id="1426"/>
      <w:r w:rsidRPr="00361919">
        <w:rPr>
          <w:rStyle w:val="Nummer"/>
        </w:rPr>
        <w:t>3.</w:t>
      </w:r>
      <w:r>
        <w:t xml:space="preserve"> Wassermenge: 119 000 l/min</w:t>
      </w:r>
      <w:r>
        <w:br/>
      </w:r>
      <w:hyperlink r:id="rId253" w:anchor="m363" w:history="1">
        <w:r>
          <w:rPr>
            <w:rStyle w:val="Hyperlink"/>
            <w:sz w:val="22"/>
          </w:rPr>
          <w:t>vollst</w:t>
        </w:r>
        <w:bookmarkStart w:id="1427" w:name="_Hlt53450693"/>
        <w:bookmarkEnd w:id="1427"/>
        <w:r>
          <w:rPr>
            <w:rStyle w:val="Hyperlink"/>
            <w:sz w:val="22"/>
          </w:rPr>
          <w:t>ändige Lösung</w:t>
        </w:r>
      </w:hyperlink>
      <w:r>
        <w:br/>
      </w:r>
      <w:r>
        <w:br/>
      </w:r>
      <w:bookmarkStart w:id="1428" w:name="m364"/>
      <w:r w:rsidRPr="00361919">
        <w:rPr>
          <w:rStyle w:val="Nummer"/>
        </w:rPr>
        <w:t>364</w:t>
      </w:r>
      <w:bookmarkEnd w:id="1428"/>
      <w:r w:rsidRPr="00361919">
        <w:rPr>
          <w:rStyle w:val="Nummer"/>
        </w:rPr>
        <w:t>.</w:t>
      </w:r>
      <w:r>
        <w:t xml:space="preserve"> </w:t>
      </w:r>
      <w:bookmarkStart w:id="1429" w:name="_Hlt26257900"/>
      <w:bookmarkEnd w:id="1429"/>
      <w:proofErr w:type="gramStart"/>
      <w:r>
        <w:t>Mit der vorgegeben Grundfläche</w:t>
      </w:r>
      <w:proofErr w:type="gramEnd"/>
      <w:r>
        <w:t xml:space="preserve"> erhält man eine Eintauchtiefe von 0,39 m.</w:t>
      </w:r>
      <w:r>
        <w:br/>
      </w:r>
      <w:hyperlink r:id="rId254" w:anchor="m364" w:history="1">
        <w:r>
          <w:rPr>
            <w:rStyle w:val="Hyperlink"/>
            <w:sz w:val="22"/>
          </w:rPr>
          <w:t>voll</w:t>
        </w:r>
        <w:bookmarkStart w:id="1430" w:name="_Hlt85067993"/>
        <w:bookmarkStart w:id="1431" w:name="_Hlt85067987"/>
        <w:bookmarkEnd w:id="1430"/>
        <w:r>
          <w:rPr>
            <w:rStyle w:val="Hyperlink"/>
            <w:sz w:val="22"/>
          </w:rPr>
          <w:t>s</w:t>
        </w:r>
        <w:bookmarkEnd w:id="1431"/>
        <w:r>
          <w:rPr>
            <w:rStyle w:val="Hyperlink"/>
            <w:sz w:val="22"/>
          </w:rPr>
          <w:t>t</w:t>
        </w:r>
        <w:bookmarkStart w:id="1432" w:name="_Hlt26256804"/>
        <w:bookmarkStart w:id="1433" w:name="_Hlt26256612"/>
        <w:bookmarkEnd w:id="1432"/>
        <w:r>
          <w:rPr>
            <w:rStyle w:val="Hyperlink"/>
            <w:sz w:val="22"/>
          </w:rPr>
          <w:t>ä</w:t>
        </w:r>
        <w:bookmarkStart w:id="1434" w:name="_Hlt26257486"/>
        <w:bookmarkEnd w:id="1433"/>
        <w:r>
          <w:rPr>
            <w:rStyle w:val="Hyperlink"/>
            <w:sz w:val="22"/>
          </w:rPr>
          <w:t>n</w:t>
        </w:r>
        <w:bookmarkEnd w:id="1434"/>
        <w:r>
          <w:rPr>
            <w:rStyle w:val="Hyperlink"/>
            <w:sz w:val="22"/>
          </w:rPr>
          <w:t>d</w:t>
        </w:r>
        <w:bookmarkStart w:id="1435" w:name="_Hlt26257017"/>
        <w:r>
          <w:rPr>
            <w:rStyle w:val="Hyperlink"/>
            <w:sz w:val="22"/>
          </w:rPr>
          <w:t>i</w:t>
        </w:r>
        <w:bookmarkEnd w:id="1435"/>
        <w:r>
          <w:rPr>
            <w:rStyle w:val="Hyperlink"/>
            <w:sz w:val="22"/>
          </w:rPr>
          <w:t xml:space="preserve">ge </w:t>
        </w:r>
        <w:bookmarkStart w:id="1436" w:name="_Hlt26257145"/>
        <w:r>
          <w:rPr>
            <w:rStyle w:val="Hyperlink"/>
            <w:sz w:val="22"/>
          </w:rPr>
          <w:t>L</w:t>
        </w:r>
        <w:bookmarkEnd w:id="1436"/>
        <w:r>
          <w:rPr>
            <w:rStyle w:val="Hyperlink"/>
            <w:sz w:val="22"/>
          </w:rPr>
          <w:t>ösung</w:t>
        </w:r>
        <w:r>
          <w:rPr>
            <w:rStyle w:val="Hyperlink"/>
            <w:sz w:val="22"/>
          </w:rPr>
          <w:br/>
        </w:r>
      </w:hyperlink>
      <w:bookmarkStart w:id="1437" w:name="_Hlt26256570"/>
      <w:bookmarkEnd w:id="1437"/>
      <w:r>
        <w:br/>
      </w:r>
      <w:r w:rsidRPr="00361919">
        <w:rPr>
          <w:rStyle w:val="Nummer"/>
        </w:rPr>
        <w:t>3</w:t>
      </w:r>
      <w:bookmarkStart w:id="1438" w:name="m365"/>
      <w:r w:rsidRPr="00361919">
        <w:rPr>
          <w:rStyle w:val="Nummer"/>
        </w:rPr>
        <w:t>6</w:t>
      </w:r>
      <w:bookmarkEnd w:id="1438"/>
      <w:r w:rsidRPr="00361919">
        <w:rPr>
          <w:rStyle w:val="Nummer"/>
        </w:rPr>
        <w:t>5.</w:t>
      </w:r>
      <w:r>
        <w:t xml:space="preserve"> Der Waggon kann 516 m weit rollen.</w:t>
      </w:r>
      <w:r>
        <w:br/>
      </w:r>
      <w:hyperlink r:id="rId255" w:anchor="m365" w:history="1">
        <w:r>
          <w:rPr>
            <w:rStyle w:val="Hyperlink"/>
            <w:sz w:val="22"/>
          </w:rPr>
          <w:t>voll</w:t>
        </w:r>
        <w:bookmarkStart w:id="1439" w:name="_Hlt56324461"/>
        <w:bookmarkStart w:id="1440" w:name="_Hlt56324387"/>
        <w:bookmarkEnd w:id="1439"/>
        <w:r>
          <w:rPr>
            <w:rStyle w:val="Hyperlink"/>
            <w:sz w:val="22"/>
          </w:rPr>
          <w:t>s</w:t>
        </w:r>
        <w:bookmarkStart w:id="1441" w:name="_Hlt53211721"/>
        <w:bookmarkEnd w:id="1440"/>
        <w:r>
          <w:rPr>
            <w:rStyle w:val="Hyperlink"/>
            <w:sz w:val="22"/>
          </w:rPr>
          <w:t>t</w:t>
        </w:r>
        <w:bookmarkStart w:id="1442" w:name="_Hlt53211950"/>
        <w:bookmarkStart w:id="1443" w:name="_Hlt53211731"/>
        <w:bookmarkEnd w:id="1441"/>
        <w:bookmarkEnd w:id="1442"/>
        <w:r>
          <w:rPr>
            <w:rStyle w:val="Hyperlink"/>
            <w:sz w:val="22"/>
          </w:rPr>
          <w:t>ä</w:t>
        </w:r>
        <w:bookmarkStart w:id="1444" w:name="_Hlt53212066"/>
        <w:bookmarkEnd w:id="1443"/>
        <w:r>
          <w:rPr>
            <w:rStyle w:val="Hyperlink"/>
            <w:sz w:val="22"/>
          </w:rPr>
          <w:t>n</w:t>
        </w:r>
        <w:bookmarkEnd w:id="1444"/>
        <w:r>
          <w:rPr>
            <w:rStyle w:val="Hyperlink"/>
            <w:sz w:val="22"/>
          </w:rPr>
          <w:t>dige Lösung</w:t>
        </w:r>
      </w:hyperlink>
      <w:r>
        <w:br/>
      </w:r>
      <w:r>
        <w:br/>
      </w:r>
      <w:r w:rsidRPr="00361919">
        <w:rPr>
          <w:rStyle w:val="Nummer"/>
        </w:rPr>
        <w:t>3</w:t>
      </w:r>
      <w:bookmarkStart w:id="1445" w:name="m366"/>
      <w:r w:rsidRPr="00361919">
        <w:rPr>
          <w:rStyle w:val="Nummer"/>
        </w:rPr>
        <w:t>66</w:t>
      </w:r>
      <w:bookmarkEnd w:id="1445"/>
      <w:r w:rsidRPr="00361919">
        <w:rPr>
          <w:rStyle w:val="Nummer"/>
        </w:rPr>
        <w:t>.</w:t>
      </w:r>
      <w:r>
        <w:t xml:space="preserve"> Das Dach bricht um 16.00 Uhr zusammen.</w:t>
      </w:r>
      <w:r>
        <w:br/>
        <w:t>Wie groß ist die Last um 8.00 Uhr? Aus F=m*g und m=Dichte*V erhält man 235,4 kN. Somit fehlen noch 46,6 kN bis zum Zusammenbruch.</w:t>
      </w:r>
      <w:r>
        <w:br/>
        <w:t>Die dazu entsprechende Schneehöhe berechnet sich aus F/(12m*5m</w:t>
      </w:r>
      <w:r>
        <w:rPr>
          <w:b/>
        </w:rPr>
        <w:t>*</w:t>
      </w:r>
      <w:r>
        <w:t>Dichte*g) = 0,4 m. Da es 5 cm pro Stunde schneit, wird das Dach nach 8 Stunden, also 16.00 Uhr zusammenbrechen.</w:t>
      </w:r>
      <w:r>
        <w:br/>
      </w:r>
      <w:r>
        <w:br/>
      </w:r>
      <w:r w:rsidRPr="00361919">
        <w:rPr>
          <w:rStyle w:val="Nummer"/>
        </w:rPr>
        <w:t>3</w:t>
      </w:r>
      <w:bookmarkStart w:id="1446" w:name="m367"/>
      <w:r w:rsidRPr="00361919">
        <w:rPr>
          <w:rStyle w:val="Nummer"/>
        </w:rPr>
        <w:t>6</w:t>
      </w:r>
      <w:bookmarkEnd w:id="1446"/>
      <w:r w:rsidRPr="00361919">
        <w:rPr>
          <w:rStyle w:val="Nummer"/>
        </w:rPr>
        <w:t>7.</w:t>
      </w:r>
      <w:r>
        <w:t xml:space="preserve"> F = 1177,2 N</w:t>
      </w:r>
      <w:r>
        <w:br/>
      </w:r>
      <w:hyperlink r:id="rId256" w:anchor="m367" w:history="1">
        <w:r>
          <w:rPr>
            <w:rStyle w:val="Hyperlink"/>
            <w:sz w:val="22"/>
          </w:rPr>
          <w:t>vollstä</w:t>
        </w:r>
        <w:bookmarkStart w:id="1447" w:name="_Hlt31006230"/>
        <w:bookmarkStart w:id="1448" w:name="_Hlt31006099"/>
        <w:bookmarkEnd w:id="1447"/>
        <w:r>
          <w:rPr>
            <w:rStyle w:val="Hyperlink"/>
            <w:sz w:val="22"/>
          </w:rPr>
          <w:t>n</w:t>
        </w:r>
        <w:bookmarkStart w:id="1449" w:name="_Hlt31005865"/>
        <w:bookmarkEnd w:id="1448"/>
        <w:r>
          <w:rPr>
            <w:rStyle w:val="Hyperlink"/>
            <w:sz w:val="22"/>
          </w:rPr>
          <w:t>d</w:t>
        </w:r>
        <w:bookmarkEnd w:id="1449"/>
        <w:r>
          <w:rPr>
            <w:rStyle w:val="Hyperlink"/>
            <w:sz w:val="22"/>
          </w:rPr>
          <w:t>ige Lösung</w:t>
        </w:r>
        <w:r>
          <w:rPr>
            <w:rStyle w:val="Hyperlink"/>
            <w:sz w:val="22"/>
          </w:rPr>
          <w:br/>
        </w:r>
      </w:hyperlink>
      <w:bookmarkStart w:id="1450" w:name="_Hlt31001181"/>
      <w:bookmarkEnd w:id="1450"/>
      <w:r>
        <w:br/>
      </w:r>
      <w:bookmarkStart w:id="1451" w:name="m368"/>
      <w:r w:rsidRPr="00361919">
        <w:rPr>
          <w:rStyle w:val="Nummer"/>
        </w:rPr>
        <w:t>368.</w:t>
      </w:r>
      <w:bookmarkEnd w:id="1451"/>
      <w:r>
        <w:t xml:space="preserve"> Entfernung: 680 m</w:t>
      </w:r>
      <w:r>
        <w:br/>
      </w:r>
      <w:r>
        <w:br/>
      </w:r>
      <w:bookmarkStart w:id="1452" w:name="m369"/>
      <w:r w:rsidRPr="00361919">
        <w:rPr>
          <w:rStyle w:val="Nummer"/>
        </w:rPr>
        <w:t>369.</w:t>
      </w:r>
      <w:r>
        <w:t xml:space="preserve"> </w:t>
      </w:r>
      <w:bookmarkEnd w:id="1452"/>
      <w:r>
        <w:t>b) Weg nach 7 s: 54,5 m</w:t>
      </w:r>
      <w:r>
        <w:br/>
        <w:t>Weg nach 11 s: 86 m</w:t>
      </w:r>
      <w:r>
        <w:br/>
        <w:t>c) Zeit für 40 cm: 5 s</w:t>
      </w:r>
      <w:r>
        <w:br/>
        <w:t>Zeit für 120 s: 15,5 s</w:t>
      </w:r>
    </w:p>
    <w:bookmarkStart w:id="1453" w:name="_Hlt237413272"/>
    <w:bookmarkStart w:id="1454" w:name="_Hlt237413131"/>
    <w:bookmarkEnd w:id="1453"/>
    <w:p w14:paraId="2BF7712F" w14:textId="77777777" w:rsidR="00361919" w:rsidRDefault="00361919" w:rsidP="00361919">
      <w:r>
        <w:fldChar w:fldCharType="begin"/>
      </w:r>
      <w:r w:rsidR="00B57015">
        <w:instrText>HYPERLINK "m369.xls"</w:instrText>
      </w:r>
      <w:r>
        <w:fldChar w:fldCharType="separate"/>
      </w:r>
      <w:r>
        <w:rPr>
          <w:rStyle w:val="Hyperlink"/>
        </w:rPr>
        <w:t>Di</w:t>
      </w:r>
      <w:bookmarkStart w:id="1455" w:name="_Hlt237413072"/>
      <w:bookmarkStart w:id="1456" w:name="_Hlt237413028"/>
      <w:bookmarkEnd w:id="1455"/>
      <w:r>
        <w:rPr>
          <w:rStyle w:val="Hyperlink"/>
        </w:rPr>
        <w:t>a</w:t>
      </w:r>
      <w:bookmarkEnd w:id="1456"/>
      <w:r>
        <w:rPr>
          <w:rStyle w:val="Hyperlink"/>
        </w:rPr>
        <w:t>gr</w:t>
      </w:r>
      <w:bookmarkStart w:id="1457" w:name="_Hlt246461634"/>
      <w:r>
        <w:rPr>
          <w:rStyle w:val="Hyperlink"/>
        </w:rPr>
        <w:t>a</w:t>
      </w:r>
      <w:bookmarkEnd w:id="1457"/>
      <w:r>
        <w:rPr>
          <w:rStyle w:val="Hyperlink"/>
        </w:rPr>
        <w:t>mm</w:t>
      </w:r>
      <w:r>
        <w:fldChar w:fldCharType="end"/>
      </w:r>
      <w:bookmarkStart w:id="1458" w:name="_Hlt237413015"/>
      <w:bookmarkEnd w:id="1454"/>
      <w:bookmarkEnd w:id="1458"/>
    </w:p>
    <w:p w14:paraId="4EBDE939" w14:textId="77777777" w:rsidR="00361919" w:rsidRDefault="00361919" w:rsidP="00361919">
      <w:r>
        <w:br/>
      </w:r>
      <w:r>
        <w:br/>
      </w:r>
      <w:bookmarkStart w:id="1459" w:name="m370"/>
      <w:r w:rsidRPr="00361919">
        <w:rPr>
          <w:rStyle w:val="Nummer"/>
        </w:rPr>
        <w:t>370.</w:t>
      </w:r>
      <w:r>
        <w:t xml:space="preserve"> </w:t>
      </w:r>
      <w:bookmarkEnd w:id="1459"/>
      <w:r>
        <w:rPr>
          <w:color w:val="000000"/>
        </w:rPr>
        <w:t>Der Ball braucht vom Spieler bis zum Tor nur 0,44 s. Da hat ein Torwart kaum eine Chance.</w:t>
      </w:r>
      <w:bookmarkStart w:id="1460" w:name="_Hlt237415283"/>
      <w:bookmarkEnd w:id="1460"/>
      <w:r>
        <w:br/>
      </w:r>
      <w:hyperlink r:id="rId257" w:anchor="m370" w:history="1">
        <w:r>
          <w:rPr>
            <w:rStyle w:val="Hyperlink"/>
          </w:rPr>
          <w:t>v</w:t>
        </w:r>
        <w:bookmarkStart w:id="1461" w:name="_Hlt237415290"/>
        <w:bookmarkStart w:id="1462" w:name="_Hlt237414566"/>
        <w:bookmarkEnd w:id="1461"/>
        <w:r>
          <w:rPr>
            <w:rStyle w:val="Hyperlink"/>
          </w:rPr>
          <w:t>o</w:t>
        </w:r>
        <w:bookmarkEnd w:id="1462"/>
        <w:r>
          <w:rPr>
            <w:rStyle w:val="Hyperlink"/>
          </w:rPr>
          <w:t>ll</w:t>
        </w:r>
        <w:bookmarkStart w:id="1463" w:name="_Hlt237415400"/>
        <w:bookmarkStart w:id="1464" w:name="_Hlt237415373"/>
        <w:bookmarkEnd w:id="1463"/>
        <w:r>
          <w:rPr>
            <w:rStyle w:val="Hyperlink"/>
          </w:rPr>
          <w:t>s</w:t>
        </w:r>
        <w:bookmarkEnd w:id="1464"/>
        <w:r>
          <w:rPr>
            <w:rStyle w:val="Hyperlink"/>
          </w:rPr>
          <w:t>tän</w:t>
        </w:r>
        <w:bookmarkStart w:id="1465" w:name="_Hlt237415289"/>
        <w:bookmarkStart w:id="1466" w:name="_Hlt237414568"/>
        <w:bookmarkEnd w:id="1465"/>
        <w:r>
          <w:rPr>
            <w:rStyle w:val="Hyperlink"/>
          </w:rPr>
          <w:t>d</w:t>
        </w:r>
        <w:bookmarkEnd w:id="1466"/>
        <w:r>
          <w:rPr>
            <w:rStyle w:val="Hyperlink"/>
          </w:rPr>
          <w:t>i</w:t>
        </w:r>
        <w:bookmarkStart w:id="1467" w:name="_Hlt237415285"/>
        <w:bookmarkStart w:id="1468" w:name="_Hlt237414569"/>
        <w:bookmarkEnd w:id="1467"/>
        <w:r>
          <w:rPr>
            <w:rStyle w:val="Hyperlink"/>
          </w:rPr>
          <w:t>g</w:t>
        </w:r>
        <w:bookmarkEnd w:id="1468"/>
        <w:r>
          <w:rPr>
            <w:rStyle w:val="Hyperlink"/>
          </w:rPr>
          <w:t>e L</w:t>
        </w:r>
        <w:bookmarkStart w:id="1469" w:name="_Hlt246461640"/>
        <w:r>
          <w:rPr>
            <w:rStyle w:val="Hyperlink"/>
          </w:rPr>
          <w:t>ö</w:t>
        </w:r>
        <w:bookmarkEnd w:id="1469"/>
        <w:r>
          <w:rPr>
            <w:rStyle w:val="Hyperlink"/>
          </w:rPr>
          <w:t>sung</w:t>
        </w:r>
      </w:hyperlink>
      <w:bookmarkStart w:id="1470" w:name="_Hlt237414560"/>
      <w:bookmarkEnd w:id="1470"/>
    </w:p>
    <w:p w14:paraId="66A8FEAE" w14:textId="77777777" w:rsidR="0037375B" w:rsidRDefault="00361919" w:rsidP="00361919">
      <w:r>
        <w:br/>
      </w:r>
      <w:bookmarkStart w:id="1471" w:name="m371"/>
      <w:r w:rsidRPr="00361919">
        <w:rPr>
          <w:rStyle w:val="Nummer"/>
        </w:rPr>
        <w:t>371.</w:t>
      </w:r>
      <w:bookmarkEnd w:id="1471"/>
      <w:r>
        <w:t xml:space="preserve"> Durchschnittsgeschwindigkeit in m/s: 89,6 m/s</w:t>
      </w:r>
      <w:r>
        <w:br/>
        <w:t>Durchschnittsgeschwindigkeit in km/h: 322,6 km/h</w:t>
      </w:r>
      <w:r>
        <w:br/>
      </w:r>
      <w:r>
        <w:br/>
      </w:r>
      <w:r w:rsidRPr="00361919">
        <w:rPr>
          <w:rStyle w:val="Nummer"/>
        </w:rPr>
        <w:t>3</w:t>
      </w:r>
      <w:bookmarkStart w:id="1472" w:name="m372"/>
      <w:r w:rsidRPr="00361919">
        <w:rPr>
          <w:rStyle w:val="Nummer"/>
        </w:rPr>
        <w:t>7</w:t>
      </w:r>
      <w:bookmarkEnd w:id="1472"/>
      <w:r w:rsidRPr="00361919">
        <w:rPr>
          <w:rStyle w:val="Nummer"/>
        </w:rPr>
        <w:t>2.</w:t>
      </w:r>
      <w:r>
        <w:t xml:space="preserve"> Gesamtlast 2G</w:t>
      </w:r>
      <w:r>
        <w:rPr>
          <w:vertAlign w:val="subscript"/>
        </w:rPr>
        <w:t>1</w:t>
      </w:r>
      <w:r>
        <w:t xml:space="preserve"> + G</w:t>
      </w:r>
      <w:r>
        <w:rPr>
          <w:vertAlign w:val="subscript"/>
        </w:rPr>
        <w:t>2</w:t>
      </w:r>
      <w:r>
        <w:t xml:space="preserve"> + G</w:t>
      </w:r>
      <w:r>
        <w:rPr>
          <w:vertAlign w:val="subscript"/>
        </w:rPr>
        <w:t>3</w:t>
      </w:r>
      <w:r>
        <w:t xml:space="preserve"> = 465 N,</w:t>
      </w:r>
      <w:r>
        <w:br/>
        <w:t>G=(465N*4m)/2,5 m = 744 N</w:t>
      </w:r>
      <w:r>
        <w:br/>
      </w:r>
      <w:r>
        <w:br/>
      </w:r>
      <w:bookmarkStart w:id="1473" w:name="m373"/>
      <w:r w:rsidRPr="00361919">
        <w:rPr>
          <w:rStyle w:val="Nummer"/>
        </w:rPr>
        <w:t>373.</w:t>
      </w:r>
      <w:r>
        <w:t xml:space="preserve"> </w:t>
      </w:r>
      <w:bookmarkEnd w:id="1473"/>
      <w:r>
        <w:t xml:space="preserve">Die Dichte von Schaumstoff ist etwa </w:t>
      </w:r>
      <w:proofErr w:type="gramStart"/>
      <w:r>
        <w:t>120 mal</w:t>
      </w:r>
      <w:proofErr w:type="gramEnd"/>
      <w:r>
        <w:t xml:space="preserve"> kleiner als die Dichte von Ziegelsteinen. Damit könnte man den LKW 60 m hoch beladen.</w:t>
      </w:r>
      <w:bookmarkStart w:id="1474" w:name="_Hlt496409940"/>
      <w:bookmarkEnd w:id="1474"/>
      <w:r>
        <w:br/>
      </w:r>
      <w:r>
        <w:br/>
      </w:r>
      <w:bookmarkStart w:id="1475" w:name="m374"/>
      <w:r w:rsidRPr="00361919">
        <w:rPr>
          <w:rStyle w:val="Nummer"/>
        </w:rPr>
        <w:t>374</w:t>
      </w:r>
      <w:bookmarkEnd w:id="1475"/>
      <w:r w:rsidRPr="00361919">
        <w:rPr>
          <w:rStyle w:val="Nummer"/>
        </w:rPr>
        <w:t>.</w:t>
      </w:r>
      <w:bookmarkStart w:id="1476" w:name="_Hlt496409963"/>
      <w:bookmarkEnd w:id="1476"/>
      <w:r>
        <w:t xml:space="preserve"> </w:t>
      </w:r>
      <w:r>
        <w:br/>
      </w:r>
      <w:bookmarkStart w:id="1477" w:name="_Hlt29377478"/>
      <w:bookmarkEnd w:id="1477"/>
      <w:r>
        <w:t>Masse: 10,5 t (bei Dichte von Benzin = 0,7 g/cm³)</w:t>
      </w:r>
      <w:r>
        <w:br/>
      </w:r>
      <w:hyperlink r:id="rId258" w:anchor="m374" w:history="1">
        <w:r>
          <w:rPr>
            <w:rStyle w:val="Hyperlink"/>
            <w:sz w:val="22"/>
          </w:rPr>
          <w:t>voll</w:t>
        </w:r>
        <w:bookmarkStart w:id="1478" w:name="_Hlt29377608"/>
        <w:bookmarkStart w:id="1479" w:name="_Hlt29377583"/>
        <w:bookmarkEnd w:id="1478"/>
        <w:r>
          <w:rPr>
            <w:rStyle w:val="Hyperlink"/>
            <w:sz w:val="22"/>
          </w:rPr>
          <w:t>s</w:t>
        </w:r>
        <w:bookmarkStart w:id="1480" w:name="_Hlt237414471"/>
        <w:bookmarkEnd w:id="1479"/>
        <w:r>
          <w:rPr>
            <w:rStyle w:val="Hyperlink"/>
            <w:sz w:val="22"/>
          </w:rPr>
          <w:t>t</w:t>
        </w:r>
        <w:bookmarkEnd w:id="1480"/>
        <w:r>
          <w:rPr>
            <w:rStyle w:val="Hyperlink"/>
            <w:sz w:val="22"/>
          </w:rPr>
          <w:t>än</w:t>
        </w:r>
        <w:bookmarkStart w:id="1481" w:name="_Hlt44588881"/>
        <w:r>
          <w:rPr>
            <w:rStyle w:val="Hyperlink"/>
            <w:sz w:val="22"/>
          </w:rPr>
          <w:t>d</w:t>
        </w:r>
        <w:bookmarkEnd w:id="1481"/>
        <w:r>
          <w:rPr>
            <w:rStyle w:val="Hyperlink"/>
            <w:sz w:val="22"/>
          </w:rPr>
          <w:t>ige</w:t>
        </w:r>
        <w:bookmarkStart w:id="1482" w:name="_Hlt31001086"/>
        <w:r>
          <w:rPr>
            <w:rStyle w:val="Hyperlink"/>
            <w:sz w:val="22"/>
          </w:rPr>
          <w:t xml:space="preserve"> </w:t>
        </w:r>
        <w:bookmarkEnd w:id="1482"/>
        <w:r>
          <w:rPr>
            <w:rStyle w:val="Hyperlink"/>
            <w:sz w:val="22"/>
          </w:rPr>
          <w:t>L</w:t>
        </w:r>
        <w:bookmarkStart w:id="1483" w:name="_Hlt29377832"/>
        <w:bookmarkStart w:id="1484" w:name="_Hlt29377661"/>
        <w:bookmarkEnd w:id="1483"/>
        <w:r>
          <w:rPr>
            <w:rStyle w:val="Hyperlink"/>
            <w:sz w:val="22"/>
          </w:rPr>
          <w:t>ö</w:t>
        </w:r>
        <w:bookmarkEnd w:id="1484"/>
        <w:r>
          <w:rPr>
            <w:rStyle w:val="Hyperlink"/>
            <w:sz w:val="22"/>
          </w:rPr>
          <w:t>sung</w:t>
        </w:r>
      </w:hyperlink>
      <w:bookmarkStart w:id="1485" w:name="_Hlt29377571"/>
      <w:bookmarkEnd w:id="1485"/>
      <w:r>
        <w:br/>
      </w:r>
      <w:r>
        <w:br/>
      </w:r>
      <w:bookmarkStart w:id="1486" w:name="m375"/>
      <w:r w:rsidRPr="00361919">
        <w:rPr>
          <w:rStyle w:val="Nummer"/>
        </w:rPr>
        <w:t>375.</w:t>
      </w:r>
      <w:r>
        <w:t xml:space="preserve"> </w:t>
      </w:r>
      <w:bookmarkEnd w:id="1486"/>
      <w:r w:rsidR="0037375B">
        <w:t>Die Dichte von Kaffeesahne beträgt 1,07 g/cm³ und ist damit etwas größer als die Dichte von Wasser.</w:t>
      </w:r>
    </w:p>
    <w:p w14:paraId="7C3F4448" w14:textId="77777777" w:rsidR="00361919" w:rsidRDefault="00B42104" w:rsidP="00361919">
      <w:hyperlink r:id="rId259" w:anchor="m375" w:history="1">
        <w:r w:rsidR="00AC05AE" w:rsidRPr="00AC05AE">
          <w:rPr>
            <w:rStyle w:val="Hyperlink"/>
            <w:sz w:val="22"/>
          </w:rPr>
          <w:t>vollständige Lösung</w:t>
        </w:r>
      </w:hyperlink>
      <w:r w:rsidR="00361919">
        <w:br/>
      </w:r>
      <w:r w:rsidR="00361919">
        <w:br/>
      </w:r>
      <w:bookmarkStart w:id="1487" w:name="m376"/>
      <w:r w:rsidR="00361919" w:rsidRPr="00361919">
        <w:rPr>
          <w:rStyle w:val="Nummer"/>
        </w:rPr>
        <w:t>376</w:t>
      </w:r>
      <w:bookmarkEnd w:id="1487"/>
      <w:r w:rsidR="00361919" w:rsidRPr="00361919">
        <w:rPr>
          <w:rStyle w:val="Nummer"/>
        </w:rPr>
        <w:t>.</w:t>
      </w:r>
      <w:r w:rsidR="00361919">
        <w:t xml:space="preserve"> </w:t>
      </w:r>
      <w:bookmarkStart w:id="1488" w:name="_Hlt44571119"/>
      <w:r w:rsidR="00361919">
        <w:t>Die Bremsen müssen eine Kraft von 93,8 kN aufbringen.</w:t>
      </w:r>
      <w:bookmarkEnd w:id="1488"/>
      <w:r w:rsidR="00361919">
        <w:rPr>
          <w:snapToGrid w:val="0"/>
        </w:rPr>
        <w:br/>
      </w:r>
      <w:hyperlink r:id="rId260" w:anchor="m376" w:history="1">
        <w:r w:rsidR="00361919">
          <w:rPr>
            <w:rStyle w:val="Hyperlink"/>
            <w:sz w:val="22"/>
          </w:rPr>
          <w:t>voll</w:t>
        </w:r>
        <w:bookmarkStart w:id="1489" w:name="_Hlt44571125"/>
        <w:r w:rsidR="00361919">
          <w:rPr>
            <w:rStyle w:val="Hyperlink"/>
            <w:sz w:val="22"/>
          </w:rPr>
          <w:t>s</w:t>
        </w:r>
        <w:bookmarkEnd w:id="1489"/>
        <w:r w:rsidR="00361919">
          <w:rPr>
            <w:rStyle w:val="Hyperlink"/>
            <w:sz w:val="22"/>
          </w:rPr>
          <w:t>t</w:t>
        </w:r>
        <w:bookmarkStart w:id="1490" w:name="_Hlt247095107"/>
        <w:r w:rsidR="00361919">
          <w:rPr>
            <w:rStyle w:val="Hyperlink"/>
            <w:sz w:val="22"/>
          </w:rPr>
          <w:t>ä</w:t>
        </w:r>
        <w:bookmarkEnd w:id="1490"/>
        <w:r w:rsidR="00361919">
          <w:rPr>
            <w:rStyle w:val="Hyperlink"/>
            <w:sz w:val="22"/>
          </w:rPr>
          <w:t>n</w:t>
        </w:r>
        <w:bookmarkStart w:id="1491" w:name="_Hlt44570959"/>
        <w:bookmarkStart w:id="1492" w:name="_Hlt44570457"/>
        <w:bookmarkEnd w:id="1491"/>
        <w:r w:rsidR="00361919">
          <w:rPr>
            <w:rStyle w:val="Hyperlink"/>
            <w:sz w:val="22"/>
          </w:rPr>
          <w:t>d</w:t>
        </w:r>
        <w:bookmarkEnd w:id="1492"/>
        <w:r w:rsidR="00361919">
          <w:rPr>
            <w:rStyle w:val="Hyperlink"/>
            <w:sz w:val="22"/>
          </w:rPr>
          <w:t>i</w:t>
        </w:r>
        <w:bookmarkStart w:id="1493" w:name="_Hlt247095100"/>
        <w:bookmarkStart w:id="1494" w:name="_Hlt247095093"/>
        <w:bookmarkEnd w:id="1493"/>
        <w:r w:rsidR="00361919">
          <w:rPr>
            <w:rStyle w:val="Hyperlink"/>
            <w:sz w:val="22"/>
          </w:rPr>
          <w:t>g</w:t>
        </w:r>
        <w:bookmarkEnd w:id="1494"/>
        <w:r w:rsidR="00361919">
          <w:rPr>
            <w:rStyle w:val="Hyperlink"/>
            <w:sz w:val="22"/>
          </w:rPr>
          <w:t>e Lösung</w:t>
        </w:r>
      </w:hyperlink>
      <w:bookmarkStart w:id="1495" w:name="_Hlt44570450"/>
      <w:bookmarkEnd w:id="1495"/>
      <w:r w:rsidR="00361919">
        <w:rPr>
          <w:snapToGrid w:val="0"/>
        </w:rPr>
        <w:br/>
      </w:r>
      <w:r w:rsidR="00361919">
        <w:rPr>
          <w:snapToGrid w:val="0"/>
        </w:rPr>
        <w:br/>
      </w:r>
      <w:bookmarkStart w:id="1496" w:name="m377"/>
      <w:r w:rsidR="00361919" w:rsidRPr="00361919">
        <w:rPr>
          <w:rStyle w:val="Nummer"/>
        </w:rPr>
        <w:lastRenderedPageBreak/>
        <w:t>377.</w:t>
      </w:r>
      <w:bookmarkEnd w:id="1496"/>
      <w:r w:rsidR="00361919" w:rsidRPr="00361919">
        <w:rPr>
          <w:rStyle w:val="Nummer"/>
        </w:rPr>
        <w:t xml:space="preserve"> </w:t>
      </w:r>
      <w:r w:rsidR="00361919">
        <w:rPr>
          <w:snapToGrid w:val="0"/>
        </w:rPr>
        <w:t>a)Schwingungsdauer 2,37 s</w:t>
      </w:r>
      <w:r w:rsidR="00361919">
        <w:rPr>
          <w:snapToGrid w:val="0"/>
        </w:rPr>
        <w:br/>
        <w:t>b) Erdbeschleunigung 9,6 m/2²</w:t>
      </w:r>
      <w:r w:rsidR="00361919">
        <w:rPr>
          <w:snapToGrid w:val="0"/>
        </w:rPr>
        <w:br/>
      </w:r>
      <w:hyperlink r:id="rId261" w:anchor="m377" w:history="1">
        <w:r w:rsidR="00361919">
          <w:rPr>
            <w:rStyle w:val="Hyperlink"/>
            <w:sz w:val="22"/>
          </w:rPr>
          <w:t>vollstä</w:t>
        </w:r>
        <w:bookmarkStart w:id="1497" w:name="_Hlt24508778"/>
        <w:r w:rsidR="00361919">
          <w:rPr>
            <w:rStyle w:val="Hyperlink"/>
            <w:sz w:val="22"/>
          </w:rPr>
          <w:t>n</w:t>
        </w:r>
        <w:bookmarkEnd w:id="1497"/>
        <w:r w:rsidR="00361919">
          <w:rPr>
            <w:rStyle w:val="Hyperlink"/>
            <w:sz w:val="22"/>
          </w:rPr>
          <w:t>dig</w:t>
        </w:r>
        <w:bookmarkStart w:id="1498" w:name="_Hlt29377496"/>
        <w:r w:rsidR="00361919">
          <w:rPr>
            <w:rStyle w:val="Hyperlink"/>
            <w:sz w:val="22"/>
          </w:rPr>
          <w:t>e</w:t>
        </w:r>
        <w:bookmarkEnd w:id="1498"/>
        <w:r w:rsidR="00361919">
          <w:rPr>
            <w:rStyle w:val="Hyperlink"/>
            <w:sz w:val="22"/>
          </w:rPr>
          <w:t xml:space="preserve"> Lösung</w:t>
        </w:r>
      </w:hyperlink>
      <w:r w:rsidR="00361919">
        <w:rPr>
          <w:snapToGrid w:val="0"/>
        </w:rPr>
        <w:br/>
      </w:r>
      <w:r w:rsidR="00361919">
        <w:rPr>
          <w:snapToGrid w:val="0"/>
        </w:rPr>
        <w:br/>
      </w:r>
      <w:bookmarkStart w:id="1499" w:name="m378"/>
      <w:r w:rsidR="00361919" w:rsidRPr="00361919">
        <w:rPr>
          <w:rStyle w:val="Nummer"/>
        </w:rPr>
        <w:t>378.</w:t>
      </w:r>
      <w:r w:rsidR="00361919">
        <w:t xml:space="preserve"> </w:t>
      </w:r>
      <w:bookmarkEnd w:id="1499"/>
      <w:r w:rsidR="00361919">
        <w:t>a) Frequenz = 1,58 Hz</w:t>
      </w:r>
      <w:r w:rsidR="00361919">
        <w:br/>
        <w:t>c) lässt sich mit dem Diagramm bestimmen: 0,1575 s, 0,4725 s, 0,7875 s, 1,1025 s</w:t>
      </w:r>
      <w:r w:rsidR="00361919">
        <w:br/>
      </w:r>
      <w:hyperlink r:id="rId262" w:anchor="m378" w:history="1">
        <w:r w:rsidR="00361919">
          <w:rPr>
            <w:rStyle w:val="Hyperlink"/>
            <w:sz w:val="22"/>
          </w:rPr>
          <w:t>vollst</w:t>
        </w:r>
        <w:bookmarkStart w:id="1500" w:name="_Hlt187972823"/>
        <w:bookmarkStart w:id="1501" w:name="_Hlt166222392"/>
        <w:bookmarkEnd w:id="1500"/>
        <w:r w:rsidR="00361919">
          <w:rPr>
            <w:rStyle w:val="Hyperlink"/>
            <w:sz w:val="22"/>
          </w:rPr>
          <w:t>ä</w:t>
        </w:r>
        <w:bookmarkStart w:id="1502" w:name="_Hlt78762058"/>
        <w:bookmarkStart w:id="1503" w:name="_Hlt78761754"/>
        <w:bookmarkEnd w:id="1501"/>
        <w:bookmarkEnd w:id="1502"/>
        <w:r w:rsidR="00361919">
          <w:rPr>
            <w:rStyle w:val="Hyperlink"/>
            <w:sz w:val="22"/>
          </w:rPr>
          <w:t>n</w:t>
        </w:r>
        <w:bookmarkEnd w:id="1503"/>
        <w:r w:rsidR="00361919">
          <w:rPr>
            <w:rStyle w:val="Hyperlink"/>
            <w:sz w:val="22"/>
          </w:rPr>
          <w:t>di</w:t>
        </w:r>
        <w:bookmarkStart w:id="1504" w:name="_Hlt63583507"/>
        <w:r w:rsidR="00361919">
          <w:rPr>
            <w:rStyle w:val="Hyperlink"/>
            <w:sz w:val="22"/>
          </w:rPr>
          <w:t>g</w:t>
        </w:r>
        <w:bookmarkEnd w:id="1504"/>
        <w:r w:rsidR="00361919">
          <w:rPr>
            <w:rStyle w:val="Hyperlink"/>
            <w:sz w:val="22"/>
          </w:rPr>
          <w:t>e Lösung</w:t>
        </w:r>
        <w:r w:rsidR="00361919">
          <w:rPr>
            <w:rStyle w:val="Hyperlink"/>
            <w:sz w:val="22"/>
          </w:rPr>
          <w:br/>
        </w:r>
      </w:hyperlink>
      <w:bookmarkStart w:id="1505" w:name="_Hlt63583472"/>
      <w:bookmarkEnd w:id="1505"/>
      <w:r w:rsidR="00361919">
        <w:br/>
      </w:r>
      <w:bookmarkStart w:id="1506" w:name="m379"/>
      <w:r w:rsidR="00361919" w:rsidRPr="00361919">
        <w:rPr>
          <w:rStyle w:val="Nummer"/>
        </w:rPr>
        <w:t>379</w:t>
      </w:r>
      <w:bookmarkEnd w:id="1506"/>
      <w:r w:rsidR="00361919" w:rsidRPr="00361919">
        <w:rPr>
          <w:rStyle w:val="Nummer"/>
        </w:rPr>
        <w:t>.</w:t>
      </w:r>
      <w:r w:rsidR="00361919">
        <w:t xml:space="preserve"> T proportional Wurzel(Masse)</w:t>
      </w:r>
      <w:r w:rsidR="00361919">
        <w:br/>
        <w:t>T wird um Wurzel (2)</w:t>
      </w:r>
      <w:r w:rsidR="00361919">
        <w:br/>
      </w:r>
      <w:r w:rsidR="00361919">
        <w:br/>
      </w:r>
      <w:bookmarkStart w:id="1507" w:name="m380"/>
      <w:r w:rsidR="00361919" w:rsidRPr="00361919">
        <w:rPr>
          <w:rStyle w:val="Nummer"/>
        </w:rPr>
        <w:t>380.</w:t>
      </w:r>
      <w:bookmarkEnd w:id="1507"/>
      <w:r w:rsidR="00361919">
        <w:t xml:space="preserve"> </w:t>
      </w:r>
      <w:r w:rsidR="00361919">
        <w:br/>
        <w:t>Das Gewitter hat eine Entfernung von 1,7 km.</w:t>
      </w:r>
      <w:r w:rsidR="00361919">
        <w:br/>
      </w:r>
      <w:hyperlink r:id="rId263" w:anchor="m380" w:history="1">
        <w:r w:rsidR="00361919">
          <w:rPr>
            <w:rStyle w:val="Hyperlink"/>
            <w:sz w:val="22"/>
          </w:rPr>
          <w:t>Vollstän</w:t>
        </w:r>
        <w:bookmarkStart w:id="1508" w:name="_Hlt24508892"/>
        <w:bookmarkStart w:id="1509" w:name="_Hlt24508881"/>
        <w:bookmarkEnd w:id="1508"/>
        <w:r w:rsidR="00361919">
          <w:rPr>
            <w:rStyle w:val="Hyperlink"/>
            <w:sz w:val="22"/>
          </w:rPr>
          <w:t>d</w:t>
        </w:r>
        <w:bookmarkEnd w:id="1509"/>
        <w:r w:rsidR="00361919">
          <w:rPr>
            <w:rStyle w:val="Hyperlink"/>
            <w:sz w:val="22"/>
          </w:rPr>
          <w:t>ige Lösung</w:t>
        </w:r>
      </w:hyperlink>
    </w:p>
    <w:p w14:paraId="222B6DA7" w14:textId="77777777" w:rsidR="00361919" w:rsidRDefault="00361919" w:rsidP="00361919">
      <w:r>
        <w:br/>
      </w:r>
      <w:bookmarkStart w:id="1510" w:name="m381"/>
      <w:r w:rsidRPr="00361919">
        <w:rPr>
          <w:rStyle w:val="Nummer"/>
        </w:rPr>
        <w:t>381.</w:t>
      </w:r>
      <w:bookmarkEnd w:id="1510"/>
      <w:r>
        <w:t xml:space="preserve"> Tiefe = 467,5 m</w:t>
      </w:r>
      <w:r>
        <w:br/>
        <w:t>Wellenlänge 1,484 m</w:t>
      </w:r>
      <w:r>
        <w:br/>
      </w:r>
    </w:p>
    <w:tbl>
      <w:tblPr>
        <w:tblW w:w="0" w:type="auto"/>
        <w:tblLayout w:type="fixed"/>
        <w:tblCellMar>
          <w:left w:w="70" w:type="dxa"/>
          <w:right w:w="70" w:type="dxa"/>
        </w:tblCellMar>
        <w:tblLook w:val="0000" w:firstRow="0" w:lastRow="0" w:firstColumn="0" w:lastColumn="0" w:noHBand="0" w:noVBand="0"/>
      </w:tblPr>
      <w:tblGrid>
        <w:gridCol w:w="2443"/>
        <w:gridCol w:w="2443"/>
        <w:gridCol w:w="854"/>
        <w:gridCol w:w="4032"/>
      </w:tblGrid>
      <w:tr w:rsidR="00361919" w14:paraId="7A6C0BD1" w14:textId="77777777">
        <w:tc>
          <w:tcPr>
            <w:tcW w:w="2443" w:type="dxa"/>
          </w:tcPr>
          <w:p w14:paraId="771A5DEE" w14:textId="77777777" w:rsidR="00361919" w:rsidRDefault="00361919" w:rsidP="00361919">
            <w:r>
              <w:t>geg.:</w:t>
            </w:r>
          </w:p>
        </w:tc>
        <w:tc>
          <w:tcPr>
            <w:tcW w:w="2443" w:type="dxa"/>
          </w:tcPr>
          <w:p w14:paraId="4992717D" w14:textId="77777777" w:rsidR="00361919" w:rsidRDefault="00361919" w:rsidP="00361919">
            <w:r>
              <w:rPr>
                <w:position w:val="-76"/>
              </w:rPr>
              <w:object w:dxaOrig="1240" w:dyaOrig="1380" w14:anchorId="4E45F2B8">
                <v:shape id="_x0000_i1080" type="#_x0000_t75" style="width:62.2pt;height:69.25pt" o:ole="" fillcolor="window">
                  <v:imagedata r:id="rId264" o:title=""/>
                </v:shape>
                <o:OLEObject Type="Embed" ProgID="Equation.3" ShapeID="_x0000_i1080" DrawAspect="Content" ObjectID="_1731936092" r:id="rId265"/>
              </w:object>
            </w:r>
          </w:p>
        </w:tc>
        <w:tc>
          <w:tcPr>
            <w:tcW w:w="854" w:type="dxa"/>
          </w:tcPr>
          <w:p w14:paraId="1218B655" w14:textId="77777777" w:rsidR="00361919" w:rsidRDefault="00361919" w:rsidP="00361919">
            <w:r>
              <w:t>ges.:</w:t>
            </w:r>
          </w:p>
        </w:tc>
        <w:tc>
          <w:tcPr>
            <w:tcW w:w="4032" w:type="dxa"/>
          </w:tcPr>
          <w:p w14:paraId="5917A043" w14:textId="77777777" w:rsidR="00361919" w:rsidRDefault="00361919" w:rsidP="00361919">
            <w:r>
              <w:rPr>
                <w:position w:val="-10"/>
              </w:rPr>
              <w:object w:dxaOrig="400" w:dyaOrig="320" w14:anchorId="6C7D6E35">
                <v:shape id="_x0000_i1081" type="#_x0000_t75" style="width:20.2pt;height:15.8pt" o:ole="" fillcolor="window">
                  <v:imagedata r:id="rId266" o:title=""/>
                </v:shape>
                <o:OLEObject Type="Embed" ProgID="Equation.3" ShapeID="_x0000_i1081" DrawAspect="Content" ObjectID="_1731936093" r:id="rId267"/>
              </w:object>
            </w:r>
          </w:p>
        </w:tc>
      </w:tr>
      <w:tr w:rsidR="00361919" w14:paraId="07DF352F" w14:textId="77777777">
        <w:trPr>
          <w:cantSplit/>
        </w:trPr>
        <w:tc>
          <w:tcPr>
            <w:tcW w:w="2443" w:type="dxa"/>
          </w:tcPr>
          <w:p w14:paraId="1E0E5D32" w14:textId="77777777" w:rsidR="00361919" w:rsidRDefault="00361919" w:rsidP="00361919">
            <w:r>
              <w:t>Lösung:</w:t>
            </w:r>
          </w:p>
        </w:tc>
        <w:tc>
          <w:tcPr>
            <w:tcW w:w="7329" w:type="dxa"/>
            <w:gridSpan w:val="3"/>
          </w:tcPr>
          <w:p w14:paraId="2819FBD7" w14:textId="77777777" w:rsidR="00361919" w:rsidRDefault="00361919" w:rsidP="00361919">
            <w:r>
              <w:t>Da sich der Schall mit gleichbleibender Geschwindigkeit ausbreitet, kann man die Gleichung für die gleichförmige Bewegung verwenden:</w:t>
            </w:r>
            <w:r>
              <w:br/>
            </w:r>
            <w:r>
              <w:rPr>
                <w:position w:val="-44"/>
              </w:rPr>
              <w:object w:dxaOrig="700" w:dyaOrig="999" w14:anchorId="22F9E0A4">
                <v:shape id="_x0000_i1082" type="#_x0000_t75" style="width:35.45pt;height:50.2pt" o:ole="" fillcolor="window">
                  <v:imagedata r:id="rId268" o:title=""/>
                </v:shape>
                <o:OLEObject Type="Embed" ProgID="Equation.3" ShapeID="_x0000_i1082" DrawAspect="Content" ObjectID="_1731936094" r:id="rId269"/>
              </w:object>
            </w:r>
            <w:r>
              <w:br/>
              <w:t>Der Schall durchläuft die Strecke zweimal: einmal nach unten, dort wird er reflektiert und läuft dann wieder nach oben. Deshalb darf nur die halbe Laufzeit verwendet werden.</w:t>
            </w:r>
            <w:r>
              <w:br/>
            </w:r>
            <w:r>
              <w:rPr>
                <w:position w:val="-44"/>
              </w:rPr>
              <w:object w:dxaOrig="1980" w:dyaOrig="999" w14:anchorId="672BB0F1">
                <v:shape id="_x0000_i1083" type="#_x0000_t75" style="width:99.25pt;height:50.2pt" o:ole="" fillcolor="window">
                  <v:imagedata r:id="rId270" o:title=""/>
                </v:shape>
                <o:OLEObject Type="Embed" ProgID="Equation.3" ShapeID="_x0000_i1083" DrawAspect="Content" ObjectID="_1731936095" r:id="rId271"/>
              </w:object>
            </w:r>
            <w:r>
              <w:br/>
            </w:r>
            <w:r>
              <w:br/>
              <w:t>Für die Ausbreitungsgeschwindigkeit einer Welle gilt der Zusammenhang:</w:t>
            </w:r>
            <w:r>
              <w:br/>
            </w:r>
            <w:r>
              <w:rPr>
                <w:position w:val="-98"/>
              </w:rPr>
              <w:object w:dxaOrig="1300" w:dyaOrig="2079" w14:anchorId="123004B1">
                <v:shape id="_x0000_i1084" type="#_x0000_t75" style="width:64.35pt;height:104.2pt" o:ole="" fillcolor="window">
                  <v:imagedata r:id="rId272" o:title=""/>
                </v:shape>
                <o:OLEObject Type="Embed" ProgID="Equation.3" ShapeID="_x0000_i1084" DrawAspect="Content" ObjectID="_1731936096" r:id="rId273"/>
              </w:object>
            </w:r>
          </w:p>
        </w:tc>
      </w:tr>
      <w:tr w:rsidR="00361919" w14:paraId="41EF607E" w14:textId="77777777">
        <w:trPr>
          <w:cantSplit/>
        </w:trPr>
        <w:tc>
          <w:tcPr>
            <w:tcW w:w="2443" w:type="dxa"/>
          </w:tcPr>
          <w:p w14:paraId="190809E5" w14:textId="77777777" w:rsidR="00361919" w:rsidRDefault="00361919" w:rsidP="00361919">
            <w:r>
              <w:t>Antwort:</w:t>
            </w:r>
          </w:p>
        </w:tc>
        <w:tc>
          <w:tcPr>
            <w:tcW w:w="7329" w:type="dxa"/>
            <w:gridSpan w:val="3"/>
          </w:tcPr>
          <w:p w14:paraId="6470440C" w14:textId="77777777" w:rsidR="00361919" w:rsidRDefault="00361919" w:rsidP="00361919">
            <w:bookmarkStart w:id="1511" w:name="_Hlt21914988"/>
            <w:bookmarkEnd w:id="1511"/>
            <w:r>
              <w:t>Die Meerestiefe an dieser Stelle beträgt 467,5 m, die Schallwellen haben eine Wellenlänge von 1,484 m.</w:t>
            </w:r>
          </w:p>
        </w:tc>
      </w:tr>
    </w:tbl>
    <w:p w14:paraId="17559D57" w14:textId="77777777" w:rsidR="00ED2F79" w:rsidRDefault="00361919" w:rsidP="00361919">
      <w:r>
        <w:br/>
      </w:r>
      <w:r>
        <w:br/>
      </w:r>
      <w:bookmarkStart w:id="1512" w:name="m382"/>
      <w:r w:rsidRPr="00361919">
        <w:rPr>
          <w:rStyle w:val="Nummer"/>
        </w:rPr>
        <w:t>382.</w:t>
      </w:r>
      <w:bookmarkEnd w:id="1512"/>
      <w:r>
        <w:t xml:space="preserve"> Ausbreitung einer Schwingung im Raum, Energietransport ohne Stofftransport durch gekoppelte Schwinger</w:t>
      </w:r>
      <w:r>
        <w:br/>
      </w:r>
      <w:r>
        <w:lastRenderedPageBreak/>
        <w:br/>
      </w:r>
      <w:bookmarkStart w:id="1513" w:name="m383"/>
      <w:r w:rsidRPr="00361919">
        <w:rPr>
          <w:rStyle w:val="Nummer"/>
        </w:rPr>
        <w:t>383.</w:t>
      </w:r>
      <w:bookmarkEnd w:id="1513"/>
      <w:r>
        <w:t xml:space="preserve"> Für eine mechanische Welle sind schwingungsfähige Teilchen notwendig, die untereinander gekoppelt sind. Im Weltall sind die Teilchen so dünn gesät, das ein Kopplung nicht möglich ist.</w:t>
      </w:r>
      <w:r>
        <w:br/>
      </w:r>
      <w:r>
        <w:br/>
      </w:r>
      <w:bookmarkStart w:id="1514" w:name="m384"/>
      <w:r w:rsidRPr="00361919">
        <w:rPr>
          <w:rStyle w:val="Nummer"/>
        </w:rPr>
        <w:t>384.</w:t>
      </w:r>
      <w:r>
        <w:t xml:space="preserve"> </w:t>
      </w:r>
      <w:bookmarkEnd w:id="1514"/>
      <w:r>
        <w:t>Tiefe 1484 m</w:t>
      </w:r>
      <w:r>
        <w:br/>
      </w:r>
      <w:r>
        <w:br/>
      </w:r>
      <w:bookmarkStart w:id="1515" w:name="m385"/>
      <w:r w:rsidRPr="00361919">
        <w:rPr>
          <w:rStyle w:val="Nummer"/>
        </w:rPr>
        <w:t>385.</w:t>
      </w:r>
      <w:r>
        <w:t xml:space="preserve"> </w:t>
      </w:r>
      <w:bookmarkEnd w:id="1515"/>
      <w:r>
        <w:t>Bewegung: Veränderung der Lage eines Körpers gegenüber einem anderen Körper</w:t>
      </w:r>
      <w:r>
        <w:br/>
        <w:t>Beispiel: sitzende Person im Zug: gegenüber dem Zug in Ruhe, gegenüber dem Gleis in Bewegung</w:t>
      </w:r>
      <w:r>
        <w:br/>
      </w:r>
      <w:r>
        <w:br/>
      </w:r>
      <w:bookmarkStart w:id="1516" w:name="m386"/>
      <w:r w:rsidRPr="00361919">
        <w:rPr>
          <w:rStyle w:val="Nummer"/>
        </w:rPr>
        <w:t>386.</w:t>
      </w:r>
      <w:r>
        <w:t xml:space="preserve"> </w:t>
      </w:r>
      <w:bookmarkEnd w:id="1516"/>
      <w:r>
        <w:t>Trägheitsgesetz: Wirkt auf einen Körper keine Kraft, bleibt er im Zustand er Ruhe oder gleichförmigen Bewegung.</w:t>
      </w:r>
      <w:r>
        <w:br/>
      </w:r>
      <w:r w:rsidR="00ED2F79">
        <w:t xml:space="preserve">Erklärung: Die Füße des Fahrgastes sind über die Reibung fest mit der Straßenbahn verbunden. Beim Anfahren wird von der Bahn die Kraft auf die Füße übertragen und sie bewegen sich mit der Fahrbahn mit. </w:t>
      </w:r>
    </w:p>
    <w:p w14:paraId="4A81C4BB" w14:textId="77777777" w:rsidR="00ED2F79" w:rsidRDefault="00ED2F79" w:rsidP="00361919">
      <w:r>
        <w:t xml:space="preserve">Der Rest des Körpers spürt die Kraft später, also beim Anfahren noch nicht. Damit bleibt der Rest des Fahrgastes in Ruhe. </w:t>
      </w:r>
    </w:p>
    <w:p w14:paraId="6F6527A0" w14:textId="77777777" w:rsidR="00ED2F79" w:rsidRDefault="00ED2F79" w:rsidP="00361919">
      <w:r>
        <w:t>Vom Bezugssystem Bahn bewegt sich der Fahrgast demnach nach hinten. Vom Bezugssystem Straße aus bewegen sich die Füße nach vorn und der Rest des Fahrgastes bleibt stehen.</w:t>
      </w:r>
    </w:p>
    <w:p w14:paraId="16AE2255" w14:textId="77777777" w:rsidR="00ED2F79" w:rsidRDefault="00ED2F79" w:rsidP="00361919">
      <w:r>
        <w:t xml:space="preserve">So oder so: wer sich nicht festhält, kann umfallen und ist selber schuld. Wer sich in Physik nicht auskennt, kann </w:t>
      </w:r>
      <w:proofErr w:type="gramStart"/>
      <w:r>
        <w:t>leicht fallen</w:t>
      </w:r>
      <w:proofErr w:type="gramEnd"/>
      <w:r>
        <w:t xml:space="preserve">!   </w:t>
      </w:r>
    </w:p>
    <w:p w14:paraId="3167DE70" w14:textId="77777777" w:rsidR="00ED2F79" w:rsidRDefault="00ED2F79" w:rsidP="00361919"/>
    <w:p w14:paraId="78CD3411" w14:textId="1FDDEF0D" w:rsidR="00361919" w:rsidRDefault="00361919" w:rsidP="00361919">
      <w:r>
        <w:br/>
      </w:r>
      <w:r w:rsidRPr="00361919">
        <w:rPr>
          <w:rStyle w:val="Nummer"/>
        </w:rPr>
        <w:t>3</w:t>
      </w:r>
      <w:bookmarkStart w:id="1517" w:name="m387"/>
      <w:r w:rsidRPr="00361919">
        <w:rPr>
          <w:rStyle w:val="Nummer"/>
        </w:rPr>
        <w:t>8</w:t>
      </w:r>
      <w:bookmarkEnd w:id="1517"/>
      <w:r w:rsidRPr="00361919">
        <w:rPr>
          <w:rStyle w:val="Nummer"/>
        </w:rPr>
        <w:t>7.</w:t>
      </w:r>
      <w:r>
        <w:t xml:space="preserve"> Kraft =1</w:t>
      </w:r>
      <w:r w:rsidR="00C06305">
        <w:t>5</w:t>
      </w:r>
      <w:r>
        <w:t xml:space="preserve"> N</w:t>
      </w:r>
      <w:r>
        <w:br/>
        <w:t>Anfangsgeschwindigkeit = 10 m/s</w:t>
      </w:r>
      <w:r>
        <w:br/>
      </w:r>
      <w:hyperlink r:id="rId274" w:anchor="m387" w:history="1">
        <w:r>
          <w:rPr>
            <w:rStyle w:val="Hyperlink"/>
            <w:sz w:val="22"/>
          </w:rPr>
          <w:t>vollstän</w:t>
        </w:r>
        <w:bookmarkStart w:id="1518" w:name="_Hlt42497876"/>
        <w:r>
          <w:rPr>
            <w:rStyle w:val="Hyperlink"/>
            <w:sz w:val="22"/>
          </w:rPr>
          <w:t>d</w:t>
        </w:r>
        <w:bookmarkEnd w:id="1518"/>
        <w:r>
          <w:rPr>
            <w:rStyle w:val="Hyperlink"/>
            <w:sz w:val="22"/>
          </w:rPr>
          <w:t>ig</w:t>
        </w:r>
        <w:bookmarkStart w:id="1519" w:name="_Hlt42497800"/>
        <w:bookmarkStart w:id="1520" w:name="_Hlt42497423"/>
        <w:bookmarkEnd w:id="1519"/>
        <w:r>
          <w:rPr>
            <w:rStyle w:val="Hyperlink"/>
            <w:sz w:val="22"/>
          </w:rPr>
          <w:t>e</w:t>
        </w:r>
        <w:bookmarkEnd w:id="1520"/>
        <w:r>
          <w:rPr>
            <w:rStyle w:val="Hyperlink"/>
            <w:sz w:val="22"/>
          </w:rPr>
          <w:t xml:space="preserve"> Lösung</w:t>
        </w:r>
      </w:hyperlink>
      <w:r>
        <w:br/>
      </w:r>
      <w:r>
        <w:br/>
      </w:r>
      <w:r w:rsidRPr="00361919">
        <w:rPr>
          <w:rStyle w:val="Nummer"/>
        </w:rPr>
        <w:t>3</w:t>
      </w:r>
      <w:bookmarkStart w:id="1521" w:name="_Hlt125283649"/>
      <w:bookmarkStart w:id="1522" w:name="m388"/>
      <w:bookmarkEnd w:id="1521"/>
      <w:r w:rsidRPr="00361919">
        <w:rPr>
          <w:rStyle w:val="Nummer"/>
        </w:rPr>
        <w:t>8</w:t>
      </w:r>
      <w:bookmarkEnd w:id="1522"/>
      <w:r w:rsidRPr="00361919">
        <w:rPr>
          <w:rStyle w:val="Nummer"/>
        </w:rPr>
        <w:t>8.</w:t>
      </w:r>
      <w:r>
        <w:t xml:space="preserve"> harmonische Schwingung: rücktreibende Kraft prop</w:t>
      </w:r>
      <w:r w:rsidR="00201FC5">
        <w:t>ortional</w:t>
      </w:r>
      <w:r>
        <w:t xml:space="preserve"> zur Auslenkung, rücktreibende Kraft = Auftrieb, bei einer Kugle ist der Auftrieb nicht prop</w:t>
      </w:r>
      <w:r w:rsidR="00201FC5">
        <w:t>ortional</w:t>
      </w:r>
      <w:r>
        <w:t xml:space="preserve"> zur Eintauchtiefe, </w:t>
      </w:r>
      <w:r>
        <w:br/>
      </w:r>
      <w:r>
        <w:br/>
      </w:r>
      <w:bookmarkStart w:id="1523" w:name="m389"/>
      <w:r w:rsidRPr="00361919">
        <w:rPr>
          <w:rStyle w:val="Nummer"/>
        </w:rPr>
        <w:t>389.</w:t>
      </w:r>
      <w:r>
        <w:t xml:space="preserve"> </w:t>
      </w:r>
      <w:bookmarkEnd w:id="1523"/>
      <w:r>
        <w:rPr>
          <w:color w:val="000000"/>
        </w:rPr>
        <w:t>Die Schwingungsdauer verkürzt sich um 13%.</w:t>
      </w:r>
      <w:bookmarkStart w:id="1524" w:name="_Hlt63582928"/>
      <w:bookmarkEnd w:id="1524"/>
      <w:r>
        <w:br/>
      </w:r>
      <w:hyperlink r:id="rId275" w:anchor="m389" w:history="1">
        <w:r>
          <w:rPr>
            <w:rStyle w:val="Hyperlink"/>
            <w:sz w:val="22"/>
          </w:rPr>
          <w:t>volls</w:t>
        </w:r>
        <w:bookmarkStart w:id="1525" w:name="_Hlt63582912"/>
        <w:r>
          <w:rPr>
            <w:rStyle w:val="Hyperlink"/>
            <w:sz w:val="22"/>
          </w:rPr>
          <w:t>t</w:t>
        </w:r>
        <w:bookmarkStart w:id="1526" w:name="_Hlt125945839"/>
        <w:bookmarkStart w:id="1527" w:name="_Hlt125945809"/>
        <w:bookmarkEnd w:id="1525"/>
        <w:bookmarkEnd w:id="1526"/>
        <w:r>
          <w:rPr>
            <w:rStyle w:val="Hyperlink"/>
            <w:sz w:val="22"/>
          </w:rPr>
          <w:t>ä</w:t>
        </w:r>
        <w:bookmarkStart w:id="1528" w:name="_Hlt125945908"/>
        <w:bookmarkStart w:id="1529" w:name="_Hlt125945876"/>
        <w:bookmarkEnd w:id="1527"/>
        <w:bookmarkEnd w:id="1528"/>
        <w:r>
          <w:rPr>
            <w:rStyle w:val="Hyperlink"/>
            <w:sz w:val="22"/>
          </w:rPr>
          <w:t>n</w:t>
        </w:r>
        <w:bookmarkEnd w:id="1529"/>
        <w:r>
          <w:rPr>
            <w:rStyle w:val="Hyperlink"/>
            <w:sz w:val="22"/>
          </w:rPr>
          <w:t>dige Lösung</w:t>
        </w:r>
      </w:hyperlink>
      <w:r>
        <w:br/>
      </w:r>
      <w:r>
        <w:br/>
      </w:r>
      <w:bookmarkStart w:id="1530" w:name="m390"/>
      <w:r w:rsidRPr="00361919">
        <w:rPr>
          <w:rStyle w:val="Nummer"/>
        </w:rPr>
        <w:t xml:space="preserve">390 </w:t>
      </w:r>
      <w:bookmarkEnd w:id="1530"/>
      <w:r>
        <w:t>stehende Wellen entstehen durch Überlagerung und Reflexion, die Welle wird reflektiert und läuft in sich selbst zurück, durch Interferenz beider Wellen entsteht eine stehende Welle.</w:t>
      </w:r>
      <w:r>
        <w:br/>
        <w:t>Anwendung: z.B. Flöte</w:t>
      </w:r>
      <w:r>
        <w:br/>
      </w:r>
      <w:r>
        <w:br/>
      </w:r>
      <w:bookmarkStart w:id="1531" w:name="m391"/>
      <w:r w:rsidRPr="00361919">
        <w:rPr>
          <w:rStyle w:val="Nummer"/>
        </w:rPr>
        <w:t>391.</w:t>
      </w:r>
      <w:bookmarkEnd w:id="1531"/>
      <w:r>
        <w:t xml:space="preserve"> T = 0,25 = Zeit für eine Wellenlänge -&gt; in 25 s 100 Wellenlängen</w:t>
      </w:r>
      <w:r>
        <w:br/>
      </w:r>
      <w:r>
        <w:br/>
      </w:r>
      <w:r w:rsidRPr="00361919">
        <w:rPr>
          <w:rStyle w:val="Nummer"/>
        </w:rPr>
        <w:t>3</w:t>
      </w:r>
      <w:bookmarkStart w:id="1532" w:name="m392"/>
      <w:r w:rsidRPr="00361919">
        <w:rPr>
          <w:rStyle w:val="Nummer"/>
        </w:rPr>
        <w:t>9</w:t>
      </w:r>
      <w:bookmarkEnd w:id="1532"/>
      <w:r w:rsidRPr="00361919">
        <w:rPr>
          <w:rStyle w:val="Nummer"/>
        </w:rPr>
        <w:t>2.</w:t>
      </w:r>
      <w:r>
        <w:t xml:space="preserve"> </w:t>
      </w:r>
      <w:r>
        <w:br/>
        <w:t>Der Fußgänger hört die kommende Lok mit einer Frequenz von 1663 Hz und die davon fahrende Lok mit 1366 Hz.</w:t>
      </w:r>
      <w:r>
        <w:br/>
      </w:r>
      <w:hyperlink r:id="rId276" w:anchor="m392" w:history="1">
        <w:r>
          <w:rPr>
            <w:rStyle w:val="Hyperlink"/>
            <w:sz w:val="22"/>
          </w:rPr>
          <w:t>v</w:t>
        </w:r>
        <w:bookmarkStart w:id="1533" w:name="_Hlt24509134"/>
        <w:bookmarkStart w:id="1534" w:name="_Hlt24509120"/>
        <w:bookmarkEnd w:id="1533"/>
        <w:r>
          <w:rPr>
            <w:rStyle w:val="Hyperlink"/>
            <w:sz w:val="22"/>
          </w:rPr>
          <w:t>o</w:t>
        </w:r>
        <w:bookmarkEnd w:id="1534"/>
        <w:r>
          <w:rPr>
            <w:rStyle w:val="Hyperlink"/>
            <w:sz w:val="22"/>
          </w:rPr>
          <w:t>llständige Lösung</w:t>
        </w:r>
      </w:hyperlink>
    </w:p>
    <w:p w14:paraId="73537805" w14:textId="77777777" w:rsidR="00F31365" w:rsidRDefault="00361919" w:rsidP="00361919">
      <w:r>
        <w:br/>
      </w:r>
      <w:r w:rsidRPr="00361919">
        <w:rPr>
          <w:rStyle w:val="Nummer"/>
        </w:rPr>
        <w:t>3</w:t>
      </w:r>
      <w:bookmarkStart w:id="1535" w:name="m393"/>
      <w:r w:rsidRPr="00361919">
        <w:rPr>
          <w:rStyle w:val="Nummer"/>
        </w:rPr>
        <w:t>9</w:t>
      </w:r>
      <w:bookmarkEnd w:id="1535"/>
      <w:r w:rsidRPr="00361919">
        <w:rPr>
          <w:rStyle w:val="Nummer"/>
        </w:rPr>
        <w:t>3.</w:t>
      </w:r>
      <w:r>
        <w:rPr>
          <w:color w:val="000000"/>
        </w:rPr>
        <w:t xml:space="preserve"> Der Bremsvorgang dauert 15,6 s. Er muss 260 m vor der Raumstation eingeleitet werden.</w:t>
      </w:r>
      <w:r>
        <w:rPr>
          <w:color w:val="000000"/>
        </w:rPr>
        <w:br/>
      </w:r>
      <w:hyperlink r:id="rId277" w:anchor="m393" w:history="1">
        <w:r>
          <w:rPr>
            <w:rStyle w:val="Hyperlink"/>
            <w:sz w:val="22"/>
          </w:rPr>
          <w:t>volls</w:t>
        </w:r>
        <w:bookmarkStart w:id="1536" w:name="_Hlt34053866"/>
        <w:r>
          <w:rPr>
            <w:rStyle w:val="Hyperlink"/>
            <w:sz w:val="22"/>
          </w:rPr>
          <w:t>t</w:t>
        </w:r>
        <w:bookmarkEnd w:id="1536"/>
        <w:r>
          <w:rPr>
            <w:rStyle w:val="Hyperlink"/>
            <w:sz w:val="22"/>
          </w:rPr>
          <w:t>än</w:t>
        </w:r>
        <w:bookmarkStart w:id="1537" w:name="_Hlt52178179"/>
        <w:bookmarkStart w:id="1538" w:name="_Hlt34053876"/>
        <w:bookmarkEnd w:id="1537"/>
        <w:r>
          <w:rPr>
            <w:rStyle w:val="Hyperlink"/>
            <w:sz w:val="22"/>
          </w:rPr>
          <w:t>d</w:t>
        </w:r>
        <w:bookmarkStart w:id="1539" w:name="_Hlt49412935"/>
        <w:bookmarkStart w:id="1540" w:name="_Hlt49412927"/>
        <w:bookmarkEnd w:id="1538"/>
        <w:bookmarkEnd w:id="1539"/>
        <w:r>
          <w:rPr>
            <w:rStyle w:val="Hyperlink"/>
            <w:sz w:val="22"/>
          </w:rPr>
          <w:t>i</w:t>
        </w:r>
        <w:bookmarkEnd w:id="1540"/>
        <w:r>
          <w:rPr>
            <w:rStyle w:val="Hyperlink"/>
            <w:sz w:val="22"/>
          </w:rPr>
          <w:t>g</w:t>
        </w:r>
        <w:bookmarkStart w:id="1541" w:name="_Hlt34137779"/>
        <w:bookmarkEnd w:id="1541"/>
        <w:r>
          <w:rPr>
            <w:rStyle w:val="Hyperlink"/>
            <w:sz w:val="22"/>
          </w:rPr>
          <w:t>e  Lösung</w:t>
        </w:r>
      </w:hyperlink>
      <w:bookmarkStart w:id="1542" w:name="_Hlt34053854"/>
      <w:bookmarkEnd w:id="1542"/>
      <w:r>
        <w:br/>
      </w:r>
      <w:r>
        <w:br/>
      </w:r>
      <w:bookmarkStart w:id="1543" w:name="m394"/>
      <w:r w:rsidRPr="00361919">
        <w:rPr>
          <w:rStyle w:val="Nummer"/>
        </w:rPr>
        <w:t>394</w:t>
      </w:r>
      <w:bookmarkEnd w:id="1543"/>
      <w:r w:rsidR="00F31365" w:rsidRPr="00F31365">
        <w:t xml:space="preserve"> </w:t>
      </w:r>
      <w:r w:rsidR="00F31365">
        <w:t>a) Um den Wagen mit konstanter Geschwindigkeit nach oben zu ziehen, ist eine Kraft von 685 N notwendig.</w:t>
      </w:r>
      <w:r w:rsidR="00F31365">
        <w:br/>
        <w:t>b) Damit der Wagen am Abhang stehen bleiben kann, muss ebenfalls eine Bremskraft von 685 N wirken.</w:t>
      </w:r>
      <w:r w:rsidR="00F31365">
        <w:br/>
        <w:t xml:space="preserve">c) Damit der Wagen den Abhang mit einer Beschleunigung von 1 m/s² hochfahren kann, muss eine </w:t>
      </w:r>
      <w:r w:rsidR="00F31365">
        <w:lastRenderedPageBreak/>
        <w:t>Kraft von 1684 N wirken.</w:t>
      </w:r>
      <w:r w:rsidR="00F31365">
        <w:br/>
        <w:t>d) Der Wagen hat auf dem Gipfel eine Geschwindigkeit von 22,8 km/h.</w:t>
      </w:r>
    </w:p>
    <w:p w14:paraId="64303DCB" w14:textId="683C7792" w:rsidR="00361919" w:rsidRDefault="00B42104" w:rsidP="00361919">
      <w:hyperlink r:id="rId278" w:anchor="m394" w:history="1">
        <w:r w:rsidR="00361919">
          <w:rPr>
            <w:rStyle w:val="Hyperlink"/>
            <w:sz w:val="22"/>
          </w:rPr>
          <w:t>voll</w:t>
        </w:r>
        <w:bookmarkStart w:id="1544" w:name="_Hlt24520157"/>
        <w:r w:rsidR="00361919">
          <w:rPr>
            <w:rStyle w:val="Hyperlink"/>
            <w:sz w:val="22"/>
          </w:rPr>
          <w:t>s</w:t>
        </w:r>
        <w:bookmarkEnd w:id="1544"/>
        <w:r w:rsidR="00361919">
          <w:rPr>
            <w:rStyle w:val="Hyperlink"/>
            <w:sz w:val="22"/>
          </w:rPr>
          <w:t>t</w:t>
        </w:r>
        <w:bookmarkStart w:id="1545" w:name="_Hlt6628731"/>
        <w:bookmarkStart w:id="1546" w:name="_Hlt6628703"/>
        <w:bookmarkEnd w:id="1545"/>
        <w:r w:rsidR="00361919">
          <w:rPr>
            <w:rStyle w:val="Hyperlink"/>
            <w:sz w:val="22"/>
          </w:rPr>
          <w:t>ä</w:t>
        </w:r>
        <w:bookmarkStart w:id="1547" w:name="_Hlt6629941"/>
        <w:bookmarkStart w:id="1548" w:name="_Hlt6629879"/>
        <w:bookmarkEnd w:id="1546"/>
        <w:bookmarkEnd w:id="1547"/>
        <w:r w:rsidR="00361919">
          <w:rPr>
            <w:rStyle w:val="Hyperlink"/>
            <w:sz w:val="22"/>
          </w:rPr>
          <w:t>n</w:t>
        </w:r>
        <w:bookmarkStart w:id="1549" w:name="_Hlt44164898"/>
        <w:bookmarkStart w:id="1550" w:name="_Hlt44164890"/>
        <w:bookmarkEnd w:id="1548"/>
        <w:bookmarkEnd w:id="1549"/>
        <w:r w:rsidR="00361919">
          <w:rPr>
            <w:rStyle w:val="Hyperlink"/>
            <w:sz w:val="22"/>
          </w:rPr>
          <w:t>d</w:t>
        </w:r>
        <w:bookmarkStart w:id="1551" w:name="_Hlt6628685"/>
        <w:bookmarkStart w:id="1552" w:name="_Hlt6629864"/>
        <w:bookmarkEnd w:id="1550"/>
        <w:bookmarkEnd w:id="1551"/>
        <w:r w:rsidR="00361919">
          <w:rPr>
            <w:rStyle w:val="Hyperlink"/>
            <w:sz w:val="22"/>
          </w:rPr>
          <w:t>i</w:t>
        </w:r>
        <w:bookmarkEnd w:id="1552"/>
        <w:r w:rsidR="00361919">
          <w:rPr>
            <w:rStyle w:val="Hyperlink"/>
            <w:sz w:val="22"/>
          </w:rPr>
          <w:t>g</w:t>
        </w:r>
        <w:bookmarkStart w:id="1553" w:name="_Hlt52178266"/>
        <w:bookmarkStart w:id="1554" w:name="_Hlt6628740"/>
        <w:bookmarkEnd w:id="1553"/>
        <w:r w:rsidR="00361919">
          <w:rPr>
            <w:rStyle w:val="Hyperlink"/>
            <w:sz w:val="22"/>
          </w:rPr>
          <w:t>e</w:t>
        </w:r>
        <w:bookmarkEnd w:id="1554"/>
        <w:r w:rsidR="00361919">
          <w:rPr>
            <w:rStyle w:val="Hyperlink"/>
            <w:sz w:val="22"/>
          </w:rPr>
          <w:t xml:space="preserve"> Lösung</w:t>
        </w:r>
      </w:hyperlink>
      <w:r w:rsidR="00361919">
        <w:t xml:space="preserve"> </w:t>
      </w:r>
      <w:r w:rsidR="00361919">
        <w:br/>
      </w:r>
      <w:r w:rsidR="00361919">
        <w:br/>
      </w:r>
      <w:r w:rsidR="00361919" w:rsidRPr="00361919">
        <w:rPr>
          <w:rStyle w:val="Nummer"/>
        </w:rPr>
        <w:t>3</w:t>
      </w:r>
      <w:bookmarkStart w:id="1555" w:name="m395"/>
      <w:r w:rsidR="00361919" w:rsidRPr="00361919">
        <w:rPr>
          <w:rStyle w:val="Nummer"/>
        </w:rPr>
        <w:t>9</w:t>
      </w:r>
      <w:bookmarkEnd w:id="1555"/>
      <w:r w:rsidR="00361919" w:rsidRPr="00361919">
        <w:rPr>
          <w:rStyle w:val="Nummer"/>
        </w:rPr>
        <w:t>5.</w:t>
      </w:r>
      <w:r w:rsidR="00361919">
        <w:t xml:space="preserve"> 1. Auf der anderen Seite wird die Kraft auch verdoppelt</w:t>
      </w:r>
      <w:r w:rsidR="00361919">
        <w:br/>
        <w:t xml:space="preserve">2. Die Kraft wird auf den halben Abstand zum Drehpunkt </w:t>
      </w:r>
      <w:proofErr w:type="gramStart"/>
      <w:r w:rsidR="00361919">
        <w:t>hin bewegt</w:t>
      </w:r>
      <w:proofErr w:type="gramEnd"/>
      <w:r w:rsidR="00361919">
        <w:t>.</w:t>
      </w:r>
      <w:r w:rsidR="00361919">
        <w:br/>
        <w:t>3. Die Kraft auf der anderen Seite wird auf den doppelten Abstand zum Drehpunkt wegbewegt.</w:t>
      </w:r>
      <w:r w:rsidR="00361919">
        <w:br/>
      </w:r>
      <w:r w:rsidR="00361919">
        <w:br/>
      </w:r>
      <w:bookmarkStart w:id="1556" w:name="m396"/>
      <w:r w:rsidR="00361919" w:rsidRPr="00361919">
        <w:rPr>
          <w:rStyle w:val="Nummer"/>
        </w:rPr>
        <w:t>396.</w:t>
      </w:r>
      <w:bookmarkEnd w:id="1556"/>
      <w:r w:rsidR="00361919">
        <w:t xml:space="preserve"> p = 1000 MPa</w:t>
      </w:r>
      <w:r w:rsidR="00361919">
        <w:br/>
      </w:r>
      <w:hyperlink r:id="rId279" w:anchor="m396" w:history="1">
        <w:r w:rsidR="00361919">
          <w:rPr>
            <w:rStyle w:val="Hyperlink"/>
            <w:sz w:val="22"/>
          </w:rPr>
          <w:t>voll</w:t>
        </w:r>
        <w:bookmarkStart w:id="1557" w:name="_Hlt116173917"/>
        <w:bookmarkStart w:id="1558" w:name="_Hlt116173909"/>
        <w:bookmarkEnd w:id="1557"/>
        <w:r w:rsidR="00361919">
          <w:rPr>
            <w:rStyle w:val="Hyperlink"/>
            <w:sz w:val="22"/>
          </w:rPr>
          <w:t>s</w:t>
        </w:r>
        <w:bookmarkEnd w:id="1558"/>
        <w:r w:rsidR="00361919">
          <w:rPr>
            <w:rStyle w:val="Hyperlink"/>
            <w:sz w:val="22"/>
          </w:rPr>
          <w:t>tä</w:t>
        </w:r>
        <w:bookmarkStart w:id="1559" w:name="_Hlt207518436"/>
        <w:bookmarkStart w:id="1560" w:name="_Hlt207518429"/>
        <w:bookmarkEnd w:id="1559"/>
        <w:r w:rsidR="00361919">
          <w:rPr>
            <w:rStyle w:val="Hyperlink"/>
            <w:sz w:val="22"/>
          </w:rPr>
          <w:t>n</w:t>
        </w:r>
        <w:bookmarkEnd w:id="1560"/>
        <w:r w:rsidR="00361919">
          <w:rPr>
            <w:rStyle w:val="Hyperlink"/>
            <w:sz w:val="22"/>
          </w:rPr>
          <w:t>di</w:t>
        </w:r>
        <w:bookmarkStart w:id="1561" w:name="_Hlt116173442"/>
        <w:bookmarkEnd w:id="1561"/>
        <w:r w:rsidR="00361919">
          <w:rPr>
            <w:rStyle w:val="Hyperlink"/>
            <w:sz w:val="22"/>
          </w:rPr>
          <w:t xml:space="preserve">ge </w:t>
        </w:r>
        <w:bookmarkStart w:id="1562" w:name="_Hlt24520402"/>
        <w:bookmarkStart w:id="1563" w:name="_Hlt24520228"/>
        <w:bookmarkEnd w:id="1562"/>
        <w:r w:rsidR="00361919">
          <w:rPr>
            <w:rStyle w:val="Hyperlink"/>
            <w:sz w:val="22"/>
          </w:rPr>
          <w:t>L</w:t>
        </w:r>
        <w:bookmarkEnd w:id="1563"/>
        <w:r w:rsidR="00361919">
          <w:rPr>
            <w:rStyle w:val="Hyperlink"/>
            <w:sz w:val="22"/>
          </w:rPr>
          <w:t>ösung</w:t>
        </w:r>
      </w:hyperlink>
      <w:bookmarkStart w:id="1564" w:name="_Hlt24520217"/>
      <w:bookmarkEnd w:id="1564"/>
      <w:r w:rsidR="00361919">
        <w:br/>
      </w:r>
      <w:r w:rsidR="00361919">
        <w:br/>
      </w:r>
      <w:bookmarkStart w:id="1565" w:name="m397"/>
      <w:r w:rsidR="00361919" w:rsidRPr="00361919">
        <w:rPr>
          <w:rStyle w:val="Nummer"/>
        </w:rPr>
        <w:t>397.</w:t>
      </w:r>
      <w:r w:rsidR="00361919">
        <w:t xml:space="preserve"> </w:t>
      </w:r>
      <w:bookmarkStart w:id="1566" w:name="_Hlt501287122"/>
      <w:bookmarkEnd w:id="1565"/>
      <w:r w:rsidR="00361919">
        <w:t>F = p * A = 2*10</w:t>
      </w:r>
      <w:r w:rsidR="00361919">
        <w:rPr>
          <w:vertAlign w:val="superscript"/>
        </w:rPr>
        <w:t>6</w:t>
      </w:r>
      <w:r w:rsidR="00361919">
        <w:t xml:space="preserve"> </w:t>
      </w:r>
      <w:proofErr w:type="spellStart"/>
      <w:r w:rsidR="00361919">
        <w:t>Pa</w:t>
      </w:r>
      <w:proofErr w:type="spellEnd"/>
      <w:r w:rsidR="00361919">
        <w:t xml:space="preserve"> * 50*10</w:t>
      </w:r>
      <w:r w:rsidR="00361919">
        <w:rPr>
          <w:vertAlign w:val="superscript"/>
        </w:rPr>
        <w:t>-4</w:t>
      </w:r>
      <w:r w:rsidR="00361919">
        <w:t xml:space="preserve"> m² = 10kN</w:t>
      </w:r>
      <w:bookmarkEnd w:id="1566"/>
      <w:r w:rsidR="00361919">
        <w:br/>
      </w:r>
      <w:r w:rsidR="00361919">
        <w:br/>
      </w:r>
      <w:bookmarkStart w:id="1567" w:name="m398"/>
      <w:r w:rsidR="00361919" w:rsidRPr="00361919">
        <w:rPr>
          <w:rStyle w:val="Nummer"/>
        </w:rPr>
        <w:t>398.</w:t>
      </w:r>
      <w:bookmarkEnd w:id="1567"/>
      <w:r w:rsidR="00361919">
        <w:t xml:space="preserve"> </w:t>
      </w:r>
      <w:bookmarkStart w:id="1568" w:name="_Hlt501287905"/>
      <w:r w:rsidR="00361919">
        <w:t>Die Luft von 2,5 bar 60 l wird auf 3,5 bar 42,9 l zusammengepresst. Es müssen also 17,1 l unter 3,5 bar dazukommen. Das sind unter 1 bar 59,9 l.</w:t>
      </w:r>
      <w:bookmarkEnd w:id="1568"/>
      <w:r w:rsidR="00361919">
        <w:br/>
      </w:r>
      <w:r w:rsidR="00361919">
        <w:br/>
      </w:r>
      <w:r w:rsidR="00361919" w:rsidRPr="00361919">
        <w:rPr>
          <w:rStyle w:val="Nummer"/>
        </w:rPr>
        <w:t>3</w:t>
      </w:r>
      <w:bookmarkStart w:id="1569" w:name="m399"/>
      <w:r w:rsidR="00361919" w:rsidRPr="00361919">
        <w:rPr>
          <w:rStyle w:val="Nummer"/>
        </w:rPr>
        <w:t>9</w:t>
      </w:r>
      <w:bookmarkEnd w:id="1569"/>
      <w:r w:rsidR="00361919" w:rsidRPr="00361919">
        <w:rPr>
          <w:rStyle w:val="Nummer"/>
        </w:rPr>
        <w:t>9.</w:t>
      </w:r>
      <w:r w:rsidR="00361919">
        <w:t xml:space="preserve"> b) Kran, Autobremse, Zahnarztstuhl</w:t>
      </w:r>
      <w:r w:rsidR="00361919">
        <w:br/>
        <w:t>c) Luft lässt sich zusammendrücken, dadurch ist eine spielfreie Kraftübertragung nicht möglich</w:t>
      </w:r>
      <w:r w:rsidR="00361919">
        <w:br/>
        <w:t xml:space="preserve">d) Arbeitskolben muss </w:t>
      </w:r>
      <w:proofErr w:type="gramStart"/>
      <w:r w:rsidR="00361919">
        <w:t>10 mal</w:t>
      </w:r>
      <w:proofErr w:type="gramEnd"/>
      <w:r w:rsidR="00361919">
        <w:t xml:space="preserve"> so große Fläche haben.</w:t>
      </w:r>
      <w:r w:rsidR="00361919">
        <w:br/>
        <w:t>e) Kraft = 60 kN</w:t>
      </w:r>
      <w:r w:rsidR="00361919">
        <w:br/>
      </w:r>
      <w:r w:rsidR="00361919">
        <w:br/>
      </w:r>
      <w:r w:rsidR="00361919" w:rsidRPr="00361919">
        <w:rPr>
          <w:rStyle w:val="Nummer"/>
        </w:rPr>
        <w:t>4</w:t>
      </w:r>
      <w:bookmarkStart w:id="1570" w:name="_Hlt208713082"/>
      <w:bookmarkStart w:id="1571" w:name="m400"/>
      <w:bookmarkEnd w:id="1570"/>
      <w:r w:rsidR="00361919" w:rsidRPr="00361919">
        <w:rPr>
          <w:rStyle w:val="Nummer"/>
        </w:rPr>
        <w:t>0</w:t>
      </w:r>
      <w:bookmarkEnd w:id="1571"/>
      <w:r w:rsidR="00361919" w:rsidRPr="00361919">
        <w:rPr>
          <w:rStyle w:val="Nummer"/>
        </w:rPr>
        <w:t>0.</w:t>
      </w:r>
      <w:r w:rsidR="00361919">
        <w:t xml:space="preserve"> Man muss das Gewicht der Kolben berücksichtigen.</w:t>
      </w:r>
      <w:r w:rsidR="00361919">
        <w:br/>
      </w:r>
      <w:r w:rsidR="00361919">
        <w:br/>
      </w:r>
      <w:r w:rsidR="00361919" w:rsidRPr="00361919">
        <w:rPr>
          <w:rStyle w:val="Nummer"/>
        </w:rPr>
        <w:t>4</w:t>
      </w:r>
      <w:bookmarkStart w:id="1572" w:name="m401"/>
      <w:r w:rsidR="00361919" w:rsidRPr="00361919">
        <w:rPr>
          <w:rStyle w:val="Nummer"/>
        </w:rPr>
        <w:t>0</w:t>
      </w:r>
      <w:bookmarkEnd w:id="1572"/>
      <w:r w:rsidR="00361919" w:rsidRPr="00361919">
        <w:rPr>
          <w:rStyle w:val="Nummer"/>
        </w:rPr>
        <w:t>1.</w:t>
      </w:r>
      <w:r w:rsidR="00361919">
        <w:t xml:space="preserve"> a) p=F/A  = 1,5 </w:t>
      </w:r>
      <w:proofErr w:type="spellStart"/>
      <w:r w:rsidR="00361919">
        <w:t>Mpa</w:t>
      </w:r>
      <w:proofErr w:type="spellEnd"/>
      <w:r w:rsidR="00361919">
        <w:br/>
        <w:t>b) F = p * A = 750 N</w:t>
      </w:r>
      <w:r w:rsidR="00361919">
        <w:br/>
        <w:t>oder F</w:t>
      </w:r>
      <w:r w:rsidR="00361919">
        <w:rPr>
          <w:vertAlign w:val="subscript"/>
        </w:rPr>
        <w:t>1</w:t>
      </w:r>
      <w:r w:rsidR="00361919">
        <w:t>/A</w:t>
      </w:r>
      <w:r w:rsidR="00361919">
        <w:rPr>
          <w:vertAlign w:val="subscript"/>
        </w:rPr>
        <w:t>1</w:t>
      </w:r>
      <w:r w:rsidR="00361919">
        <w:t xml:space="preserve"> = F</w:t>
      </w:r>
      <w:r w:rsidR="00361919">
        <w:rPr>
          <w:vertAlign w:val="subscript"/>
        </w:rPr>
        <w:t>2</w:t>
      </w:r>
      <w:r w:rsidR="00361919">
        <w:t>/A</w:t>
      </w:r>
      <w:r w:rsidR="00361919">
        <w:rPr>
          <w:vertAlign w:val="subscript"/>
        </w:rPr>
        <w:t>2</w:t>
      </w:r>
      <w:r w:rsidR="00361919">
        <w:rPr>
          <w:vertAlign w:val="subscript"/>
        </w:rPr>
        <w:br/>
      </w:r>
      <w:r w:rsidR="00361919">
        <w:t>c) F</w:t>
      </w:r>
      <w:r w:rsidR="00361919">
        <w:rPr>
          <w:vertAlign w:val="subscript"/>
        </w:rPr>
        <w:t>1</w:t>
      </w:r>
      <w:r w:rsidR="00361919">
        <w:t xml:space="preserve"> * s</w:t>
      </w:r>
      <w:r w:rsidR="00361919">
        <w:rPr>
          <w:vertAlign w:val="subscript"/>
        </w:rPr>
        <w:t>1</w:t>
      </w:r>
      <w:r w:rsidR="00361919">
        <w:t xml:space="preserve"> = F</w:t>
      </w:r>
      <w:r w:rsidR="00361919">
        <w:rPr>
          <w:vertAlign w:val="subscript"/>
        </w:rPr>
        <w:t>2</w:t>
      </w:r>
      <w:r w:rsidR="00361919">
        <w:t xml:space="preserve"> * s</w:t>
      </w:r>
      <w:r w:rsidR="00361919">
        <w:rPr>
          <w:vertAlign w:val="subscript"/>
        </w:rPr>
        <w:t>2</w:t>
      </w:r>
      <w:r w:rsidR="00361919">
        <w:t xml:space="preserve"> =&gt; s</w:t>
      </w:r>
      <w:r w:rsidR="00361919">
        <w:rPr>
          <w:vertAlign w:val="subscript"/>
        </w:rPr>
        <w:t>2</w:t>
      </w:r>
      <w:r w:rsidR="00361919">
        <w:t xml:space="preserve"> = 160 m</w:t>
      </w:r>
      <w:r w:rsidR="00361919">
        <w:br/>
        <w:t>d) W = F * s = 120 kJ auf beiden Seiten</w:t>
      </w:r>
      <w:r w:rsidR="00361919">
        <w:br/>
      </w:r>
      <w:hyperlink r:id="rId280" w:anchor="m401" w:history="1">
        <w:r w:rsidR="00361919">
          <w:rPr>
            <w:rStyle w:val="Hyperlink"/>
            <w:sz w:val="22"/>
          </w:rPr>
          <w:t>vollst</w:t>
        </w:r>
        <w:bookmarkStart w:id="1573" w:name="_Hlt31011877"/>
        <w:bookmarkStart w:id="1574" w:name="_Hlt31007055"/>
        <w:bookmarkEnd w:id="1573"/>
        <w:r w:rsidR="00361919">
          <w:rPr>
            <w:rStyle w:val="Hyperlink"/>
            <w:sz w:val="22"/>
          </w:rPr>
          <w:t>ä</w:t>
        </w:r>
        <w:bookmarkStart w:id="1575" w:name="_Hlt31022120"/>
        <w:bookmarkStart w:id="1576" w:name="_Hlt31021403"/>
        <w:bookmarkEnd w:id="1574"/>
        <w:bookmarkEnd w:id="1575"/>
        <w:r w:rsidR="00361919">
          <w:rPr>
            <w:rStyle w:val="Hyperlink"/>
            <w:sz w:val="22"/>
          </w:rPr>
          <w:t>n</w:t>
        </w:r>
        <w:bookmarkEnd w:id="1576"/>
        <w:r w:rsidR="00361919">
          <w:rPr>
            <w:rStyle w:val="Hyperlink"/>
            <w:sz w:val="22"/>
          </w:rPr>
          <w:t>d</w:t>
        </w:r>
        <w:bookmarkStart w:id="1577" w:name="_Hlt208713107"/>
        <w:bookmarkStart w:id="1578" w:name="_Hlt208713098"/>
        <w:bookmarkEnd w:id="1577"/>
        <w:r w:rsidR="00361919">
          <w:rPr>
            <w:rStyle w:val="Hyperlink"/>
            <w:sz w:val="22"/>
          </w:rPr>
          <w:t>i</w:t>
        </w:r>
        <w:bookmarkEnd w:id="1578"/>
        <w:r w:rsidR="00361919">
          <w:rPr>
            <w:rStyle w:val="Hyperlink"/>
            <w:sz w:val="22"/>
          </w:rPr>
          <w:t>ge Lösung</w:t>
        </w:r>
      </w:hyperlink>
      <w:r w:rsidR="00361919">
        <w:br/>
      </w:r>
      <w:r w:rsidR="00361919">
        <w:br/>
      </w:r>
      <w:bookmarkStart w:id="1579" w:name="m402"/>
      <w:r w:rsidR="00361919" w:rsidRPr="00361919">
        <w:rPr>
          <w:rStyle w:val="Nummer"/>
        </w:rPr>
        <w:t>402.</w:t>
      </w:r>
      <w:r w:rsidR="00361919">
        <w:t xml:space="preserve"> </w:t>
      </w:r>
      <w:bookmarkEnd w:id="1579"/>
      <w:r w:rsidR="00361919">
        <w:t xml:space="preserve">a) Der Kolben 2 drückt nur wenig Öl in den Kolben 1, da er kleinen Durchmesser hat. </w:t>
      </w:r>
      <w:r w:rsidR="00361919">
        <w:br/>
        <w:t xml:space="preserve">b) Abhilfe: Durch die Ventile kann der Kolben 2 mehrmals betätigt werden und pumpt jedes Mal etwas Öl in Kolben 1. </w:t>
      </w:r>
      <w:r w:rsidR="00361919">
        <w:br/>
      </w:r>
      <w:r w:rsidR="00361919">
        <w:br/>
      </w:r>
      <w:bookmarkStart w:id="1580" w:name="m403"/>
      <w:r w:rsidR="00361919" w:rsidRPr="00361919">
        <w:rPr>
          <w:rStyle w:val="Nummer"/>
        </w:rPr>
        <w:t>403.</w:t>
      </w:r>
      <w:bookmarkEnd w:id="1580"/>
      <w:r w:rsidR="00361919">
        <w:t xml:space="preserve"> F = 555 kN</w:t>
      </w:r>
      <w:r w:rsidR="00361919">
        <w:br/>
      </w:r>
      <w:hyperlink r:id="rId281" w:anchor="m403" w:history="1">
        <w:r w:rsidR="00361919">
          <w:rPr>
            <w:rStyle w:val="Hyperlink"/>
            <w:sz w:val="22"/>
          </w:rPr>
          <w:t>vol</w:t>
        </w:r>
        <w:bookmarkStart w:id="1581" w:name="_Hlt54506552"/>
        <w:r w:rsidR="00361919">
          <w:rPr>
            <w:rStyle w:val="Hyperlink"/>
            <w:sz w:val="22"/>
          </w:rPr>
          <w:t>l</w:t>
        </w:r>
        <w:bookmarkEnd w:id="1581"/>
        <w:r w:rsidR="00361919">
          <w:rPr>
            <w:rStyle w:val="Hyperlink"/>
            <w:sz w:val="22"/>
          </w:rPr>
          <w:t>s</w:t>
        </w:r>
        <w:bookmarkStart w:id="1582" w:name="_Hlt31006772"/>
        <w:r w:rsidR="00361919">
          <w:rPr>
            <w:rStyle w:val="Hyperlink"/>
            <w:sz w:val="22"/>
          </w:rPr>
          <w:t>t</w:t>
        </w:r>
        <w:bookmarkStart w:id="1583" w:name="_Hlt24520693"/>
        <w:bookmarkEnd w:id="1582"/>
        <w:bookmarkEnd w:id="1583"/>
        <w:r w:rsidR="00361919">
          <w:rPr>
            <w:rStyle w:val="Hyperlink"/>
            <w:sz w:val="22"/>
          </w:rPr>
          <w:t>än</w:t>
        </w:r>
        <w:bookmarkStart w:id="1584" w:name="_Hlt24446041"/>
        <w:bookmarkStart w:id="1585" w:name="_Hlt24446016"/>
        <w:bookmarkEnd w:id="1584"/>
        <w:r w:rsidR="00361919">
          <w:rPr>
            <w:rStyle w:val="Hyperlink"/>
            <w:sz w:val="22"/>
          </w:rPr>
          <w:t>d</w:t>
        </w:r>
        <w:bookmarkEnd w:id="1585"/>
        <w:r w:rsidR="00361919">
          <w:rPr>
            <w:rStyle w:val="Hyperlink"/>
            <w:sz w:val="22"/>
          </w:rPr>
          <w:t>i</w:t>
        </w:r>
        <w:bookmarkStart w:id="1586" w:name="_Hlt116173921"/>
        <w:r w:rsidR="00361919">
          <w:rPr>
            <w:rStyle w:val="Hyperlink"/>
            <w:sz w:val="22"/>
          </w:rPr>
          <w:t>g</w:t>
        </w:r>
        <w:bookmarkEnd w:id="1586"/>
        <w:r w:rsidR="00361919">
          <w:rPr>
            <w:rStyle w:val="Hyperlink"/>
            <w:sz w:val="22"/>
          </w:rPr>
          <w:t>e Lösung</w:t>
        </w:r>
      </w:hyperlink>
      <w:r w:rsidR="00361919">
        <w:br/>
      </w:r>
      <w:r w:rsidR="00361919">
        <w:br/>
      </w:r>
      <w:bookmarkStart w:id="1587" w:name="m404"/>
      <w:bookmarkStart w:id="1588" w:name="_Hlt24521582"/>
      <w:r w:rsidR="00361919" w:rsidRPr="00361919">
        <w:rPr>
          <w:rStyle w:val="Nummer"/>
        </w:rPr>
        <w:t>404.</w:t>
      </w:r>
      <w:bookmarkEnd w:id="1587"/>
      <w:r w:rsidR="00361919">
        <w:t xml:space="preserve"> </w:t>
      </w:r>
      <w:bookmarkStart w:id="1589" w:name="_Hlt54506505"/>
      <w:r w:rsidR="00361919">
        <w:t>b ist richtig.</w:t>
      </w:r>
      <w:r w:rsidR="00361919">
        <w:br/>
        <w:t xml:space="preserve">Die Erklärung ist mit dem hydrostatischen Paradoxon möglich. In Flüssigkeiten ist der Schweredruck nur von der Höhe der Flüssigkeitssäule, der Dichte der Flüssigkeit und der Fallbeschleunigung abhängig. Die Form des Gefäßes </w:t>
      </w:r>
      <w:bookmarkEnd w:id="1588"/>
      <w:r w:rsidR="00361919">
        <w:t>ist egal. Damit ist der Druck am Boden einer geraden Röhre genau so groß wie am Boden einer gebogenen Röhre, wenn nur die Höhe der Flüssigkeit gleich ist.</w:t>
      </w:r>
      <w:r w:rsidR="00361919">
        <w:br/>
        <w:t>Es ist also völlig gleich, ob über dem Taucher der Felsen hängt oder nicht. Der Druck der 9 Meter hohen Wassersäule breitet sich überall aus und drückt auch auf den Taucher.</w:t>
      </w:r>
      <w:r w:rsidR="00361919">
        <w:br/>
      </w:r>
      <w:bookmarkEnd w:id="1589"/>
      <w:r w:rsidR="00361919">
        <w:br/>
      </w:r>
      <w:bookmarkStart w:id="1590" w:name="m405"/>
      <w:r w:rsidR="00361919" w:rsidRPr="00361919">
        <w:rPr>
          <w:rStyle w:val="Nummer"/>
        </w:rPr>
        <w:t>405.</w:t>
      </w:r>
      <w:r w:rsidR="00361919">
        <w:t xml:space="preserve"> </w:t>
      </w:r>
      <w:bookmarkEnd w:id="1590"/>
      <w:r w:rsidR="00361919">
        <w:t>a) ist richtig, er sinkt.</w:t>
      </w:r>
      <w:r w:rsidR="00361919">
        <w:br/>
        <w:t>Wird ein Stein ins Wasser geworfen, so verdrängt er eine Wassermenge, die seinem Volumen V entspricht.  Befindet er sich im Boot, so verdrängt er nach dem Archimedischen Prinzip eine Wassermenge, deren Gewicht gleich seinem Gewicht ist, also die Masse Dichte des Steines</w:t>
      </w:r>
      <w:r w:rsidR="002373EA">
        <w:t xml:space="preserve"> </w:t>
      </w:r>
      <w:r w:rsidR="00361919">
        <w:t>*</w:t>
      </w:r>
      <w:r w:rsidR="002373EA">
        <w:t xml:space="preserve"> </w:t>
      </w:r>
      <w:r w:rsidR="00361919">
        <w:t>Volumen V hat.  Da die Dichte des Steines größer ist als die des Wassers ist das Volumen des verdrängten Wassers größer als die Dichte des Steines. Solange sich der Stein im Boot befand, verdrängte er also mehr Wasser.</w:t>
      </w:r>
      <w:r w:rsidR="00361919">
        <w:br/>
      </w:r>
      <w:r w:rsidR="00361919">
        <w:lastRenderedPageBreak/>
        <w:br/>
      </w:r>
      <w:bookmarkStart w:id="1591" w:name="_Hlt85068535"/>
      <w:bookmarkStart w:id="1592" w:name="m406"/>
      <w:bookmarkEnd w:id="1591"/>
      <w:r w:rsidR="00361919" w:rsidRPr="00361919">
        <w:rPr>
          <w:rStyle w:val="Nummer"/>
        </w:rPr>
        <w:t>406.</w:t>
      </w:r>
      <w:r w:rsidR="00361919">
        <w:t xml:space="preserve"> </w:t>
      </w:r>
      <w:bookmarkEnd w:id="1592"/>
      <w:r w:rsidR="00361919">
        <w:t>b ist richtig, beide Gläser sind gleich schwer.</w:t>
      </w:r>
      <w:r w:rsidR="00361919">
        <w:br/>
        <w:t xml:space="preserve">Wenn das Holz in das Wasser eintaucht, so verdrängt es Wasser. Da es schwimmt, verdrängt es genau </w:t>
      </w:r>
      <w:r w:rsidR="00201FC5">
        <w:t>so viel</w:t>
      </w:r>
      <w:r w:rsidR="00361919">
        <w:t xml:space="preserve"> Wasser, wie es selbst wiegt. Damit wird das Glas zwar um das Gewicht des Holzes schwerer, aber gleichzeitig läuft Wasser mit dem gleichen Geweicht heraus.</w:t>
      </w:r>
      <w:r w:rsidR="00361919">
        <w:br/>
      </w:r>
      <w:r w:rsidR="00361919">
        <w:br/>
      </w:r>
      <w:bookmarkStart w:id="1593" w:name="m407"/>
      <w:r w:rsidR="00361919" w:rsidRPr="00361919">
        <w:rPr>
          <w:rStyle w:val="Nummer"/>
        </w:rPr>
        <w:t>407.</w:t>
      </w:r>
      <w:r w:rsidR="00361919">
        <w:t xml:space="preserve"> </w:t>
      </w:r>
      <w:bookmarkEnd w:id="1593"/>
      <w:r w:rsidR="00361919">
        <w:rPr>
          <w:color w:val="000000"/>
        </w:rPr>
        <w:t>In 45 m Tiefe herrscht ein Druck von 442 kPa.</w:t>
      </w:r>
      <w:r w:rsidR="00361919">
        <w:br/>
        <w:t>Der Schweredruck ändert sich nicht, er ist nur von der Tiefe, aber nicht von der Form des Gefäßes abhängig.</w:t>
      </w:r>
      <w:r w:rsidR="00361919">
        <w:br/>
      </w:r>
      <w:hyperlink r:id="rId282" w:anchor="m407" w:history="1">
        <w:r w:rsidR="00361919">
          <w:rPr>
            <w:rStyle w:val="Hyperlink"/>
            <w:sz w:val="22"/>
          </w:rPr>
          <w:t>vollstän</w:t>
        </w:r>
        <w:bookmarkStart w:id="1594" w:name="_Hlt94141208"/>
        <w:bookmarkStart w:id="1595" w:name="_Hlt94141134"/>
        <w:bookmarkEnd w:id="1594"/>
        <w:r w:rsidR="00361919">
          <w:rPr>
            <w:rStyle w:val="Hyperlink"/>
            <w:sz w:val="22"/>
          </w:rPr>
          <w:t>d</w:t>
        </w:r>
        <w:bookmarkEnd w:id="1595"/>
        <w:r w:rsidR="00361919">
          <w:rPr>
            <w:rStyle w:val="Hyperlink"/>
            <w:sz w:val="22"/>
          </w:rPr>
          <w:t>ige Lösung</w:t>
        </w:r>
      </w:hyperlink>
      <w:bookmarkStart w:id="1596" w:name="_Hlt94141124"/>
      <w:bookmarkEnd w:id="1596"/>
    </w:p>
    <w:p w14:paraId="03E6B4DC" w14:textId="7AE8627C" w:rsidR="00456BEA" w:rsidRDefault="00361919" w:rsidP="00361919">
      <w:r>
        <w:br/>
      </w:r>
      <w:bookmarkStart w:id="1597" w:name="m408"/>
      <w:r w:rsidRPr="00361919">
        <w:rPr>
          <w:rStyle w:val="Nummer"/>
        </w:rPr>
        <w:t>408.</w:t>
      </w:r>
      <w:r>
        <w:t xml:space="preserve"> </w:t>
      </w:r>
      <w:bookmarkStart w:id="1598" w:name="_Hlt126550942"/>
      <w:bookmarkEnd w:id="1597"/>
      <w:r>
        <w:t>Das hier beschriebene Problem entspricht dem Dopplereffekt. Er dient somit als Grundlage der Berechnungen. Beim Annähern gilt f’=f/(1-v/</w:t>
      </w:r>
      <w:proofErr w:type="gramStart"/>
      <w:r>
        <w:t>c)=</w:t>
      </w:r>
      <w:proofErr w:type="gramEnd"/>
      <w:r>
        <w:t xml:space="preserve">458.9Hz und beim Entfernen f’=f/(1+v/c)=422.7 Hz. Damit kommt es zu einer Frequenzänderung von 36.2 Hz! </w:t>
      </w:r>
      <w:bookmarkEnd w:id="1598"/>
      <w:r>
        <w:br/>
      </w:r>
      <w:r>
        <w:br/>
      </w:r>
      <w:bookmarkStart w:id="1599" w:name="_Hlt85068542"/>
      <w:bookmarkStart w:id="1600" w:name="m409"/>
      <w:bookmarkEnd w:id="1599"/>
      <w:r w:rsidRPr="00361919">
        <w:rPr>
          <w:rStyle w:val="Nummer"/>
        </w:rPr>
        <w:t>409.</w:t>
      </w:r>
      <w:r>
        <w:t xml:space="preserve"> </w:t>
      </w:r>
      <w:bookmarkEnd w:id="1600"/>
      <w:r>
        <w:t xml:space="preserve">a) Der Wasserspiegel sinkt. </w:t>
      </w:r>
      <w:r>
        <w:br/>
        <w:t xml:space="preserve">Wenn keine Eisenkugel eingefroren ist, bleibt der Wasserspiegel beim Schmelzen des Eises gleich hoch. Da die eingefrorene Eisenkugel schwimmt, verdrängt sie dasjenige Flüssigkeitsvolumen, das der Wassermenge mit dem gleichen Gewicht entspricht. Wenn die Kugel im Wasser untergeht, verdrängt sie nur noch ihr eigenes Volumen an Wasser, so dass der Wasserspiegel </w:t>
      </w:r>
      <w:proofErr w:type="gramStart"/>
      <w:r>
        <w:t>sinkt</w:t>
      </w:r>
      <w:proofErr w:type="gramEnd"/>
      <w:r>
        <w:t>.</w:t>
      </w:r>
      <w:r>
        <w:br/>
      </w:r>
      <w:r>
        <w:br/>
      </w:r>
      <w:bookmarkStart w:id="1601" w:name="m410"/>
      <w:r w:rsidRPr="00361919">
        <w:rPr>
          <w:rStyle w:val="Nummer"/>
        </w:rPr>
        <w:t>410.</w:t>
      </w:r>
      <w:r>
        <w:t xml:space="preserve"> </w:t>
      </w:r>
      <w:bookmarkEnd w:id="1601"/>
      <w:r>
        <w:t>b ist richtig</w:t>
      </w:r>
      <w:r>
        <w:br/>
        <w:t>Bei einem Transport zum Mond ändert sich zwar die Gewichtskraft der Körper, die Masse bleibt aber konstant. Die Dicht ist als Masse je Volumen definiert, also ändert sich die Dichte der Flüssigkeit nicht.</w:t>
      </w:r>
      <w:r>
        <w:br/>
        <w:t xml:space="preserve">Die Eindringtiefe </w:t>
      </w:r>
      <w:r w:rsidR="002373EA">
        <w:t>des Aräometers</w:t>
      </w:r>
      <w:r>
        <w:t xml:space="preserve"> hängt von seiner Gewichtskraft und dem </w:t>
      </w:r>
      <w:r w:rsidR="00201FC5">
        <w:t>dagegenwirkenden</w:t>
      </w:r>
      <w:r>
        <w:t xml:space="preserve"> Auftrieb ab. In beide Größen geht die Fallbeschleunigung g im gleichen Maße ein, kürzt sich im Endeffekt also heraus. Ein Aräometer zeigt also bei jeder Fallbeschleunigung die gleiche, richtige Dichte an. Nur in der Schwerelosigkeit würde es nicht mehr funktionieren.</w:t>
      </w:r>
      <w:r>
        <w:br/>
      </w:r>
      <w:r>
        <w:br/>
      </w:r>
      <w:bookmarkStart w:id="1602" w:name="_Hlt85068570"/>
      <w:bookmarkStart w:id="1603" w:name="m411"/>
      <w:bookmarkEnd w:id="1602"/>
      <w:r w:rsidRPr="00361919">
        <w:rPr>
          <w:rStyle w:val="Nummer"/>
        </w:rPr>
        <w:t>411.</w:t>
      </w:r>
      <w:bookmarkEnd w:id="1603"/>
      <w:r w:rsidRPr="00361919">
        <w:rPr>
          <w:rStyle w:val="Nummer"/>
        </w:rPr>
        <w:t xml:space="preserve"> </w:t>
      </w:r>
    </w:p>
    <w:p w14:paraId="7C77A202" w14:textId="77777777" w:rsidR="00302349" w:rsidRDefault="00361919" w:rsidP="00361919">
      <w:r>
        <w:t>Das Gewicht des Ziegelsteins</w:t>
      </w:r>
      <w:r w:rsidRPr="00361919">
        <w:rPr>
          <w:rStyle w:val="Nummer"/>
        </w:rPr>
        <w:t xml:space="preserve"> </w:t>
      </w:r>
      <w:r>
        <w:t xml:space="preserve">wird genau um die Auftriebskraft kleiner. </w:t>
      </w:r>
    </w:p>
    <w:p w14:paraId="17056484" w14:textId="77777777" w:rsidR="00302349" w:rsidRDefault="00302349" w:rsidP="00361919">
      <w:r>
        <w:t>Das Volumen des Ziegelsteins berechnet sich aus den gegebenen Abmessungen:</w:t>
      </w:r>
    </w:p>
    <w:p w14:paraId="764EA6FA" w14:textId="7ACBDD55" w:rsidR="00302349" w:rsidRDefault="00302349" w:rsidP="00361919">
      <w:r w:rsidRPr="00302349">
        <w:rPr>
          <w:position w:val="-28"/>
        </w:rPr>
        <w:object w:dxaOrig="2160" w:dyaOrig="660" w14:anchorId="3FE5EC99">
          <v:shape id="_x0000_i1085" type="#_x0000_t75" style="width:108pt;height:33.25pt" o:ole="">
            <v:imagedata r:id="rId283" o:title=""/>
          </v:shape>
          <o:OLEObject Type="Embed" ProgID="Equation.DSMT4" ShapeID="_x0000_i1085" DrawAspect="Content" ObjectID="_1731936097" r:id="rId284"/>
        </w:object>
      </w:r>
    </w:p>
    <w:p w14:paraId="79F70A20" w14:textId="4912C315" w:rsidR="00302349" w:rsidRDefault="00302349" w:rsidP="00361919">
      <w:r>
        <w:t>Damit verdrängt der Stein aber auch 2016 cm³ Wasser.</w:t>
      </w:r>
    </w:p>
    <w:p w14:paraId="219415BD" w14:textId="529C0D46" w:rsidR="00302349" w:rsidRDefault="00302349" w:rsidP="00361919">
      <w:r>
        <w:t>Dieses Wasser hat eine Masse von 2016 g = 2,016 kg, da die Dicht von Wasser 1 g je 1 cm³ ist.</w:t>
      </w:r>
    </w:p>
    <w:p w14:paraId="2B03FA0A" w14:textId="45FFBD31" w:rsidR="00302349" w:rsidRDefault="00302349" w:rsidP="00361919">
      <w:r>
        <w:t>Das Gewicht dieses Wassers ist dann</w:t>
      </w:r>
    </w:p>
    <w:p w14:paraId="609818E4" w14:textId="77777777" w:rsidR="00302349" w:rsidRDefault="00302349" w:rsidP="00361919">
      <w:r w:rsidRPr="00302349">
        <w:rPr>
          <w:position w:val="-62"/>
        </w:rPr>
        <w:object w:dxaOrig="2060" w:dyaOrig="1320" w14:anchorId="7F09DCE2">
          <v:shape id="_x0000_i1086" type="#_x0000_t75" style="width:102.55pt;height:66pt" o:ole="">
            <v:imagedata r:id="rId285" o:title=""/>
          </v:shape>
          <o:OLEObject Type="Embed" ProgID="Equation.DSMT4" ShapeID="_x0000_i1086" DrawAspect="Content" ObjectID="_1731936098" r:id="rId286"/>
        </w:object>
      </w:r>
    </w:p>
    <w:p w14:paraId="4DBC0AD5" w14:textId="15D3D6E9" w:rsidR="00EC6A7A" w:rsidRDefault="00302349" w:rsidP="00361919">
      <w:r>
        <w:t>Damit wird der Ziegelstein um diese 19,8 N leichter.</w:t>
      </w:r>
      <w:r w:rsidR="00361919">
        <w:br/>
      </w:r>
      <w:r w:rsidR="00361919">
        <w:br/>
      </w:r>
      <w:bookmarkStart w:id="1604" w:name="m412"/>
      <w:r w:rsidR="00361919" w:rsidRPr="00361919">
        <w:rPr>
          <w:rStyle w:val="Nummer"/>
        </w:rPr>
        <w:t>412.</w:t>
      </w:r>
      <w:r w:rsidR="00361919">
        <w:t xml:space="preserve"> </w:t>
      </w:r>
      <w:bookmarkEnd w:id="1604"/>
    </w:p>
    <w:p w14:paraId="41F87BC0" w14:textId="77777777" w:rsidR="002E60B8" w:rsidRDefault="002E60B8" w:rsidP="00361919">
      <w:bookmarkStart w:id="1605" w:name="_Hlk120265457"/>
      <w:r>
        <w:t>Unter Wasser ist der Ziegelstein auf Grund der Auftriebskraft deutlich leichter. Die Auftriebskraft entspricht der Gewichtskraft des verdrängten Wassers.</w:t>
      </w:r>
      <w:r w:rsidR="007543F7">
        <w:t xml:space="preserve"> </w:t>
      </w:r>
    </w:p>
    <w:p w14:paraId="74B03D94" w14:textId="77777777" w:rsidR="002E60B8" w:rsidRDefault="002E60B8" w:rsidP="00361919"/>
    <w:p w14:paraId="283745E3" w14:textId="232B4D1B" w:rsidR="00EC6A7A" w:rsidRDefault="00EC6A7A" w:rsidP="00361919">
      <w:r>
        <w:t>Aus den gegeben</w:t>
      </w:r>
      <w:r w:rsidR="00201FC5">
        <w:t>en</w:t>
      </w:r>
      <w:r>
        <w:t xml:space="preserve"> Maßen lässt sich das Volumen des Ziegelsteins berechnen. Er ist ein Quader, also gilt:</w:t>
      </w:r>
    </w:p>
    <w:p w14:paraId="4F39C4DF" w14:textId="74867F2A" w:rsidR="0024081A" w:rsidRDefault="0024081A" w:rsidP="00361919"/>
    <w:p w14:paraId="6B80D753" w14:textId="77777777" w:rsidR="00EC6A7A" w:rsidRDefault="00EC6A7A" w:rsidP="00361919">
      <w:r w:rsidRPr="00EC6A7A">
        <w:rPr>
          <w:position w:val="-50"/>
        </w:rPr>
        <w:object w:dxaOrig="2480" w:dyaOrig="1080" w14:anchorId="5730A66F">
          <v:shape id="_x0000_i1087" type="#_x0000_t75" style="width:123.8pt;height:54pt" o:ole="">
            <v:imagedata r:id="rId287" o:title=""/>
          </v:shape>
          <o:OLEObject Type="Embed" ProgID="Equation.DSMT4" ShapeID="_x0000_i1087" DrawAspect="Content" ObjectID="_1731936099" r:id="rId288"/>
        </w:object>
      </w:r>
      <w:r>
        <w:t xml:space="preserve"> </w:t>
      </w:r>
    </w:p>
    <w:p w14:paraId="48D17E64" w14:textId="77777777" w:rsidR="00EC6A7A" w:rsidRDefault="00EC6A7A" w:rsidP="00361919">
      <w:r>
        <w:t>Wenn er vollständig unter Wasser ist, verdrängt er genau dieses Volumen an Wasser, denn wo der Stein ist, kann kein Wasser sein.</w:t>
      </w:r>
    </w:p>
    <w:p w14:paraId="27EAAA41" w14:textId="77777777" w:rsidR="00EC6A7A" w:rsidRDefault="00EC6A7A" w:rsidP="00361919">
      <w:r>
        <w:t>Nach dem Archimedischen Prinzip wird der Ziegelstein nun um genau das Gewicht leichter, das das verdrängte Wasser hat.</w:t>
      </w:r>
    </w:p>
    <w:p w14:paraId="709256FA" w14:textId="77777777" w:rsidR="00EC6A7A" w:rsidRDefault="00EC6A7A" w:rsidP="00361919"/>
    <w:p w14:paraId="391FAD15" w14:textId="77777777" w:rsidR="00EC6A7A" w:rsidRDefault="00EC6A7A" w:rsidP="00361919">
      <w:r>
        <w:t>Es muss also zuerst das Gewicht des Wassers berechnet werden, das der Stein verdrängt.</w:t>
      </w:r>
    </w:p>
    <w:p w14:paraId="0F3FC6A3" w14:textId="77777777" w:rsidR="00EC6A7A" w:rsidRDefault="00EC6A7A" w:rsidP="00361919">
      <w:r>
        <w:t>Man weiß, dass 1 cm³ Wasser 1 g Masse haben. Also haben 2016 cm³ Wasser eine Masse von 2016 g oder 2,016 kg.</w:t>
      </w:r>
    </w:p>
    <w:p w14:paraId="1CB4240C" w14:textId="77777777" w:rsidR="00EC6A7A" w:rsidRDefault="00EC6A7A" w:rsidP="00361919">
      <w:r>
        <w:t>Welches Gewicht hat diese Masse?</w:t>
      </w:r>
    </w:p>
    <w:p w14:paraId="45D7A91D" w14:textId="77777777" w:rsidR="00EC6A7A" w:rsidRDefault="00EC6A7A" w:rsidP="00361919">
      <w:r>
        <w:t>Die Gewichtskraft ist die Masse mal dem Ortsfaktor (Fallbeschleunigung)</w:t>
      </w:r>
    </w:p>
    <w:p w14:paraId="7D7FA5AF" w14:textId="77777777" w:rsidR="00EC6A7A" w:rsidRDefault="00727AAF" w:rsidP="00361919">
      <w:r w:rsidRPr="00EC6A7A">
        <w:rPr>
          <w:position w:val="-62"/>
        </w:rPr>
        <w:object w:dxaOrig="2340" w:dyaOrig="1380" w14:anchorId="006DC9A5">
          <v:shape id="_x0000_i1088" type="#_x0000_t75" style="width:117.25pt;height:69.25pt" o:ole="">
            <v:imagedata r:id="rId289" o:title=""/>
          </v:shape>
          <o:OLEObject Type="Embed" ProgID="Equation.DSMT4" ShapeID="_x0000_i1088" DrawAspect="Content" ObjectID="_1731936100" r:id="rId290"/>
        </w:object>
      </w:r>
      <w:r w:rsidR="00EC6A7A">
        <w:t xml:space="preserve"> </w:t>
      </w:r>
    </w:p>
    <w:p w14:paraId="250416D9" w14:textId="77777777" w:rsidR="00EC6A7A" w:rsidRDefault="00EC6A7A" w:rsidP="00361919">
      <w:r>
        <w:t>Das ist die Kraft, um die der Stein leichter wird. Diese Kraft wird als Auftriebskraft bezeichnet.</w:t>
      </w:r>
    </w:p>
    <w:p w14:paraId="28ED4871" w14:textId="77777777" w:rsidR="00EC6A7A" w:rsidRDefault="00EC6A7A" w:rsidP="00361919"/>
    <w:p w14:paraId="3200E713" w14:textId="77777777" w:rsidR="00EC6A7A" w:rsidRDefault="00EC6A7A" w:rsidP="00361919">
      <w:r>
        <w:t>Welches Gewicht hat der Stein an der Luft?</w:t>
      </w:r>
      <w:r w:rsidR="00727AAF">
        <w:t xml:space="preserve"> Dazu muss man erst mal wissen, welche Masse der Stein hat. Dafür ist aber die Dichte gegeben. </w:t>
      </w:r>
    </w:p>
    <w:p w14:paraId="67AD9D71" w14:textId="77777777" w:rsidR="00727AAF" w:rsidRDefault="00727AAF" w:rsidP="00361919">
      <w:r>
        <w:t>Die Dichte ist definiert als Masse je Volumen.</w:t>
      </w:r>
    </w:p>
    <w:p w14:paraId="0A7DD437" w14:textId="77777777" w:rsidR="00727AAF" w:rsidRDefault="00727AAF" w:rsidP="00361919">
      <w:r w:rsidRPr="00727AAF">
        <w:rPr>
          <w:position w:val="-44"/>
        </w:rPr>
        <w:object w:dxaOrig="859" w:dyaOrig="999" w14:anchorId="0EDD5FD7">
          <v:shape id="_x0000_i1089" type="#_x0000_t75" style="width:42.55pt;height:50.2pt" o:ole="">
            <v:imagedata r:id="rId291" o:title=""/>
          </v:shape>
          <o:OLEObject Type="Embed" ProgID="Equation.DSMT4" ShapeID="_x0000_i1089" DrawAspect="Content" ObjectID="_1731936101" r:id="rId292"/>
        </w:object>
      </w:r>
      <w:r>
        <w:t xml:space="preserve"> </w:t>
      </w:r>
    </w:p>
    <w:p w14:paraId="1843057E" w14:textId="77777777" w:rsidR="00727AAF" w:rsidRDefault="00727AAF" w:rsidP="00361919">
      <w:r>
        <w:t>Das Volumen des Steines wurde ja schon bestimmt, so dass nun die Masse berechnet werden kann:</w:t>
      </w:r>
    </w:p>
    <w:p w14:paraId="5E367F80" w14:textId="77777777" w:rsidR="00727AAF" w:rsidRDefault="00727AAF" w:rsidP="00361919">
      <w:r w:rsidRPr="00727AAF">
        <w:rPr>
          <w:position w:val="-46"/>
        </w:rPr>
        <w:object w:dxaOrig="2020" w:dyaOrig="1340" w14:anchorId="5DB2649E">
          <v:shape id="_x0000_i1090" type="#_x0000_t75" style="width:101.45pt;height:66.55pt" o:ole="">
            <v:imagedata r:id="rId293" o:title=""/>
          </v:shape>
          <o:OLEObject Type="Embed" ProgID="Equation.DSMT4" ShapeID="_x0000_i1090" DrawAspect="Content" ObjectID="_1731936102" r:id="rId294"/>
        </w:object>
      </w:r>
      <w:r>
        <w:t xml:space="preserve"> </w:t>
      </w:r>
    </w:p>
    <w:p w14:paraId="6BC62B56" w14:textId="77777777" w:rsidR="00727AAF" w:rsidRDefault="00727AAF" w:rsidP="00361919">
      <w:r>
        <w:t>Damit kann nun die Gewichtskraft bestimmt werden:</w:t>
      </w:r>
    </w:p>
    <w:p w14:paraId="2C797A47" w14:textId="77777777" w:rsidR="00727AAF" w:rsidRDefault="00727AAF" w:rsidP="00361919">
      <w:r w:rsidRPr="00EC6A7A">
        <w:rPr>
          <w:position w:val="-62"/>
        </w:rPr>
        <w:object w:dxaOrig="2280" w:dyaOrig="1380" w14:anchorId="1FCAD881">
          <v:shape id="_x0000_i1091" type="#_x0000_t75" style="width:114pt;height:69.25pt" o:ole="">
            <v:imagedata r:id="rId295" o:title=""/>
          </v:shape>
          <o:OLEObject Type="Embed" ProgID="Equation.DSMT4" ShapeID="_x0000_i1091" DrawAspect="Content" ObjectID="_1731936103" r:id="rId296"/>
        </w:object>
      </w:r>
    </w:p>
    <w:p w14:paraId="4B54CF55" w14:textId="77777777" w:rsidR="00727AAF" w:rsidRDefault="00727AAF" w:rsidP="00361919"/>
    <w:p w14:paraId="0FA2CC0B" w14:textId="77777777" w:rsidR="00727AAF" w:rsidRDefault="00727AAF" w:rsidP="00361919">
      <w:r>
        <w:t>Zieht man nun von der Gewichtskraft des Steines die Gewichtskraft des Wassers ab, erhält man das Gewicht des Steines, wenn er vollständig unter Wasser ist:</w:t>
      </w:r>
    </w:p>
    <w:p w14:paraId="737A8581" w14:textId="77777777" w:rsidR="00727AAF" w:rsidRDefault="00727AAF" w:rsidP="00361919">
      <w:r w:rsidRPr="00727AAF">
        <w:rPr>
          <w:position w:val="-48"/>
        </w:rPr>
        <w:object w:dxaOrig="1980" w:dyaOrig="1100" w14:anchorId="43E09997">
          <v:shape id="_x0000_i1092" type="#_x0000_t75" style="width:99.25pt;height:54.55pt" o:ole="">
            <v:imagedata r:id="rId297" o:title=""/>
          </v:shape>
          <o:OLEObject Type="Embed" ProgID="Equation.DSMT4" ShapeID="_x0000_i1092" DrawAspect="Content" ObjectID="_1731936104" r:id="rId298"/>
        </w:object>
      </w:r>
      <w:r>
        <w:t xml:space="preserve"> </w:t>
      </w:r>
    </w:p>
    <w:p w14:paraId="3E6098F4" w14:textId="77777777" w:rsidR="00EC6A7A" w:rsidRDefault="00EC6A7A" w:rsidP="00361919"/>
    <w:p w14:paraId="1AD8A27B" w14:textId="77777777" w:rsidR="00727AAF" w:rsidRDefault="00727AAF" w:rsidP="00361919">
      <w:r>
        <w:t>Das spürt man also, wenn man den Stein unter Wasser halten muss. Nimmt man ihn aus dem Wasser raus, ist der Auftrieb weg und er ist deutlich schwerer.</w:t>
      </w:r>
    </w:p>
    <w:bookmarkEnd w:id="1605"/>
    <w:p w14:paraId="03DE1A5C" w14:textId="77777777" w:rsidR="00361919" w:rsidRPr="00361919" w:rsidRDefault="00361919" w:rsidP="00361919">
      <w:pPr>
        <w:rPr>
          <w:rStyle w:val="Nummer"/>
        </w:rPr>
      </w:pPr>
      <w:r>
        <w:lastRenderedPageBreak/>
        <w:br/>
      </w:r>
      <w:bookmarkStart w:id="1606" w:name="m413"/>
      <w:r w:rsidRPr="00361919">
        <w:rPr>
          <w:rStyle w:val="Nummer"/>
        </w:rPr>
        <w:t>413.</w:t>
      </w:r>
      <w:bookmarkEnd w:id="1606"/>
      <w:r w:rsidRPr="00361919">
        <w:rPr>
          <w:rStyle w:val="Nummer"/>
        </w:rPr>
        <w:t xml:space="preserve"> </w:t>
      </w:r>
    </w:p>
    <w:tbl>
      <w:tblPr>
        <w:tblW w:w="0" w:type="auto"/>
        <w:tblLayout w:type="fixed"/>
        <w:tblCellMar>
          <w:left w:w="70" w:type="dxa"/>
          <w:right w:w="70" w:type="dxa"/>
        </w:tblCellMar>
        <w:tblLook w:val="0000" w:firstRow="0" w:lastRow="0" w:firstColumn="0" w:lastColumn="0" w:noHBand="0" w:noVBand="0"/>
      </w:tblPr>
      <w:tblGrid>
        <w:gridCol w:w="9772"/>
      </w:tblGrid>
      <w:tr w:rsidR="003749FC" w14:paraId="4AB98001" w14:textId="77777777" w:rsidTr="003749FC">
        <w:tc>
          <w:tcPr>
            <w:tcW w:w="9772" w:type="dxa"/>
          </w:tcPr>
          <w:p w14:paraId="7AA5EE72" w14:textId="77777777" w:rsidR="003749FC" w:rsidRDefault="00B42104" w:rsidP="00361919">
            <w:pPr>
              <w:rPr>
                <w:color w:val="FF0000"/>
              </w:rPr>
            </w:pPr>
            <w:r>
              <w:rPr>
                <w:color w:val="FF0000"/>
              </w:rPr>
              <w:pict w14:anchorId="1A710FB2">
                <v:shape id="_x0000_i1093" type="#_x0000_t75" style="width:481.65pt;height:366.55pt">
                  <v:imagedata r:id="rId299" o:title="lsm413"/>
                </v:shape>
              </w:pict>
            </w:r>
          </w:p>
        </w:tc>
      </w:tr>
    </w:tbl>
    <w:p w14:paraId="4970721E" w14:textId="77777777" w:rsidR="00361919" w:rsidRDefault="00361919" w:rsidP="00361919">
      <w:r w:rsidRPr="00361919">
        <w:rPr>
          <w:rStyle w:val="Nummer"/>
        </w:rPr>
        <w:br/>
      </w:r>
      <w:bookmarkStart w:id="1607" w:name="m414"/>
      <w:r w:rsidRPr="00361919">
        <w:rPr>
          <w:rStyle w:val="Nummer"/>
        </w:rPr>
        <w:t>414.</w:t>
      </w:r>
      <w:bookmarkEnd w:id="1607"/>
      <w:r>
        <w:t xml:space="preserve"> </w:t>
      </w:r>
      <w:bookmarkStart w:id="1608" w:name="_Hlt198683802"/>
      <w:r w:rsidRPr="00101FB0">
        <w:rPr>
          <w:b/>
        </w:rPr>
        <w:t>a)</w:t>
      </w:r>
      <w:r>
        <w:t xml:space="preserve"> </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361919" w14:paraId="58597692" w14:textId="77777777">
        <w:tc>
          <w:tcPr>
            <w:tcW w:w="4886" w:type="dxa"/>
          </w:tcPr>
          <w:p w14:paraId="79D6B4DF" w14:textId="77777777" w:rsidR="00361919" w:rsidRDefault="00361919" w:rsidP="00361919">
            <w:r>
              <w:t>Begründung für Verlauf: Kraft bleibt konstant, Masse wird kleiner -&gt; Beschleunigung wird größer, F = m * a</w:t>
            </w:r>
          </w:p>
        </w:tc>
        <w:tc>
          <w:tcPr>
            <w:tcW w:w="4886" w:type="dxa"/>
          </w:tcPr>
          <w:p w14:paraId="3CE5D642" w14:textId="77777777" w:rsidR="00361919" w:rsidRDefault="00B42104" w:rsidP="00361919">
            <w:r>
              <w:pict w14:anchorId="7E73F155">
                <v:shape id="_x0000_i1094" type="#_x0000_t75" style="width:150pt;height:102pt" fillcolor="window">
                  <v:imagedata r:id="rId300" o:title="m414_1"/>
                </v:shape>
              </w:pict>
            </w:r>
          </w:p>
        </w:tc>
      </w:tr>
    </w:tbl>
    <w:p w14:paraId="7B269BA6" w14:textId="114A07DB" w:rsidR="00361919" w:rsidRDefault="00361919" w:rsidP="00361919">
      <w:r w:rsidRPr="00101FB0">
        <w:rPr>
          <w:b/>
        </w:rPr>
        <w:t>b)</w:t>
      </w:r>
      <w:r>
        <w:t xml:space="preserve"> Die Beschleunigung ist die erste Ableitung der Geschwindigkeit nach der Zeit. Das heißt, die Fläche unter der Kurve im a-t-Diagramm entspricht der Geschwindigkeit.</w:t>
      </w:r>
      <w:r>
        <w:br/>
        <w:t>Die Geschwindigkeit wird durch</w:t>
      </w:r>
      <w:bookmarkStart w:id="1609" w:name="_Hlt520899957"/>
      <w:bookmarkEnd w:id="1609"/>
      <w:r>
        <w:t xml:space="preserve"> grafische Integration mit Hilfe des TI-83 ermittelt. Arbeitsschritte:</w:t>
      </w:r>
      <w:r>
        <w:br/>
        <w:t>1. Eingeben der Zahlenwerte in Listen: t in L1, a in L2</w:t>
      </w:r>
      <w:r>
        <w:br/>
        <w:t>2. Graph wird wie in a) dargestellt</w:t>
      </w:r>
      <w:r>
        <w:br/>
        <w:t xml:space="preserve">3. Ermittlung der Funktion: STAT, CALC, 0 </w:t>
      </w:r>
      <w:proofErr w:type="spellStart"/>
      <w:r>
        <w:t>ExpReg</w:t>
      </w:r>
      <w:proofErr w:type="spellEnd"/>
      <w:r>
        <w:t xml:space="preserve">, ENTER, </w:t>
      </w:r>
      <w:r>
        <w:br/>
        <w:t>Es werden jetzt drei Parameter erwarte: die beiden Listen und der Name der Funktion. (durch Komma trennen!!)</w:t>
      </w:r>
      <w:r>
        <w:br/>
        <w:t>2</w:t>
      </w:r>
      <w:r>
        <w:rPr>
          <w:vertAlign w:val="superscript"/>
        </w:rPr>
        <w:t>nd</w:t>
      </w:r>
      <w:r>
        <w:t xml:space="preserve"> 1 und 2</w:t>
      </w:r>
      <w:r>
        <w:rPr>
          <w:vertAlign w:val="superscript"/>
        </w:rPr>
        <w:t>nd</w:t>
      </w:r>
      <w:r>
        <w:t xml:space="preserve"> 2 bringen die Listennamen. Weiter: VARS, Y-VARS, </w:t>
      </w:r>
      <w:proofErr w:type="gramStart"/>
      <w:r>
        <w:t>1:FUNCTION</w:t>
      </w:r>
      <w:proofErr w:type="gramEnd"/>
      <w:r>
        <w:t>, 1:Y1.</w:t>
      </w:r>
      <w:r>
        <w:br/>
        <w:t xml:space="preserve">In der Anzeige steht jetzt: </w:t>
      </w:r>
      <w:proofErr w:type="spellStart"/>
      <w:r>
        <w:t>ExpReg</w:t>
      </w:r>
      <w:proofErr w:type="spellEnd"/>
      <w:r>
        <w:t xml:space="preserve"> L1,L2,Y1</w:t>
      </w:r>
      <w:r>
        <w:br/>
        <w:t>ENTER</w:t>
      </w:r>
      <w:r>
        <w:br/>
      </w:r>
      <w:r>
        <w:lastRenderedPageBreak/>
        <w:t>Die Funktion lautet: y=a*</w:t>
      </w:r>
      <w:proofErr w:type="spellStart"/>
      <w:r>
        <w:t>b^x</w:t>
      </w:r>
      <w:proofErr w:type="spellEnd"/>
      <w:r>
        <w:t xml:space="preserve"> mit a=11.14... und b=1,02...</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361919" w14:paraId="6CDB775E" w14:textId="77777777">
        <w:tc>
          <w:tcPr>
            <w:tcW w:w="4886" w:type="dxa"/>
          </w:tcPr>
          <w:p w14:paraId="132E1CA1" w14:textId="77777777" w:rsidR="00361919" w:rsidRDefault="00361919" w:rsidP="00361919">
            <w:r>
              <w:t>Ü</w:t>
            </w:r>
            <w:bookmarkStart w:id="1610" w:name="_Hlt528985487"/>
            <w:bookmarkEnd w:id="1610"/>
            <w:r>
              <w:t xml:space="preserve">ber GRAPH kann man das Ergebnis überprüfen. Es </w:t>
            </w:r>
            <w:r w:rsidR="007703AC">
              <w:t>werden</w:t>
            </w:r>
            <w:r>
              <w:t xml:space="preserve"> der Graph aus den Messwerten und die Funktion gezeichnet. Beide stimmen in etwa überein.</w:t>
            </w:r>
            <w:r>
              <w:br/>
              <w:t xml:space="preserve">4. Integration: CLAC, </w:t>
            </w:r>
            <w:proofErr w:type="gramStart"/>
            <w:r>
              <w:t>7:Integration</w:t>
            </w:r>
            <w:proofErr w:type="gramEnd"/>
            <w:r>
              <w:t>, Lower Limit? 0, Upper Limit? 50</w:t>
            </w:r>
            <w:r>
              <w:br/>
              <w:t>Es wird jetzt die Fläche gezeichnet, deren Inhalt berechnet wird und der Flächeninhalt angegeben: 1087.503</w:t>
            </w:r>
            <w:r>
              <w:br/>
              <w:t xml:space="preserve">Damit beträgt die Geschwindigkeit etwa 1087 m/s </w:t>
            </w:r>
            <w:r w:rsidR="002373EA">
              <w:t>oder</w:t>
            </w:r>
            <w:r>
              <w:t xml:space="preserve"> 1,1 km/s.</w:t>
            </w:r>
            <w:r>
              <w:br/>
            </w:r>
          </w:p>
        </w:tc>
        <w:tc>
          <w:tcPr>
            <w:tcW w:w="4886" w:type="dxa"/>
          </w:tcPr>
          <w:p w14:paraId="6B0D0090" w14:textId="77777777" w:rsidR="00361919" w:rsidRDefault="00B42104" w:rsidP="00361919">
            <w:r>
              <w:pict w14:anchorId="40FE49A2">
                <v:shape id="_x0000_i1095" type="#_x0000_t75" style="width:150pt;height:102pt" fillcolor="window">
                  <v:imagedata r:id="rId301" o:title="m414_2"/>
                </v:shape>
              </w:pict>
            </w:r>
          </w:p>
        </w:tc>
      </w:tr>
    </w:tbl>
    <w:p w14:paraId="3A7F3015" w14:textId="77777777" w:rsidR="00361919" w:rsidRDefault="00361919" w:rsidP="00361919">
      <w:r>
        <w:br/>
      </w:r>
      <w:r w:rsidRPr="00101FB0">
        <w:rPr>
          <w:b/>
        </w:rPr>
        <w:t>c)</w:t>
      </w:r>
      <w:r>
        <w:t xml:space="preserve"> Die Schubkraft ist die gesamte Kraft, die das Raketentriebwerk entwickelt. Diese Kraft wird zum Überwinden der Erdanziehung und zum Beschleunigen der Rakete verwendet. </w:t>
      </w:r>
      <w:r>
        <w:br/>
        <w:t>Wenn die Schubkraft so groß wie die Gewichtskraft der Rakete wäre, würde sie gerade so über dem Starttisch schweben. Sie erzeugt aber mehr und kann deshalb nach oben beschleunigen.</w:t>
      </w:r>
    </w:p>
    <w:p w14:paraId="3C6474DD" w14:textId="77777777" w:rsidR="00361919" w:rsidRDefault="00361919" w:rsidP="00361919">
      <w:r>
        <w:t>Die Schubkraft setzt sich also aus der Gewichtskraft der Rakete und der Beschleunigungskraft zusammen:</w:t>
      </w:r>
    </w:p>
    <w:p w14:paraId="74E416F4" w14:textId="77777777" w:rsidR="00361919" w:rsidRDefault="00361919" w:rsidP="00361919"/>
    <w:bookmarkStart w:id="1611" w:name="_Hlt164830874"/>
    <w:bookmarkEnd w:id="1611"/>
    <w:p w14:paraId="6D517238" w14:textId="77777777" w:rsidR="00361919" w:rsidRDefault="00361919" w:rsidP="00361919">
      <w:r>
        <w:rPr>
          <w:position w:val="-72"/>
        </w:rPr>
        <w:object w:dxaOrig="3200" w:dyaOrig="1560" w14:anchorId="765B9A26">
          <v:shape id="_x0000_i1096" type="#_x0000_t75" style="width:159.8pt;height:78pt" o:ole="" fillcolor="window">
            <v:imagedata r:id="rId302" o:title=""/>
          </v:shape>
          <o:OLEObject Type="Embed" ProgID="Equation.DSMT4" ShapeID="_x0000_i1096" DrawAspect="Content" ObjectID="_1731936105" r:id="rId303"/>
        </w:object>
      </w:r>
    </w:p>
    <w:bookmarkEnd w:id="1608"/>
    <w:p w14:paraId="6897B79E" w14:textId="601C222A" w:rsidR="00361919" w:rsidRDefault="00361919" w:rsidP="00361919">
      <w:r>
        <w:br/>
      </w:r>
      <w:bookmarkStart w:id="1612" w:name="_Hlt521145666"/>
      <w:bookmarkStart w:id="1613" w:name="m415"/>
      <w:bookmarkEnd w:id="1612"/>
      <w:r w:rsidRPr="00361919">
        <w:rPr>
          <w:rStyle w:val="Nummer"/>
        </w:rPr>
        <w:t>415.</w:t>
      </w:r>
      <w:bookmarkEnd w:id="1613"/>
      <w:r>
        <w:t xml:space="preserve"> Es ergeben sich zwei Zeiten: 0,3 s und 1,7</w:t>
      </w:r>
      <w:bookmarkStart w:id="1614" w:name="_Hlt37572315"/>
      <w:bookmarkEnd w:id="1614"/>
      <w:r>
        <w:t>s. Nach der ersten Zeit passiert der Körper die 3 m Marke beim Hochfliegen, nach der zweiten Zeit fliege er auf dem Rückweg an der Marke vorbei.</w:t>
      </w:r>
      <w:r>
        <w:br/>
      </w:r>
      <w:hyperlink r:id="rId304" w:anchor="m415" w:history="1">
        <w:r>
          <w:rPr>
            <w:rStyle w:val="Hyperlink"/>
            <w:sz w:val="22"/>
          </w:rPr>
          <w:t>volls</w:t>
        </w:r>
        <w:bookmarkStart w:id="1615" w:name="_Hlt37567416"/>
        <w:r>
          <w:rPr>
            <w:rStyle w:val="Hyperlink"/>
            <w:sz w:val="22"/>
          </w:rPr>
          <w:t>t</w:t>
        </w:r>
        <w:bookmarkStart w:id="1616" w:name="_Hlt37567546"/>
        <w:bookmarkEnd w:id="1615"/>
        <w:r>
          <w:rPr>
            <w:rStyle w:val="Hyperlink"/>
            <w:sz w:val="22"/>
          </w:rPr>
          <w:t>ä</w:t>
        </w:r>
        <w:bookmarkEnd w:id="1616"/>
        <w:r>
          <w:rPr>
            <w:rStyle w:val="Hyperlink"/>
            <w:sz w:val="22"/>
          </w:rPr>
          <w:t>n</w:t>
        </w:r>
        <w:bookmarkStart w:id="1617" w:name="_Hlt49745966"/>
        <w:r>
          <w:rPr>
            <w:rStyle w:val="Hyperlink"/>
            <w:sz w:val="22"/>
          </w:rPr>
          <w:t>d</w:t>
        </w:r>
        <w:bookmarkEnd w:id="1617"/>
        <w:r>
          <w:rPr>
            <w:rStyle w:val="Hyperlink"/>
            <w:sz w:val="22"/>
          </w:rPr>
          <w:t>i</w:t>
        </w:r>
        <w:bookmarkStart w:id="1618" w:name="_Hlt40246253"/>
        <w:bookmarkStart w:id="1619" w:name="_Hlt40246212"/>
        <w:bookmarkEnd w:id="1618"/>
        <w:r>
          <w:rPr>
            <w:rStyle w:val="Hyperlink"/>
            <w:sz w:val="22"/>
          </w:rPr>
          <w:t>g</w:t>
        </w:r>
        <w:bookmarkEnd w:id="1619"/>
        <w:r>
          <w:rPr>
            <w:rStyle w:val="Hyperlink"/>
            <w:sz w:val="22"/>
          </w:rPr>
          <w:t>e Lösung</w:t>
        </w:r>
      </w:hyperlink>
      <w:bookmarkStart w:id="1620" w:name="_Hlt37567406"/>
      <w:bookmarkEnd w:id="1620"/>
      <w:r>
        <w:br/>
      </w:r>
      <w:r>
        <w:br/>
      </w:r>
      <w:r w:rsidRPr="00361919">
        <w:rPr>
          <w:rStyle w:val="Nummer"/>
        </w:rPr>
        <w:t>4</w:t>
      </w:r>
      <w:bookmarkStart w:id="1621" w:name="_Hlt221418447"/>
      <w:bookmarkStart w:id="1622" w:name="m416"/>
      <w:bookmarkEnd w:id="1621"/>
      <w:r w:rsidRPr="00361919">
        <w:rPr>
          <w:rStyle w:val="Nummer"/>
        </w:rPr>
        <w:t>16</w:t>
      </w:r>
      <w:bookmarkEnd w:id="1622"/>
      <w:r w:rsidRPr="00361919">
        <w:rPr>
          <w:rStyle w:val="Nummer"/>
        </w:rPr>
        <w:t>.</w:t>
      </w:r>
      <w:r>
        <w:t xml:space="preserve"> a) ist richtig. </w:t>
      </w:r>
      <w:r>
        <w:br/>
        <w:t xml:space="preserve">In der Gleichung für den schrägen Wurf  </w:t>
      </w:r>
      <w:r>
        <w:rPr>
          <w:position w:val="-28"/>
        </w:rPr>
        <w:object w:dxaOrig="2580" w:dyaOrig="620" w14:anchorId="33359CE4">
          <v:shape id="_x0000_i1097" type="#_x0000_t75" style="width:129.25pt;height:30.55pt" o:ole="" fillcolor="window">
            <v:imagedata r:id="rId305" o:title=""/>
          </v:shape>
          <o:OLEObject Type="Embed" ProgID="Equation.3" ShapeID="_x0000_i1097" DrawAspect="Content" ObjectID="_1731936106" r:id="rId306"/>
        </w:object>
      </w:r>
      <w:r>
        <w:t xml:space="preserve">ist y die Abwurfhöhe. Gesucht ist das Maximum von x in Abhängigkeit von </w:t>
      </w:r>
      <w:r>
        <w:rPr>
          <w:rFonts w:ascii="Symbol" w:hAnsi="Symbol"/>
        </w:rPr>
        <w:t></w:t>
      </w:r>
      <w:r>
        <w:t xml:space="preserve">. Das sieht nach einer Extremwertaufgabe aus: Funktionsgleichung erstellen, 1. Ableitung nach </w:t>
      </w:r>
      <w:r>
        <w:rPr>
          <w:rFonts w:ascii="Symbol" w:hAnsi="Symbol"/>
        </w:rPr>
        <w:t></w:t>
      </w:r>
      <w:r>
        <w:t>, die dann 0 setzen und dann den Winkel berechnen. Dabei wird man feststellen, dass der Winkel immer unter 45° bleibt.</w:t>
      </w:r>
      <w:r>
        <w:br/>
        <w:t>Man kann das auch mit Beispielrechnungen belegen. Also: Die Gleichung nach x umstellen (quadratische Gleichung) und dann grafisch darstellen lassen (Excel, grafischer Taschenrechner o.ä.). Bei einer Abwurfgeschwindigkeit von 10 m/s ist der Winkel für die größte Wurfweite 41°, bei 5 m/s 33,2 ° und für 2 m/s immerhin nur noch 18,1°.</w:t>
      </w:r>
    </w:p>
    <w:p w14:paraId="36DCD06F" w14:textId="77777777" w:rsidR="001A4AC6" w:rsidRDefault="00361919" w:rsidP="00361919">
      <w:r>
        <w:br/>
      </w:r>
      <w:bookmarkStart w:id="1623" w:name="_Hlt521888651"/>
      <w:bookmarkStart w:id="1624" w:name="m417"/>
      <w:bookmarkEnd w:id="1623"/>
      <w:r w:rsidRPr="00361919">
        <w:rPr>
          <w:rStyle w:val="Nummer"/>
        </w:rPr>
        <w:t>417.</w:t>
      </w:r>
      <w:r>
        <w:t xml:space="preserve"> </w:t>
      </w:r>
      <w:bookmarkEnd w:id="1624"/>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84"/>
        <w:gridCol w:w="6253"/>
      </w:tblGrid>
      <w:tr w:rsidR="0055293B" w14:paraId="0276DB9D" w14:textId="77777777" w:rsidTr="0055293B">
        <w:tc>
          <w:tcPr>
            <w:tcW w:w="5030" w:type="dxa"/>
          </w:tcPr>
          <w:p w14:paraId="53A6EF63" w14:textId="77777777" w:rsidR="0055293B" w:rsidRDefault="0055293B" w:rsidP="0055293B">
            <w:r w:rsidRPr="0055293B">
              <w:rPr>
                <w:b/>
              </w:rPr>
              <w:lastRenderedPageBreak/>
              <w:t>a)</w:t>
            </w:r>
            <w:r>
              <w:t xml:space="preserve"> Wenn das Auto über die Böschung gedonnert ist, bewegt es sich zum einen immer noch nach vorn, fliegt aber gleichzeitig auch nach unten.</w:t>
            </w:r>
          </w:p>
          <w:p w14:paraId="5D64270D" w14:textId="7C625E5B" w:rsidR="0055293B" w:rsidRDefault="0055293B" w:rsidP="00A76ECE">
            <w:r>
              <w:t>Die Bewegung wird a</w:t>
            </w:r>
            <w:r w:rsidR="00A76ECE">
              <w:t>ls waagerechter Wurf betrachtet und es gilt das Prinzip der ungestörten Überlagerung von Bewegungen (Superpositionsprinzip)</w:t>
            </w:r>
          </w:p>
        </w:tc>
        <w:tc>
          <w:tcPr>
            <w:tcW w:w="5031" w:type="dxa"/>
          </w:tcPr>
          <w:p w14:paraId="663B0D37" w14:textId="006AC483" w:rsidR="0055293B" w:rsidRDefault="00B42104" w:rsidP="00361919">
            <w:r>
              <w:pict w14:anchorId="3391E974">
                <v:shape id="_x0000_i1098" type="#_x0000_t75" style="width:301.65pt;height:104.2pt">
                  <v:imagedata r:id="rId307" o:title="m147_1"/>
                </v:shape>
              </w:pict>
            </w:r>
          </w:p>
        </w:tc>
      </w:tr>
    </w:tbl>
    <w:p w14:paraId="684AE7A1" w14:textId="0C0FC6F7" w:rsidR="0055293B" w:rsidRDefault="0055293B" w:rsidP="00361919">
      <w:r>
        <w:t>Wenn das Autor auf der Wiese aufsetzt, wird es durch die bremsende Kraft der Reibung zwischen Wiese und Räder bis zum Stillstand abgebremst.</w:t>
      </w:r>
    </w:p>
    <w:p w14:paraId="612AA767" w14:textId="77777777" w:rsidR="00FE2F94" w:rsidRDefault="00361919" w:rsidP="00361919">
      <w:r>
        <w:br/>
      </w:r>
      <w:r w:rsidR="0055293B" w:rsidRPr="00FE2F94">
        <w:rPr>
          <w:b/>
        </w:rPr>
        <w:t>b)</w:t>
      </w:r>
      <w:r w:rsidR="0055293B">
        <w:t xml:space="preserve"> Die Geschwindigkeit des Autos kann aus den gegebenen Größen berechnet werden. </w:t>
      </w:r>
    </w:p>
    <w:p w14:paraId="36D89D2A" w14:textId="19784B33" w:rsidR="0055293B" w:rsidRDefault="0055293B" w:rsidP="00361919">
      <w:r>
        <w:t xml:space="preserve">Das Auto fällt nach dem Verlassen der Straße 1 m nach unten. Auf dieser kurzen Strecke spielt die Luftreibung noch keine Rolle und die Bewegung kann als freier </w:t>
      </w:r>
      <w:r w:rsidR="00FE2F94">
        <w:t>F</w:t>
      </w:r>
      <w:r>
        <w:t xml:space="preserve">all betrachtet werden. </w:t>
      </w:r>
    </w:p>
    <w:p w14:paraId="4FF6F025" w14:textId="14901827" w:rsidR="0055293B" w:rsidRDefault="0055293B" w:rsidP="00361919">
      <w:r>
        <w:t>Damit lässt sich die Zeit berechnen, bis das Auto diese Strecke nach unten gefallen ist.</w:t>
      </w:r>
    </w:p>
    <w:p w14:paraId="4ACF7A35" w14:textId="217B09A8" w:rsidR="0055293B" w:rsidRDefault="0055293B" w:rsidP="00361919">
      <w:r>
        <w:t>Während dieser Zeit fliegt es aber auch noch mit konstanter Geschwindigkeit nach vorn weiter. Da man weiß, dass es noch 10 m fliegt, kann mit der Zeit aus dem freien Fall die Geschwindigkeit des Autos berechnet werden.</w:t>
      </w:r>
    </w:p>
    <w:p w14:paraId="06EF32C3" w14:textId="3141CEAD" w:rsidR="0055293B" w:rsidRDefault="0055293B" w:rsidP="00361919">
      <w:r>
        <w:t xml:space="preserve">Die </w:t>
      </w:r>
      <w:proofErr w:type="spellStart"/>
      <w:r>
        <w:t>Fallzeit</w:t>
      </w:r>
      <w:proofErr w:type="spellEnd"/>
      <w:r>
        <w:t>:</w:t>
      </w:r>
    </w:p>
    <w:p w14:paraId="44A295F1" w14:textId="0A8E325D" w:rsidR="0055293B" w:rsidRDefault="00FE2F94" w:rsidP="00361919">
      <w:r>
        <w:t>Für den freien Fall gilt:</w:t>
      </w:r>
    </w:p>
    <w:p w14:paraId="6454D048" w14:textId="77777777" w:rsidR="00FE2F94" w:rsidRDefault="00FE2F94" w:rsidP="00361919">
      <w:r w:rsidRPr="00FE2F94">
        <w:rPr>
          <w:position w:val="-24"/>
        </w:rPr>
        <w:object w:dxaOrig="820" w:dyaOrig="620" w14:anchorId="7A40581D">
          <v:shape id="_x0000_i1099" type="#_x0000_t75" style="width:41.45pt;height:30.55pt" o:ole="">
            <v:imagedata r:id="rId308" o:title=""/>
          </v:shape>
          <o:OLEObject Type="Embed" ProgID="Equation.DSMT4" ShapeID="_x0000_i1099" DrawAspect="Content" ObjectID="_1731936107" r:id="rId309"/>
        </w:object>
      </w:r>
      <w:r>
        <w:t xml:space="preserve"> </w:t>
      </w:r>
    </w:p>
    <w:p w14:paraId="0DA61B53" w14:textId="34261587" w:rsidR="00FE2F94" w:rsidRDefault="00FE2F94" w:rsidP="00361919">
      <w:r>
        <w:t xml:space="preserve">s ist die Fallstrecke, also hier 1 m. g ist die ortsübliche Fallbeschleunigung du t die </w:t>
      </w:r>
      <w:proofErr w:type="spellStart"/>
      <w:r w:rsidR="00A76ECE">
        <w:t>Fallzeit</w:t>
      </w:r>
      <w:proofErr w:type="spellEnd"/>
      <w:r>
        <w:t>.</w:t>
      </w:r>
    </w:p>
    <w:p w14:paraId="34149A89" w14:textId="09C1834B" w:rsidR="00A76ECE" w:rsidRDefault="00A76ECE" w:rsidP="00361919">
      <w:r w:rsidRPr="00A76ECE">
        <w:rPr>
          <w:position w:val="-92"/>
        </w:rPr>
        <w:object w:dxaOrig="1280" w:dyaOrig="2140" w14:anchorId="540CCA80">
          <v:shape id="_x0000_i1100" type="#_x0000_t75" style="width:63.8pt;height:107.45pt" o:ole="">
            <v:imagedata r:id="rId310" o:title=""/>
          </v:shape>
          <o:OLEObject Type="Embed" ProgID="Equation.DSMT4" ShapeID="_x0000_i1100" DrawAspect="Content" ObjectID="_1731936108" r:id="rId311"/>
        </w:object>
      </w:r>
    </w:p>
    <w:p w14:paraId="79783183" w14:textId="054131DB" w:rsidR="00F22938" w:rsidRDefault="00F22938" w:rsidP="00361919">
      <w:r>
        <w:t>In dieser Zeit ist er 10 m gleichförmig geflogen.</w:t>
      </w:r>
    </w:p>
    <w:p w14:paraId="47CC5762" w14:textId="786A4E19" w:rsidR="00F22938" w:rsidRDefault="00F22938" w:rsidP="00361919">
      <w:r w:rsidRPr="00F22938">
        <w:rPr>
          <w:position w:val="-126"/>
        </w:rPr>
        <w:object w:dxaOrig="1140" w:dyaOrig="2640" w14:anchorId="31225D93">
          <v:shape id="_x0000_i1101" type="#_x0000_t75" style="width:57.25pt;height:132pt" o:ole="">
            <v:imagedata r:id="rId312" o:title=""/>
          </v:shape>
          <o:OLEObject Type="Embed" ProgID="Equation.DSMT4" ShapeID="_x0000_i1101" DrawAspect="Content" ObjectID="_1731936109" r:id="rId313"/>
        </w:object>
      </w:r>
      <w:r>
        <w:t xml:space="preserve"> </w:t>
      </w:r>
    </w:p>
    <w:p w14:paraId="6792E390" w14:textId="77777777" w:rsidR="00FE2F94" w:rsidRDefault="00FE2F94" w:rsidP="00361919"/>
    <w:p w14:paraId="3872EB23" w14:textId="77777777" w:rsidR="00FE2F94" w:rsidRDefault="00FE2F94" w:rsidP="00361919"/>
    <w:p w14:paraId="3DBE4219" w14:textId="77777777" w:rsidR="00F22938" w:rsidRDefault="00361919" w:rsidP="00361919">
      <w:r w:rsidRPr="00F22938">
        <w:rPr>
          <w:b/>
        </w:rPr>
        <w:t>c)</w:t>
      </w:r>
      <w:r>
        <w:t xml:space="preserve"> Aufschlaggeschwindigkeit ist die vektorielle Addition der Geschwindigkeiten in x- und y- Richtung. </w:t>
      </w:r>
    </w:p>
    <w:p w14:paraId="14118E5C" w14:textId="0EECFE27" w:rsidR="00F22938" w:rsidRDefault="00F22938" w:rsidP="00361919">
      <w:r w:rsidRPr="00F22938">
        <w:rPr>
          <w:position w:val="-16"/>
        </w:rPr>
        <w:object w:dxaOrig="1260" w:dyaOrig="480" w14:anchorId="0E13B95D">
          <v:shape id="_x0000_i1102" type="#_x0000_t75" style="width:63.25pt;height:24pt" o:ole="">
            <v:imagedata r:id="rId314" o:title=""/>
          </v:shape>
          <o:OLEObject Type="Embed" ProgID="Equation.DSMT4" ShapeID="_x0000_i1102" DrawAspect="Content" ObjectID="_1731936110" r:id="rId315"/>
        </w:object>
      </w:r>
      <w:r>
        <w:t xml:space="preserve"> </w:t>
      </w:r>
    </w:p>
    <w:p w14:paraId="61221F70" w14:textId="69BEAE14" w:rsidR="00F22938" w:rsidRDefault="00F22938" w:rsidP="00361919">
      <w:r>
        <w:t xml:space="preserve">Die Geschwindigkeit in x-Richtung wurde eben berechnet. Die Geschwindigkeit in y-Richtung ergibt sich wieder aus dem freien Fall. </w:t>
      </w:r>
    </w:p>
    <w:p w14:paraId="53293385" w14:textId="03E8E1C0" w:rsidR="00F22938" w:rsidRDefault="00F22938" w:rsidP="00361919">
      <w:r w:rsidRPr="00F22938">
        <w:rPr>
          <w:position w:val="-90"/>
        </w:rPr>
        <w:object w:dxaOrig="1939" w:dyaOrig="1700" w14:anchorId="6EAA51A0">
          <v:shape id="_x0000_i1103" type="#_x0000_t75" style="width:96.55pt;height:84.55pt" o:ole="">
            <v:imagedata r:id="rId316" o:title=""/>
          </v:shape>
          <o:OLEObject Type="Embed" ProgID="Equation.DSMT4" ShapeID="_x0000_i1103" DrawAspect="Content" ObjectID="_1731936111" r:id="rId317"/>
        </w:object>
      </w:r>
      <w:r>
        <w:t xml:space="preserve"> </w:t>
      </w:r>
    </w:p>
    <w:p w14:paraId="008F21E3" w14:textId="77777777" w:rsidR="00F22938" w:rsidRDefault="00F22938" w:rsidP="00361919"/>
    <w:p w14:paraId="30D38D27" w14:textId="5656238A" w:rsidR="00F22938" w:rsidRDefault="00F22938" w:rsidP="00361919">
      <w:r>
        <w:t xml:space="preserve">Das ist die Geschwindigkeit, mit der man aufschlägt, wenn man sich einfach so aus 1 m Höhe fallen lässt. </w:t>
      </w:r>
    </w:p>
    <w:p w14:paraId="7ADA7C83" w14:textId="29DE46A9" w:rsidR="00F22938" w:rsidRDefault="00F22938" w:rsidP="00361919">
      <w:r w:rsidRPr="00F22938">
        <w:rPr>
          <w:position w:val="-88"/>
        </w:rPr>
        <w:object w:dxaOrig="2799" w:dyaOrig="2100" w14:anchorId="792F6262">
          <v:shape id="_x0000_i1104" type="#_x0000_t75" style="width:140.2pt;height:105.25pt" o:ole="">
            <v:imagedata r:id="rId318" o:title=""/>
          </v:shape>
          <o:OLEObject Type="Embed" ProgID="Equation.DSMT4" ShapeID="_x0000_i1104" DrawAspect="Content" ObjectID="_1731936112" r:id="rId319"/>
        </w:object>
      </w:r>
    </w:p>
    <w:p w14:paraId="3EDADF9F" w14:textId="3C2D6977" w:rsidR="00F22938" w:rsidRDefault="00F22938" w:rsidP="00361919">
      <w:r>
        <w:t xml:space="preserve">Durch den </w:t>
      </w:r>
      <w:proofErr w:type="gramStart"/>
      <w:r>
        <w:t>fall</w:t>
      </w:r>
      <w:proofErr w:type="gramEnd"/>
      <w:r>
        <w:t xml:space="preserve"> nach unten schlägt der Autofahrer mit einer höheren Geschwindigkeit auf, als mit der er gefahren ist.</w:t>
      </w:r>
    </w:p>
    <w:p w14:paraId="01E3708C" w14:textId="77777777" w:rsidR="00F22938" w:rsidRDefault="00F22938" w:rsidP="00361919"/>
    <w:p w14:paraId="0D614AA2" w14:textId="77777777" w:rsidR="00F22938" w:rsidRDefault="00F22938" w:rsidP="00361919"/>
    <w:p w14:paraId="6D5C5F1A" w14:textId="77777777" w:rsidR="00331E7E" w:rsidRDefault="00361919" w:rsidP="00361919">
      <w:r w:rsidRPr="00331E7E">
        <w:rPr>
          <w:b/>
        </w:rPr>
        <w:t xml:space="preserve">d) </w:t>
      </w:r>
      <w:r>
        <w:t xml:space="preserve">Energieumwandlung: </w:t>
      </w:r>
      <w:r w:rsidR="00331E7E">
        <w:t xml:space="preserve">Das </w:t>
      </w:r>
      <w:r>
        <w:t xml:space="preserve">Auto </w:t>
      </w:r>
      <w:r w:rsidR="00331E7E">
        <w:t xml:space="preserve">hat </w:t>
      </w:r>
      <w:r>
        <w:t>beim Überfahren der Böschung kinetische und potentielle Energie</w:t>
      </w:r>
      <w:r w:rsidR="00331E7E">
        <w:t>.</w:t>
      </w:r>
    </w:p>
    <w:p w14:paraId="1F6C0A2F" w14:textId="0BB96A26" w:rsidR="00361919" w:rsidRDefault="00361919" w:rsidP="00361919">
      <w:r>
        <w:t>Beim waagerechten Wurf wird durch die Luftreibung Wärmeenergie frei, diese wird bei der Rechnung aber vernachlässigt. Gleichzeitig wird potentielle Energie in kinetische Energie umgewandelt, das Auto wird schneller.</w:t>
      </w:r>
      <w:r>
        <w:br/>
        <w:t>Nach dem Aufschlag wird kinetische Energie in Wärmeenergie umgewandelt. Es wird hauptsächlich Verformungsarbeit verrichtet.</w:t>
      </w:r>
    </w:p>
    <w:p w14:paraId="0ECF6220" w14:textId="77777777" w:rsidR="009F06AC" w:rsidRDefault="009F06AC" w:rsidP="00361919"/>
    <w:tbl>
      <w:tblPr>
        <w:tblW w:w="0" w:type="auto"/>
        <w:tblLayout w:type="fixed"/>
        <w:tblCellMar>
          <w:left w:w="70" w:type="dxa"/>
          <w:right w:w="70" w:type="dxa"/>
        </w:tblCellMar>
        <w:tblLook w:val="0000" w:firstRow="0" w:lastRow="0" w:firstColumn="0" w:lastColumn="0" w:noHBand="0" w:noVBand="0"/>
      </w:tblPr>
      <w:tblGrid>
        <w:gridCol w:w="637"/>
        <w:gridCol w:w="9135"/>
      </w:tblGrid>
      <w:tr w:rsidR="00361919" w14:paraId="1921DA9D" w14:textId="77777777">
        <w:tc>
          <w:tcPr>
            <w:tcW w:w="637" w:type="dxa"/>
          </w:tcPr>
          <w:p w14:paraId="44F4302E" w14:textId="77777777" w:rsidR="00361919" w:rsidRDefault="00361919" w:rsidP="00361919">
            <w:pPr>
              <w:rPr>
                <w:color w:val="FF0000"/>
              </w:rPr>
            </w:pPr>
            <w:bookmarkStart w:id="1625" w:name="m418"/>
            <w:bookmarkEnd w:id="1625"/>
            <w:r w:rsidRPr="00361919">
              <w:rPr>
                <w:rStyle w:val="Nummer"/>
              </w:rPr>
              <w:t xml:space="preserve">418. </w:t>
            </w:r>
            <w:r>
              <w:t>a)</w:t>
            </w:r>
          </w:p>
        </w:tc>
        <w:tc>
          <w:tcPr>
            <w:tcW w:w="9135" w:type="dxa"/>
          </w:tcPr>
          <w:p w14:paraId="66E92448" w14:textId="77777777" w:rsidR="00361919" w:rsidRPr="00361919" w:rsidRDefault="00B42104" w:rsidP="00361919">
            <w:pPr>
              <w:rPr>
                <w:rStyle w:val="Nummer"/>
              </w:rPr>
            </w:pPr>
            <w:r>
              <w:rPr>
                <w:rStyle w:val="Nummer"/>
              </w:rPr>
              <w:pict w14:anchorId="2AD09EB0">
                <v:shape id="_x0000_i1105" type="#_x0000_t75" style="width:422.75pt;height:263.45pt" fillcolor="window">
                  <v:imagedata r:id="rId320" o:title="lsm418"/>
                </v:shape>
              </w:pict>
            </w:r>
          </w:p>
        </w:tc>
      </w:tr>
    </w:tbl>
    <w:p w14:paraId="42CC878F" w14:textId="77777777" w:rsidR="00361919" w:rsidRDefault="00361919" w:rsidP="00361919">
      <w:r>
        <w:lastRenderedPageBreak/>
        <w:t xml:space="preserve">Das Diagramm ist aus der Excel-Datei </w:t>
      </w:r>
      <w:hyperlink r:id="rId321" w:history="1">
        <w:r>
          <w:rPr>
            <w:rStyle w:val="Hyperlink"/>
            <w:sz w:val="22"/>
          </w:rPr>
          <w:t>m418.xls</w:t>
        </w:r>
      </w:hyperlink>
      <w:r>
        <w:t>.</w:t>
      </w:r>
      <w:r>
        <w:br/>
      </w:r>
      <w:bookmarkStart w:id="1626" w:name="_Hlt239402514"/>
      <w:r>
        <w:t>b) Die erste Bewegung ist eine gleichförmige Bewegung.</w:t>
      </w:r>
      <w:r>
        <w:br/>
      </w:r>
      <w:bookmarkStart w:id="1627" w:name="_Hlt523640558"/>
      <w:bookmarkEnd w:id="16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17"/>
        <w:gridCol w:w="567"/>
        <w:gridCol w:w="567"/>
        <w:gridCol w:w="691"/>
        <w:gridCol w:w="567"/>
        <w:gridCol w:w="691"/>
        <w:gridCol w:w="567"/>
        <w:gridCol w:w="567"/>
        <w:gridCol w:w="567"/>
      </w:tblGrid>
      <w:tr w:rsidR="00361919" w14:paraId="2E4B08EF" w14:textId="77777777">
        <w:tc>
          <w:tcPr>
            <w:tcW w:w="1117" w:type="dxa"/>
          </w:tcPr>
          <w:p w14:paraId="3B796093" w14:textId="77777777" w:rsidR="00361919" w:rsidRDefault="00361919" w:rsidP="00361919">
            <w:pPr>
              <w:widowControl w:val="0"/>
              <w:jc w:val="center"/>
            </w:pPr>
            <w:r>
              <w:t>t in s</w:t>
            </w:r>
          </w:p>
        </w:tc>
        <w:tc>
          <w:tcPr>
            <w:tcW w:w="567" w:type="dxa"/>
          </w:tcPr>
          <w:p w14:paraId="3A7AC942" w14:textId="77777777" w:rsidR="00361919" w:rsidRDefault="00361919" w:rsidP="00361919">
            <w:pPr>
              <w:widowControl w:val="0"/>
              <w:jc w:val="center"/>
            </w:pPr>
            <w:r>
              <w:t>0</w:t>
            </w:r>
          </w:p>
        </w:tc>
        <w:tc>
          <w:tcPr>
            <w:tcW w:w="567" w:type="dxa"/>
          </w:tcPr>
          <w:p w14:paraId="1387CB5C" w14:textId="77777777" w:rsidR="00361919" w:rsidRDefault="00361919" w:rsidP="00361919">
            <w:pPr>
              <w:widowControl w:val="0"/>
              <w:jc w:val="center"/>
            </w:pPr>
            <w:r>
              <w:t>1</w:t>
            </w:r>
          </w:p>
        </w:tc>
        <w:tc>
          <w:tcPr>
            <w:tcW w:w="691" w:type="dxa"/>
          </w:tcPr>
          <w:p w14:paraId="5B914EDA" w14:textId="77777777" w:rsidR="00361919" w:rsidRDefault="00361919" w:rsidP="00361919">
            <w:pPr>
              <w:widowControl w:val="0"/>
              <w:jc w:val="center"/>
            </w:pPr>
            <w:r>
              <w:t>2</w:t>
            </w:r>
          </w:p>
        </w:tc>
        <w:tc>
          <w:tcPr>
            <w:tcW w:w="567" w:type="dxa"/>
          </w:tcPr>
          <w:p w14:paraId="708AF781" w14:textId="77777777" w:rsidR="00361919" w:rsidRDefault="00361919" w:rsidP="00361919">
            <w:pPr>
              <w:widowControl w:val="0"/>
              <w:jc w:val="center"/>
            </w:pPr>
            <w:r>
              <w:t>3</w:t>
            </w:r>
          </w:p>
        </w:tc>
        <w:tc>
          <w:tcPr>
            <w:tcW w:w="691" w:type="dxa"/>
          </w:tcPr>
          <w:p w14:paraId="1E4608CD" w14:textId="77777777" w:rsidR="00361919" w:rsidRDefault="00361919" w:rsidP="00361919">
            <w:pPr>
              <w:widowControl w:val="0"/>
              <w:jc w:val="center"/>
            </w:pPr>
            <w:r>
              <w:t>4</w:t>
            </w:r>
          </w:p>
        </w:tc>
        <w:tc>
          <w:tcPr>
            <w:tcW w:w="567" w:type="dxa"/>
          </w:tcPr>
          <w:p w14:paraId="7FCC5A8A" w14:textId="77777777" w:rsidR="00361919" w:rsidRDefault="00361919" w:rsidP="00361919">
            <w:pPr>
              <w:widowControl w:val="0"/>
              <w:jc w:val="center"/>
            </w:pPr>
            <w:r>
              <w:t>5</w:t>
            </w:r>
          </w:p>
        </w:tc>
        <w:tc>
          <w:tcPr>
            <w:tcW w:w="567" w:type="dxa"/>
          </w:tcPr>
          <w:p w14:paraId="5DBA5791" w14:textId="77777777" w:rsidR="00361919" w:rsidRDefault="00361919" w:rsidP="00361919">
            <w:pPr>
              <w:widowControl w:val="0"/>
              <w:jc w:val="center"/>
            </w:pPr>
            <w:r>
              <w:t>6</w:t>
            </w:r>
          </w:p>
        </w:tc>
        <w:tc>
          <w:tcPr>
            <w:tcW w:w="567" w:type="dxa"/>
          </w:tcPr>
          <w:p w14:paraId="50BE4432" w14:textId="77777777" w:rsidR="00361919" w:rsidRDefault="00361919" w:rsidP="00361919">
            <w:pPr>
              <w:widowControl w:val="0"/>
              <w:jc w:val="center"/>
            </w:pPr>
            <w:r>
              <w:t>7</w:t>
            </w:r>
          </w:p>
        </w:tc>
      </w:tr>
      <w:tr w:rsidR="00361919" w14:paraId="147832C2" w14:textId="77777777">
        <w:tc>
          <w:tcPr>
            <w:tcW w:w="1117" w:type="dxa"/>
          </w:tcPr>
          <w:p w14:paraId="0FA27957" w14:textId="77777777" w:rsidR="00361919" w:rsidRDefault="00361919" w:rsidP="00361919">
            <w:pPr>
              <w:widowControl w:val="0"/>
              <w:jc w:val="center"/>
            </w:pPr>
            <w:r>
              <w:t>s</w:t>
            </w:r>
            <w:r>
              <w:rPr>
                <w:vertAlign w:val="subscript"/>
              </w:rPr>
              <w:t>1</w:t>
            </w:r>
            <w:r>
              <w:t xml:space="preserve"> in cm</w:t>
            </w:r>
          </w:p>
        </w:tc>
        <w:tc>
          <w:tcPr>
            <w:tcW w:w="567" w:type="dxa"/>
          </w:tcPr>
          <w:p w14:paraId="6715C124" w14:textId="77777777" w:rsidR="00361919" w:rsidRDefault="00361919" w:rsidP="00361919">
            <w:pPr>
              <w:widowControl w:val="0"/>
              <w:jc w:val="center"/>
            </w:pPr>
            <w:r>
              <w:t>0</w:t>
            </w:r>
          </w:p>
        </w:tc>
        <w:tc>
          <w:tcPr>
            <w:tcW w:w="567" w:type="dxa"/>
          </w:tcPr>
          <w:p w14:paraId="489F674E" w14:textId="77777777" w:rsidR="00361919" w:rsidRDefault="00361919" w:rsidP="00361919">
            <w:pPr>
              <w:widowControl w:val="0"/>
              <w:jc w:val="center"/>
            </w:pPr>
            <w:r>
              <w:t>6</w:t>
            </w:r>
          </w:p>
        </w:tc>
        <w:tc>
          <w:tcPr>
            <w:tcW w:w="691" w:type="dxa"/>
          </w:tcPr>
          <w:p w14:paraId="264B0463" w14:textId="77777777" w:rsidR="00361919" w:rsidRDefault="00361919" w:rsidP="00361919">
            <w:pPr>
              <w:widowControl w:val="0"/>
              <w:jc w:val="center"/>
            </w:pPr>
            <w:r>
              <w:t>12,5</w:t>
            </w:r>
          </w:p>
        </w:tc>
        <w:tc>
          <w:tcPr>
            <w:tcW w:w="567" w:type="dxa"/>
          </w:tcPr>
          <w:p w14:paraId="26F416C5" w14:textId="77777777" w:rsidR="00361919" w:rsidRDefault="00361919" w:rsidP="00361919">
            <w:pPr>
              <w:widowControl w:val="0"/>
              <w:jc w:val="center"/>
            </w:pPr>
            <w:r>
              <w:t>21</w:t>
            </w:r>
          </w:p>
        </w:tc>
        <w:tc>
          <w:tcPr>
            <w:tcW w:w="691" w:type="dxa"/>
          </w:tcPr>
          <w:p w14:paraId="7D1A3E02" w14:textId="77777777" w:rsidR="00361919" w:rsidRDefault="00361919" w:rsidP="00361919">
            <w:pPr>
              <w:widowControl w:val="0"/>
              <w:jc w:val="center"/>
            </w:pPr>
            <w:r>
              <w:t>25</w:t>
            </w:r>
          </w:p>
        </w:tc>
        <w:tc>
          <w:tcPr>
            <w:tcW w:w="567" w:type="dxa"/>
          </w:tcPr>
          <w:p w14:paraId="72C9C6A3" w14:textId="77777777" w:rsidR="00361919" w:rsidRDefault="00361919" w:rsidP="00361919">
            <w:pPr>
              <w:widowControl w:val="0"/>
              <w:jc w:val="center"/>
            </w:pPr>
            <w:r>
              <w:t>34</w:t>
            </w:r>
          </w:p>
        </w:tc>
        <w:tc>
          <w:tcPr>
            <w:tcW w:w="567" w:type="dxa"/>
          </w:tcPr>
          <w:p w14:paraId="41D65B6B" w14:textId="77777777" w:rsidR="00361919" w:rsidRDefault="00361919" w:rsidP="00361919">
            <w:pPr>
              <w:widowControl w:val="0"/>
              <w:jc w:val="center"/>
            </w:pPr>
            <w:r>
              <w:t>39</w:t>
            </w:r>
          </w:p>
        </w:tc>
        <w:tc>
          <w:tcPr>
            <w:tcW w:w="567" w:type="dxa"/>
          </w:tcPr>
          <w:p w14:paraId="577DE99E" w14:textId="77777777" w:rsidR="00361919" w:rsidRDefault="00361919" w:rsidP="00361919">
            <w:pPr>
              <w:widowControl w:val="0"/>
              <w:jc w:val="center"/>
            </w:pPr>
            <w:r>
              <w:t>47</w:t>
            </w:r>
          </w:p>
        </w:tc>
      </w:tr>
      <w:tr w:rsidR="00361919" w14:paraId="0596AD66" w14:textId="77777777">
        <w:tc>
          <w:tcPr>
            <w:tcW w:w="1117" w:type="dxa"/>
          </w:tcPr>
          <w:p w14:paraId="62400694" w14:textId="77777777" w:rsidR="00361919" w:rsidRDefault="00361919" w:rsidP="00361919">
            <w:pPr>
              <w:widowControl w:val="0"/>
              <w:jc w:val="center"/>
            </w:pPr>
            <w:r>
              <w:t>s/t</w:t>
            </w:r>
          </w:p>
        </w:tc>
        <w:tc>
          <w:tcPr>
            <w:tcW w:w="567" w:type="dxa"/>
          </w:tcPr>
          <w:p w14:paraId="4D494E41" w14:textId="77777777" w:rsidR="00361919" w:rsidRDefault="00361919" w:rsidP="00361919">
            <w:pPr>
              <w:widowControl w:val="0"/>
              <w:jc w:val="center"/>
            </w:pPr>
            <w:r>
              <w:t>0</w:t>
            </w:r>
          </w:p>
        </w:tc>
        <w:tc>
          <w:tcPr>
            <w:tcW w:w="567" w:type="dxa"/>
          </w:tcPr>
          <w:p w14:paraId="104C026F" w14:textId="77777777" w:rsidR="00361919" w:rsidRDefault="00361919" w:rsidP="00361919">
            <w:pPr>
              <w:widowControl w:val="0"/>
              <w:jc w:val="center"/>
            </w:pPr>
            <w:r>
              <w:t>6</w:t>
            </w:r>
          </w:p>
        </w:tc>
        <w:tc>
          <w:tcPr>
            <w:tcW w:w="691" w:type="dxa"/>
          </w:tcPr>
          <w:p w14:paraId="4F06289A" w14:textId="77777777" w:rsidR="00361919" w:rsidRDefault="00361919" w:rsidP="00361919">
            <w:pPr>
              <w:widowControl w:val="0"/>
              <w:jc w:val="center"/>
            </w:pPr>
            <w:r>
              <w:t>6,25</w:t>
            </w:r>
          </w:p>
        </w:tc>
        <w:tc>
          <w:tcPr>
            <w:tcW w:w="567" w:type="dxa"/>
          </w:tcPr>
          <w:p w14:paraId="3A507257" w14:textId="77777777" w:rsidR="00361919" w:rsidRDefault="00361919" w:rsidP="00361919">
            <w:pPr>
              <w:widowControl w:val="0"/>
              <w:jc w:val="center"/>
            </w:pPr>
            <w:r>
              <w:t>7</w:t>
            </w:r>
          </w:p>
        </w:tc>
        <w:tc>
          <w:tcPr>
            <w:tcW w:w="691" w:type="dxa"/>
          </w:tcPr>
          <w:p w14:paraId="3B3F37A4" w14:textId="77777777" w:rsidR="00361919" w:rsidRDefault="00361919" w:rsidP="00361919">
            <w:pPr>
              <w:widowControl w:val="0"/>
              <w:jc w:val="center"/>
            </w:pPr>
            <w:r>
              <w:t>6,25</w:t>
            </w:r>
          </w:p>
        </w:tc>
        <w:tc>
          <w:tcPr>
            <w:tcW w:w="567" w:type="dxa"/>
          </w:tcPr>
          <w:p w14:paraId="034665B9" w14:textId="77777777" w:rsidR="00361919" w:rsidRDefault="00361919" w:rsidP="00361919">
            <w:pPr>
              <w:widowControl w:val="0"/>
              <w:jc w:val="center"/>
            </w:pPr>
            <w:r>
              <w:t>6,8</w:t>
            </w:r>
          </w:p>
        </w:tc>
        <w:tc>
          <w:tcPr>
            <w:tcW w:w="567" w:type="dxa"/>
          </w:tcPr>
          <w:p w14:paraId="3EB92733" w14:textId="77777777" w:rsidR="00361919" w:rsidRDefault="00361919" w:rsidP="00361919">
            <w:pPr>
              <w:widowControl w:val="0"/>
              <w:jc w:val="center"/>
            </w:pPr>
            <w:r>
              <w:t>6,5</w:t>
            </w:r>
          </w:p>
        </w:tc>
        <w:tc>
          <w:tcPr>
            <w:tcW w:w="567" w:type="dxa"/>
          </w:tcPr>
          <w:p w14:paraId="6021A3D3" w14:textId="77777777" w:rsidR="00361919" w:rsidRDefault="00361919" w:rsidP="00361919">
            <w:pPr>
              <w:widowControl w:val="0"/>
              <w:jc w:val="center"/>
            </w:pPr>
            <w:r>
              <w:t>6,7</w:t>
            </w:r>
          </w:p>
        </w:tc>
      </w:tr>
    </w:tbl>
    <w:p w14:paraId="0086CA12" w14:textId="77777777" w:rsidR="00361919" w:rsidRDefault="00361919" w:rsidP="00361919">
      <w:r>
        <w:t>Begründung: Der Proportionalitätsfaktor s/t ist erkennbar.</w:t>
      </w:r>
      <w:r>
        <w:br/>
      </w:r>
      <w:r>
        <w:br/>
        <w:t>Die zweite Bewegung sieht nach einer gleichmäßig beschleunigten Bewegung aus.</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17"/>
        <w:gridCol w:w="567"/>
        <w:gridCol w:w="567"/>
        <w:gridCol w:w="691"/>
        <w:gridCol w:w="691"/>
        <w:gridCol w:w="691"/>
        <w:gridCol w:w="567"/>
        <w:gridCol w:w="567"/>
        <w:gridCol w:w="567"/>
      </w:tblGrid>
      <w:tr w:rsidR="00361919" w14:paraId="000F1F11" w14:textId="77777777">
        <w:tc>
          <w:tcPr>
            <w:tcW w:w="1117" w:type="dxa"/>
          </w:tcPr>
          <w:p w14:paraId="4E02C7DD" w14:textId="77777777" w:rsidR="00361919" w:rsidRDefault="00361919" w:rsidP="00361919">
            <w:pPr>
              <w:widowControl w:val="0"/>
              <w:jc w:val="center"/>
            </w:pPr>
            <w:r>
              <w:t>t in s</w:t>
            </w:r>
          </w:p>
        </w:tc>
        <w:tc>
          <w:tcPr>
            <w:tcW w:w="567" w:type="dxa"/>
          </w:tcPr>
          <w:p w14:paraId="5BBA5362" w14:textId="77777777" w:rsidR="00361919" w:rsidRDefault="00361919" w:rsidP="00361919">
            <w:pPr>
              <w:widowControl w:val="0"/>
              <w:jc w:val="center"/>
            </w:pPr>
            <w:r>
              <w:t>0</w:t>
            </w:r>
          </w:p>
        </w:tc>
        <w:tc>
          <w:tcPr>
            <w:tcW w:w="567" w:type="dxa"/>
          </w:tcPr>
          <w:p w14:paraId="161DC3B3" w14:textId="77777777" w:rsidR="00361919" w:rsidRDefault="00361919" w:rsidP="00361919">
            <w:pPr>
              <w:widowControl w:val="0"/>
              <w:jc w:val="center"/>
            </w:pPr>
            <w:r>
              <w:t>1</w:t>
            </w:r>
          </w:p>
        </w:tc>
        <w:tc>
          <w:tcPr>
            <w:tcW w:w="691" w:type="dxa"/>
          </w:tcPr>
          <w:p w14:paraId="0EE96F7D" w14:textId="77777777" w:rsidR="00361919" w:rsidRDefault="00361919" w:rsidP="00361919">
            <w:pPr>
              <w:widowControl w:val="0"/>
              <w:jc w:val="center"/>
            </w:pPr>
            <w:r>
              <w:t>2</w:t>
            </w:r>
          </w:p>
        </w:tc>
        <w:tc>
          <w:tcPr>
            <w:tcW w:w="691" w:type="dxa"/>
          </w:tcPr>
          <w:p w14:paraId="2C66D080" w14:textId="77777777" w:rsidR="00361919" w:rsidRDefault="00361919" w:rsidP="00361919">
            <w:pPr>
              <w:widowControl w:val="0"/>
              <w:jc w:val="center"/>
            </w:pPr>
            <w:r>
              <w:t>3</w:t>
            </w:r>
          </w:p>
        </w:tc>
        <w:tc>
          <w:tcPr>
            <w:tcW w:w="691" w:type="dxa"/>
          </w:tcPr>
          <w:p w14:paraId="7F5979EA" w14:textId="77777777" w:rsidR="00361919" w:rsidRDefault="00361919" w:rsidP="00361919">
            <w:pPr>
              <w:widowControl w:val="0"/>
              <w:jc w:val="center"/>
            </w:pPr>
            <w:r>
              <w:t>4</w:t>
            </w:r>
          </w:p>
        </w:tc>
        <w:tc>
          <w:tcPr>
            <w:tcW w:w="567" w:type="dxa"/>
          </w:tcPr>
          <w:p w14:paraId="26A707C9" w14:textId="77777777" w:rsidR="00361919" w:rsidRDefault="00361919" w:rsidP="00361919">
            <w:pPr>
              <w:widowControl w:val="0"/>
              <w:jc w:val="center"/>
            </w:pPr>
            <w:r>
              <w:t>5</w:t>
            </w:r>
          </w:p>
        </w:tc>
        <w:tc>
          <w:tcPr>
            <w:tcW w:w="567" w:type="dxa"/>
          </w:tcPr>
          <w:p w14:paraId="70E27492" w14:textId="77777777" w:rsidR="00361919" w:rsidRDefault="00361919" w:rsidP="00361919">
            <w:pPr>
              <w:widowControl w:val="0"/>
              <w:jc w:val="center"/>
            </w:pPr>
            <w:r>
              <w:t>6</w:t>
            </w:r>
          </w:p>
        </w:tc>
        <w:tc>
          <w:tcPr>
            <w:tcW w:w="567" w:type="dxa"/>
          </w:tcPr>
          <w:p w14:paraId="3A9EFAFA" w14:textId="77777777" w:rsidR="00361919" w:rsidRDefault="00361919" w:rsidP="00361919">
            <w:pPr>
              <w:widowControl w:val="0"/>
              <w:jc w:val="center"/>
            </w:pPr>
            <w:r>
              <w:t>7</w:t>
            </w:r>
          </w:p>
        </w:tc>
      </w:tr>
      <w:tr w:rsidR="00361919" w14:paraId="042800A6" w14:textId="77777777">
        <w:tc>
          <w:tcPr>
            <w:tcW w:w="1117" w:type="dxa"/>
          </w:tcPr>
          <w:p w14:paraId="5F278546" w14:textId="77777777" w:rsidR="00361919" w:rsidRDefault="00361919" w:rsidP="00361919">
            <w:pPr>
              <w:widowControl w:val="0"/>
              <w:jc w:val="center"/>
            </w:pPr>
            <w:r>
              <w:t>s</w:t>
            </w:r>
            <w:r>
              <w:rPr>
                <w:vertAlign w:val="subscript"/>
              </w:rPr>
              <w:t>2</w:t>
            </w:r>
            <w:r>
              <w:t xml:space="preserve"> in cm</w:t>
            </w:r>
          </w:p>
        </w:tc>
        <w:tc>
          <w:tcPr>
            <w:tcW w:w="567" w:type="dxa"/>
          </w:tcPr>
          <w:p w14:paraId="0A30ADD2" w14:textId="77777777" w:rsidR="00361919" w:rsidRDefault="00361919" w:rsidP="00361919">
            <w:pPr>
              <w:widowControl w:val="0"/>
              <w:jc w:val="center"/>
            </w:pPr>
            <w:r>
              <w:t>0</w:t>
            </w:r>
          </w:p>
        </w:tc>
        <w:tc>
          <w:tcPr>
            <w:tcW w:w="567" w:type="dxa"/>
          </w:tcPr>
          <w:p w14:paraId="0888F4CF" w14:textId="77777777" w:rsidR="00361919" w:rsidRDefault="00361919" w:rsidP="00361919">
            <w:pPr>
              <w:widowControl w:val="0"/>
              <w:jc w:val="center"/>
            </w:pPr>
            <w:r>
              <w:t>3</w:t>
            </w:r>
          </w:p>
        </w:tc>
        <w:tc>
          <w:tcPr>
            <w:tcW w:w="691" w:type="dxa"/>
          </w:tcPr>
          <w:p w14:paraId="0924606D" w14:textId="77777777" w:rsidR="00361919" w:rsidRDefault="00361919" w:rsidP="00361919">
            <w:pPr>
              <w:widowControl w:val="0"/>
              <w:jc w:val="center"/>
            </w:pPr>
            <w:r>
              <w:t>7,5</w:t>
            </w:r>
          </w:p>
        </w:tc>
        <w:tc>
          <w:tcPr>
            <w:tcW w:w="691" w:type="dxa"/>
          </w:tcPr>
          <w:p w14:paraId="5393E40D" w14:textId="77777777" w:rsidR="00361919" w:rsidRDefault="00361919" w:rsidP="00361919">
            <w:pPr>
              <w:widowControl w:val="0"/>
              <w:jc w:val="center"/>
            </w:pPr>
            <w:r>
              <w:t>14</w:t>
            </w:r>
          </w:p>
        </w:tc>
        <w:tc>
          <w:tcPr>
            <w:tcW w:w="691" w:type="dxa"/>
          </w:tcPr>
          <w:p w14:paraId="6BA0B83D" w14:textId="77777777" w:rsidR="00361919" w:rsidRDefault="00361919" w:rsidP="00361919">
            <w:pPr>
              <w:widowControl w:val="0"/>
              <w:jc w:val="center"/>
            </w:pPr>
            <w:r>
              <w:t>20</w:t>
            </w:r>
          </w:p>
        </w:tc>
        <w:tc>
          <w:tcPr>
            <w:tcW w:w="567" w:type="dxa"/>
          </w:tcPr>
          <w:p w14:paraId="0FC8DD1F" w14:textId="77777777" w:rsidR="00361919" w:rsidRDefault="00361919" w:rsidP="00361919">
            <w:pPr>
              <w:widowControl w:val="0"/>
              <w:jc w:val="center"/>
            </w:pPr>
            <w:r>
              <w:t>30</w:t>
            </w:r>
          </w:p>
        </w:tc>
        <w:tc>
          <w:tcPr>
            <w:tcW w:w="567" w:type="dxa"/>
          </w:tcPr>
          <w:p w14:paraId="27D7A38A" w14:textId="77777777" w:rsidR="00361919" w:rsidRDefault="00361919" w:rsidP="00361919">
            <w:pPr>
              <w:widowControl w:val="0"/>
              <w:jc w:val="center"/>
            </w:pPr>
            <w:r>
              <w:t>44</w:t>
            </w:r>
          </w:p>
        </w:tc>
        <w:tc>
          <w:tcPr>
            <w:tcW w:w="567" w:type="dxa"/>
          </w:tcPr>
          <w:p w14:paraId="16A99E3B" w14:textId="77777777" w:rsidR="00361919" w:rsidRDefault="00361919" w:rsidP="00361919">
            <w:pPr>
              <w:widowControl w:val="0"/>
              <w:jc w:val="center"/>
            </w:pPr>
            <w:r>
              <w:t>64</w:t>
            </w:r>
          </w:p>
        </w:tc>
      </w:tr>
      <w:tr w:rsidR="00361919" w14:paraId="3C2948B1" w14:textId="77777777">
        <w:tc>
          <w:tcPr>
            <w:tcW w:w="1117" w:type="dxa"/>
          </w:tcPr>
          <w:p w14:paraId="0DAD9129" w14:textId="77777777" w:rsidR="00361919" w:rsidRDefault="00361919" w:rsidP="00361919">
            <w:pPr>
              <w:widowControl w:val="0"/>
              <w:jc w:val="center"/>
            </w:pPr>
            <w:r>
              <w:t>s/t²</w:t>
            </w:r>
          </w:p>
        </w:tc>
        <w:tc>
          <w:tcPr>
            <w:tcW w:w="567" w:type="dxa"/>
          </w:tcPr>
          <w:p w14:paraId="56A695DA" w14:textId="77777777" w:rsidR="00361919" w:rsidRDefault="00361919" w:rsidP="00361919">
            <w:pPr>
              <w:widowControl w:val="0"/>
              <w:jc w:val="center"/>
            </w:pPr>
            <w:r>
              <w:t>0</w:t>
            </w:r>
          </w:p>
        </w:tc>
        <w:tc>
          <w:tcPr>
            <w:tcW w:w="567" w:type="dxa"/>
          </w:tcPr>
          <w:p w14:paraId="4FCFC2BB" w14:textId="77777777" w:rsidR="00361919" w:rsidRDefault="00361919" w:rsidP="00361919">
            <w:pPr>
              <w:widowControl w:val="0"/>
              <w:jc w:val="center"/>
            </w:pPr>
            <w:r>
              <w:t>3</w:t>
            </w:r>
          </w:p>
        </w:tc>
        <w:tc>
          <w:tcPr>
            <w:tcW w:w="691" w:type="dxa"/>
          </w:tcPr>
          <w:p w14:paraId="706E6768" w14:textId="77777777" w:rsidR="00361919" w:rsidRDefault="00361919" w:rsidP="00361919">
            <w:pPr>
              <w:widowControl w:val="0"/>
              <w:jc w:val="center"/>
            </w:pPr>
            <w:r>
              <w:t>1,88</w:t>
            </w:r>
          </w:p>
        </w:tc>
        <w:tc>
          <w:tcPr>
            <w:tcW w:w="691" w:type="dxa"/>
          </w:tcPr>
          <w:p w14:paraId="5681FB10" w14:textId="77777777" w:rsidR="00361919" w:rsidRDefault="00361919" w:rsidP="00361919">
            <w:pPr>
              <w:widowControl w:val="0"/>
              <w:jc w:val="center"/>
            </w:pPr>
            <w:r>
              <w:t>1,55</w:t>
            </w:r>
          </w:p>
        </w:tc>
        <w:tc>
          <w:tcPr>
            <w:tcW w:w="691" w:type="dxa"/>
          </w:tcPr>
          <w:p w14:paraId="53897F6F" w14:textId="77777777" w:rsidR="00361919" w:rsidRDefault="00361919" w:rsidP="00361919">
            <w:pPr>
              <w:widowControl w:val="0"/>
              <w:jc w:val="center"/>
            </w:pPr>
            <w:r>
              <w:t>1,25</w:t>
            </w:r>
          </w:p>
        </w:tc>
        <w:tc>
          <w:tcPr>
            <w:tcW w:w="567" w:type="dxa"/>
          </w:tcPr>
          <w:p w14:paraId="5CEAB15F" w14:textId="77777777" w:rsidR="00361919" w:rsidRDefault="00361919" w:rsidP="00361919">
            <w:pPr>
              <w:widowControl w:val="0"/>
              <w:jc w:val="center"/>
            </w:pPr>
            <w:r>
              <w:t>1,2</w:t>
            </w:r>
          </w:p>
        </w:tc>
        <w:tc>
          <w:tcPr>
            <w:tcW w:w="567" w:type="dxa"/>
          </w:tcPr>
          <w:p w14:paraId="32A36081" w14:textId="77777777" w:rsidR="00361919" w:rsidRDefault="00361919" w:rsidP="00361919">
            <w:pPr>
              <w:widowControl w:val="0"/>
              <w:jc w:val="center"/>
            </w:pPr>
            <w:r>
              <w:t>1,2</w:t>
            </w:r>
          </w:p>
        </w:tc>
        <w:tc>
          <w:tcPr>
            <w:tcW w:w="567" w:type="dxa"/>
          </w:tcPr>
          <w:p w14:paraId="40BA0A48" w14:textId="77777777" w:rsidR="00361919" w:rsidRDefault="00361919" w:rsidP="00361919">
            <w:pPr>
              <w:widowControl w:val="0"/>
              <w:jc w:val="center"/>
            </w:pPr>
            <w:r>
              <w:t>1,3</w:t>
            </w:r>
          </w:p>
        </w:tc>
      </w:tr>
    </w:tbl>
    <w:p w14:paraId="16D694A8" w14:textId="77777777" w:rsidR="00356F6B" w:rsidRDefault="00361919" w:rsidP="00361919">
      <w:r>
        <w:t>Es ist kein Proportionalitätsfaktor s/t² erkennbar. Es ist keine gleichmäßig beschleunigte Bewegung.</w:t>
      </w:r>
      <w:r>
        <w:br/>
        <w:t xml:space="preserve">c) </w:t>
      </w:r>
      <w:bookmarkStart w:id="1628" w:name="_Hlt523640901"/>
      <w:bookmarkEnd w:id="1628"/>
      <w:r>
        <w:t xml:space="preserve">Die gleichen Geschwindigkeit sind etwa nach 3,5 s erreicht. Begründung: Beide Kurven </w:t>
      </w:r>
      <w:r w:rsidR="000F1A0C">
        <w:t>haben</w:t>
      </w:r>
      <w:r>
        <w:t xml:space="preserve"> da etwa den gleichen Anstieg.</w:t>
      </w:r>
      <w:r>
        <w:br/>
        <w:t xml:space="preserve">d) Der Überholvorgang findet nach 34 cm statt. </w:t>
      </w:r>
      <w:bookmarkStart w:id="1629" w:name="_Hlt523641193"/>
      <w:bookmarkEnd w:id="1629"/>
      <w:r>
        <w:br/>
      </w:r>
      <w:bookmarkEnd w:id="1626"/>
      <w:r>
        <w:br/>
      </w:r>
      <w:bookmarkStart w:id="1630" w:name="m419"/>
      <w:bookmarkEnd w:id="1630"/>
      <w:r w:rsidRPr="00361919">
        <w:rPr>
          <w:rStyle w:val="Nummer"/>
        </w:rPr>
        <w:t>419.</w:t>
      </w:r>
      <w:r>
        <w:t xml:space="preserve"> a) Wie weit fährt das erste Auto in 10 Sekunden? Mit s = a/2 * t² erhält man 100 m. Dazu kommen die 6 m Kopfabstand = 106 m.</w:t>
      </w:r>
      <w:r>
        <w:br/>
        <w:t>Wie weit fährt das 2. Auto in 8 s? Ebenfalls mit s = a/2 * t² = 64 m. Damit ist der Abstand nach den 10 s 42 m.</w:t>
      </w:r>
      <w:r>
        <w:br/>
        <w:t>b) Welche Beschleunigung ist notwendig, damit das 2. Auto in 8 s ebenfalls 106 m fährt? s = a/2 * t² nach a umstellen. Man erhält eine Beschleunigung von 3,3 m/s².</w:t>
      </w:r>
    </w:p>
    <w:p w14:paraId="4111A927" w14:textId="65FAE27B" w:rsidR="00356F6B" w:rsidRDefault="00361919" w:rsidP="00361919">
      <w:r>
        <w:br/>
      </w:r>
      <w:bookmarkStart w:id="1631" w:name="m420"/>
      <w:bookmarkEnd w:id="1631"/>
      <w:r w:rsidRPr="00361919">
        <w:rPr>
          <w:rStyle w:val="Nummer"/>
        </w:rPr>
        <w:t xml:space="preserve">420. </w:t>
      </w:r>
      <w:r>
        <w:rPr>
          <w:color w:val="000000"/>
        </w:rPr>
        <w:t>a) Abstand:</w:t>
      </w:r>
      <w:r>
        <w:rPr>
          <w:color w:val="000000"/>
        </w:rPr>
        <w:br/>
        <w:t>1. Wie weit fährt der Bagger in 2 s? Mit s = v* t erhält man 8,4 m.</w:t>
      </w:r>
      <w:r>
        <w:rPr>
          <w:color w:val="000000"/>
        </w:rPr>
        <w:br/>
        <w:t>2. Und wie weit fährt der LKW in dieser Zeit? Die Formel s = a/s*t² + v</w:t>
      </w:r>
      <w:r>
        <w:rPr>
          <w:color w:val="000000"/>
          <w:vertAlign w:val="subscript"/>
        </w:rPr>
        <w:t>0</w:t>
      </w:r>
      <w:r>
        <w:rPr>
          <w:color w:val="000000"/>
        </w:rPr>
        <w:t>*t liefert mit einer negativen Beschleunigung eine Strecke von 32,8 m.</w:t>
      </w:r>
      <w:r>
        <w:rPr>
          <w:color w:val="000000"/>
        </w:rPr>
        <w:br/>
        <w:t>3. Von dieser Strecke muss man dem Baggerweg abziehen und erhält einen Abstand von 24,4 m.</w:t>
      </w:r>
      <w:r>
        <w:rPr>
          <w:color w:val="000000"/>
        </w:rPr>
        <w:br/>
        <w:t>b) Relativgeschwindigkeit:</w:t>
      </w:r>
      <w:r>
        <w:rPr>
          <w:color w:val="000000"/>
        </w:rPr>
        <w:br/>
        <w:t>1. Geschwindigkeit des Baggers : 4,2 m/s</w:t>
      </w:r>
      <w:r>
        <w:rPr>
          <w:color w:val="000000"/>
        </w:rPr>
        <w:br/>
        <w:t>2. Geschwindigkeit des LKW beim Aufprall: v = -a*t + v</w:t>
      </w:r>
      <w:r>
        <w:rPr>
          <w:color w:val="000000"/>
          <w:vertAlign w:val="subscript"/>
        </w:rPr>
        <w:t>0</w:t>
      </w:r>
      <w:r>
        <w:rPr>
          <w:color w:val="000000"/>
          <w:vertAlign w:val="subscript"/>
        </w:rPr>
        <w:br/>
      </w:r>
      <w:r>
        <w:rPr>
          <w:color w:val="000000"/>
        </w:rPr>
        <w:t>v = 12,8 m/s</w:t>
      </w:r>
      <w:r>
        <w:rPr>
          <w:color w:val="000000"/>
        </w:rPr>
        <w:br/>
        <w:t>3. Relativgeschwindigkeit = 8,6 m/s</w:t>
      </w:r>
      <w:r>
        <w:rPr>
          <w:color w:val="000000"/>
        </w:rPr>
        <w:br/>
      </w:r>
      <w:r>
        <w:rPr>
          <w:color w:val="000000"/>
        </w:rPr>
        <w:br/>
        <w:t xml:space="preserve">c) Die Relativgeschwindigkeit zwischen LKW und Bagger muss 0 sein, der LKW hat am Ende des Bremsvorganges also die gleiche Geschwindigkeit wie der Bagger. </w:t>
      </w:r>
      <w:r>
        <w:rPr>
          <w:color w:val="000000"/>
        </w:rPr>
        <w:br/>
        <w:t>t = v/a = (20m/s - 4,2 m/s) / 3,6 m/s² = 4,4, s</w:t>
      </w:r>
      <w:r>
        <w:rPr>
          <w:color w:val="000000"/>
        </w:rPr>
        <w:br/>
      </w:r>
      <w:r>
        <w:rPr>
          <w:color w:val="000000"/>
        </w:rPr>
        <w:br/>
        <w:t>d</w:t>
      </w:r>
      <w:proofErr w:type="gramStart"/>
      <w:r>
        <w:rPr>
          <w:color w:val="000000"/>
        </w:rPr>
        <w:t>)  Der</w:t>
      </w:r>
      <w:proofErr w:type="gramEnd"/>
      <w:r>
        <w:rPr>
          <w:color w:val="000000"/>
        </w:rPr>
        <w:t xml:space="preserve"> Weg, den der LKW zurücklegt ist s = -a/2*t² + v*t. Die Zeit ist die berechnete Zeit aus c). Das sind 53,2 m. Da der Bagger in dieser Zeit aber noch 18,5 m zurücklegt, und zwar in der gleichen Richtung, sind nur 53,2 m - 18,5 = 34,7 m notwendig.</w:t>
      </w:r>
      <w:r>
        <w:rPr>
          <w:color w:val="000000"/>
        </w:rPr>
        <w:br/>
      </w:r>
      <w:r>
        <w:rPr>
          <w:color w:val="000000"/>
        </w:rPr>
        <w:br/>
      </w:r>
      <w:r w:rsidRPr="00361919">
        <w:rPr>
          <w:rStyle w:val="Nummer"/>
        </w:rPr>
        <w:t>4</w:t>
      </w:r>
      <w:bookmarkStart w:id="1632" w:name="_Hlt49412797"/>
      <w:bookmarkStart w:id="1633" w:name="m421"/>
      <w:bookmarkEnd w:id="1632"/>
      <w:r w:rsidRPr="00361919">
        <w:rPr>
          <w:rStyle w:val="Nummer"/>
        </w:rPr>
        <w:t>2</w:t>
      </w:r>
      <w:bookmarkEnd w:id="1633"/>
      <w:r w:rsidRPr="00361919">
        <w:rPr>
          <w:rStyle w:val="Nummer"/>
        </w:rPr>
        <w:t>1.</w:t>
      </w:r>
      <w:r>
        <w:rPr>
          <w:color w:val="000000"/>
        </w:rPr>
        <w:t xml:space="preserve"> Es muss das v-t-Diagramm dargestellt werden und die Fläche unter der Kurve von 0 bis 9 Sekunden durch grafische Integration bestimmt werden. Der zurückgelegte Weg beträgt etwa 175 m.</w:t>
      </w:r>
      <w:r>
        <w:rPr>
          <w:color w:val="000000"/>
        </w:rPr>
        <w:br/>
      </w:r>
      <w:r>
        <w:rPr>
          <w:color w:val="000000"/>
        </w:rPr>
        <w:br/>
      </w:r>
      <w:bookmarkStart w:id="1634" w:name="m422"/>
      <w:bookmarkEnd w:id="1634"/>
      <w:r w:rsidRPr="00361919">
        <w:rPr>
          <w:rStyle w:val="Nummer"/>
        </w:rPr>
        <w:t>422.</w:t>
      </w:r>
      <w:r>
        <w:rPr>
          <w:color w:val="000000"/>
        </w:rPr>
        <w:t xml:space="preserve"> Sie fallen nicht nebeneinander herunter. Da der obere Apfel bereits </w:t>
      </w:r>
      <w:bookmarkStart w:id="1635" w:name="_Hlt523789507"/>
      <w:bookmarkEnd w:id="1635"/>
      <w:r>
        <w:rPr>
          <w:color w:val="000000"/>
        </w:rPr>
        <w:t>Anfangsgeschwindigkeit hat und weiter beschleunigt, kommt er deutlich vor dem zweiten Apfel unten an.</w:t>
      </w:r>
      <w:r>
        <w:rPr>
          <w:color w:val="000000"/>
        </w:rPr>
        <w:br/>
        <w:t xml:space="preserve">Zahlenbeispiel: Die </w:t>
      </w:r>
      <w:proofErr w:type="spellStart"/>
      <w:r>
        <w:rPr>
          <w:color w:val="000000"/>
        </w:rPr>
        <w:t>Fallzeit</w:t>
      </w:r>
      <w:proofErr w:type="spellEnd"/>
      <w:r>
        <w:rPr>
          <w:color w:val="000000"/>
        </w:rPr>
        <w:t xml:space="preserve"> ist aus s = g/2 * t² -&gt; t = Wurzel(2s/g) für einen Apfel in 3 m Höhe = 0,78 s. Der darunter hängende Apfel benötigt für die 2 m eine Zeit von 0,63 s. Der obere Apfel hat für den ersten Meter aber bereits 0,45 s benötigt, so dass er für die restlichen 2 m, die der untere Apfel in </w:t>
      </w:r>
      <w:r>
        <w:rPr>
          <w:color w:val="000000"/>
        </w:rPr>
        <w:lastRenderedPageBreak/>
        <w:t>0,63 s durchfliegt, nur noch 0,33 s benötigt.</w:t>
      </w:r>
      <w:r>
        <w:rPr>
          <w:color w:val="000000"/>
        </w:rPr>
        <w:br/>
      </w:r>
      <w:r>
        <w:rPr>
          <w:color w:val="000000"/>
        </w:rPr>
        <w:br/>
      </w:r>
      <w:bookmarkStart w:id="1636" w:name="_Hlt131828384"/>
      <w:bookmarkStart w:id="1637" w:name="m423"/>
      <w:bookmarkEnd w:id="1636"/>
      <w:r w:rsidRPr="00361919">
        <w:rPr>
          <w:rStyle w:val="Nummer"/>
        </w:rPr>
        <w:t>423.</w:t>
      </w:r>
      <w:r w:rsidR="001D7E7D">
        <w:rPr>
          <w:rStyle w:val="Nummer"/>
        </w:rPr>
        <w:t xml:space="preserve"> </w:t>
      </w:r>
      <w:r w:rsidR="001D7E7D" w:rsidRPr="001D7E7D">
        <w:rPr>
          <w:rStyle w:val="Nummer"/>
          <w:b w:val="0"/>
        </w:rPr>
        <w:t>Die</w:t>
      </w:r>
      <w:r>
        <w:rPr>
          <w:color w:val="000000"/>
        </w:rPr>
        <w:t xml:space="preserve"> </w:t>
      </w:r>
      <w:bookmarkStart w:id="1638" w:name="_Hlt529019516"/>
      <w:bookmarkEnd w:id="1637"/>
      <w:r>
        <w:t>Aufprallgeschwindigkeit wird nach den Gesetzten des freien Falls berechnet v=5,4 m/s. Die Kugel prallt dann mit v=2,98 m/s zurück und führt einen senkrechten Wurf durch. Mit der Anfangsgeschwindigkeit 2,98 m/s erreicht sie eine Höhe von 0,45 m. (s=v²/2*g)</w:t>
      </w:r>
      <w:r>
        <w:br/>
        <w:t xml:space="preserve">Die Gesamtzeit setzt sich aus der </w:t>
      </w:r>
      <w:proofErr w:type="spellStart"/>
      <w:r>
        <w:t>Fallzeit</w:t>
      </w:r>
      <w:proofErr w:type="spellEnd"/>
      <w:r>
        <w:t xml:space="preserve"> bis zum ersten Aufschlag, der Steigzeit und der </w:t>
      </w:r>
      <w:proofErr w:type="spellStart"/>
      <w:r>
        <w:t>Fallzeit</w:t>
      </w:r>
      <w:proofErr w:type="spellEnd"/>
      <w:r>
        <w:t xml:space="preserve"> bis zum zweiten Aufschlag zusammen. Die letzten beiden Zeiten sind gleich groß.</w:t>
      </w:r>
      <w:r>
        <w:br/>
        <w:t xml:space="preserve">1. </w:t>
      </w:r>
      <w:proofErr w:type="spellStart"/>
      <w:r>
        <w:t>Fallzeit</w:t>
      </w:r>
      <w:proofErr w:type="spellEnd"/>
      <w:r>
        <w:t>: 0,55s</w:t>
      </w:r>
      <w:r>
        <w:br/>
        <w:t>2. Steigzeit 0,3 s (t=v/g)</w:t>
      </w:r>
      <w:r>
        <w:br/>
        <w:t xml:space="preserve">3. </w:t>
      </w:r>
      <w:proofErr w:type="spellStart"/>
      <w:r>
        <w:t>Fallzeit</w:t>
      </w:r>
      <w:proofErr w:type="spellEnd"/>
      <w:r>
        <w:t xml:space="preserve"> 0,3 s</w:t>
      </w:r>
      <w:r>
        <w:br/>
        <w:t>Gesamtzeit: 1,15 s</w:t>
      </w:r>
    </w:p>
    <w:p w14:paraId="5D9318E1" w14:textId="77777777" w:rsidR="00356F6B" w:rsidRDefault="00361919" w:rsidP="00361919">
      <w:r>
        <w:br/>
      </w:r>
      <w:bookmarkStart w:id="1639" w:name="m424"/>
      <w:bookmarkEnd w:id="1638"/>
      <w:bookmarkEnd w:id="1639"/>
      <w:r w:rsidRPr="00361919">
        <w:rPr>
          <w:rStyle w:val="Nummer"/>
        </w:rPr>
        <w:t>424.</w:t>
      </w:r>
      <w:r>
        <w:rPr>
          <w:color w:val="000000"/>
        </w:rPr>
        <w:t xml:space="preserve"> </w:t>
      </w:r>
      <w:r>
        <w:t>c ist richtig.</w:t>
      </w:r>
      <w:r>
        <w:br/>
        <w:t xml:space="preserve">Wenn man vom Luftwiderstand absieht, greift am fallenden Körper allein die Gewichtskraft G an, die er von der Erde erfährt. Sie wirkt voll als beschleunigende Kraft F; es gilt F=G. In Erdnähe ist die Gewichtskraft hinreichend konstant. Nach dem Newtonschen Grundgesetz F=m*a erwartet man, dass der Körper mit der Masse m in Richtung der Gewichtskraft G die konstante Beschleunigung a=F/m=G/m erfährt. </w:t>
      </w:r>
      <w:r>
        <w:br/>
        <w:t xml:space="preserve">Hier steht die Gewichtskraft im Zähler; deshalb sollte der schwerere Körper mit größerer Beschleunigung a fallen. Im Nenner steht aber die Masse m als Maß für die Trägheit und die ist der Gewichtskraft proportional. Ist ein Körper </w:t>
      </w:r>
      <w:proofErr w:type="gramStart"/>
      <w:r>
        <w:t>1000 mal</w:t>
      </w:r>
      <w:proofErr w:type="gramEnd"/>
      <w:r>
        <w:t xml:space="preserve"> schwerer als ein anderer, so ist er auch 1000 mal </w:t>
      </w:r>
      <w:proofErr w:type="spellStart"/>
      <w:r>
        <w:t>träger</w:t>
      </w:r>
      <w:proofErr w:type="spellEnd"/>
      <w:r>
        <w:t>. Damit ist die Beschleunigung im luftleeren Raum für alle Körper gleich.</w:t>
      </w:r>
      <w:r>
        <w:br/>
        <w:t xml:space="preserve">Spielt nun die Luft mit, taucht eine zusätzliche Kraft auf: die Reibung. Sie ist der Gewichtskraft entgegen gerichtet und steigt mit wachsender Geschwindigkeit stark an. Die Resultierende aus beiden ist dann kleiner als die Gewichtskraft des Körpers. </w:t>
      </w:r>
      <w:r>
        <w:br/>
        <w:t>Was ist nun, wenn die Reibungskraft so groß wie die Gewichtskraft ist? Dann fällt der Körper mit konstanter Geschwindigkeit. Bei einem großen Regentropfen kann das z.B. bis zu 8 m/s sein. Glück für uns: gäbe es keine Reibung, würden wir von den Regentropfen erschlagen werden.</w:t>
      </w:r>
      <w:r>
        <w:br/>
        <w:t>Zurück zu den Kugeln: Die Bleikugel habe die Masse M, die Holzkugel die Masse m. Als beschleunigende Kraft wirkt in beiden Fällen die Differenz zwischen der Gewichtskraft und der für beide Kugeln gleichen Reibungskraft R. Die Bleikugel erhält daher eine Beschleunigung A=(M*g-</w:t>
      </w:r>
      <w:proofErr w:type="gramStart"/>
      <w:r>
        <w:t>R)/</w:t>
      </w:r>
      <w:proofErr w:type="gramEnd"/>
      <w:r>
        <w:t xml:space="preserve">M=g-(R/M), die Holzkugel a=(m*g-m)/m=g-(R/m). </w:t>
      </w:r>
      <w:r>
        <w:br/>
        <w:t xml:space="preserve">Da M&gt;m ist, ist auch A&gt;a, die Bleikugel fällt schneller. </w:t>
      </w:r>
      <w:r>
        <w:rPr>
          <w:color w:val="000000"/>
        </w:rPr>
        <w:br/>
      </w:r>
      <w:r>
        <w:rPr>
          <w:color w:val="000000"/>
        </w:rPr>
        <w:br/>
      </w:r>
      <w:bookmarkStart w:id="1640" w:name="m425"/>
      <w:bookmarkEnd w:id="1640"/>
      <w:r w:rsidRPr="00361919">
        <w:rPr>
          <w:rStyle w:val="Nummer"/>
        </w:rPr>
        <w:t xml:space="preserve">425. </w:t>
      </w:r>
      <w:r>
        <w:t xml:space="preserve">Es bleiben also 25s </w:t>
      </w:r>
      <w:proofErr w:type="spellStart"/>
      <w:r>
        <w:t>Fallzeit</w:t>
      </w:r>
      <w:proofErr w:type="spellEnd"/>
      <w:r>
        <w:t xml:space="preserve">, die mit konstanter Geschwindigkeit von 130 km/h = 36.1 m/s zurückgelegt werden. Also eine Strecke von ca. 903m. In den ersten 5s wurden also 97m geschafft (statt 122m bei ungebremsten </w:t>
      </w:r>
      <w:proofErr w:type="spellStart"/>
      <w:r>
        <w:t>Freifall</w:t>
      </w:r>
      <w:proofErr w:type="spellEnd"/>
      <w:r>
        <w:t xml:space="preserve">) Folglich braucht man nur noch zu rechnen: </w:t>
      </w:r>
      <w:r>
        <w:br/>
        <w:t>500m=97m+36.1m*t(</w:t>
      </w:r>
      <w:proofErr w:type="spellStart"/>
      <w:r>
        <w:t>kF</w:t>
      </w:r>
      <w:proofErr w:type="spellEnd"/>
      <w:r>
        <w:t xml:space="preserve">), was </w:t>
      </w:r>
      <w:proofErr w:type="gramStart"/>
      <w:r>
        <w:t>t</w:t>
      </w:r>
      <w:proofErr w:type="gramEnd"/>
      <w:r>
        <w:t>(</w:t>
      </w:r>
      <w:proofErr w:type="spellStart"/>
      <w:r>
        <w:t>kF</w:t>
      </w:r>
      <w:proofErr w:type="spellEnd"/>
      <w:r>
        <w:t>)=11.2s ergibt und schließlich ergibt, dass 500m nach 16.2s geschafft wurden.</w:t>
      </w:r>
    </w:p>
    <w:p w14:paraId="71E12ED1" w14:textId="77777777" w:rsidR="00BF6B9A" w:rsidRDefault="00361919" w:rsidP="00361919">
      <w:pPr>
        <w:rPr>
          <w:rStyle w:val="Nummer"/>
        </w:rPr>
      </w:pPr>
      <w:r>
        <w:br/>
      </w:r>
      <w:bookmarkStart w:id="1641" w:name="_Hlt524590826"/>
      <w:bookmarkStart w:id="1642" w:name="m426"/>
      <w:bookmarkEnd w:id="1641"/>
      <w:r w:rsidRPr="00361919">
        <w:rPr>
          <w:rStyle w:val="Nummer"/>
        </w:rPr>
        <w:t xml:space="preserve">426. </w:t>
      </w:r>
      <w:bookmarkEnd w:id="1642"/>
      <w:r>
        <w:t>Zeit 0,508 s</w:t>
      </w:r>
      <w:r>
        <w:br/>
        <w:t>Fallstrecke 1,267 m</w:t>
      </w:r>
      <w:r>
        <w:br/>
      </w:r>
      <w:hyperlink r:id="rId322" w:anchor="m426" w:history="1">
        <w:r>
          <w:rPr>
            <w:rStyle w:val="Hyperlink"/>
            <w:sz w:val="22"/>
          </w:rPr>
          <w:t>voll</w:t>
        </w:r>
        <w:bookmarkStart w:id="1643" w:name="_Hlt524592982"/>
        <w:bookmarkEnd w:id="1643"/>
        <w:r>
          <w:rPr>
            <w:rStyle w:val="Hyperlink"/>
            <w:sz w:val="22"/>
          </w:rPr>
          <w:t>st</w:t>
        </w:r>
        <w:bookmarkStart w:id="1644" w:name="_Hlt526919082"/>
        <w:bookmarkEnd w:id="1644"/>
        <w:r>
          <w:rPr>
            <w:rStyle w:val="Hyperlink"/>
            <w:sz w:val="22"/>
          </w:rPr>
          <w:t>ä</w:t>
        </w:r>
        <w:bookmarkStart w:id="1645" w:name="_Hlt40535326"/>
        <w:bookmarkStart w:id="1646" w:name="_Hlt524592193"/>
        <w:bookmarkEnd w:id="1645"/>
        <w:r>
          <w:rPr>
            <w:rStyle w:val="Hyperlink"/>
            <w:sz w:val="22"/>
          </w:rPr>
          <w:t>n</w:t>
        </w:r>
        <w:bookmarkEnd w:id="1646"/>
        <w:r>
          <w:rPr>
            <w:rStyle w:val="Hyperlink"/>
            <w:sz w:val="22"/>
          </w:rPr>
          <w:t>d</w:t>
        </w:r>
        <w:bookmarkStart w:id="1647" w:name="_Hlt524593080"/>
        <w:r>
          <w:rPr>
            <w:rStyle w:val="Hyperlink"/>
            <w:sz w:val="22"/>
          </w:rPr>
          <w:t>i</w:t>
        </w:r>
        <w:bookmarkEnd w:id="1647"/>
        <w:r>
          <w:rPr>
            <w:rStyle w:val="Hyperlink"/>
            <w:sz w:val="22"/>
          </w:rPr>
          <w:t>ge Lösung</w:t>
        </w:r>
        <w:bookmarkStart w:id="1648" w:name="_Hlt524592080"/>
        <w:bookmarkEnd w:id="1648"/>
      </w:hyperlink>
      <w:r>
        <w:br/>
      </w:r>
      <w:r>
        <w:br/>
      </w:r>
      <w:bookmarkStart w:id="1649" w:name="m427"/>
      <w:bookmarkEnd w:id="1649"/>
      <w:r w:rsidRPr="00361919">
        <w:rPr>
          <w:rStyle w:val="Nummer"/>
        </w:rPr>
        <w:t xml:space="preserve">427. </w:t>
      </w:r>
    </w:p>
    <w:p w14:paraId="7F9354B4" w14:textId="77777777" w:rsidR="00BF6B9A" w:rsidRDefault="00BF6B9A" w:rsidP="00361919">
      <w:pPr>
        <w:rPr>
          <w:rStyle w:val="Nummer"/>
          <w:b w:val="0"/>
        </w:rPr>
      </w:pPr>
      <w:r>
        <w:rPr>
          <w:rStyle w:val="Nummer"/>
        </w:rPr>
        <w:t xml:space="preserve">a) </w:t>
      </w:r>
      <w:r>
        <w:rPr>
          <w:rStyle w:val="Nummer"/>
          <w:b w:val="0"/>
        </w:rPr>
        <w:t>Die Beschleunigung einer Masse wird durch eine Kraft erzeugt. Es gilt</w:t>
      </w:r>
    </w:p>
    <w:p w14:paraId="72F1FCE5" w14:textId="77777777" w:rsidR="00BF6B9A" w:rsidRDefault="00BF6B9A" w:rsidP="00361919">
      <w:pPr>
        <w:rPr>
          <w:rStyle w:val="Nummer"/>
          <w:b w:val="0"/>
        </w:rPr>
      </w:pPr>
      <w:r w:rsidRPr="00BF6B9A">
        <w:rPr>
          <w:rStyle w:val="Nummer"/>
          <w:b w:val="0"/>
        </w:rPr>
        <w:object w:dxaOrig="820" w:dyaOrig="960" w14:anchorId="003C6568">
          <v:shape id="_x0000_i1106" type="#_x0000_t75" style="width:41.45pt;height:48pt" o:ole="">
            <v:imagedata r:id="rId323" o:title=""/>
          </v:shape>
          <o:OLEObject Type="Embed" ProgID="Equation.DSMT4" ShapeID="_x0000_i1106" DrawAspect="Content" ObjectID="_1731936113" r:id="rId324"/>
        </w:object>
      </w:r>
      <w:r>
        <w:rPr>
          <w:rStyle w:val="Nummer"/>
          <w:b w:val="0"/>
        </w:rPr>
        <w:t xml:space="preserve"> </w:t>
      </w:r>
    </w:p>
    <w:p w14:paraId="05CD91C3" w14:textId="10732CEA" w:rsidR="00BF6B9A" w:rsidRDefault="00BF6B9A" w:rsidP="00361919">
      <w:pPr>
        <w:rPr>
          <w:rStyle w:val="Nummer"/>
          <w:b w:val="0"/>
        </w:rPr>
      </w:pPr>
      <w:r>
        <w:rPr>
          <w:rStyle w:val="Nummer"/>
          <w:b w:val="0"/>
        </w:rPr>
        <w:t>Die Beschleunigung ergibt sich also aus dem Verhältnis der wirkenden Kraft und der Masse, de beschleunigt werden soll.</w:t>
      </w:r>
    </w:p>
    <w:p w14:paraId="6D59287D" w14:textId="1B53C61E" w:rsidR="00BF6B9A" w:rsidRDefault="00BF6B9A" w:rsidP="00361919">
      <w:pPr>
        <w:rPr>
          <w:rStyle w:val="Nummer"/>
          <w:b w:val="0"/>
        </w:rPr>
      </w:pPr>
      <w:r>
        <w:rPr>
          <w:rStyle w:val="Nummer"/>
          <w:b w:val="0"/>
        </w:rPr>
        <w:lastRenderedPageBreak/>
        <w:t>In diesem Experiment werden drei Massen beschleunigt: die beiden Massen m</w:t>
      </w:r>
      <w:r w:rsidRPr="00BF6B9A">
        <w:rPr>
          <w:rStyle w:val="Nummer"/>
          <w:b w:val="0"/>
          <w:vertAlign w:val="subscript"/>
        </w:rPr>
        <w:t>1</w:t>
      </w:r>
      <w:r>
        <w:rPr>
          <w:rStyle w:val="Nummer"/>
          <w:b w:val="0"/>
        </w:rPr>
        <w:t xml:space="preserve"> und m</w:t>
      </w:r>
      <w:r w:rsidRPr="00BF6B9A">
        <w:rPr>
          <w:rStyle w:val="Nummer"/>
          <w:b w:val="0"/>
          <w:vertAlign w:val="subscript"/>
        </w:rPr>
        <w:t>2</w:t>
      </w:r>
      <w:r>
        <w:rPr>
          <w:rStyle w:val="Nummer"/>
          <w:b w:val="0"/>
        </w:rPr>
        <w:t xml:space="preserve"> und dann noch die dazukommende Masse m</w:t>
      </w:r>
      <w:r w:rsidRPr="00BF6B9A">
        <w:rPr>
          <w:rStyle w:val="Nummer"/>
          <w:b w:val="0"/>
          <w:vertAlign w:val="subscript"/>
        </w:rPr>
        <w:t>3</w:t>
      </w:r>
      <w:r>
        <w:rPr>
          <w:rStyle w:val="Nummer"/>
          <w:b w:val="0"/>
        </w:rPr>
        <w:t>. Alle drei müssen ja aus der Ruhe in Schwung gebracht werden.</w:t>
      </w:r>
    </w:p>
    <w:p w14:paraId="413B4F08" w14:textId="77777777" w:rsidR="00BF6B9A" w:rsidRDefault="00BF6B9A" w:rsidP="00361919">
      <w:pPr>
        <w:rPr>
          <w:rStyle w:val="Nummer"/>
          <w:b w:val="0"/>
        </w:rPr>
      </w:pPr>
    </w:p>
    <w:p w14:paraId="77E42910" w14:textId="461BB6CE" w:rsidR="00BF6B9A" w:rsidRDefault="00BF6B9A" w:rsidP="00361919">
      <w:pPr>
        <w:rPr>
          <w:rStyle w:val="Nummer"/>
          <w:b w:val="0"/>
        </w:rPr>
      </w:pPr>
      <w:r>
        <w:rPr>
          <w:rStyle w:val="Nummer"/>
          <w:b w:val="0"/>
        </w:rPr>
        <w:t>Die beschleunigende Kraft erhält man nur durch die Gewichtskraft der Masse m</w:t>
      </w:r>
      <w:r w:rsidRPr="00BF6B9A">
        <w:rPr>
          <w:rStyle w:val="Nummer"/>
          <w:b w:val="0"/>
          <w:vertAlign w:val="subscript"/>
        </w:rPr>
        <w:t>3</w:t>
      </w:r>
      <w:r>
        <w:rPr>
          <w:rStyle w:val="Nummer"/>
          <w:b w:val="0"/>
        </w:rPr>
        <w:t>. Die Kräfte der beiden Masse m</w:t>
      </w:r>
      <w:r w:rsidRPr="00C011CC">
        <w:rPr>
          <w:rStyle w:val="Nummer"/>
          <w:b w:val="0"/>
          <w:vertAlign w:val="subscript"/>
        </w:rPr>
        <w:t>1</w:t>
      </w:r>
      <w:r>
        <w:rPr>
          <w:rStyle w:val="Nummer"/>
          <w:b w:val="0"/>
        </w:rPr>
        <w:t xml:space="preserve"> und m</w:t>
      </w:r>
      <w:r w:rsidRPr="00C011CC">
        <w:rPr>
          <w:rStyle w:val="Nummer"/>
          <w:b w:val="0"/>
          <w:vertAlign w:val="subscript"/>
        </w:rPr>
        <w:t>2</w:t>
      </w:r>
      <w:r>
        <w:rPr>
          <w:rStyle w:val="Nummer"/>
          <w:b w:val="0"/>
        </w:rPr>
        <w:t xml:space="preserve"> werden durch die Umlenkrolle so umgelenkt, dass sie in </w:t>
      </w:r>
      <w:r w:rsidR="00C011CC">
        <w:rPr>
          <w:rStyle w:val="Nummer"/>
          <w:b w:val="0"/>
        </w:rPr>
        <w:t>entgegengesetzte</w:t>
      </w:r>
      <w:r>
        <w:rPr>
          <w:rStyle w:val="Nummer"/>
          <w:b w:val="0"/>
        </w:rPr>
        <w:t xml:space="preserve"> Richtungen zeigen und sich dadurch au</w:t>
      </w:r>
      <w:r w:rsidR="00C011CC">
        <w:rPr>
          <w:rStyle w:val="Nummer"/>
          <w:b w:val="0"/>
        </w:rPr>
        <w:t xml:space="preserve">fheben. </w:t>
      </w:r>
    </w:p>
    <w:p w14:paraId="3040D2C8" w14:textId="1DD20C99" w:rsidR="00C011CC" w:rsidRDefault="00C011CC" w:rsidP="00361919">
      <w:pPr>
        <w:rPr>
          <w:rStyle w:val="Nummer"/>
          <w:b w:val="0"/>
        </w:rPr>
      </w:pPr>
      <w:r>
        <w:rPr>
          <w:rStyle w:val="Nummer"/>
          <w:b w:val="0"/>
        </w:rPr>
        <w:t>Klar, würden nur die Massen m</w:t>
      </w:r>
      <w:r w:rsidRPr="00C011CC">
        <w:rPr>
          <w:rStyle w:val="Nummer"/>
          <w:b w:val="0"/>
          <w:vertAlign w:val="subscript"/>
        </w:rPr>
        <w:t>1</w:t>
      </w:r>
      <w:r>
        <w:rPr>
          <w:rStyle w:val="Nummer"/>
          <w:b w:val="0"/>
        </w:rPr>
        <w:t xml:space="preserve"> und m</w:t>
      </w:r>
      <w:r w:rsidRPr="00C011CC">
        <w:rPr>
          <w:rStyle w:val="Nummer"/>
          <w:b w:val="0"/>
          <w:vertAlign w:val="subscript"/>
        </w:rPr>
        <w:t>2</w:t>
      </w:r>
      <w:r>
        <w:rPr>
          <w:rStyle w:val="Nummer"/>
          <w:b w:val="0"/>
        </w:rPr>
        <w:t xml:space="preserve"> am Seil hängen, passiert gar nichts.</w:t>
      </w:r>
    </w:p>
    <w:p w14:paraId="34C7566E" w14:textId="5C431957" w:rsidR="00C011CC" w:rsidRDefault="00C011CC" w:rsidP="00361919">
      <w:pPr>
        <w:rPr>
          <w:rStyle w:val="Nummer"/>
          <w:b w:val="0"/>
        </w:rPr>
      </w:pPr>
      <w:r>
        <w:rPr>
          <w:rStyle w:val="Nummer"/>
          <w:b w:val="0"/>
        </w:rPr>
        <w:t>Die Beschleunigung ist also</w:t>
      </w:r>
    </w:p>
    <w:p w14:paraId="4C546212" w14:textId="098D4038" w:rsidR="00C011CC" w:rsidRDefault="00C011CC" w:rsidP="00361919">
      <w:pPr>
        <w:rPr>
          <w:rStyle w:val="Nummer"/>
          <w:b w:val="0"/>
        </w:rPr>
      </w:pPr>
      <w:r w:rsidRPr="00C011CC">
        <w:rPr>
          <w:rStyle w:val="Nummer"/>
          <w:b w:val="0"/>
        </w:rPr>
        <w:object w:dxaOrig="2120" w:dyaOrig="2320" w14:anchorId="152FFF6A">
          <v:shape id="_x0000_i1107" type="#_x0000_t75" style="width:105.8pt;height:116.2pt" o:ole="">
            <v:imagedata r:id="rId325" o:title=""/>
          </v:shape>
          <o:OLEObject Type="Embed" ProgID="Equation.DSMT4" ShapeID="_x0000_i1107" DrawAspect="Content" ObjectID="_1731936114" r:id="rId326"/>
        </w:object>
      </w:r>
      <w:r>
        <w:rPr>
          <w:rStyle w:val="Nummer"/>
          <w:b w:val="0"/>
        </w:rPr>
        <w:t xml:space="preserve"> </w:t>
      </w:r>
    </w:p>
    <w:p w14:paraId="743E871B" w14:textId="77777777" w:rsidR="00C011CC" w:rsidRDefault="00C011CC" w:rsidP="00361919">
      <w:pPr>
        <w:rPr>
          <w:rStyle w:val="Nummer"/>
          <w:b w:val="0"/>
        </w:rPr>
      </w:pPr>
    </w:p>
    <w:p w14:paraId="1E3A11BE" w14:textId="77777777" w:rsidR="00C011CC" w:rsidRPr="00BF6B9A" w:rsidRDefault="00C011CC" w:rsidP="00361919">
      <w:pPr>
        <w:rPr>
          <w:rStyle w:val="Nummer"/>
          <w:b w:val="0"/>
        </w:rPr>
      </w:pPr>
    </w:p>
    <w:p w14:paraId="64F8E1ED" w14:textId="77777777" w:rsidR="00CE0E0D" w:rsidRDefault="00C011CC" w:rsidP="00361919">
      <w:pPr>
        <w:rPr>
          <w:b/>
        </w:rPr>
      </w:pPr>
      <w:r w:rsidRPr="00C011CC">
        <w:rPr>
          <w:b/>
        </w:rPr>
        <w:t>b)</w:t>
      </w:r>
      <w:r w:rsidR="00361919">
        <w:t xml:space="preserve"> Die Beschleunigung ist konstant und die Anfangsgeschwindigkeit v</w:t>
      </w:r>
      <w:r w:rsidR="00361919">
        <w:rPr>
          <w:vertAlign w:val="subscript"/>
        </w:rPr>
        <w:t>0</w:t>
      </w:r>
      <w:r w:rsidR="00361919">
        <w:t xml:space="preserve"> als auch der Anfangsweg s</w:t>
      </w:r>
      <w:r w:rsidR="00361919">
        <w:rPr>
          <w:vertAlign w:val="subscript"/>
        </w:rPr>
        <w:t>0</w:t>
      </w:r>
      <w:r w:rsidR="00361919">
        <w:t xml:space="preserve"> sind null. Damit gilt:</w:t>
      </w:r>
      <w:r w:rsidR="00361919">
        <w:br/>
      </w:r>
      <w:r w:rsidR="00640541" w:rsidRPr="00640541">
        <w:rPr>
          <w:position w:val="-62"/>
        </w:rPr>
        <w:object w:dxaOrig="1780" w:dyaOrig="1359" w14:anchorId="3FAC1647">
          <v:shape id="_x0000_i1108" type="#_x0000_t75" style="width:89.45pt;height:68.2pt" o:ole="" fillcolor="window">
            <v:imagedata r:id="rId327" o:title=""/>
          </v:shape>
          <o:OLEObject Type="Embed" ProgID="Equation.DSMT4" ShapeID="_x0000_i1108" DrawAspect="Content" ObjectID="_1731936115" r:id="rId328"/>
        </w:object>
      </w:r>
      <w:r w:rsidR="00361919">
        <w:br/>
      </w:r>
    </w:p>
    <w:p w14:paraId="011FCFC7" w14:textId="77777777" w:rsidR="00CE0E0D" w:rsidRDefault="00CE0E0D" w:rsidP="00361919">
      <w:r w:rsidRPr="00CE0E0D">
        <w:rPr>
          <w:b/>
        </w:rPr>
        <w:t>c)</w:t>
      </w:r>
      <w:r w:rsidR="00361919">
        <w:t xml:space="preserve"> </w:t>
      </w:r>
      <w:r>
        <w:t xml:space="preserve">Die Seilkraft ist die Kraft, die das Seil aufbringen muss. Ist das Seil zu schwach, </w:t>
      </w:r>
      <w:proofErr w:type="gramStart"/>
      <w:r>
        <w:t>reist es</w:t>
      </w:r>
      <w:proofErr w:type="gramEnd"/>
      <w:r>
        <w:t>.</w:t>
      </w:r>
    </w:p>
    <w:p w14:paraId="173899FA" w14:textId="07E0692D" w:rsidR="00CE0E0D" w:rsidRDefault="00CE0E0D" w:rsidP="00361919">
      <w:r>
        <w:t>Wenn die beiden Massen m</w:t>
      </w:r>
      <w:r w:rsidRPr="00CE0E0D">
        <w:rPr>
          <w:vertAlign w:val="subscript"/>
        </w:rPr>
        <w:t>1</w:t>
      </w:r>
      <w:r>
        <w:t xml:space="preserve"> und m</w:t>
      </w:r>
      <w:r w:rsidRPr="00CE0E0D">
        <w:rPr>
          <w:vertAlign w:val="subscript"/>
        </w:rPr>
        <w:t>2</w:t>
      </w:r>
      <w:r>
        <w:t xml:space="preserve"> am Seil hängen, wird das Seil schon belastet, obwohl noch keine beschleunigende Kraft auftritt.</w:t>
      </w:r>
    </w:p>
    <w:p w14:paraId="472F9C71" w14:textId="77777777" w:rsidR="00CE0E0D" w:rsidRDefault="00CE0E0D" w:rsidP="00361919"/>
    <w:p w14:paraId="089184A1" w14:textId="4DED3116" w:rsidR="00CE0E0D" w:rsidRDefault="00CE0E0D" w:rsidP="00361919">
      <w:r>
        <w:t>Ohne die Masse m</w:t>
      </w:r>
      <w:r w:rsidRPr="00CE0E0D">
        <w:rPr>
          <w:vertAlign w:val="subscript"/>
        </w:rPr>
        <w:t>3</w:t>
      </w:r>
      <w:r>
        <w:t xml:space="preserve"> spürt das Seil die Gewichtskraft </w:t>
      </w:r>
      <w:r w:rsidR="00BD5350">
        <w:t>der Masse m</w:t>
      </w:r>
      <w:r w:rsidR="00BD5350">
        <w:rPr>
          <w:vertAlign w:val="subscript"/>
        </w:rPr>
        <w:t>2</w:t>
      </w:r>
      <w:r>
        <w:t>!</w:t>
      </w:r>
      <w:r w:rsidR="00BD5350">
        <w:t xml:space="preserve"> Wenn man das Seil z.B. auf der linken Seite an einem Haken befestigt, ist das klar: am Seil hängt die Masse von 1 kg. Durch die Masse</w:t>
      </w:r>
      <w:r>
        <w:t xml:space="preserve"> </w:t>
      </w:r>
      <w:r w:rsidR="00BD5350">
        <w:t>m</w:t>
      </w:r>
      <w:r w:rsidR="00BD5350">
        <w:rPr>
          <w:vertAlign w:val="subscript"/>
        </w:rPr>
        <w:t>1</w:t>
      </w:r>
      <w:r w:rsidR="00BD5350">
        <w:t xml:space="preserve"> ändert sich dadurch nichts.</w:t>
      </w:r>
    </w:p>
    <w:p w14:paraId="23850C9F" w14:textId="77777777" w:rsidR="00BD5350" w:rsidRDefault="00BD5350" w:rsidP="00361919"/>
    <w:p w14:paraId="755585B7" w14:textId="4693070E" w:rsidR="00BD5350" w:rsidRDefault="00BD5350" w:rsidP="00361919">
      <w:r>
        <w:t>Also wird das Seil ohne die zusätzliche Masse m</w:t>
      </w:r>
      <w:r w:rsidRPr="00BD5350">
        <w:rPr>
          <w:vertAlign w:val="subscript"/>
        </w:rPr>
        <w:t>3</w:t>
      </w:r>
      <w:r>
        <w:t xml:space="preserve"> durch die Gewichtskraft belastet. Durch die Masse m</w:t>
      </w:r>
      <w:r w:rsidRPr="00BD5350">
        <w:rPr>
          <w:vertAlign w:val="subscript"/>
        </w:rPr>
        <w:t>3</w:t>
      </w:r>
      <w:r>
        <w:t xml:space="preserve"> kommt nun noch eine beschleunigende Kraft hinzu. Die Masse m</w:t>
      </w:r>
      <w:r w:rsidRPr="00BD5350">
        <w:rPr>
          <w:vertAlign w:val="subscript"/>
        </w:rPr>
        <w:t>2</w:t>
      </w:r>
      <w:r>
        <w:t xml:space="preserve"> hängt nicht nur am Seil, sie wird auch noch nach oben beschleunigt. Dadurch kommt eine zusätzliche Kraft hinzu.</w:t>
      </w:r>
    </w:p>
    <w:p w14:paraId="724E72B2" w14:textId="29FE0327" w:rsidR="00BD5350" w:rsidRDefault="00BD5350" w:rsidP="00361919">
      <w:r w:rsidRPr="00BD5350">
        <w:rPr>
          <w:position w:val="-122"/>
        </w:rPr>
        <w:object w:dxaOrig="2760" w:dyaOrig="2220" w14:anchorId="11828F9C">
          <v:shape id="_x0000_i1109" type="#_x0000_t75" style="width:138pt;height:111.25pt" o:ole="">
            <v:imagedata r:id="rId329" o:title=""/>
          </v:shape>
          <o:OLEObject Type="Embed" ProgID="Equation.DSMT4" ShapeID="_x0000_i1109" DrawAspect="Content" ObjectID="_1731936116" r:id="rId330"/>
        </w:object>
      </w:r>
      <w:r>
        <w:t xml:space="preserve"> </w:t>
      </w:r>
    </w:p>
    <w:p w14:paraId="74EE0344" w14:textId="34885583" w:rsidR="00BD5350" w:rsidRDefault="00BD5350" w:rsidP="00361919">
      <w:r>
        <w:t>Das ist die Kraft, die das Seil bei diesem Experiment mindestens aushalten muss.</w:t>
      </w:r>
    </w:p>
    <w:p w14:paraId="5193F770" w14:textId="77777777" w:rsidR="00BD5350" w:rsidRDefault="00BD5350" w:rsidP="00361919"/>
    <w:p w14:paraId="2190F6B7" w14:textId="77777777" w:rsidR="007516DA" w:rsidRDefault="007516DA" w:rsidP="00361919">
      <w:r w:rsidRPr="007516DA">
        <w:rPr>
          <w:b/>
        </w:rPr>
        <w:t>d)</w:t>
      </w:r>
      <w:r w:rsidR="00361919">
        <w:t xml:space="preserve"> </w:t>
      </w:r>
    </w:p>
    <w:p w14:paraId="5AE74DFB" w14:textId="62D12AFD" w:rsidR="007516DA" w:rsidRDefault="007516DA" w:rsidP="00361919">
      <w:r>
        <w:lastRenderedPageBreak/>
        <w:t>Die Überlegungen der Seilkraft kann man auch auf die linke Seite des Seils anwenden. Dort wirkt die Gewichtskraft der Masse m</w:t>
      </w:r>
      <w:r w:rsidRPr="007516DA">
        <w:rPr>
          <w:vertAlign w:val="subscript"/>
        </w:rPr>
        <w:t>1</w:t>
      </w:r>
      <w:r>
        <w:t>. Durch die zusätzliche Kraft der Masse m</w:t>
      </w:r>
      <w:r w:rsidRPr="007516DA">
        <w:rPr>
          <w:vertAlign w:val="subscript"/>
        </w:rPr>
        <w:t>3</w:t>
      </w:r>
      <w:r>
        <w:t xml:space="preserve"> wirkt dort die gleiche kraft wie auf der rechten Seite. </w:t>
      </w:r>
    </w:p>
    <w:p w14:paraId="0D6B115E" w14:textId="267C1503" w:rsidR="007516DA" w:rsidRDefault="007516DA" w:rsidP="00361919">
      <w:r>
        <w:t>Ist ja auch logisch: es ist ein Seil, das die Kraft überträgt. Da können an verschiedenen Stellen des Seils nicht verschiede Kräfte wirken.</w:t>
      </w:r>
    </w:p>
    <w:p w14:paraId="30D2EA87" w14:textId="77777777" w:rsidR="007516DA" w:rsidRDefault="007516DA" w:rsidP="00361919"/>
    <w:p w14:paraId="013ED103" w14:textId="64CF64D8" w:rsidR="007516DA" w:rsidRDefault="00E42A4C" w:rsidP="00361919">
      <w:r>
        <w:t xml:space="preserve">Die Rolle spürt nun auf beiden Seiten die </w:t>
      </w:r>
      <w:proofErr w:type="gramStart"/>
      <w:r>
        <w:t>nach unten wirkende Kraft</w:t>
      </w:r>
      <w:proofErr w:type="gramEnd"/>
      <w:r>
        <w:t>. Damit addieren sich die Kräft</w:t>
      </w:r>
      <w:r w:rsidR="00101FB0">
        <w:t>e</w:t>
      </w:r>
      <w:r>
        <w:t xml:space="preserve"> dort. Und die Aufhängung der Rolle muss das alles aufbringen, so dass auf sie die doppelte Seilkraft, also 21,4 N wirkt.</w:t>
      </w:r>
    </w:p>
    <w:p w14:paraId="15AA4D8F" w14:textId="77777777" w:rsidR="007516DA" w:rsidRDefault="007516DA" w:rsidP="00361919"/>
    <w:p w14:paraId="416E1CBF" w14:textId="77777777" w:rsidR="007516DA" w:rsidRDefault="007516DA" w:rsidP="00361919"/>
    <w:p w14:paraId="4566543B" w14:textId="282CF8CE" w:rsidR="00E42A4C" w:rsidRDefault="00E42A4C" w:rsidP="00361919">
      <w:r w:rsidRPr="00E42A4C">
        <w:rPr>
          <w:b/>
        </w:rPr>
        <w:t>e)</w:t>
      </w:r>
      <w:r>
        <w:rPr>
          <w:b/>
        </w:rPr>
        <w:t xml:space="preserve"> </w:t>
      </w:r>
      <w:r w:rsidRPr="00E42A4C">
        <w:t xml:space="preserve">Wenn das System in </w:t>
      </w:r>
      <w:r w:rsidR="00910F69">
        <w:t>Ruhe wäre, würde die Masse m</w:t>
      </w:r>
      <w:r w:rsidR="00910F69" w:rsidRPr="00910F69">
        <w:rPr>
          <w:vertAlign w:val="subscript"/>
        </w:rPr>
        <w:t>3</w:t>
      </w:r>
      <w:r w:rsidR="00910F69">
        <w:t xml:space="preserve"> mit ihrer Gewichtskraft an der Aufhängung ziehen. </w:t>
      </w:r>
    </w:p>
    <w:p w14:paraId="67797057" w14:textId="18E370B8" w:rsidR="00513CDB" w:rsidRDefault="00513CDB" w:rsidP="00361919">
      <w:r>
        <w:t>Da sich die Masse aber beschleunigt nach unten bewegt, zieht sie nicht mehr so stark an der Aufhängung. Würde sie im freien Fall nach unten fliegen, wäre die Kraft Null.</w:t>
      </w:r>
    </w:p>
    <w:p w14:paraId="556B853E" w14:textId="25B49C37" w:rsidR="00513CDB" w:rsidRDefault="00513CDB" w:rsidP="00361919">
      <w:r>
        <w:t>Das heißt, die Fallbeschleunigung wird um die oben berechnete Beschleunigung kleiner und damit kann man die Kraft berechnen:</w:t>
      </w:r>
    </w:p>
    <w:p w14:paraId="606986CA" w14:textId="77777777" w:rsidR="00E42A4C" w:rsidRPr="00E42A4C" w:rsidRDefault="00E42A4C" w:rsidP="00361919"/>
    <w:p w14:paraId="745DB56F" w14:textId="01BA3AAC" w:rsidR="00CE29BC" w:rsidRDefault="00640541" w:rsidP="00361919">
      <w:pPr>
        <w:rPr>
          <w:rStyle w:val="Nummer"/>
        </w:rPr>
      </w:pPr>
      <w:r w:rsidRPr="00640541">
        <w:rPr>
          <w:position w:val="-12"/>
        </w:rPr>
        <w:object w:dxaOrig="2500" w:dyaOrig="360" w14:anchorId="1D6152E4">
          <v:shape id="_x0000_i1110" type="#_x0000_t75" style="width:125.45pt;height:18pt" o:ole="" fillcolor="window">
            <v:imagedata r:id="rId331" o:title=""/>
          </v:shape>
          <o:OLEObject Type="Embed" ProgID="Equation.DSMT4" ShapeID="_x0000_i1110" DrawAspect="Content" ObjectID="_1731936117" r:id="rId332"/>
        </w:object>
      </w:r>
      <w:r w:rsidR="00361919">
        <w:br/>
      </w:r>
      <w:r w:rsidR="00361919">
        <w:br/>
      </w:r>
      <w:bookmarkStart w:id="1650" w:name="m428"/>
      <w:bookmarkEnd w:id="1650"/>
      <w:r w:rsidR="00361919" w:rsidRPr="00361919">
        <w:rPr>
          <w:rStyle w:val="Nummer"/>
        </w:rPr>
        <w:t xml:space="preserve">428. </w:t>
      </w:r>
      <w:bookmarkStart w:id="1651" w:name="_Hlt119812633"/>
    </w:p>
    <w:p w14:paraId="313705CF" w14:textId="4A066AA5" w:rsidR="00CE29BC" w:rsidRDefault="00361919" w:rsidP="00361919">
      <w:r w:rsidRPr="00CE29BC">
        <w:rPr>
          <w:b/>
        </w:rPr>
        <w:t>a)</w:t>
      </w:r>
      <w:r>
        <w:t xml:space="preserve"> </w:t>
      </w:r>
    </w:p>
    <w:p w14:paraId="79BD2FA8" w14:textId="28A0EFEE" w:rsidR="00CE29BC" w:rsidRDefault="00CE29BC" w:rsidP="00361919">
      <w:r>
        <w:t>Die Beschleunigung ist ganz allgemein das Verhältnis von wirkender Kraft und Masse:</w:t>
      </w:r>
    </w:p>
    <w:p w14:paraId="41214FE2" w14:textId="71FC1407" w:rsidR="00CE29BC" w:rsidRDefault="00CE29BC" w:rsidP="00361919">
      <w:r w:rsidRPr="00CE29BC">
        <w:rPr>
          <w:position w:val="-40"/>
        </w:rPr>
        <w:object w:dxaOrig="780" w:dyaOrig="900" w14:anchorId="36026373">
          <v:shape id="_x0000_i1111" type="#_x0000_t75" style="width:39.25pt;height:45.25pt" o:ole="">
            <v:imagedata r:id="rId333" o:title=""/>
          </v:shape>
          <o:OLEObject Type="Embed" ProgID="Equation.DSMT4" ShapeID="_x0000_i1111" DrawAspect="Content" ObjectID="_1731936118" r:id="rId334"/>
        </w:object>
      </w:r>
      <w:r>
        <w:t xml:space="preserv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F62C51" w14:paraId="069F7227" w14:textId="77777777" w:rsidTr="00F62C51">
        <w:tc>
          <w:tcPr>
            <w:tcW w:w="5030" w:type="dxa"/>
          </w:tcPr>
          <w:p w14:paraId="2DEB00BC" w14:textId="77777777" w:rsidR="00F62C51" w:rsidRDefault="00F62C51" w:rsidP="00F62C51">
            <w:r>
              <w:t>Der Körper rutscht nach unten, weil auf ihn die durch die Gewichtskraft und die Neigung der Ebene entstehende Hangabtriebskraft wirkt.</w:t>
            </w:r>
          </w:p>
          <w:p w14:paraId="2B87F979" w14:textId="77777777" w:rsidR="00F62C51" w:rsidRDefault="00F62C51" w:rsidP="00F62C51">
            <w:r>
              <w:t>Gleichzeitig wirkt entgegen der Bewegung des Körpers die Reibungskraft. Sie wirkt immer bremsend!</w:t>
            </w:r>
          </w:p>
          <w:p w14:paraId="2C335508" w14:textId="4070B11A" w:rsidR="00F62C51" w:rsidRDefault="00F62C51" w:rsidP="00F62C51"/>
        </w:tc>
        <w:tc>
          <w:tcPr>
            <w:tcW w:w="5031" w:type="dxa"/>
          </w:tcPr>
          <w:p w14:paraId="4851D684" w14:textId="2A693F90" w:rsidR="00F62C51" w:rsidRDefault="00B42104" w:rsidP="00361919">
            <w:r>
              <w:pict w14:anchorId="7A18C003">
                <v:shape id="_x0000_i1112" type="#_x0000_t75" style="width:192pt;height:90pt">
                  <v:imagedata r:id="rId335" o:title="m428"/>
                </v:shape>
              </w:pict>
            </w:r>
          </w:p>
        </w:tc>
      </w:tr>
    </w:tbl>
    <w:p w14:paraId="3E46FB47" w14:textId="16B75C6B" w:rsidR="00F62C51" w:rsidRDefault="00F62C51" w:rsidP="00361919">
      <w:r>
        <w:t>Die eigentliche Kraft, die der Körper spürt, ist die nach unten ziehende Hangabtriebskraft minus der Reibungskraft.</w:t>
      </w:r>
    </w:p>
    <w:p w14:paraId="7523244B" w14:textId="7FD7BDE9" w:rsidR="00F62C51" w:rsidRDefault="00483004" w:rsidP="00361919">
      <w:r w:rsidRPr="00483004">
        <w:rPr>
          <w:position w:val="-12"/>
        </w:rPr>
        <w:object w:dxaOrig="1020" w:dyaOrig="360" w14:anchorId="059A3DBB">
          <v:shape id="_x0000_i1113" type="#_x0000_t75" style="width:51.25pt;height:18pt" o:ole="">
            <v:imagedata r:id="rId336" o:title=""/>
          </v:shape>
          <o:OLEObject Type="Embed" ProgID="Equation.DSMT4" ShapeID="_x0000_i1113" DrawAspect="Content" ObjectID="_1731936119" r:id="rId337"/>
        </w:object>
      </w:r>
      <w:r w:rsidR="00F62C51">
        <w:t xml:space="preserve"> </w:t>
      </w:r>
    </w:p>
    <w:p w14:paraId="129D9220" w14:textId="67220DEB" w:rsidR="00F62C51" w:rsidRDefault="00F62C51" w:rsidP="00361919">
      <w:r>
        <w:t>Damit ergibt sich für die Beschleunigung:</w:t>
      </w:r>
    </w:p>
    <w:p w14:paraId="207CEEC7" w14:textId="33277B18" w:rsidR="00F62C51" w:rsidRDefault="00483004" w:rsidP="00361919">
      <w:r w:rsidRPr="00483004">
        <w:rPr>
          <w:position w:val="-24"/>
        </w:rPr>
        <w:object w:dxaOrig="1080" w:dyaOrig="639" w14:anchorId="35F2800E">
          <v:shape id="_x0000_i1114" type="#_x0000_t75" style="width:54pt;height:32.2pt" o:ole="">
            <v:imagedata r:id="rId338" o:title=""/>
          </v:shape>
          <o:OLEObject Type="Embed" ProgID="Equation.DSMT4" ShapeID="_x0000_i1114" DrawAspect="Content" ObjectID="_1731936120" r:id="rId339"/>
        </w:object>
      </w:r>
    </w:p>
    <w:p w14:paraId="7374D809" w14:textId="7C6BC882" w:rsidR="00F62C51" w:rsidRDefault="00F62C51" w:rsidP="00361919">
      <w:r>
        <w:t>Die beiden Teilkräfte können über den bekannten Winkel und die Gewichtskraft ausgedrückt werden. Für die Hangabtriebskraft gilt:</w:t>
      </w:r>
    </w:p>
    <w:p w14:paraId="4DF83004" w14:textId="2BB8E8B5" w:rsidR="00F62C51" w:rsidRDefault="00483004" w:rsidP="00361919">
      <w:r w:rsidRPr="00483004">
        <w:rPr>
          <w:position w:val="-12"/>
        </w:rPr>
        <w:object w:dxaOrig="1480" w:dyaOrig="360" w14:anchorId="4556EEFB">
          <v:shape id="_x0000_i1115" type="#_x0000_t75" style="width:74.2pt;height:18pt" o:ole="">
            <v:imagedata r:id="rId340" o:title=""/>
          </v:shape>
          <o:OLEObject Type="Embed" ProgID="Equation.DSMT4" ShapeID="_x0000_i1115" DrawAspect="Content" ObjectID="_1731936121" r:id="rId341"/>
        </w:object>
      </w:r>
      <w:r w:rsidR="00F62C51">
        <w:t xml:space="preserve"> </w:t>
      </w:r>
    </w:p>
    <w:p w14:paraId="529A497E" w14:textId="4F8A657D" w:rsidR="00F62C51" w:rsidRDefault="00F62C51" w:rsidP="00361919">
      <w:r>
        <w:t>Die Reibungskraft ist die Normalkraft mal dem Reibungskoeffizienten. Das klingt komplizierter, als es ist.</w:t>
      </w:r>
    </w:p>
    <w:p w14:paraId="0D3BF09D" w14:textId="7B992785" w:rsidR="00F62C51" w:rsidRDefault="00F62C51" w:rsidP="00361919">
      <w:r>
        <w:t xml:space="preserve">Die Normalkraft ist einfach die Kraft, mit der der Körper senkrecht auf die Unterlage drückt. Bei einer waagerechten Ebene wäre es genau die Gewichtskraft. Wird die Ebene geneigt, </w:t>
      </w:r>
      <w:proofErr w:type="gramStart"/>
      <w:r>
        <w:t>drückt</w:t>
      </w:r>
      <w:proofErr w:type="gramEnd"/>
      <w:r>
        <w:t xml:space="preserve"> der Körper immer weniger auf die Unterlage. Steht die Ebene senkrecht, drückt er gar nicht mehr darauf.</w:t>
      </w:r>
    </w:p>
    <w:p w14:paraId="23CD03B3" w14:textId="2D140EC5" w:rsidR="00215492" w:rsidRDefault="00215492" w:rsidP="00361919">
      <w:r>
        <w:t>Das heißt, die Normalkraft wird mit größer werdender Neigung der Ebene immer kleiner. Deshalb gilt:</w:t>
      </w:r>
    </w:p>
    <w:p w14:paraId="758754A9" w14:textId="702864C3" w:rsidR="00215492" w:rsidRDefault="00E61A5E" w:rsidP="00361919">
      <w:r w:rsidRPr="00E61A5E">
        <w:rPr>
          <w:position w:val="-12"/>
        </w:rPr>
        <w:object w:dxaOrig="1560" w:dyaOrig="360" w14:anchorId="128E1781">
          <v:shape id="_x0000_i1116" type="#_x0000_t75" style="width:78pt;height:18pt" o:ole="">
            <v:imagedata r:id="rId342" o:title=""/>
          </v:shape>
          <o:OLEObject Type="Embed" ProgID="Equation.DSMT4" ShapeID="_x0000_i1116" DrawAspect="Content" ObjectID="_1731936122" r:id="rId343"/>
        </w:object>
      </w:r>
    </w:p>
    <w:p w14:paraId="54FCA6D5" w14:textId="55DAEAF4" w:rsidR="00F62C51" w:rsidRDefault="00215492" w:rsidP="00361919">
      <w:r>
        <w:lastRenderedPageBreak/>
        <w:t>Damit erhält man für die Reibungskraft</w:t>
      </w:r>
    </w:p>
    <w:p w14:paraId="4A4F0E0D" w14:textId="7BDD9A8B" w:rsidR="00215492" w:rsidRDefault="00E61A5E" w:rsidP="00361919">
      <w:r w:rsidRPr="00E61A5E">
        <w:rPr>
          <w:position w:val="-12"/>
        </w:rPr>
        <w:object w:dxaOrig="1820" w:dyaOrig="360" w14:anchorId="0DF14480">
          <v:shape id="_x0000_i1117" type="#_x0000_t75" style="width:90.55pt;height:18pt" o:ole="">
            <v:imagedata r:id="rId344" o:title=""/>
          </v:shape>
          <o:OLEObject Type="Embed" ProgID="Equation.DSMT4" ShapeID="_x0000_i1117" DrawAspect="Content" ObjectID="_1731936123" r:id="rId345"/>
        </w:object>
      </w:r>
    </w:p>
    <w:p w14:paraId="69DA3CDC" w14:textId="77777777" w:rsidR="00CE29BC" w:rsidRDefault="00CE29BC" w:rsidP="00361919"/>
    <w:p w14:paraId="3CD61B92" w14:textId="0DC76A4A" w:rsidR="00215492" w:rsidRDefault="00215492" w:rsidP="00361919">
      <w:r>
        <w:t>Damit lassen sich nun für beide Körper die Beschleunigungen berechnen:</w:t>
      </w:r>
    </w:p>
    <w:p w14:paraId="3645416C" w14:textId="6052EA7C" w:rsidR="00215492" w:rsidRDefault="00D21743" w:rsidP="00361919">
      <w:r w:rsidRPr="00D21743">
        <w:rPr>
          <w:position w:val="-220"/>
        </w:rPr>
        <w:object w:dxaOrig="3560" w:dyaOrig="4340" w14:anchorId="51D7D6A9">
          <v:shape id="_x0000_i1118" type="#_x0000_t75" style="width:177.8pt;height:216.55pt" o:ole="">
            <v:imagedata r:id="rId346" o:title=""/>
          </v:shape>
          <o:OLEObject Type="Embed" ProgID="Equation.DSMT4" ShapeID="_x0000_i1118" DrawAspect="Content" ObjectID="_1731936124" r:id="rId347"/>
        </w:object>
      </w:r>
    </w:p>
    <w:p w14:paraId="06AC10AB" w14:textId="7AA04490" w:rsidR="00431B8E" w:rsidRDefault="00431B8E" w:rsidP="00361919">
      <w:r>
        <w:t>Die Beschleunigung ist bei dem ersten Körper größer, da er besser rutscht. Starten beide gleichzeitig, überholt der Körper 1 sofort den Körper 2 und rutscht vor ihm runter.</w:t>
      </w:r>
    </w:p>
    <w:p w14:paraId="3B48D9ED" w14:textId="77777777" w:rsidR="00431B8E" w:rsidRPr="00431B8E" w:rsidRDefault="00361919" w:rsidP="00361919">
      <w:pPr>
        <w:rPr>
          <w:b/>
        </w:rPr>
      </w:pPr>
      <w:r>
        <w:br/>
      </w:r>
      <w:r w:rsidRPr="00431B8E">
        <w:rPr>
          <w:b/>
        </w:rPr>
        <w:t xml:space="preserve">b) </w:t>
      </w:r>
    </w:p>
    <w:p w14:paraId="6385238A" w14:textId="492E7171" w:rsidR="00431B8E" w:rsidRDefault="00431B8E" w:rsidP="00361919">
      <w:r>
        <w:t>Wenn die beiden Körper miteinander verbunden sind, kann man sie als einen Körper betrachten. Es wird wieder eine Kräftebilanz aufgestellt: welche Kräfte wirken nach unten und welche bremsen</w:t>
      </w:r>
      <w:r w:rsidR="002E432E">
        <w:t>?</w:t>
      </w:r>
      <w:r>
        <w:t xml:space="preserve"> </w:t>
      </w:r>
    </w:p>
    <w:p w14:paraId="109736CF" w14:textId="21315324" w:rsidR="00431B8E" w:rsidRDefault="00431B8E" w:rsidP="00361919">
      <w:r>
        <w:t>Wenn Kräfte in die gleiche Richtung wirken, können sie einfach addiert werden.</w:t>
      </w:r>
      <w:r w:rsidR="002E432E">
        <w:t xml:space="preserve"> Damit ergibt sich als Hangabtriebskraft:</w:t>
      </w:r>
    </w:p>
    <w:p w14:paraId="7C4F48B1" w14:textId="46DFB96A" w:rsidR="002E432E" w:rsidRDefault="00D21743" w:rsidP="00361919">
      <w:r w:rsidRPr="00D21743">
        <w:rPr>
          <w:position w:val="-52"/>
        </w:rPr>
        <w:object w:dxaOrig="2860" w:dyaOrig="1120" w14:anchorId="08A1EBCC">
          <v:shape id="_x0000_i1119" type="#_x0000_t75" style="width:143.45pt;height:56.2pt" o:ole="">
            <v:imagedata r:id="rId348" o:title=""/>
          </v:shape>
          <o:OLEObject Type="Embed" ProgID="Equation.DSMT4" ShapeID="_x0000_i1119" DrawAspect="Content" ObjectID="_1731936125" r:id="rId349"/>
        </w:object>
      </w:r>
      <w:r w:rsidR="002E432E">
        <w:t xml:space="preserve"> </w:t>
      </w:r>
    </w:p>
    <w:p w14:paraId="66A5F60D" w14:textId="77777777" w:rsidR="002E432E" w:rsidRDefault="002E432E" w:rsidP="00361919"/>
    <w:p w14:paraId="07DD2FF6" w14:textId="33A57D80" w:rsidR="002E432E" w:rsidRDefault="002E432E" w:rsidP="00361919">
      <w:r>
        <w:t>Die bremsenden Reibungskräfte addieren sich ebenfalls:</w:t>
      </w:r>
    </w:p>
    <w:p w14:paraId="1DA73B95" w14:textId="12508241" w:rsidR="002E432E" w:rsidRDefault="002E432E" w:rsidP="00361919">
      <w:r w:rsidRPr="002E432E">
        <w:rPr>
          <w:position w:val="-52"/>
        </w:rPr>
        <w:object w:dxaOrig="3700" w:dyaOrig="1120" w14:anchorId="0FD8FC37">
          <v:shape id="_x0000_i1120" type="#_x0000_t75" style="width:185.45pt;height:56.2pt" o:ole="">
            <v:imagedata r:id="rId350" o:title=""/>
          </v:shape>
          <o:OLEObject Type="Embed" ProgID="Equation.DSMT4" ShapeID="_x0000_i1120" DrawAspect="Content" ObjectID="_1731936126" r:id="rId351"/>
        </w:object>
      </w:r>
    </w:p>
    <w:p w14:paraId="0A9762B6" w14:textId="77777777" w:rsidR="00D90218" w:rsidRDefault="00D90218" w:rsidP="00361919"/>
    <w:p w14:paraId="6CB28DD3" w14:textId="00D6EE06" w:rsidR="00D90218" w:rsidRDefault="00D90218" w:rsidP="00361919">
      <w:r>
        <w:t>Die gesuchte Beschleunigung ist wieder die Summe aller Kräfte durch die Gesamtmasse des Systems. Die Summe aller Kräfte ist die nach unten ziehende Hangabtriebskraft minus die bremsende Reibungskraft:</w:t>
      </w:r>
    </w:p>
    <w:p w14:paraId="50761D37" w14:textId="42DB4ACC" w:rsidR="00D90218" w:rsidRDefault="005D4BEE" w:rsidP="00361919">
      <w:r w:rsidRPr="00D90218">
        <w:rPr>
          <w:position w:val="-164"/>
        </w:rPr>
        <w:object w:dxaOrig="4880" w:dyaOrig="3780" w14:anchorId="5E4BBA4B">
          <v:shape id="_x0000_i1121" type="#_x0000_t75" style="width:243.8pt;height:189.25pt" o:ole="">
            <v:imagedata r:id="rId352" o:title=""/>
          </v:shape>
          <o:OLEObject Type="Embed" ProgID="Equation.DSMT4" ShapeID="_x0000_i1121" DrawAspect="Content" ObjectID="_1731936127" r:id="rId353"/>
        </w:object>
      </w:r>
      <w:r w:rsidR="00D90218">
        <w:t xml:space="preserve"> </w:t>
      </w:r>
    </w:p>
    <w:p w14:paraId="034110A1" w14:textId="22438EC7" w:rsidR="00D90218" w:rsidRDefault="00D90218" w:rsidP="00361919">
      <w:r>
        <w:t>Die Beschleunigung liegt zwischen den beiden Einzelbeschleunigungen. Der schnelle Körper wird etwas langsamer und der langsame Körper wird etwas schneller.</w:t>
      </w:r>
    </w:p>
    <w:p w14:paraId="1FFF5A9A" w14:textId="77777777" w:rsidR="00D90218" w:rsidRDefault="00D90218" w:rsidP="00361919"/>
    <w:bookmarkEnd w:id="1651"/>
    <w:p w14:paraId="23D4A809" w14:textId="013C1840" w:rsidR="00D90218" w:rsidRDefault="00361919" w:rsidP="00361919">
      <w:r w:rsidRPr="00D90218">
        <w:rPr>
          <w:b/>
        </w:rPr>
        <w:t>c)</w:t>
      </w:r>
      <w:r w:rsidR="008A6C22">
        <w:rPr>
          <w:b/>
        </w:rPr>
        <w:t xml:space="preserve"> </w:t>
      </w:r>
      <w:r w:rsidR="008A6C22" w:rsidRPr="008A6C22">
        <w:t xml:space="preserve">Warum ist das Seil zwischen den beiden Körpern gespannt? </w:t>
      </w:r>
    </w:p>
    <w:p w14:paraId="797AF2D6" w14:textId="1AF2E036" w:rsidR="008A6C22" w:rsidRDefault="008A6C22" w:rsidP="00361919">
      <w:r>
        <w:t>Wie gerade beschrieben zieht der schnelle Körper den Langsamen hinterher oder der langsame Körper bremst den schnellen Körper.</w:t>
      </w:r>
    </w:p>
    <w:p w14:paraId="45063A2E" w14:textId="77777777" w:rsidR="008A6C22" w:rsidRDefault="008A6C22" w:rsidP="00361919"/>
    <w:p w14:paraId="262E06C5" w14:textId="29845541" w:rsidR="005D4BEE" w:rsidRDefault="005D4BEE" w:rsidP="00361919">
      <w:r>
        <w:t xml:space="preserve">Die Seilkraft kann nun über die Betrachtung von beiden Körpern bestimmt werden. Für den schnellen gilt, dass er alleine mit 4,06 m/s² herunterrutschen würde. Hat er den langsamen Körper im Schlepptau, rutscht er nur mit 3,49 m/s². </w:t>
      </w:r>
    </w:p>
    <w:p w14:paraId="2F2E690E" w14:textId="0636B22A" w:rsidR="005D4BEE" w:rsidRDefault="005D4BEE" w:rsidP="00361919">
      <w:r>
        <w:t>Damit wirkt auf ihn also eine die Kraft, die die Beschleunigung um 0,56 m/s² verkleinert. Da die Masse des Körpers bekannt ist, kann diese Kraft berechnet werden:</w:t>
      </w:r>
    </w:p>
    <w:p w14:paraId="7B5DB757" w14:textId="50EC5EAE" w:rsidR="005D4BEE" w:rsidRDefault="005D4BEE" w:rsidP="00361919">
      <w:r w:rsidRPr="005D4BEE">
        <w:rPr>
          <w:position w:val="-60"/>
        </w:rPr>
        <w:object w:dxaOrig="1660" w:dyaOrig="1340" w14:anchorId="554F8CC0">
          <v:shape id="_x0000_i1122" type="#_x0000_t75" style="width:83.45pt;height:66.55pt" o:ole="">
            <v:imagedata r:id="rId354" o:title=""/>
          </v:shape>
          <o:OLEObject Type="Embed" ProgID="Equation.DSMT4" ShapeID="_x0000_i1122" DrawAspect="Content" ObjectID="_1731936128" r:id="rId355"/>
        </w:object>
      </w:r>
      <w:r>
        <w:t xml:space="preserve"> </w:t>
      </w:r>
    </w:p>
    <w:p w14:paraId="6FF48202" w14:textId="3EFB7B99" w:rsidR="005D4BEE" w:rsidRDefault="005D4BEE" w:rsidP="00361919">
      <w:r>
        <w:t xml:space="preserve">Für den langsamen Körper wird durch die Kraft des Seiles die Beschleunigung größer, und zwar um 0,28m/s². Multipliziert man diesen Wert mit der Masse des Körpers, erhält man </w:t>
      </w:r>
      <w:r w:rsidR="003A29D5">
        <w:t>die gleiche Kraft.</w:t>
      </w:r>
    </w:p>
    <w:p w14:paraId="228114B5" w14:textId="77777777" w:rsidR="005D4BEE" w:rsidRPr="008A6C22" w:rsidRDefault="005D4BEE" w:rsidP="00361919"/>
    <w:p w14:paraId="6F2E562A" w14:textId="4357C2ED" w:rsidR="00361919" w:rsidRDefault="00722291" w:rsidP="00361919">
      <w:r w:rsidRPr="00722291">
        <w:rPr>
          <w:b/>
        </w:rPr>
        <w:t>d</w:t>
      </w:r>
      <w:r w:rsidR="00361919" w:rsidRPr="00722291">
        <w:rPr>
          <w:b/>
        </w:rPr>
        <w:t>)</w:t>
      </w:r>
      <w:r w:rsidR="00361919">
        <w:t xml:space="preserve"> Bei der Vertauschung der Körper </w:t>
      </w:r>
      <w:bookmarkStart w:id="1652" w:name="_Hlt88400849"/>
      <w:r w:rsidR="00361919">
        <w:t xml:space="preserve">werden zunächst beide Massen </w:t>
      </w:r>
      <w:bookmarkEnd w:id="1652"/>
      <w:r w:rsidR="00361919">
        <w:t xml:space="preserve">unabhängig voneinander beschleunigt, da der Körper 1 mit dem größeren Geschwindigkeitszuwachs am oberen Ende der geneigten Eben startet. Diese Bewegungen dauern so lange, bis der obere Körper auf den unteren aufläuft. </w:t>
      </w:r>
      <w:r w:rsidR="008A6C22">
        <w:t>Danach</w:t>
      </w:r>
      <w:r w:rsidR="00361919">
        <w:t xml:space="preserve"> bewegen sich beide Körper mit der in b) berechneten Beschleunigung weiter.</w:t>
      </w:r>
      <w:r w:rsidR="00361919">
        <w:br/>
      </w:r>
    </w:p>
    <w:p w14:paraId="5FAC6EB6" w14:textId="77777777" w:rsidR="00361919" w:rsidRDefault="00361919" w:rsidP="00361919">
      <w:bookmarkStart w:id="1653" w:name="m429"/>
      <w:bookmarkEnd w:id="1653"/>
      <w:r w:rsidRPr="00361919">
        <w:rPr>
          <w:rStyle w:val="Nummer"/>
        </w:rPr>
        <w:t xml:space="preserve">429. </w:t>
      </w:r>
      <w:r>
        <w:t>c ist richtig: die rote Kugel kommt zuerst an.</w:t>
      </w:r>
    </w:p>
    <w:p w14:paraId="752013DB" w14:textId="77777777" w:rsidR="00361919" w:rsidRDefault="00361919" w:rsidP="00361919">
      <w:r>
        <w:t>Erklärung: Beide Kugeln haben am Ende der geneigten Eben die gleiche Geschwindigkeit. Die rote Kugel beschleunigt auf der zweiten geneigten Eben und bremst auf der dritten geneigten Eben wieder ab. Damit hat sie am Ende der dritten geneigten Ebene wieder die ursprüngliche Geschwindigkeit. Den unteren Teil ist sie aber mit einer größeren Geschwindigkeit gerollt und hat dabei die obere Kugel überholt.</w:t>
      </w:r>
    </w:p>
    <w:p w14:paraId="6AA6AD4B" w14:textId="77777777" w:rsidR="00356F6B" w:rsidRDefault="00356F6B" w:rsidP="00361919"/>
    <w:p w14:paraId="17531674" w14:textId="77777777" w:rsidR="00361919" w:rsidRDefault="00361919" w:rsidP="00361919">
      <w:bookmarkStart w:id="1654" w:name="m430"/>
      <w:bookmarkEnd w:id="1654"/>
      <w:r w:rsidRPr="00361919">
        <w:rPr>
          <w:rStyle w:val="Nummer"/>
        </w:rPr>
        <w:t>430.</w:t>
      </w:r>
      <w:r>
        <w:t xml:space="preserve"> </w:t>
      </w:r>
      <w:r>
        <w:br/>
      </w:r>
      <w:bookmarkStart w:id="1655" w:name="_Hlt38007268"/>
      <w:r>
        <w:t xml:space="preserve">a) </w:t>
      </w:r>
      <w:r w:rsidR="00D2763D" w:rsidRPr="00D2763D">
        <w:rPr>
          <w:position w:val="-28"/>
        </w:rPr>
        <w:object w:dxaOrig="3120" w:dyaOrig="660" w14:anchorId="39B5B87D">
          <v:shape id="_x0000_i1123" type="#_x0000_t75" style="width:156pt;height:33.25pt" o:ole="" fillcolor="window">
            <v:imagedata r:id="rId356" o:title=""/>
          </v:shape>
          <o:OLEObject Type="Embed" ProgID="Equation.DSMT4" ShapeID="_x0000_i1123" DrawAspect="Content" ObjectID="_1731936129" r:id="rId357"/>
        </w:object>
      </w:r>
    </w:p>
    <w:p w14:paraId="69910B72" w14:textId="77777777" w:rsidR="00361919" w:rsidRDefault="00361919" w:rsidP="00361919">
      <w:r>
        <w:t xml:space="preserve">b)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21"/>
        <w:gridCol w:w="1221"/>
        <w:gridCol w:w="1221"/>
        <w:gridCol w:w="1221"/>
        <w:gridCol w:w="1221"/>
        <w:gridCol w:w="1221"/>
        <w:gridCol w:w="1221"/>
        <w:gridCol w:w="1221"/>
      </w:tblGrid>
      <w:tr w:rsidR="00361919" w14:paraId="589AF948" w14:textId="77777777">
        <w:tc>
          <w:tcPr>
            <w:tcW w:w="1221" w:type="dxa"/>
          </w:tcPr>
          <w:p w14:paraId="7C71142A" w14:textId="77777777" w:rsidR="00361919" w:rsidRDefault="00361919" w:rsidP="00361919">
            <w:pPr>
              <w:jc w:val="center"/>
            </w:pPr>
            <w:r>
              <w:lastRenderedPageBreak/>
              <w:t>s in m</w:t>
            </w:r>
          </w:p>
        </w:tc>
        <w:tc>
          <w:tcPr>
            <w:tcW w:w="1221" w:type="dxa"/>
          </w:tcPr>
          <w:p w14:paraId="191F83D9" w14:textId="77777777" w:rsidR="00361919" w:rsidRDefault="00361919" w:rsidP="00361919">
            <w:pPr>
              <w:jc w:val="center"/>
            </w:pPr>
            <w:r>
              <w:t>0</w:t>
            </w:r>
          </w:p>
        </w:tc>
        <w:tc>
          <w:tcPr>
            <w:tcW w:w="1221" w:type="dxa"/>
          </w:tcPr>
          <w:p w14:paraId="6911E795" w14:textId="77777777" w:rsidR="00361919" w:rsidRDefault="00361919" w:rsidP="00361919">
            <w:pPr>
              <w:jc w:val="center"/>
            </w:pPr>
            <w:r>
              <w:t>0,05</w:t>
            </w:r>
          </w:p>
        </w:tc>
        <w:tc>
          <w:tcPr>
            <w:tcW w:w="1221" w:type="dxa"/>
          </w:tcPr>
          <w:p w14:paraId="6EEE3178" w14:textId="77777777" w:rsidR="00361919" w:rsidRDefault="00361919" w:rsidP="00361919">
            <w:pPr>
              <w:jc w:val="center"/>
            </w:pPr>
            <w:r>
              <w:t>0,1</w:t>
            </w:r>
          </w:p>
        </w:tc>
        <w:tc>
          <w:tcPr>
            <w:tcW w:w="1221" w:type="dxa"/>
          </w:tcPr>
          <w:p w14:paraId="42ECA97A" w14:textId="77777777" w:rsidR="00361919" w:rsidRDefault="00361919" w:rsidP="00361919">
            <w:pPr>
              <w:jc w:val="center"/>
            </w:pPr>
            <w:r>
              <w:t>0,15</w:t>
            </w:r>
          </w:p>
        </w:tc>
        <w:tc>
          <w:tcPr>
            <w:tcW w:w="1221" w:type="dxa"/>
          </w:tcPr>
          <w:p w14:paraId="0C2E81EB" w14:textId="77777777" w:rsidR="00361919" w:rsidRDefault="00361919" w:rsidP="00361919">
            <w:pPr>
              <w:jc w:val="center"/>
            </w:pPr>
            <w:r>
              <w:t>0,2</w:t>
            </w:r>
          </w:p>
        </w:tc>
        <w:tc>
          <w:tcPr>
            <w:tcW w:w="1221" w:type="dxa"/>
          </w:tcPr>
          <w:p w14:paraId="6F3ACA9E" w14:textId="77777777" w:rsidR="00361919" w:rsidRDefault="00361919" w:rsidP="00361919">
            <w:pPr>
              <w:jc w:val="center"/>
            </w:pPr>
            <w:r>
              <w:t>0,25</w:t>
            </w:r>
          </w:p>
        </w:tc>
        <w:tc>
          <w:tcPr>
            <w:tcW w:w="1221" w:type="dxa"/>
          </w:tcPr>
          <w:p w14:paraId="3D7BFCB8" w14:textId="77777777" w:rsidR="00361919" w:rsidRDefault="00361919" w:rsidP="00361919">
            <w:pPr>
              <w:jc w:val="center"/>
            </w:pPr>
            <w:r>
              <w:t>0,3</w:t>
            </w:r>
          </w:p>
        </w:tc>
      </w:tr>
      <w:tr w:rsidR="00361919" w14:paraId="2C5B77D2" w14:textId="77777777">
        <w:tc>
          <w:tcPr>
            <w:tcW w:w="1221" w:type="dxa"/>
          </w:tcPr>
          <w:p w14:paraId="4C5A2236" w14:textId="77777777" w:rsidR="00361919" w:rsidRDefault="00361919" w:rsidP="00361919">
            <w:pPr>
              <w:jc w:val="center"/>
            </w:pPr>
            <w:r>
              <w:t>F in N</w:t>
            </w:r>
          </w:p>
        </w:tc>
        <w:tc>
          <w:tcPr>
            <w:tcW w:w="1221" w:type="dxa"/>
          </w:tcPr>
          <w:p w14:paraId="38DF5067" w14:textId="77777777" w:rsidR="00361919" w:rsidRDefault="00361919" w:rsidP="00361919">
            <w:pPr>
              <w:jc w:val="center"/>
            </w:pPr>
            <w:r>
              <w:t>0</w:t>
            </w:r>
          </w:p>
        </w:tc>
        <w:tc>
          <w:tcPr>
            <w:tcW w:w="1221" w:type="dxa"/>
          </w:tcPr>
          <w:p w14:paraId="6A1C50A3" w14:textId="77777777" w:rsidR="00361919" w:rsidRDefault="00361919" w:rsidP="00361919">
            <w:pPr>
              <w:jc w:val="center"/>
            </w:pPr>
            <w:r>
              <w:t>20</w:t>
            </w:r>
          </w:p>
        </w:tc>
        <w:tc>
          <w:tcPr>
            <w:tcW w:w="1221" w:type="dxa"/>
          </w:tcPr>
          <w:p w14:paraId="5B4E7985" w14:textId="77777777" w:rsidR="00361919" w:rsidRDefault="00361919" w:rsidP="00361919">
            <w:pPr>
              <w:jc w:val="center"/>
            </w:pPr>
            <w:r>
              <w:t>80</w:t>
            </w:r>
          </w:p>
        </w:tc>
        <w:tc>
          <w:tcPr>
            <w:tcW w:w="1221" w:type="dxa"/>
          </w:tcPr>
          <w:p w14:paraId="6C98CA44" w14:textId="77777777" w:rsidR="00361919" w:rsidRDefault="00361919" w:rsidP="00361919">
            <w:pPr>
              <w:jc w:val="center"/>
            </w:pPr>
            <w:r>
              <w:t>180</w:t>
            </w:r>
          </w:p>
        </w:tc>
        <w:tc>
          <w:tcPr>
            <w:tcW w:w="1221" w:type="dxa"/>
          </w:tcPr>
          <w:p w14:paraId="3C948292" w14:textId="77777777" w:rsidR="00361919" w:rsidRDefault="00361919" w:rsidP="00361919">
            <w:pPr>
              <w:jc w:val="center"/>
            </w:pPr>
            <w:r>
              <w:t>320</w:t>
            </w:r>
          </w:p>
        </w:tc>
        <w:tc>
          <w:tcPr>
            <w:tcW w:w="1221" w:type="dxa"/>
          </w:tcPr>
          <w:p w14:paraId="2861FC39" w14:textId="77777777" w:rsidR="00361919" w:rsidRDefault="00361919" w:rsidP="00361919">
            <w:pPr>
              <w:jc w:val="center"/>
            </w:pPr>
            <w:r>
              <w:t>500</w:t>
            </w:r>
          </w:p>
        </w:tc>
        <w:tc>
          <w:tcPr>
            <w:tcW w:w="1221" w:type="dxa"/>
          </w:tcPr>
          <w:p w14:paraId="5215E0BC" w14:textId="77777777" w:rsidR="00361919" w:rsidRDefault="00361919" w:rsidP="00361919">
            <w:pPr>
              <w:jc w:val="center"/>
            </w:pPr>
            <w:r>
              <w:t>720</w:t>
            </w:r>
          </w:p>
        </w:tc>
      </w:tr>
    </w:tbl>
    <w:p w14:paraId="4C107FDE" w14:textId="77777777" w:rsidR="00D2763D" w:rsidRDefault="00D2763D" w:rsidP="00361919"/>
    <w:p w14:paraId="3006338D" w14:textId="77777777" w:rsidR="00D2763D" w:rsidRDefault="00B42104" w:rsidP="00361919">
      <w:r>
        <w:pict w14:anchorId="0B736E14">
          <v:shape id="_x0000_i1124" type="#_x0000_t75" style="width:368.2pt;height:216.55pt">
            <v:imagedata r:id="rId358" o:title="lsm430"/>
          </v:shape>
        </w:pict>
      </w:r>
    </w:p>
    <w:p w14:paraId="78F48222" w14:textId="035C9C59" w:rsidR="00361919" w:rsidRDefault="00361919" w:rsidP="00361919">
      <w:r>
        <w:br/>
        <w:t>c) Durch z.B. grafische Integration erhält man eine Arbeit von 72 J</w:t>
      </w:r>
      <w:r>
        <w:br/>
        <w:t>Die verrichtet</w:t>
      </w:r>
      <w:r w:rsidR="00101FB0">
        <w:t>e</w:t>
      </w:r>
      <w:r>
        <w:t xml:space="preserve"> Arbeit ist die Fläche unter der F-s-Kurve. Wäre s proportional zu F, würde die Kurve gerade ansteigen, die Fläche unter der Kurve wäre ein Dreieck. Das hat einen Inhalt von 140. Damit ist die Grenze nach oben abgesteckt. Man kann abschätzen, dass 7,2 viel zu klein ist. Also ist die verrichtet Arbeit 72 J groß. </w:t>
      </w:r>
      <w:r>
        <w:br/>
      </w:r>
      <w:bookmarkStart w:id="1656" w:name="_Hlt57434664"/>
      <w:bookmarkEnd w:id="1656"/>
      <w:r>
        <w:t>d) Die Spannenergie, die in c) berechnet wurde, w</w:t>
      </w:r>
      <w:bookmarkStart w:id="1657" w:name="_Hlt528986232"/>
      <w:bookmarkEnd w:id="1657"/>
      <w:r>
        <w:t xml:space="preserve">ird gleich der kinetischen Energie gesetzt. </w:t>
      </w:r>
      <w:r>
        <w:br/>
      </w:r>
      <w:r>
        <w:rPr>
          <w:position w:val="-26"/>
        </w:rPr>
        <w:object w:dxaOrig="3159" w:dyaOrig="700" w14:anchorId="6652A07F">
          <v:shape id="_x0000_i1125" type="#_x0000_t75" style="width:157.65pt;height:35.45pt" o:ole="" fillcolor="window">
            <v:imagedata r:id="rId359" o:title=""/>
          </v:shape>
          <o:OLEObject Type="Embed" ProgID="Equation.3" ShapeID="_x0000_i1125" DrawAspect="Content" ObjectID="_1731936130" r:id="rId360"/>
        </w:object>
      </w:r>
    </w:p>
    <w:p w14:paraId="5731515B" w14:textId="77777777" w:rsidR="00361919" w:rsidRDefault="00361919" w:rsidP="00361919">
      <w:r>
        <w:t>e)</w:t>
      </w:r>
    </w:p>
    <w:p w14:paraId="1A0AE568" w14:textId="77777777" w:rsidR="00361919" w:rsidRDefault="00361919" w:rsidP="00361919">
      <w:r>
        <w:t xml:space="preserve"> </w:t>
      </w:r>
      <w:r>
        <w:rPr>
          <w:position w:val="-64"/>
        </w:rPr>
        <w:object w:dxaOrig="1460" w:dyaOrig="1400" w14:anchorId="0AE420ED">
          <v:shape id="_x0000_i1126" type="#_x0000_t75" style="width:73.65pt;height:70.35pt" o:ole="" fillcolor="window">
            <v:imagedata r:id="rId361" o:title=""/>
          </v:shape>
          <o:OLEObject Type="Embed" ProgID="Equation.3" ShapeID="_x0000_i1126" DrawAspect="Content" ObjectID="_1731936131" r:id="rId362"/>
        </w:object>
      </w:r>
      <w:r>
        <w:br/>
      </w:r>
      <w:r>
        <w:br/>
        <w:t xml:space="preserve">f) </w:t>
      </w:r>
      <w:r>
        <w:rPr>
          <w:position w:val="-54"/>
        </w:rPr>
        <w:object w:dxaOrig="4459" w:dyaOrig="940" w14:anchorId="6CCFD014">
          <v:shape id="_x0000_i1127" type="#_x0000_t75" style="width:223.65pt;height:47.45pt" o:ole="" fillcolor="window">
            <v:imagedata r:id="rId363" o:title=""/>
          </v:shape>
          <o:OLEObject Type="Embed" ProgID="Equation.3" ShapeID="_x0000_i1127" DrawAspect="Content" ObjectID="_1731936132" r:id="rId364"/>
        </w:object>
      </w:r>
    </w:p>
    <w:p w14:paraId="2F0F75FD" w14:textId="77777777" w:rsidR="00356F6B" w:rsidRDefault="00356F6B" w:rsidP="00361919"/>
    <w:p w14:paraId="7F2E2F04" w14:textId="77777777" w:rsidR="00361919" w:rsidRDefault="00361919" w:rsidP="00361919">
      <w:bookmarkStart w:id="1658" w:name="m431"/>
      <w:bookmarkEnd w:id="1655"/>
      <w:r w:rsidRPr="00361919">
        <w:rPr>
          <w:rStyle w:val="Nummer"/>
        </w:rPr>
        <w:t>431</w:t>
      </w:r>
      <w:r>
        <w:t xml:space="preserve">. </w:t>
      </w:r>
      <w:bookmarkStart w:id="1659" w:name="_Hlt529596543"/>
      <w:bookmarkEnd w:id="1658"/>
      <w:bookmarkEnd w:id="1659"/>
      <w:r>
        <w:t>Kraft = Masse * Beschleunigung = Masse * Geschwindigkeit/Zeit</w:t>
      </w:r>
      <w:r>
        <w:br/>
        <w:t>Kraft = 4,94 kN</w:t>
      </w:r>
      <w:r>
        <w:br/>
      </w:r>
      <w:hyperlink r:id="rId365" w:anchor="m431" w:history="1">
        <w:r>
          <w:rPr>
            <w:rStyle w:val="Hyperlink"/>
            <w:sz w:val="22"/>
          </w:rPr>
          <w:t>vollst</w:t>
        </w:r>
        <w:bookmarkStart w:id="1660" w:name="_Hlt59250980"/>
        <w:r>
          <w:rPr>
            <w:rStyle w:val="Hyperlink"/>
            <w:sz w:val="22"/>
          </w:rPr>
          <w:t>ä</w:t>
        </w:r>
        <w:bookmarkEnd w:id="1660"/>
        <w:r>
          <w:rPr>
            <w:rStyle w:val="Hyperlink"/>
            <w:sz w:val="22"/>
          </w:rPr>
          <w:t>ndi</w:t>
        </w:r>
        <w:bookmarkStart w:id="1661" w:name="_Hlt118094463"/>
        <w:bookmarkEnd w:id="1661"/>
        <w:r>
          <w:rPr>
            <w:rStyle w:val="Hyperlink"/>
            <w:sz w:val="22"/>
          </w:rPr>
          <w:t>ge L</w:t>
        </w:r>
        <w:bookmarkStart w:id="1662" w:name="_Hlt14249098"/>
        <w:bookmarkEnd w:id="1662"/>
        <w:r>
          <w:rPr>
            <w:rStyle w:val="Hyperlink"/>
            <w:sz w:val="22"/>
          </w:rPr>
          <w:t>ösung</w:t>
        </w:r>
      </w:hyperlink>
      <w:r>
        <w:br/>
      </w:r>
      <w:r>
        <w:br/>
      </w:r>
      <w:bookmarkStart w:id="1663" w:name="_Hlt59591563"/>
      <w:bookmarkStart w:id="1664" w:name="m432"/>
      <w:bookmarkEnd w:id="1663"/>
      <w:r w:rsidRPr="00361919">
        <w:rPr>
          <w:rStyle w:val="Nummer"/>
        </w:rPr>
        <w:t>432.</w:t>
      </w:r>
      <w:bookmarkEnd w:id="1664"/>
      <w:r>
        <w:t xml:space="preserve"> </w:t>
      </w:r>
      <w:r>
        <w:br/>
      </w:r>
      <w:r>
        <w:rPr>
          <w:color w:val="000000"/>
        </w:rPr>
        <w:t>Das Radonteilchen fliegt mit einer Geschwindigkeit von 270 km/s weg.</w:t>
      </w:r>
      <w:r>
        <w:rPr>
          <w:color w:val="000000"/>
        </w:rPr>
        <w:br/>
      </w:r>
      <w:bookmarkStart w:id="1665" w:name="_Hlt61269057"/>
      <w:bookmarkEnd w:id="1665"/>
      <w:r>
        <w:fldChar w:fldCharType="begin"/>
      </w:r>
      <w:r w:rsidR="00B57015">
        <w:instrText>HYPERLINK "vlsgmech2</w:instrText>
      </w:r>
      <w:r w:rsidR="008D3EAE">
        <w:instrText>.docx</w:instrText>
      </w:r>
      <w:r w:rsidR="00B57015">
        <w:instrText>" \l "m432"</w:instrText>
      </w:r>
      <w:r>
        <w:fldChar w:fldCharType="separate"/>
      </w:r>
      <w:r>
        <w:rPr>
          <w:rStyle w:val="Hyperlink"/>
          <w:sz w:val="22"/>
        </w:rPr>
        <w:t>voll</w:t>
      </w:r>
      <w:bookmarkStart w:id="1666" w:name="_Hlt61062102"/>
      <w:r>
        <w:rPr>
          <w:rStyle w:val="Hyperlink"/>
          <w:sz w:val="22"/>
        </w:rPr>
        <w:t>s</w:t>
      </w:r>
      <w:bookmarkEnd w:id="1666"/>
      <w:r>
        <w:rPr>
          <w:rStyle w:val="Hyperlink"/>
          <w:sz w:val="22"/>
        </w:rPr>
        <w:t>tä</w:t>
      </w:r>
      <w:bookmarkStart w:id="1667" w:name="_Hlt248207062"/>
      <w:bookmarkStart w:id="1668" w:name="_Hlt248207049"/>
      <w:bookmarkEnd w:id="1667"/>
      <w:r>
        <w:rPr>
          <w:rStyle w:val="Hyperlink"/>
          <w:sz w:val="22"/>
        </w:rPr>
        <w:t>n</w:t>
      </w:r>
      <w:bookmarkEnd w:id="1668"/>
      <w:r>
        <w:rPr>
          <w:rStyle w:val="Hyperlink"/>
          <w:sz w:val="22"/>
        </w:rPr>
        <w:t xml:space="preserve">dige </w:t>
      </w:r>
      <w:bookmarkStart w:id="1669" w:name="_Hlt61062113"/>
      <w:r>
        <w:rPr>
          <w:rStyle w:val="Hyperlink"/>
          <w:sz w:val="22"/>
        </w:rPr>
        <w:t>L</w:t>
      </w:r>
      <w:bookmarkEnd w:id="1669"/>
      <w:r>
        <w:rPr>
          <w:rStyle w:val="Hyperlink"/>
          <w:sz w:val="22"/>
        </w:rPr>
        <w:t>ösung</w:t>
      </w:r>
      <w:r>
        <w:fldChar w:fldCharType="end"/>
      </w:r>
      <w:bookmarkStart w:id="1670" w:name="_Hlt61062094"/>
      <w:bookmarkEnd w:id="1670"/>
      <w:r>
        <w:br/>
      </w:r>
      <w:r>
        <w:br/>
      </w:r>
      <w:bookmarkStart w:id="1671" w:name="m433"/>
      <w:bookmarkEnd w:id="1671"/>
      <w:r w:rsidRPr="00361919">
        <w:rPr>
          <w:rStyle w:val="Nummer"/>
        </w:rPr>
        <w:t>433.</w:t>
      </w:r>
      <w:r>
        <w:t xml:space="preserve"> Festlegung: die kleine Kugel kommt von links mit positiver Geschwindigkeit, die große Kugel kommt von rechts mit negativer Geschwindigkeit.</w:t>
      </w:r>
      <w:r>
        <w:br/>
      </w:r>
      <w:r>
        <w:lastRenderedPageBreak/>
        <w:t>a) v</w:t>
      </w:r>
      <w:r>
        <w:rPr>
          <w:vertAlign w:val="subscript"/>
        </w:rPr>
        <w:t>1</w:t>
      </w:r>
      <w:r>
        <w:t>’ = -12,3 m/s (Die kleine Kugel rollt nach dem Stoß nach links zurück)</w:t>
      </w:r>
      <w:r>
        <w:br/>
        <w:t>v</w:t>
      </w:r>
      <w:r>
        <w:rPr>
          <w:vertAlign w:val="subscript"/>
        </w:rPr>
        <w:t>2</w:t>
      </w:r>
      <w:r>
        <w:t>’ = 0,67 m/s (Die große Kugel rollt nach dem Stoß langsam nach rechts zurück)</w:t>
      </w:r>
      <w:r>
        <w:br/>
      </w:r>
      <w:r>
        <w:br/>
        <w:t>b) v’ = -3,7 m/s (Beide Kugeln rollen nach links)</w:t>
      </w:r>
      <w:r>
        <w:br/>
      </w:r>
      <w:r>
        <w:br/>
        <w:t>c) Energie beim elastischen Stoß: Es werden die Summen der kinetischen Energien vor und nach dem Stoß betrachtet:</w:t>
      </w:r>
      <w:r>
        <w:br/>
        <w:t>vorher = 382 J</w:t>
      </w:r>
      <w:r>
        <w:br/>
        <w:t xml:space="preserve">nachher = 382 J </w:t>
      </w:r>
      <w:r>
        <w:br/>
        <w:t>Die Energiedifferenz ist 0</w:t>
      </w:r>
      <w:r>
        <w:br/>
      </w:r>
      <w:r>
        <w:br/>
        <w:t>Energie beim unelastischen Stoß: Die Energie vorher ist so groß wie beim elastischen Stoß</w:t>
      </w:r>
      <w:r>
        <w:br/>
        <w:t>nachher: 102 J</w:t>
      </w:r>
      <w:r>
        <w:br/>
        <w:t>Die Energiedifferenz ist 280 J.</w:t>
      </w:r>
      <w:r>
        <w:br/>
      </w:r>
      <w:hyperlink r:id="rId366" w:anchor="m433" w:history="1">
        <w:r>
          <w:rPr>
            <w:rStyle w:val="Hyperlink"/>
            <w:sz w:val="22"/>
          </w:rPr>
          <w:t>volls</w:t>
        </w:r>
        <w:bookmarkStart w:id="1672" w:name="_Hlt59615772"/>
        <w:bookmarkEnd w:id="1672"/>
        <w:r>
          <w:rPr>
            <w:rStyle w:val="Hyperlink"/>
            <w:sz w:val="22"/>
          </w:rPr>
          <w:t>t</w:t>
        </w:r>
        <w:bookmarkStart w:id="1673" w:name="_Hlt61058949"/>
        <w:bookmarkStart w:id="1674" w:name="_Hlt61058553"/>
        <w:bookmarkEnd w:id="1673"/>
        <w:r>
          <w:rPr>
            <w:rStyle w:val="Hyperlink"/>
            <w:sz w:val="22"/>
          </w:rPr>
          <w:t>ä</w:t>
        </w:r>
        <w:bookmarkEnd w:id="1674"/>
        <w:r>
          <w:rPr>
            <w:rStyle w:val="Hyperlink"/>
            <w:sz w:val="22"/>
          </w:rPr>
          <w:t>ndige Lösu</w:t>
        </w:r>
        <w:bookmarkStart w:id="1675" w:name="_Hlt59591718"/>
        <w:r>
          <w:rPr>
            <w:rStyle w:val="Hyperlink"/>
            <w:sz w:val="22"/>
          </w:rPr>
          <w:t>n</w:t>
        </w:r>
        <w:bookmarkEnd w:id="1675"/>
        <w:r>
          <w:rPr>
            <w:rStyle w:val="Hyperlink"/>
            <w:sz w:val="22"/>
          </w:rPr>
          <w:t>g</w:t>
        </w:r>
      </w:hyperlink>
      <w:r>
        <w:br/>
      </w:r>
      <w:r>
        <w:br/>
      </w:r>
      <w:bookmarkStart w:id="1676" w:name="_Hlt248216526"/>
      <w:bookmarkStart w:id="1677" w:name="m434"/>
      <w:bookmarkEnd w:id="1676"/>
      <w:r w:rsidRPr="00361919">
        <w:rPr>
          <w:rStyle w:val="Nummer"/>
        </w:rPr>
        <w:t>434</w:t>
      </w:r>
      <w:bookmarkEnd w:id="1677"/>
      <w:r>
        <w:t xml:space="preserve">. </w:t>
      </w:r>
      <w:r>
        <w:br/>
        <w:t>a) 1. Wie groß ist der Drehwinkel in der Anlaufphase?</w:t>
      </w:r>
      <w:r>
        <w:br/>
        <w:t>Drehwinkel = (Winkelbeschleunigung / 2) * t²</w:t>
      </w:r>
      <w:r>
        <w:br/>
        <w:t xml:space="preserve">Winkelbeschleunigung = Änderung der Winkelgeschwindigkeit / dazu benötigte Zeit = </w:t>
      </w:r>
      <w:bookmarkStart w:id="1678" w:name="_Hlt530823943"/>
      <w:bookmarkEnd w:id="1678"/>
      <w:r>
        <w:t>2 Pi * n / t</w:t>
      </w:r>
      <w:r>
        <w:br/>
        <w:t xml:space="preserve">2. Der Drehwinkel wird durch 2Pi (Drehwinkel eines vollen Umlaufs) geteilt </w:t>
      </w:r>
      <w:r>
        <w:br/>
        <w:t>Anzahl = 587.</w:t>
      </w:r>
      <w:r>
        <w:br/>
        <w:t>b) Geschwindigkeit = Winkelgeschwindigkeit * Radius = 2 Pi * n * r = 38,4 m/s = 138 km/h</w:t>
      </w:r>
      <w:r>
        <w:br/>
        <w:t>c) Radialkraft = 1,13 N</w:t>
      </w:r>
      <w:r>
        <w:br/>
      </w:r>
      <w:r>
        <w:br/>
      </w:r>
      <w:bookmarkStart w:id="1679" w:name="m435"/>
      <w:bookmarkEnd w:id="1679"/>
      <w:r w:rsidRPr="00361919">
        <w:rPr>
          <w:rStyle w:val="Nummer"/>
        </w:rPr>
        <w:t>435.</w:t>
      </w:r>
      <w:r>
        <w:t xml:space="preserve"> D</w:t>
      </w:r>
      <w:bookmarkStart w:id="1680" w:name="_Hlt531356553"/>
      <w:bookmarkEnd w:id="1680"/>
      <w:r>
        <w:t>ie Straßenbahn steht und das Auto fährt mit der Differenzgeschwindigkeit von 18 km/h = 5 m/s. Da der Abstand 60 m beträgt, braucht das Auto 12 s, um die Straßenbahn einzuholen. Damit fährt das Auto in dieser Zeit 15 m/s * 12 s = 180 m. Die Straßenbahn fährt 10 m/s * 12 s = 120 m. Der Abstand zwischen beiden Strecken beträgt 60 m, das war aber in der Aufgabe schon gegeben (= Probe).</w:t>
      </w:r>
      <w:r>
        <w:br/>
      </w:r>
      <w:r>
        <w:br/>
      </w:r>
      <w:bookmarkStart w:id="1681" w:name="m436"/>
      <w:r w:rsidRPr="00361919">
        <w:rPr>
          <w:rStyle w:val="Nummer"/>
        </w:rPr>
        <w:t>436.</w:t>
      </w:r>
      <w:r>
        <w:t xml:space="preserve"> </w:t>
      </w:r>
      <w:bookmarkEnd w:id="1681"/>
      <w:r>
        <w:br/>
      </w:r>
    </w:p>
    <w:tbl>
      <w:tblPr>
        <w:tblW w:w="0" w:type="auto"/>
        <w:tblLayout w:type="fixed"/>
        <w:tblCellMar>
          <w:left w:w="70" w:type="dxa"/>
          <w:right w:w="70" w:type="dxa"/>
        </w:tblCellMar>
        <w:tblLook w:val="0000" w:firstRow="0" w:lastRow="0" w:firstColumn="0" w:lastColumn="0" w:noHBand="0" w:noVBand="0"/>
      </w:tblPr>
      <w:tblGrid>
        <w:gridCol w:w="1630"/>
        <w:gridCol w:w="1162"/>
        <w:gridCol w:w="1396"/>
        <w:gridCol w:w="1396"/>
        <w:gridCol w:w="1396"/>
        <w:gridCol w:w="1396"/>
        <w:gridCol w:w="1396"/>
      </w:tblGrid>
      <w:tr w:rsidR="00361919" w14:paraId="0EEB5E8C" w14:textId="77777777">
        <w:tc>
          <w:tcPr>
            <w:tcW w:w="1630" w:type="dxa"/>
          </w:tcPr>
          <w:p w14:paraId="29CEB0EE" w14:textId="77777777" w:rsidR="00361919" w:rsidRDefault="00361919" w:rsidP="00361919">
            <w:r>
              <w:t>t in s</w:t>
            </w:r>
          </w:p>
        </w:tc>
        <w:tc>
          <w:tcPr>
            <w:tcW w:w="1162" w:type="dxa"/>
          </w:tcPr>
          <w:p w14:paraId="79665354" w14:textId="77777777" w:rsidR="00361919" w:rsidRDefault="00361919" w:rsidP="00361919">
            <w:pPr>
              <w:jc w:val="center"/>
            </w:pPr>
            <w:r>
              <w:t>0</w:t>
            </w:r>
          </w:p>
        </w:tc>
        <w:tc>
          <w:tcPr>
            <w:tcW w:w="1396" w:type="dxa"/>
          </w:tcPr>
          <w:p w14:paraId="6597B88C" w14:textId="77777777" w:rsidR="00361919" w:rsidRDefault="00361919" w:rsidP="00361919">
            <w:pPr>
              <w:jc w:val="center"/>
            </w:pPr>
            <w:r>
              <w:t>0,1</w:t>
            </w:r>
          </w:p>
        </w:tc>
        <w:tc>
          <w:tcPr>
            <w:tcW w:w="1396" w:type="dxa"/>
          </w:tcPr>
          <w:p w14:paraId="088FB698" w14:textId="77777777" w:rsidR="00361919" w:rsidRDefault="00361919" w:rsidP="00361919">
            <w:pPr>
              <w:jc w:val="center"/>
            </w:pPr>
            <w:r>
              <w:t>0,2</w:t>
            </w:r>
          </w:p>
        </w:tc>
        <w:tc>
          <w:tcPr>
            <w:tcW w:w="1396" w:type="dxa"/>
          </w:tcPr>
          <w:p w14:paraId="0C5C8FA2" w14:textId="77777777" w:rsidR="00361919" w:rsidRDefault="00361919" w:rsidP="00361919">
            <w:pPr>
              <w:jc w:val="center"/>
            </w:pPr>
            <w:r>
              <w:t>0,3</w:t>
            </w:r>
          </w:p>
        </w:tc>
        <w:tc>
          <w:tcPr>
            <w:tcW w:w="1396" w:type="dxa"/>
          </w:tcPr>
          <w:p w14:paraId="55FEE5FC" w14:textId="77777777" w:rsidR="00361919" w:rsidRDefault="00361919" w:rsidP="00361919">
            <w:pPr>
              <w:jc w:val="center"/>
            </w:pPr>
            <w:r>
              <w:t>0,4</w:t>
            </w:r>
          </w:p>
        </w:tc>
        <w:tc>
          <w:tcPr>
            <w:tcW w:w="1396" w:type="dxa"/>
          </w:tcPr>
          <w:p w14:paraId="2EC9CDDD" w14:textId="77777777" w:rsidR="00361919" w:rsidRDefault="00361919" w:rsidP="00361919">
            <w:pPr>
              <w:jc w:val="center"/>
            </w:pPr>
            <w:r>
              <w:t>0,5</w:t>
            </w:r>
          </w:p>
        </w:tc>
      </w:tr>
      <w:tr w:rsidR="00361919" w14:paraId="5A178EAB" w14:textId="77777777">
        <w:tc>
          <w:tcPr>
            <w:tcW w:w="1630" w:type="dxa"/>
          </w:tcPr>
          <w:p w14:paraId="7696CA5E" w14:textId="77777777" w:rsidR="00361919" w:rsidRDefault="00361919" w:rsidP="00361919">
            <w:r>
              <w:t>h in m</w:t>
            </w:r>
          </w:p>
        </w:tc>
        <w:tc>
          <w:tcPr>
            <w:tcW w:w="1162" w:type="dxa"/>
          </w:tcPr>
          <w:p w14:paraId="11DE6A1E" w14:textId="77777777" w:rsidR="00361919" w:rsidRDefault="00361919" w:rsidP="00361919">
            <w:pPr>
              <w:jc w:val="center"/>
            </w:pPr>
            <w:r>
              <w:t>1,23</w:t>
            </w:r>
          </w:p>
        </w:tc>
        <w:tc>
          <w:tcPr>
            <w:tcW w:w="1396" w:type="dxa"/>
          </w:tcPr>
          <w:p w14:paraId="1C99BF04" w14:textId="77777777" w:rsidR="00361919" w:rsidRDefault="00361919" w:rsidP="00361919">
            <w:pPr>
              <w:jc w:val="center"/>
            </w:pPr>
            <w:r>
              <w:t>1,18</w:t>
            </w:r>
          </w:p>
        </w:tc>
        <w:tc>
          <w:tcPr>
            <w:tcW w:w="1396" w:type="dxa"/>
          </w:tcPr>
          <w:p w14:paraId="5141C62F" w14:textId="77777777" w:rsidR="00361919" w:rsidRDefault="00361919" w:rsidP="00361919">
            <w:pPr>
              <w:jc w:val="center"/>
            </w:pPr>
            <w:r>
              <w:t>1,03</w:t>
            </w:r>
          </w:p>
        </w:tc>
        <w:tc>
          <w:tcPr>
            <w:tcW w:w="1396" w:type="dxa"/>
          </w:tcPr>
          <w:p w14:paraId="635CC8B9" w14:textId="77777777" w:rsidR="00361919" w:rsidRDefault="00361919" w:rsidP="00361919">
            <w:pPr>
              <w:jc w:val="center"/>
            </w:pPr>
            <w:r>
              <w:t>0,79</w:t>
            </w:r>
          </w:p>
        </w:tc>
        <w:tc>
          <w:tcPr>
            <w:tcW w:w="1396" w:type="dxa"/>
          </w:tcPr>
          <w:p w14:paraId="798D3E44" w14:textId="77777777" w:rsidR="00361919" w:rsidRDefault="00361919" w:rsidP="00361919">
            <w:pPr>
              <w:jc w:val="center"/>
            </w:pPr>
            <w:r>
              <w:t>0,45</w:t>
            </w:r>
          </w:p>
        </w:tc>
        <w:tc>
          <w:tcPr>
            <w:tcW w:w="1396" w:type="dxa"/>
          </w:tcPr>
          <w:p w14:paraId="3A9AA779" w14:textId="77777777" w:rsidR="00361919" w:rsidRDefault="00361919" w:rsidP="00361919">
            <w:pPr>
              <w:jc w:val="center"/>
            </w:pPr>
            <w:r>
              <w:t>0</w:t>
            </w:r>
          </w:p>
        </w:tc>
      </w:tr>
      <w:tr w:rsidR="00361919" w14:paraId="1B061007" w14:textId="77777777">
        <w:tc>
          <w:tcPr>
            <w:tcW w:w="1630" w:type="dxa"/>
          </w:tcPr>
          <w:p w14:paraId="54C91B6C" w14:textId="77777777" w:rsidR="00361919" w:rsidRDefault="00361919" w:rsidP="00361919">
            <w:proofErr w:type="spellStart"/>
            <w:r>
              <w:t>E</w:t>
            </w:r>
            <w:r>
              <w:rPr>
                <w:vertAlign w:val="subscript"/>
              </w:rPr>
              <w:t>pot</w:t>
            </w:r>
            <w:proofErr w:type="spellEnd"/>
            <w:r>
              <w:t xml:space="preserve"> in J</w:t>
            </w:r>
          </w:p>
        </w:tc>
        <w:tc>
          <w:tcPr>
            <w:tcW w:w="1162" w:type="dxa"/>
          </w:tcPr>
          <w:p w14:paraId="422DEE41" w14:textId="77777777" w:rsidR="00361919" w:rsidRDefault="00361919" w:rsidP="00361919">
            <w:pPr>
              <w:jc w:val="center"/>
            </w:pPr>
            <w:r>
              <w:t>12,1</w:t>
            </w:r>
          </w:p>
        </w:tc>
        <w:tc>
          <w:tcPr>
            <w:tcW w:w="1396" w:type="dxa"/>
          </w:tcPr>
          <w:p w14:paraId="7719FC4A" w14:textId="77777777" w:rsidR="00361919" w:rsidRDefault="00361919" w:rsidP="00361919">
            <w:pPr>
              <w:jc w:val="center"/>
            </w:pPr>
            <w:r>
              <w:t>11,6</w:t>
            </w:r>
          </w:p>
        </w:tc>
        <w:tc>
          <w:tcPr>
            <w:tcW w:w="1396" w:type="dxa"/>
          </w:tcPr>
          <w:p w14:paraId="3AF0AA6E" w14:textId="77777777" w:rsidR="00361919" w:rsidRDefault="00361919" w:rsidP="00361919">
            <w:pPr>
              <w:jc w:val="center"/>
            </w:pPr>
            <w:r>
              <w:t>10,1</w:t>
            </w:r>
          </w:p>
        </w:tc>
        <w:tc>
          <w:tcPr>
            <w:tcW w:w="1396" w:type="dxa"/>
          </w:tcPr>
          <w:p w14:paraId="3DC70811" w14:textId="77777777" w:rsidR="00361919" w:rsidRDefault="00361919" w:rsidP="00361919">
            <w:pPr>
              <w:jc w:val="center"/>
            </w:pPr>
            <w:r>
              <w:t>7,7</w:t>
            </w:r>
          </w:p>
        </w:tc>
        <w:tc>
          <w:tcPr>
            <w:tcW w:w="1396" w:type="dxa"/>
          </w:tcPr>
          <w:p w14:paraId="178D404E" w14:textId="77777777" w:rsidR="00361919" w:rsidRDefault="00361919" w:rsidP="00361919">
            <w:pPr>
              <w:jc w:val="center"/>
            </w:pPr>
            <w:r>
              <w:t>4,4</w:t>
            </w:r>
          </w:p>
        </w:tc>
        <w:tc>
          <w:tcPr>
            <w:tcW w:w="1396" w:type="dxa"/>
          </w:tcPr>
          <w:p w14:paraId="20E8B8CB" w14:textId="77777777" w:rsidR="00361919" w:rsidRDefault="00361919" w:rsidP="00361919">
            <w:pPr>
              <w:jc w:val="center"/>
            </w:pPr>
            <w:r>
              <w:t>0</w:t>
            </w:r>
          </w:p>
        </w:tc>
      </w:tr>
      <w:tr w:rsidR="00361919" w14:paraId="4F51765A" w14:textId="77777777">
        <w:tc>
          <w:tcPr>
            <w:tcW w:w="1630" w:type="dxa"/>
          </w:tcPr>
          <w:p w14:paraId="52A18C92" w14:textId="77777777" w:rsidR="00361919" w:rsidRDefault="00361919" w:rsidP="00361919">
            <w:r>
              <w:t>v in m/s</w:t>
            </w:r>
          </w:p>
        </w:tc>
        <w:tc>
          <w:tcPr>
            <w:tcW w:w="1162" w:type="dxa"/>
          </w:tcPr>
          <w:p w14:paraId="1A9AA771" w14:textId="77777777" w:rsidR="00361919" w:rsidRDefault="00361919" w:rsidP="00361919">
            <w:pPr>
              <w:jc w:val="center"/>
            </w:pPr>
            <w:r>
              <w:t>0</w:t>
            </w:r>
          </w:p>
        </w:tc>
        <w:tc>
          <w:tcPr>
            <w:tcW w:w="1396" w:type="dxa"/>
          </w:tcPr>
          <w:p w14:paraId="3A164AD4" w14:textId="77777777" w:rsidR="00361919" w:rsidRDefault="00361919" w:rsidP="00361919">
            <w:pPr>
              <w:jc w:val="center"/>
            </w:pPr>
            <w:r>
              <w:t>0,99</w:t>
            </w:r>
          </w:p>
        </w:tc>
        <w:tc>
          <w:tcPr>
            <w:tcW w:w="1396" w:type="dxa"/>
          </w:tcPr>
          <w:p w14:paraId="04418A60" w14:textId="77777777" w:rsidR="00361919" w:rsidRDefault="00361919" w:rsidP="00361919">
            <w:pPr>
              <w:jc w:val="center"/>
            </w:pPr>
            <w:r>
              <w:t>1,96</w:t>
            </w:r>
          </w:p>
        </w:tc>
        <w:tc>
          <w:tcPr>
            <w:tcW w:w="1396" w:type="dxa"/>
          </w:tcPr>
          <w:p w14:paraId="616632CE" w14:textId="77777777" w:rsidR="00361919" w:rsidRDefault="00361919" w:rsidP="00361919">
            <w:pPr>
              <w:jc w:val="center"/>
            </w:pPr>
            <w:r>
              <w:t>2,94</w:t>
            </w:r>
          </w:p>
        </w:tc>
        <w:tc>
          <w:tcPr>
            <w:tcW w:w="1396" w:type="dxa"/>
          </w:tcPr>
          <w:p w14:paraId="28B7EFF0" w14:textId="77777777" w:rsidR="00361919" w:rsidRDefault="00361919" w:rsidP="00361919">
            <w:pPr>
              <w:jc w:val="center"/>
            </w:pPr>
            <w:r>
              <w:t>3,9</w:t>
            </w:r>
          </w:p>
        </w:tc>
        <w:tc>
          <w:tcPr>
            <w:tcW w:w="1396" w:type="dxa"/>
          </w:tcPr>
          <w:p w14:paraId="337CA1A1" w14:textId="77777777" w:rsidR="00361919" w:rsidRDefault="00361919" w:rsidP="00361919">
            <w:pPr>
              <w:jc w:val="center"/>
            </w:pPr>
            <w:r>
              <w:t>4,9</w:t>
            </w:r>
          </w:p>
        </w:tc>
      </w:tr>
      <w:tr w:rsidR="00361919" w14:paraId="6B544B29" w14:textId="77777777">
        <w:tc>
          <w:tcPr>
            <w:tcW w:w="1630" w:type="dxa"/>
          </w:tcPr>
          <w:p w14:paraId="033644DF" w14:textId="77777777" w:rsidR="00361919" w:rsidRDefault="00361919" w:rsidP="00361919">
            <w:proofErr w:type="spellStart"/>
            <w:r>
              <w:t>E</w:t>
            </w:r>
            <w:r>
              <w:rPr>
                <w:vertAlign w:val="subscript"/>
              </w:rPr>
              <w:t>kin</w:t>
            </w:r>
            <w:proofErr w:type="spellEnd"/>
            <w:r>
              <w:t xml:space="preserve"> in J</w:t>
            </w:r>
          </w:p>
        </w:tc>
        <w:tc>
          <w:tcPr>
            <w:tcW w:w="1162" w:type="dxa"/>
          </w:tcPr>
          <w:p w14:paraId="53FCE13F" w14:textId="77777777" w:rsidR="00361919" w:rsidRDefault="00361919" w:rsidP="00361919">
            <w:pPr>
              <w:jc w:val="center"/>
            </w:pPr>
            <w:r>
              <w:t>0</w:t>
            </w:r>
          </w:p>
        </w:tc>
        <w:tc>
          <w:tcPr>
            <w:tcW w:w="1396" w:type="dxa"/>
          </w:tcPr>
          <w:p w14:paraId="275A1D9C" w14:textId="77777777" w:rsidR="00361919" w:rsidRDefault="00361919" w:rsidP="00361919">
            <w:pPr>
              <w:jc w:val="center"/>
            </w:pPr>
            <w:r>
              <w:t>0,5</w:t>
            </w:r>
          </w:p>
        </w:tc>
        <w:tc>
          <w:tcPr>
            <w:tcW w:w="1396" w:type="dxa"/>
          </w:tcPr>
          <w:p w14:paraId="472EAD7B" w14:textId="77777777" w:rsidR="00361919" w:rsidRDefault="00361919" w:rsidP="00361919">
            <w:pPr>
              <w:jc w:val="center"/>
            </w:pPr>
            <w:r>
              <w:t>1,92</w:t>
            </w:r>
          </w:p>
        </w:tc>
        <w:tc>
          <w:tcPr>
            <w:tcW w:w="1396" w:type="dxa"/>
          </w:tcPr>
          <w:p w14:paraId="64C23048" w14:textId="77777777" w:rsidR="00361919" w:rsidRDefault="00361919" w:rsidP="00361919">
            <w:pPr>
              <w:jc w:val="center"/>
            </w:pPr>
            <w:r>
              <w:t>4,3</w:t>
            </w:r>
          </w:p>
        </w:tc>
        <w:tc>
          <w:tcPr>
            <w:tcW w:w="1396" w:type="dxa"/>
          </w:tcPr>
          <w:p w14:paraId="08C329E1" w14:textId="77777777" w:rsidR="00361919" w:rsidRDefault="00361919" w:rsidP="00361919">
            <w:pPr>
              <w:jc w:val="center"/>
            </w:pPr>
            <w:r>
              <w:t>7,6</w:t>
            </w:r>
          </w:p>
        </w:tc>
        <w:tc>
          <w:tcPr>
            <w:tcW w:w="1396" w:type="dxa"/>
          </w:tcPr>
          <w:p w14:paraId="422A498C" w14:textId="77777777" w:rsidR="00361919" w:rsidRDefault="00361919" w:rsidP="00361919">
            <w:pPr>
              <w:jc w:val="center"/>
            </w:pPr>
            <w:r>
              <w:t>12</w:t>
            </w:r>
          </w:p>
        </w:tc>
      </w:tr>
      <w:tr w:rsidR="00361919" w14:paraId="030D8985" w14:textId="77777777">
        <w:tc>
          <w:tcPr>
            <w:tcW w:w="1630" w:type="dxa"/>
          </w:tcPr>
          <w:p w14:paraId="1BD452CA" w14:textId="77777777" w:rsidR="00361919" w:rsidRDefault="00361919" w:rsidP="00361919">
            <w:proofErr w:type="spellStart"/>
            <w:r>
              <w:t>Epot</w:t>
            </w:r>
            <w:proofErr w:type="spellEnd"/>
            <w:r>
              <w:t xml:space="preserve"> + </w:t>
            </w:r>
            <w:proofErr w:type="spellStart"/>
            <w:r>
              <w:t>Ekin</w:t>
            </w:r>
            <w:proofErr w:type="spellEnd"/>
            <w:r>
              <w:t xml:space="preserve"> in J</w:t>
            </w:r>
          </w:p>
        </w:tc>
        <w:tc>
          <w:tcPr>
            <w:tcW w:w="1162" w:type="dxa"/>
          </w:tcPr>
          <w:p w14:paraId="3B78E2A1" w14:textId="77777777" w:rsidR="00361919" w:rsidRDefault="00361919" w:rsidP="00361919">
            <w:pPr>
              <w:jc w:val="center"/>
            </w:pPr>
            <w:r>
              <w:t>12,1</w:t>
            </w:r>
          </w:p>
        </w:tc>
        <w:tc>
          <w:tcPr>
            <w:tcW w:w="1396" w:type="dxa"/>
          </w:tcPr>
          <w:p w14:paraId="279B0CC3" w14:textId="77777777" w:rsidR="00361919" w:rsidRDefault="00361919" w:rsidP="00361919">
            <w:pPr>
              <w:jc w:val="center"/>
            </w:pPr>
            <w:r>
              <w:t>12,1</w:t>
            </w:r>
          </w:p>
        </w:tc>
        <w:tc>
          <w:tcPr>
            <w:tcW w:w="1396" w:type="dxa"/>
          </w:tcPr>
          <w:p w14:paraId="02455941" w14:textId="77777777" w:rsidR="00361919" w:rsidRDefault="00361919" w:rsidP="00361919">
            <w:pPr>
              <w:jc w:val="center"/>
            </w:pPr>
            <w:r>
              <w:t>12</w:t>
            </w:r>
          </w:p>
        </w:tc>
        <w:tc>
          <w:tcPr>
            <w:tcW w:w="1396" w:type="dxa"/>
          </w:tcPr>
          <w:p w14:paraId="397DBFDF" w14:textId="77777777" w:rsidR="00361919" w:rsidRDefault="00361919" w:rsidP="00361919">
            <w:pPr>
              <w:jc w:val="center"/>
            </w:pPr>
            <w:r>
              <w:t>12</w:t>
            </w:r>
          </w:p>
        </w:tc>
        <w:tc>
          <w:tcPr>
            <w:tcW w:w="1396" w:type="dxa"/>
          </w:tcPr>
          <w:p w14:paraId="28369CC4" w14:textId="77777777" w:rsidR="00361919" w:rsidRDefault="00361919" w:rsidP="00361919">
            <w:pPr>
              <w:jc w:val="center"/>
            </w:pPr>
            <w:r>
              <w:t>12</w:t>
            </w:r>
          </w:p>
        </w:tc>
        <w:tc>
          <w:tcPr>
            <w:tcW w:w="1396" w:type="dxa"/>
          </w:tcPr>
          <w:p w14:paraId="5228D202" w14:textId="77777777" w:rsidR="00361919" w:rsidRDefault="00361919" w:rsidP="00361919">
            <w:pPr>
              <w:jc w:val="center"/>
            </w:pPr>
            <w:r>
              <w:t>12</w:t>
            </w:r>
          </w:p>
        </w:tc>
      </w:tr>
    </w:tbl>
    <w:p w14:paraId="39617148" w14:textId="77777777" w:rsidR="00361919" w:rsidRDefault="00361919" w:rsidP="00361919">
      <w:pPr>
        <w:rPr>
          <w:color w:val="000000"/>
        </w:rPr>
      </w:pPr>
      <w:r>
        <w:br/>
      </w:r>
      <w:bookmarkStart w:id="1682" w:name="m437"/>
      <w:bookmarkEnd w:id="1682"/>
      <w:r w:rsidRPr="00361919">
        <w:rPr>
          <w:rStyle w:val="Nummer"/>
        </w:rPr>
        <w:t xml:space="preserve">437. </w:t>
      </w:r>
      <w:r w:rsidRPr="00361919">
        <w:rPr>
          <w:rStyle w:val="Nummer"/>
        </w:rPr>
        <w:br/>
      </w:r>
      <w:r>
        <w:t>a) Bett und ich selbst</w:t>
      </w:r>
      <w:r>
        <w:br/>
        <w:t>b) Bootssteg und Boot</w:t>
      </w:r>
      <w:r>
        <w:br/>
        <w:t>c) Boot und der, der abspringt</w:t>
      </w:r>
      <w:r>
        <w:br/>
      </w:r>
      <w:r>
        <w:br/>
        <w:t xml:space="preserve">a) </w:t>
      </w:r>
      <w:bookmarkStart w:id="1683" w:name="_Hlt531735518"/>
      <w:bookmarkEnd w:id="1683"/>
      <w:r>
        <w:t>Ich ändere meine Geschwindigkeit, das Bett ändert die Form</w:t>
      </w:r>
      <w:r>
        <w:br/>
        <w:t>b) Das Boot ändert seine Geschwindigkeit</w:t>
      </w:r>
      <w:r>
        <w:br/>
        <w:t>c) Das Boot und der der abspringt, ändern ihre Geschwindigkeit.</w:t>
      </w:r>
      <w:r>
        <w:br/>
      </w:r>
      <w:r>
        <w:br/>
      </w:r>
      <w:bookmarkStart w:id="1684" w:name="_Hlt47792609"/>
      <w:bookmarkStart w:id="1685" w:name="m438"/>
      <w:bookmarkEnd w:id="1684"/>
      <w:r w:rsidRPr="00361919">
        <w:rPr>
          <w:rStyle w:val="Nummer"/>
        </w:rPr>
        <w:t>438.</w:t>
      </w:r>
      <w:r>
        <w:t xml:space="preserve"> </w:t>
      </w:r>
      <w:bookmarkEnd w:id="1685"/>
      <w:r>
        <w:t>Lenken beim Fahrrad:  Kraft zwischen Rad und Straße bewirkt eine Richtungsänderung</w:t>
      </w:r>
      <w:r>
        <w:br/>
        <w:t>Start beim 60m Lauf: Kraft zwischen Schuhen und Laufbahn bewirkt eine Geschwindigkeitsänderung</w:t>
      </w:r>
      <w:r>
        <w:br/>
      </w:r>
      <w:r>
        <w:lastRenderedPageBreak/>
        <w:br/>
      </w:r>
      <w:bookmarkStart w:id="1686" w:name="m439"/>
      <w:bookmarkEnd w:id="1686"/>
      <w:r w:rsidRPr="00361919">
        <w:rPr>
          <w:rStyle w:val="Nummer"/>
        </w:rPr>
        <w:t>439.</w:t>
      </w:r>
      <w:r>
        <w:t xml:space="preserve"> </w:t>
      </w:r>
      <w:r>
        <w:rPr>
          <w:color w:val="000000"/>
        </w:rPr>
        <w:t>Das Teilchen legt in einer Millisekunde rund 25 cm zurück.</w:t>
      </w:r>
    </w:p>
    <w:p w14:paraId="6A43B950" w14:textId="77777777" w:rsidR="00361919" w:rsidRDefault="00361919" w:rsidP="00361919"/>
    <w:p w14:paraId="432920F5" w14:textId="77777777" w:rsidR="00925DA9" w:rsidRDefault="00B42104" w:rsidP="00361919">
      <w:hyperlink r:id="rId367" w:anchor="m439" w:history="1">
        <w:r w:rsidR="00361919">
          <w:rPr>
            <w:rStyle w:val="Hyperlink"/>
          </w:rPr>
          <w:t>voll</w:t>
        </w:r>
        <w:bookmarkStart w:id="1687" w:name="_Hlt220720692"/>
        <w:bookmarkStart w:id="1688" w:name="_Hlt220720608"/>
        <w:bookmarkEnd w:id="1687"/>
        <w:r w:rsidR="00361919">
          <w:rPr>
            <w:rStyle w:val="Hyperlink"/>
          </w:rPr>
          <w:t>s</w:t>
        </w:r>
        <w:bookmarkEnd w:id="1688"/>
        <w:r w:rsidR="00361919">
          <w:rPr>
            <w:rStyle w:val="Hyperlink"/>
          </w:rPr>
          <w:t>t</w:t>
        </w:r>
        <w:bookmarkStart w:id="1689" w:name="_Hlt247084764"/>
        <w:bookmarkEnd w:id="1689"/>
        <w:r w:rsidR="00361919">
          <w:rPr>
            <w:rStyle w:val="Hyperlink"/>
          </w:rPr>
          <w:t>ändige Lösung</w:t>
        </w:r>
      </w:hyperlink>
      <w:bookmarkStart w:id="1690" w:name="_Hlt220720602"/>
      <w:bookmarkEnd w:id="1690"/>
      <w:r w:rsidR="00361919">
        <w:br/>
      </w:r>
      <w:r w:rsidR="00361919">
        <w:br/>
      </w:r>
      <w:bookmarkStart w:id="1691" w:name="m440"/>
      <w:bookmarkEnd w:id="1691"/>
      <w:r w:rsidR="00361919" w:rsidRPr="00361919">
        <w:rPr>
          <w:rStyle w:val="Nummer"/>
        </w:rPr>
        <w:t>440.</w:t>
      </w:r>
      <w:r w:rsidR="00361919">
        <w:t xml:space="preserve"> a) E</w:t>
      </w:r>
      <w:r w:rsidR="00361919">
        <w:rPr>
          <w:vertAlign w:val="subscript"/>
        </w:rPr>
        <w:t>pot1</w:t>
      </w:r>
      <w:r w:rsidR="00361919">
        <w:t xml:space="preserve"> + E</w:t>
      </w:r>
      <w:r w:rsidR="00361919">
        <w:rPr>
          <w:vertAlign w:val="subscript"/>
        </w:rPr>
        <w:t>kin1</w:t>
      </w:r>
      <w:r w:rsidR="00361919">
        <w:t xml:space="preserve"> = E</w:t>
      </w:r>
      <w:r w:rsidR="00361919">
        <w:rPr>
          <w:vertAlign w:val="subscript"/>
        </w:rPr>
        <w:t>kin2</w:t>
      </w:r>
      <w:r w:rsidR="00361919">
        <w:t xml:space="preserve"> (1 = Punkt oben, 2 = Punkt unten)</w:t>
      </w:r>
      <w:r w:rsidR="00361919">
        <w:br/>
        <w:t>v = 10,3 m/s</w:t>
      </w:r>
      <w:r w:rsidR="00361919">
        <w:br/>
        <w:t>b) F = F</w:t>
      </w:r>
      <w:r w:rsidR="00361919">
        <w:rPr>
          <w:vertAlign w:val="subscript"/>
        </w:rPr>
        <w:t>G</w:t>
      </w:r>
      <w:r w:rsidR="00361919">
        <w:t xml:space="preserve"> + F</w:t>
      </w:r>
      <w:r w:rsidR="00361919">
        <w:rPr>
          <w:vertAlign w:val="subscript"/>
        </w:rPr>
        <w:t>R</w:t>
      </w:r>
      <w:r w:rsidR="00361919">
        <w:t>, F</w:t>
      </w:r>
      <w:r w:rsidR="00361919">
        <w:rPr>
          <w:vertAlign w:val="subscript"/>
        </w:rPr>
        <w:t>G</w:t>
      </w:r>
      <w:r w:rsidR="00361919">
        <w:t xml:space="preserve"> = Gewichtskraft, F</w:t>
      </w:r>
      <w:r w:rsidR="00361919">
        <w:rPr>
          <w:vertAlign w:val="subscript"/>
        </w:rPr>
        <w:t>R</w:t>
      </w:r>
      <w:r w:rsidR="00361919">
        <w:t xml:space="preserve"> = Radialkraft</w:t>
      </w:r>
      <w:r w:rsidR="00361919">
        <w:br/>
        <w:t>F = 3,2 kN</w:t>
      </w:r>
      <w:r w:rsidR="00361919">
        <w:br/>
        <w:t>5 fache der Erdbeschleunigung</w:t>
      </w:r>
      <w:r w:rsidR="00361919">
        <w:br/>
      </w:r>
      <w:hyperlink r:id="rId368" w:anchor="m440" w:history="1">
        <w:r w:rsidR="00361919">
          <w:rPr>
            <w:rStyle w:val="Hyperlink"/>
            <w:sz w:val="22"/>
          </w:rPr>
          <w:t>vollständig</w:t>
        </w:r>
        <w:bookmarkStart w:id="1692" w:name="_Hlt59283754"/>
        <w:bookmarkStart w:id="1693" w:name="_Hlt59283295"/>
        <w:bookmarkEnd w:id="1692"/>
        <w:r w:rsidR="00361919">
          <w:rPr>
            <w:rStyle w:val="Hyperlink"/>
            <w:sz w:val="22"/>
          </w:rPr>
          <w:t>e</w:t>
        </w:r>
        <w:bookmarkEnd w:id="1693"/>
        <w:r w:rsidR="00361919">
          <w:rPr>
            <w:rStyle w:val="Hyperlink"/>
            <w:sz w:val="22"/>
          </w:rPr>
          <w:t xml:space="preserve"> Lösung</w:t>
        </w:r>
        <w:r w:rsidR="00361919">
          <w:rPr>
            <w:rStyle w:val="Hyperlink"/>
            <w:sz w:val="22"/>
          </w:rPr>
          <w:br/>
        </w:r>
      </w:hyperlink>
      <w:r w:rsidR="00361919">
        <w:br/>
      </w:r>
      <w:bookmarkStart w:id="1694" w:name="m441"/>
      <w:bookmarkEnd w:id="1694"/>
      <w:r w:rsidR="00361919" w:rsidRPr="00361919">
        <w:rPr>
          <w:rStyle w:val="Nummer"/>
        </w:rPr>
        <w:t xml:space="preserve">441. </w:t>
      </w:r>
      <w:r w:rsidR="00361919">
        <w:t>a)</w:t>
      </w:r>
      <w:r w:rsidR="00361919" w:rsidRPr="00361919">
        <w:rPr>
          <w:rStyle w:val="Nummer"/>
        </w:rPr>
        <w:t xml:space="preserve"> </w:t>
      </w:r>
      <w:r w:rsidR="00361919">
        <w:t xml:space="preserve"> </w:t>
      </w:r>
      <w:proofErr w:type="spellStart"/>
      <w:r w:rsidR="00361919">
        <w:t>E</w:t>
      </w:r>
      <w:r w:rsidR="00361919">
        <w:rPr>
          <w:vertAlign w:val="subscript"/>
        </w:rPr>
        <w:t>pot</w:t>
      </w:r>
      <w:proofErr w:type="spellEnd"/>
      <w:r w:rsidR="00361919">
        <w:t xml:space="preserve"> = </w:t>
      </w:r>
      <w:proofErr w:type="spellStart"/>
      <w:r w:rsidR="00361919">
        <w:t>E</w:t>
      </w:r>
      <w:r w:rsidR="00361919">
        <w:rPr>
          <w:vertAlign w:val="subscript"/>
        </w:rPr>
        <w:t>kin</w:t>
      </w:r>
      <w:proofErr w:type="spellEnd"/>
      <w:r w:rsidR="00361919">
        <w:t xml:space="preserve"> + </w:t>
      </w:r>
      <w:proofErr w:type="spellStart"/>
      <w:r w:rsidR="00361919">
        <w:t>E</w:t>
      </w:r>
      <w:r w:rsidR="00361919">
        <w:rPr>
          <w:vertAlign w:val="subscript"/>
        </w:rPr>
        <w:t>rot</w:t>
      </w:r>
      <w:proofErr w:type="spellEnd"/>
      <w:r w:rsidR="00361919">
        <w:br/>
        <w:t xml:space="preserve">m * g * h = m/s * v² + J/2 * </w:t>
      </w:r>
      <w:r w:rsidR="00361919">
        <w:rPr>
          <w:rFonts w:ascii="Symbol" w:hAnsi="Symbol"/>
        </w:rPr>
        <w:t></w:t>
      </w:r>
      <w:r w:rsidR="00361919">
        <w:t>²</w:t>
      </w:r>
      <w:r w:rsidR="00361919">
        <w:br/>
        <w:t>v = Wurzel (10*g*h / 7)</w:t>
      </w:r>
      <w:r w:rsidR="00361919">
        <w:br/>
      </w:r>
      <w:r w:rsidR="00361919">
        <w:br/>
        <w:t>b) Da ein Vollzylinder ein größeres Trägheitsmoment besitzt, ist die Geschwindigkeit kleiner.</w:t>
      </w:r>
      <w:r w:rsidR="00361919">
        <w:br/>
      </w:r>
      <w:hyperlink r:id="rId369" w:anchor="m441" w:history="1">
        <w:r w:rsidR="00361919">
          <w:rPr>
            <w:rStyle w:val="Hyperlink"/>
            <w:sz w:val="22"/>
          </w:rPr>
          <w:t>vollst</w:t>
        </w:r>
        <w:bookmarkStart w:id="1695" w:name="_Hlt59251642"/>
        <w:bookmarkStart w:id="1696" w:name="_Hlt59251549"/>
        <w:bookmarkEnd w:id="1695"/>
        <w:r w:rsidR="00361919">
          <w:rPr>
            <w:rStyle w:val="Hyperlink"/>
            <w:sz w:val="22"/>
          </w:rPr>
          <w:t>ä</w:t>
        </w:r>
        <w:bookmarkEnd w:id="1696"/>
        <w:r w:rsidR="00361919">
          <w:rPr>
            <w:rStyle w:val="Hyperlink"/>
            <w:sz w:val="22"/>
          </w:rPr>
          <w:t>n</w:t>
        </w:r>
        <w:bookmarkStart w:id="1697" w:name="_Hlt59251266"/>
        <w:r w:rsidR="00361919">
          <w:rPr>
            <w:rStyle w:val="Hyperlink"/>
            <w:sz w:val="22"/>
          </w:rPr>
          <w:t>d</w:t>
        </w:r>
        <w:bookmarkEnd w:id="1697"/>
        <w:r w:rsidR="00361919">
          <w:rPr>
            <w:rStyle w:val="Hyperlink"/>
            <w:sz w:val="22"/>
          </w:rPr>
          <w:t>i</w:t>
        </w:r>
        <w:bookmarkStart w:id="1698" w:name="_Hlt59430202"/>
        <w:bookmarkStart w:id="1699" w:name="_Hlt59430164"/>
        <w:bookmarkEnd w:id="1698"/>
        <w:r w:rsidR="00361919">
          <w:rPr>
            <w:rStyle w:val="Hyperlink"/>
            <w:sz w:val="22"/>
          </w:rPr>
          <w:t>g</w:t>
        </w:r>
        <w:bookmarkEnd w:id="1699"/>
        <w:r w:rsidR="00361919">
          <w:rPr>
            <w:rStyle w:val="Hyperlink"/>
            <w:sz w:val="22"/>
          </w:rPr>
          <w:t xml:space="preserve">e </w:t>
        </w:r>
        <w:bookmarkStart w:id="1700" w:name="_Hlt59352449"/>
        <w:bookmarkEnd w:id="1700"/>
        <w:r w:rsidR="00361919">
          <w:rPr>
            <w:rStyle w:val="Hyperlink"/>
            <w:sz w:val="22"/>
          </w:rPr>
          <w:t>L</w:t>
        </w:r>
        <w:bookmarkStart w:id="1701" w:name="_Hlt59430140"/>
        <w:r w:rsidR="00361919">
          <w:rPr>
            <w:rStyle w:val="Hyperlink"/>
            <w:sz w:val="22"/>
          </w:rPr>
          <w:t>ö</w:t>
        </w:r>
        <w:bookmarkEnd w:id="1701"/>
        <w:r w:rsidR="00361919">
          <w:rPr>
            <w:rStyle w:val="Hyperlink"/>
            <w:sz w:val="22"/>
          </w:rPr>
          <w:t>sung</w:t>
        </w:r>
      </w:hyperlink>
      <w:bookmarkStart w:id="1702" w:name="_Hlt59251110"/>
      <w:bookmarkEnd w:id="1702"/>
      <w:r w:rsidR="00361919">
        <w:br/>
      </w:r>
      <w:r w:rsidR="00361919">
        <w:br/>
      </w:r>
      <w:bookmarkStart w:id="1703" w:name="m442"/>
      <w:bookmarkEnd w:id="1703"/>
      <w:r w:rsidR="00361919" w:rsidRPr="00361919">
        <w:rPr>
          <w:rStyle w:val="Nummer"/>
        </w:rPr>
        <w:t>442.</w:t>
      </w:r>
      <w:r w:rsidR="00361919">
        <w:t xml:space="preserve"> Der Körper führt eine Kreisbewegung durch, dazu ist eine Radialkraft notwendig. Die ergibt sich aus </w:t>
      </w:r>
    </w:p>
    <w:p w14:paraId="1BE22A40" w14:textId="77777777" w:rsidR="00925DA9" w:rsidRDefault="00925DA9" w:rsidP="00361919">
      <w:r w:rsidRPr="00925DA9">
        <w:rPr>
          <w:position w:val="-24"/>
        </w:rPr>
        <w:object w:dxaOrig="1060" w:dyaOrig="660" w14:anchorId="7B6E8101">
          <v:shape id="_x0000_i1128" type="#_x0000_t75" style="width:53.45pt;height:33.25pt" o:ole="">
            <v:imagedata r:id="rId370" o:title=""/>
          </v:shape>
          <o:OLEObject Type="Embed" ProgID="Equation.DSMT4" ShapeID="_x0000_i1128" DrawAspect="Content" ObjectID="_1731936133" r:id="rId371"/>
        </w:object>
      </w:r>
    </w:p>
    <w:p w14:paraId="4E7BAB85" w14:textId="12E6A8B3" w:rsidR="00361919" w:rsidRDefault="00361919" w:rsidP="00361919">
      <w:r>
        <w:t>ist also von der Geschwindigkeit abhängig. Wird die Geschwindigkeit größer, ist auch eine größere Kraft notwendig, um den Körper auf der Kreisbahn zu halten.</w:t>
      </w:r>
      <w:r>
        <w:br/>
        <w:t>Die Kraft wirkt senkrecht zum Mittelpunkt hin, ist in diesem Fall also die Normalkraft F</w:t>
      </w:r>
      <w:r>
        <w:rPr>
          <w:vertAlign w:val="subscript"/>
        </w:rPr>
        <w:t>H</w:t>
      </w:r>
      <w:r>
        <w:t>. Die wird durch die Gewichtskraft aufgebracht und wird beim Herabgleiten immer kleiner (die Fläche neigt sich ja immer mehr).</w:t>
      </w:r>
      <w:r>
        <w:br/>
        <w:t>Ist nun die Normalkraft nicht mehr ausreichend, um die Radialkraft aufzubringen (also Radialkraft wird größer als die Normalkraft), kann der Körper die Kreisbahn nicht mehr halten, der Radius der Bewegung wird größer, der Körper hebt ab.</w:t>
      </w:r>
      <w:r>
        <w:br/>
        <w:t xml:space="preserve">Die Geschwindigkeit des Körpers berechnet sich aus der Geschwindigkeit des freien Falls. Der Weg ist dabei die Differenz R-h. </w:t>
      </w:r>
      <w:r>
        <w:br/>
      </w:r>
      <w:r>
        <w:br/>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361919" w14:paraId="655B0E91" w14:textId="77777777">
        <w:tc>
          <w:tcPr>
            <w:tcW w:w="4886" w:type="dxa"/>
          </w:tcPr>
          <w:p w14:paraId="796FF816" w14:textId="77777777" w:rsidR="00361919" w:rsidRDefault="00361919" w:rsidP="00361919">
            <w:r>
              <w:rPr>
                <w:position w:val="-94"/>
              </w:rPr>
              <w:object w:dxaOrig="3000" w:dyaOrig="2000" w14:anchorId="5957F960">
                <v:shape id="_x0000_i1129" type="#_x0000_t75" style="width:150pt;height:99.8pt" o:ole="" fillcolor="window">
                  <v:imagedata r:id="rId372" o:title=""/>
                </v:shape>
                <o:OLEObject Type="Embed" ProgID="Equation.3" ShapeID="_x0000_i1129" DrawAspect="Content" ObjectID="_1731936134" r:id="rId373"/>
              </w:object>
            </w:r>
          </w:p>
        </w:tc>
        <w:tc>
          <w:tcPr>
            <w:tcW w:w="4886" w:type="dxa"/>
          </w:tcPr>
          <w:p w14:paraId="578D5DF9" w14:textId="77777777" w:rsidR="00361919" w:rsidRDefault="00B42104" w:rsidP="00361919">
            <w:r>
              <w:pict w14:anchorId="1F06B503">
                <v:shape id="_x0000_i1130" type="#_x0000_t75" style="width:121.65pt;height:102.55pt" fillcolor="window">
                  <v:imagedata r:id="rId374" o:title="lsm442"/>
                </v:shape>
              </w:pict>
            </w:r>
          </w:p>
        </w:tc>
      </w:tr>
    </w:tbl>
    <w:p w14:paraId="714ACD34" w14:textId="77777777" w:rsidR="00361919" w:rsidRDefault="00361919" w:rsidP="00361919">
      <w:bookmarkStart w:id="1704" w:name="_Hlt85068086"/>
      <w:bookmarkStart w:id="1705" w:name="m443"/>
      <w:bookmarkEnd w:id="1704"/>
      <w:r w:rsidRPr="00361919">
        <w:rPr>
          <w:rStyle w:val="Nummer"/>
        </w:rPr>
        <w:t>443.</w:t>
      </w:r>
      <w:bookmarkEnd w:id="1705"/>
      <w:r w:rsidRPr="00361919">
        <w:rPr>
          <w:rStyle w:val="Nummer"/>
        </w:rPr>
        <w:t xml:space="preserve"> </w:t>
      </w:r>
      <w:r w:rsidRPr="00361919">
        <w:rPr>
          <w:rStyle w:val="Nummer"/>
        </w:rPr>
        <w:br/>
      </w:r>
      <w:r>
        <w:t>Wandstärke = 2 mm</w:t>
      </w:r>
      <w:r>
        <w:br/>
      </w:r>
      <w:hyperlink r:id="rId375" w:anchor="m443" w:history="1">
        <w:r>
          <w:rPr>
            <w:rStyle w:val="Hyperlink"/>
            <w:sz w:val="22"/>
          </w:rPr>
          <w:t>voll</w:t>
        </w:r>
        <w:bookmarkStart w:id="1706" w:name="_Hlt54500321"/>
        <w:bookmarkEnd w:id="1706"/>
        <w:r>
          <w:rPr>
            <w:rStyle w:val="Hyperlink"/>
            <w:sz w:val="22"/>
          </w:rPr>
          <w:t>ständig</w:t>
        </w:r>
        <w:bookmarkStart w:id="1707" w:name="_Hlt6469338"/>
        <w:r>
          <w:rPr>
            <w:rStyle w:val="Hyperlink"/>
            <w:sz w:val="22"/>
          </w:rPr>
          <w:t>e</w:t>
        </w:r>
        <w:bookmarkEnd w:id="1707"/>
        <w:r>
          <w:rPr>
            <w:rStyle w:val="Hyperlink"/>
            <w:sz w:val="22"/>
          </w:rPr>
          <w:t xml:space="preserve"> Lösung</w:t>
        </w:r>
      </w:hyperlink>
      <w:r>
        <w:br/>
      </w:r>
    </w:p>
    <w:p w14:paraId="5DAF3FBF" w14:textId="77777777" w:rsidR="00361919" w:rsidRDefault="00361919" w:rsidP="00361919">
      <w:bookmarkStart w:id="1708" w:name="m444"/>
      <w:r w:rsidRPr="00361919">
        <w:rPr>
          <w:rStyle w:val="Nummer"/>
        </w:rPr>
        <w:t>444.</w:t>
      </w:r>
      <w:r>
        <w:t xml:space="preserve"> </w:t>
      </w:r>
      <w:bookmarkEnd w:id="1708"/>
      <w:r>
        <w:t>c) Sie bewegen sich beide zum Luftstrom hin, also in Richtung Mitte.</w:t>
      </w:r>
      <w:r>
        <w:br/>
        <w:t>In einer Strömung ist der Druck immer kleiner als außerhalb der Strömung. Damit werden beide Kerzenflammen durch den äußeren Luftdruck in die Mitte gedrückt.</w:t>
      </w:r>
      <w:r>
        <w:br/>
      </w:r>
      <w:bookmarkStart w:id="1709" w:name="_Hlt61702337"/>
      <w:bookmarkEnd w:id="1709"/>
    </w:p>
    <w:p w14:paraId="272D65F8" w14:textId="6341CC1E" w:rsidR="00361919" w:rsidRDefault="00361919" w:rsidP="00361919">
      <w:bookmarkStart w:id="1710" w:name="m445"/>
      <w:r w:rsidRPr="00361919">
        <w:rPr>
          <w:rStyle w:val="Nummer"/>
        </w:rPr>
        <w:lastRenderedPageBreak/>
        <w:t>445</w:t>
      </w:r>
      <w:r>
        <w:t xml:space="preserve">. </w:t>
      </w:r>
      <w:bookmarkEnd w:id="1710"/>
      <w:r>
        <w:t>a) Energiehaltungssatz</w:t>
      </w:r>
      <w:r>
        <w:br/>
        <w:t>Beschleunigung 2,45 m/s²</w:t>
      </w:r>
      <w:r>
        <w:br/>
        <w:t>Zeit 2,86 s</w:t>
      </w:r>
      <w:r>
        <w:br/>
      </w:r>
      <w:r>
        <w:br/>
        <w:t>b) Ein Teil der potenziellen Energie wird in Reibungsarbeit (Wärme) umgewandelt</w:t>
      </w:r>
      <w:r>
        <w:br/>
        <w:t>Beschleunigung 0,55 m/s²</w:t>
      </w:r>
      <w:r>
        <w:br/>
        <w:t>Zeit 6,04 s</w:t>
      </w:r>
      <w:r>
        <w:br/>
      </w:r>
      <w:r>
        <w:br/>
        <w:t>c) Potenzielle Energie wird in Bewegungs- und Rotationsenergie umgewandelt</w:t>
      </w:r>
      <w:r>
        <w:br/>
        <w:t>Beschleunigung 1,75 m/s²</w:t>
      </w:r>
      <w:r>
        <w:br/>
        <w:t>Zeit 3,38 s</w:t>
      </w:r>
      <w:r>
        <w:br/>
      </w:r>
      <w:r>
        <w:br/>
        <w:t xml:space="preserve">d) </w:t>
      </w:r>
      <w:bookmarkStart w:id="1711" w:name="_Hlt5801850"/>
      <w:bookmarkEnd w:id="1711"/>
      <w:r>
        <w:t>Beschleunigung 1,64 m/s²</w:t>
      </w:r>
      <w:r>
        <w:br/>
        <w:t>Zeit 3,5 s</w:t>
      </w:r>
      <w:r>
        <w:br/>
      </w:r>
      <w:r>
        <w:br/>
      </w:r>
      <w:hyperlink r:id="rId376" w:anchor="m445" w:history="1">
        <w:r>
          <w:rPr>
            <w:rStyle w:val="Hyperlink"/>
            <w:sz w:val="22"/>
          </w:rPr>
          <w:t>volls</w:t>
        </w:r>
        <w:bookmarkStart w:id="1712" w:name="_Hlt59430238"/>
        <w:bookmarkStart w:id="1713" w:name="_Hlt59430218"/>
        <w:bookmarkEnd w:id="1712"/>
        <w:r>
          <w:rPr>
            <w:rStyle w:val="Hyperlink"/>
            <w:sz w:val="22"/>
          </w:rPr>
          <w:t>t</w:t>
        </w:r>
        <w:bookmarkStart w:id="1714" w:name="_Hlt6100534"/>
        <w:bookmarkStart w:id="1715" w:name="_Hlt5804520"/>
        <w:bookmarkEnd w:id="1713"/>
        <w:bookmarkEnd w:id="1714"/>
        <w:r>
          <w:rPr>
            <w:rStyle w:val="Hyperlink"/>
            <w:sz w:val="22"/>
          </w:rPr>
          <w:t>ä</w:t>
        </w:r>
        <w:bookmarkStart w:id="1716" w:name="_Hlt5802872"/>
        <w:bookmarkStart w:id="1717" w:name="_Hlt5802866"/>
        <w:bookmarkEnd w:id="1715"/>
        <w:bookmarkEnd w:id="1716"/>
        <w:r>
          <w:rPr>
            <w:rStyle w:val="Hyperlink"/>
            <w:sz w:val="22"/>
          </w:rPr>
          <w:t>n</w:t>
        </w:r>
        <w:bookmarkStart w:id="1718" w:name="_Hlt92951121"/>
        <w:bookmarkStart w:id="1719" w:name="_Hlt92951094"/>
        <w:bookmarkEnd w:id="1717"/>
        <w:bookmarkEnd w:id="1718"/>
        <w:r>
          <w:rPr>
            <w:rStyle w:val="Hyperlink"/>
            <w:sz w:val="22"/>
          </w:rPr>
          <w:t>d</w:t>
        </w:r>
        <w:bookmarkEnd w:id="1719"/>
        <w:r>
          <w:rPr>
            <w:rStyle w:val="Hyperlink"/>
            <w:sz w:val="22"/>
          </w:rPr>
          <w:t>ig</w:t>
        </w:r>
        <w:bookmarkStart w:id="1720" w:name="_Hlt7583294"/>
        <w:r>
          <w:rPr>
            <w:rStyle w:val="Hyperlink"/>
            <w:sz w:val="22"/>
          </w:rPr>
          <w:t>e</w:t>
        </w:r>
        <w:bookmarkEnd w:id="1720"/>
        <w:r>
          <w:rPr>
            <w:rStyle w:val="Hyperlink"/>
            <w:sz w:val="22"/>
          </w:rPr>
          <w:t xml:space="preserve"> </w:t>
        </w:r>
        <w:bookmarkStart w:id="1721" w:name="_Hlt92951073"/>
        <w:bookmarkEnd w:id="1721"/>
        <w:r>
          <w:rPr>
            <w:rStyle w:val="Hyperlink"/>
            <w:sz w:val="22"/>
          </w:rPr>
          <w:t>Lösung</w:t>
        </w:r>
        <w:r>
          <w:rPr>
            <w:rStyle w:val="Hyperlink"/>
            <w:sz w:val="22"/>
          </w:rPr>
          <w:br/>
        </w:r>
      </w:hyperlink>
      <w:bookmarkStart w:id="1722" w:name="_Hlt5802858"/>
      <w:bookmarkEnd w:id="1722"/>
      <w:r>
        <w:br/>
      </w:r>
      <w:bookmarkStart w:id="1723" w:name="m446"/>
      <w:bookmarkEnd w:id="1723"/>
      <w:r w:rsidRPr="00361919">
        <w:rPr>
          <w:rStyle w:val="Nummer"/>
        </w:rPr>
        <w:t>446.</w:t>
      </w:r>
      <w:r>
        <w:t xml:space="preserve"> An der Rolle wirken zwei Kräfte: ein in Richtung von Seil b und eine in Richtung von Seil c. Diese Kräfte sind gleich groß.</w:t>
      </w:r>
      <w:r w:rsidR="00101FB0">
        <w:t xml:space="preserve"> </w:t>
      </w:r>
      <w:r>
        <w:t xml:space="preserve">(Kraft = Gegenkraft) Die resultierende Kraft wirkt genau in Richtung des Auslegers. D.h. die Kraft am Ausleger wirkt weder nach oben noch nach </w:t>
      </w:r>
      <w:r w:rsidR="00101FB0">
        <w:t>unten,</w:t>
      </w:r>
      <w:r>
        <w:t xml:space="preserve"> sondern auf den Kran selbst.</w:t>
      </w:r>
    </w:p>
    <w:p w14:paraId="13AD9DEF" w14:textId="77777777" w:rsidR="00361919" w:rsidRDefault="00361919" w:rsidP="00361919">
      <w:r>
        <w:t xml:space="preserve">Es passiert nichts! </w:t>
      </w:r>
      <w:r>
        <w:br/>
      </w:r>
      <w:r>
        <w:br/>
      </w:r>
      <w:bookmarkStart w:id="1724" w:name="m447"/>
      <w:bookmarkEnd w:id="1724"/>
      <w:r w:rsidRPr="00361919">
        <w:rPr>
          <w:rStyle w:val="Nummer"/>
        </w:rPr>
        <w:t>447.</w:t>
      </w:r>
      <w:r>
        <w:t xml:space="preserve"> a) Der gesamte Bremsweg beträgt 29,5 m.</w:t>
      </w:r>
      <w:r>
        <w:br/>
        <w:t>b) Der Bremsweg ist 39,5 m lang.</w:t>
      </w:r>
    </w:p>
    <w:p w14:paraId="06908E34" w14:textId="77777777" w:rsidR="00361919" w:rsidRDefault="00361919" w:rsidP="00361919">
      <w:r>
        <w:t>c) Der Bremsweg ist bei doppelter Geschwindigkeit 98,1 m lang.</w:t>
      </w:r>
      <w:r>
        <w:br/>
      </w:r>
      <w:hyperlink r:id="rId377" w:anchor="m447" w:history="1">
        <w:r>
          <w:rPr>
            <w:rStyle w:val="Hyperlink"/>
            <w:sz w:val="22"/>
          </w:rPr>
          <w:t>vollst</w:t>
        </w:r>
        <w:bookmarkStart w:id="1725" w:name="_Hlt246663570"/>
        <w:bookmarkEnd w:id="1725"/>
        <w:r>
          <w:rPr>
            <w:rStyle w:val="Hyperlink"/>
            <w:sz w:val="22"/>
          </w:rPr>
          <w:t>ä</w:t>
        </w:r>
        <w:bookmarkStart w:id="1726" w:name="_Hlt50813194"/>
        <w:bookmarkStart w:id="1727" w:name="_Hlt50813178"/>
        <w:bookmarkEnd w:id="1726"/>
        <w:r>
          <w:rPr>
            <w:rStyle w:val="Hyperlink"/>
            <w:sz w:val="22"/>
          </w:rPr>
          <w:t>n</w:t>
        </w:r>
        <w:bookmarkEnd w:id="1727"/>
        <w:r>
          <w:rPr>
            <w:rStyle w:val="Hyperlink"/>
            <w:sz w:val="22"/>
          </w:rPr>
          <w:t>dig</w:t>
        </w:r>
        <w:bookmarkStart w:id="1728" w:name="_Hlt7583400"/>
        <w:bookmarkEnd w:id="1728"/>
        <w:r>
          <w:rPr>
            <w:rStyle w:val="Hyperlink"/>
            <w:sz w:val="22"/>
          </w:rPr>
          <w:t>e Lösung</w:t>
        </w:r>
      </w:hyperlink>
      <w:r>
        <w:br/>
      </w:r>
      <w:r>
        <w:br/>
      </w:r>
      <w:bookmarkStart w:id="1729" w:name="m448"/>
      <w:bookmarkEnd w:id="1729"/>
      <w:r w:rsidRPr="00361919">
        <w:rPr>
          <w:rStyle w:val="Nummer"/>
        </w:rPr>
        <w:t>448.</w:t>
      </w:r>
      <w:r>
        <w:br/>
        <w:t>a) Bewegt sich der Aufzug gleichförmig, wirken im Aufzug keine zusätzlichen Trägheitskräfte. Ohne die Beobachtung der Umgebung   könnte eine Person im Innern nicht unterscheiden, ob der Aufzug in Ruhe ist oder sich gleichförmig bewegt.</w:t>
      </w:r>
      <w:r>
        <w:br/>
        <w:t xml:space="preserve">Der Körper würde die gleiche </w:t>
      </w:r>
      <w:proofErr w:type="spellStart"/>
      <w:r>
        <w:t>Fallzeit</w:t>
      </w:r>
      <w:proofErr w:type="spellEnd"/>
      <w:r>
        <w:t xml:space="preserve"> haben wie im ruhenden Aufzug, nämlich die Zeit des freien Falls.</w:t>
      </w:r>
      <w:r>
        <w:br/>
        <w:t xml:space="preserve">b) Würde der Aufzug mit g fallen, fallen Aufzug und Körper mit der gleichen Beschleunigung.  Beide Körper steigern ihre Geschwindigkeit im gleichen Maße. Damit erreicht in diesem Fall der Körper niemals den Boden, die </w:t>
      </w:r>
      <w:proofErr w:type="spellStart"/>
      <w:r>
        <w:t>Fallzeit</w:t>
      </w:r>
      <w:proofErr w:type="spellEnd"/>
      <w:r>
        <w:t xml:space="preserve"> ist unendlich groß. </w:t>
      </w:r>
      <w:r>
        <w:br/>
        <w:t xml:space="preserve">Bewegt sich der Aufzug mit a&lt;g, liegt die </w:t>
      </w:r>
      <w:proofErr w:type="spellStart"/>
      <w:r>
        <w:t>Fallzeit</w:t>
      </w:r>
      <w:proofErr w:type="spellEnd"/>
      <w:r>
        <w:t xml:space="preserve"> zwischen der Zeit des freien Falls und der unendlichen </w:t>
      </w:r>
      <w:proofErr w:type="spellStart"/>
      <w:r>
        <w:t>Fallzeit</w:t>
      </w:r>
      <w:proofErr w:type="spellEnd"/>
      <w:r>
        <w:t xml:space="preserve">. Der Körper hat also eine größere </w:t>
      </w:r>
      <w:proofErr w:type="spellStart"/>
      <w:r>
        <w:t>Fallzeit</w:t>
      </w:r>
      <w:proofErr w:type="spellEnd"/>
      <w:r>
        <w:t>.</w:t>
      </w:r>
      <w:r>
        <w:br/>
        <w:t xml:space="preserve">c) Ist a&gt;g, verlässt der Körper die Decke nicht, er fällt gar nicht.  </w:t>
      </w:r>
      <w:r>
        <w:br/>
      </w:r>
      <w:r>
        <w:br/>
      </w:r>
      <w:bookmarkStart w:id="1730" w:name="m449"/>
      <w:bookmarkEnd w:id="1730"/>
      <w:r w:rsidRPr="00361919">
        <w:rPr>
          <w:rStyle w:val="Nummer"/>
        </w:rPr>
        <w:t>449.</w:t>
      </w:r>
      <w:r>
        <w:t xml:space="preserve"> </w:t>
      </w:r>
      <w:r>
        <w:br/>
        <w:t xml:space="preserve">a) Die kinetische Energie des ausfließenden Wassers ist gleich der potenziellen Energie vom Wasserspiegel H bis zur Ausflussöffnung in Höhe s. </w:t>
      </w:r>
    </w:p>
    <w:p w14:paraId="72AC1317" w14:textId="77777777" w:rsidR="00361919" w:rsidRDefault="00361919" w:rsidP="00361919">
      <w:r>
        <w:rPr>
          <w:position w:val="-66"/>
        </w:rPr>
        <w:object w:dxaOrig="2120" w:dyaOrig="1440" w14:anchorId="5F5B0576">
          <v:shape id="_x0000_i1131" type="#_x0000_t75" style="width:105.8pt;height:1in" o:ole="" fillcolor="window">
            <v:imagedata r:id="rId378" o:title=""/>
          </v:shape>
          <o:OLEObject Type="Embed" ProgID="Equation.3" ShapeID="_x0000_i1131" DrawAspect="Content" ObjectID="_1731936135" r:id="rId379"/>
        </w:object>
      </w:r>
    </w:p>
    <w:p w14:paraId="4E654E05" w14:textId="77777777" w:rsidR="00361919" w:rsidRDefault="00361919" w:rsidP="00361919">
      <w:r>
        <w:t>Diese Geschwindigkeit entspricht der Geschwindigkeit, die ein Körper hätte, wenn er aus der Höhe</w:t>
      </w:r>
      <w:r>
        <w:br/>
        <w:t>(H – s) frei fallen würde.</w:t>
      </w:r>
      <w:r>
        <w:br/>
      </w:r>
      <w:r>
        <w:br/>
      </w:r>
      <w:r>
        <w:lastRenderedPageBreak/>
        <w:t>b) Die Gleichung der Ausflussparabel ist die Gleichung für einen waagerechten Wurf mit der Anfangshöhe s und der Abwurfgeschwindigkeit aus a).</w:t>
      </w:r>
      <w:r>
        <w:br/>
      </w:r>
      <w:r>
        <w:rPr>
          <w:position w:val="-98"/>
        </w:rPr>
        <w:object w:dxaOrig="2600" w:dyaOrig="2079" w14:anchorId="41ED63BF">
          <v:shape id="_x0000_i1132" type="#_x0000_t75" style="width:129.8pt;height:104.2pt" o:ole="" fillcolor="window">
            <v:imagedata r:id="rId380" o:title=""/>
          </v:shape>
          <o:OLEObject Type="Embed" ProgID="Equation.3" ShapeID="_x0000_i1132" DrawAspect="Content" ObjectID="_1731936136" r:id="rId381"/>
        </w:object>
      </w:r>
    </w:p>
    <w:p w14:paraId="1F6EE89D" w14:textId="77777777" w:rsidR="00361919" w:rsidRDefault="00361919" w:rsidP="00361919"/>
    <w:p w14:paraId="7CDE9DDB" w14:textId="77777777" w:rsidR="00361919" w:rsidRDefault="00361919" w:rsidP="00361919">
      <w:r>
        <w:t>c) Die Gleichung für die Wurfparabel wird zur Berechnung der Wurfweite benutzt. Der Wasserstrahl erreicht den Boden bei y = 0. Dann ist w = x.</w:t>
      </w:r>
    </w:p>
    <w:p w14:paraId="035ADE10" w14:textId="77777777" w:rsidR="00361919" w:rsidRDefault="00361919" w:rsidP="00361919">
      <w:r>
        <w:rPr>
          <w:position w:val="-68"/>
        </w:rPr>
        <w:object w:dxaOrig="2079" w:dyaOrig="1680" w14:anchorId="4B187519">
          <v:shape id="_x0000_i1133" type="#_x0000_t75" style="width:104.2pt;height:84pt" o:ole="" fillcolor="window">
            <v:imagedata r:id="rId382" o:title=""/>
          </v:shape>
          <o:OLEObject Type="Embed" ProgID="Equation.3" ShapeID="_x0000_i1133" DrawAspect="Content" ObjectID="_1731936137" r:id="rId383"/>
        </w:object>
      </w:r>
    </w:p>
    <w:p w14:paraId="5005B6E5" w14:textId="77777777" w:rsidR="00361919" w:rsidRDefault="00361919" w:rsidP="00361919"/>
    <w:p w14:paraId="06465A0B" w14:textId="77777777" w:rsidR="00361919" w:rsidRDefault="00361919" w:rsidP="00361919">
      <w:r>
        <w:t>d) Es soll gezeigt werden, dass w für s = ½ H maximal wird. Das Maximum der Wurfweite liegt vor, wenn die 1. Ableitung der Wurfweite den Wert 0 hat.</w:t>
      </w:r>
    </w:p>
    <w:p w14:paraId="53F90C38" w14:textId="77777777" w:rsidR="0057576A" w:rsidRDefault="00361919" w:rsidP="00361919">
      <w:pPr>
        <w:suppressAutoHyphens/>
      </w:pPr>
      <w:r>
        <w:rPr>
          <w:position w:val="-146"/>
        </w:rPr>
        <w:object w:dxaOrig="1760" w:dyaOrig="3040" w14:anchorId="04510A57">
          <v:shape id="_x0000_i1134" type="#_x0000_t75" style="width:87.8pt;height:151.65pt" o:ole="" fillcolor="window">
            <v:imagedata r:id="rId384" o:title=""/>
          </v:shape>
          <o:OLEObject Type="Embed" ProgID="Equation.3" ShapeID="_x0000_i1134" DrawAspect="Content" ObjectID="_1731936138" r:id="rId385"/>
        </w:object>
      </w:r>
      <w:r>
        <w:br/>
      </w:r>
      <w:bookmarkStart w:id="1731" w:name="_Hlt11306650"/>
      <w:bookmarkEnd w:id="1731"/>
      <w:r>
        <w:t xml:space="preserve">e) Es gilt s = </w:t>
      </w:r>
      <w:bookmarkStart w:id="1732" w:name="_Hlt11307978"/>
      <w:bookmarkEnd w:id="1732"/>
      <w:r>
        <w:t>H - h und s = h</w:t>
      </w:r>
      <w:r>
        <w:br/>
      </w:r>
      <w:r>
        <w:rPr>
          <w:position w:val="-74"/>
        </w:rPr>
        <w:object w:dxaOrig="2620" w:dyaOrig="1579" w14:anchorId="34065F4F">
          <v:shape id="_x0000_i1135" type="#_x0000_t75" style="width:130.35pt;height:79.65pt" o:ole="" fillcolor="window">
            <v:imagedata r:id="rId386" o:title=""/>
          </v:shape>
          <o:OLEObject Type="Embed" ProgID="Equation.3" ShapeID="_x0000_i1135" DrawAspect="Content" ObjectID="_1731936139" r:id="rId387"/>
        </w:object>
      </w:r>
      <w:r>
        <w:br/>
      </w:r>
      <w:r>
        <w:br/>
      </w:r>
      <w:r>
        <w:br/>
      </w:r>
      <w:bookmarkStart w:id="1733" w:name="m450"/>
      <w:bookmarkEnd w:id="1733"/>
      <w:r w:rsidRPr="00361919">
        <w:rPr>
          <w:rStyle w:val="Nummer"/>
        </w:rPr>
        <w:t>450.</w:t>
      </w:r>
      <w:r>
        <w:t xml:space="preserve"> </w:t>
      </w:r>
      <w:r w:rsidR="0057576A">
        <w:t>Es sind mindestens 177 kg Steine notwendig, damit die Holzkonstruktion untergeht.</w:t>
      </w:r>
    </w:p>
    <w:p w14:paraId="1456B157" w14:textId="77777777" w:rsidR="00635181" w:rsidRDefault="00B42104" w:rsidP="00361919">
      <w:pPr>
        <w:suppressAutoHyphens/>
      </w:pPr>
      <w:hyperlink r:id="rId388" w:anchor="m450" w:history="1">
        <w:r w:rsidR="00635181" w:rsidRPr="00635181">
          <w:rPr>
            <w:rStyle w:val="Hyperlink"/>
            <w:sz w:val="22"/>
          </w:rPr>
          <w:t>vollständige Lösung</w:t>
        </w:r>
      </w:hyperlink>
    </w:p>
    <w:p w14:paraId="5CDE06C8" w14:textId="6E408D03" w:rsidR="00361919" w:rsidRDefault="00361919" w:rsidP="00361919">
      <w:r>
        <w:br/>
      </w:r>
      <w:r w:rsidRPr="00361919">
        <w:rPr>
          <w:rStyle w:val="Nummer"/>
        </w:rPr>
        <w:t>4</w:t>
      </w:r>
      <w:bookmarkStart w:id="1734" w:name="_Hlt85068100"/>
      <w:bookmarkStart w:id="1735" w:name="m451"/>
      <w:bookmarkEnd w:id="1734"/>
      <w:r w:rsidRPr="00361919">
        <w:rPr>
          <w:rStyle w:val="Nummer"/>
        </w:rPr>
        <w:t>5</w:t>
      </w:r>
      <w:bookmarkEnd w:id="1735"/>
      <w:r w:rsidRPr="00361919">
        <w:rPr>
          <w:rStyle w:val="Nummer"/>
        </w:rPr>
        <w:t xml:space="preserve">1. </w:t>
      </w:r>
      <w:bookmarkStart w:id="1736" w:name="_Hlt18995199"/>
      <w:bookmarkStart w:id="1737" w:name="_Hlk258571820"/>
      <w:bookmarkEnd w:id="1736"/>
      <w:r w:rsidRPr="00E84C97">
        <w:t>Ein Tank mit 60 000</w:t>
      </w:r>
      <w:r>
        <w:t xml:space="preserve"> l Fassungsvermögen verdrängen auch 60 000 l Wasser. Dadurch wirkt nach dem Archimedischen Gesetz eine Auftriebskraft, die dem Gewicht der verdrängten Flüssigkeit (Wasser) entspricht. Diese Kraft wirkt nach oben und damit der Gewichtskraft des Tanks entgegen. </w:t>
      </w:r>
    </w:p>
    <w:p w14:paraId="4CB71EFE" w14:textId="77777777" w:rsidR="00361919" w:rsidRDefault="00361919" w:rsidP="00361919">
      <w:r>
        <w:t>Der Tank spürt also seine eigene Gewichtskraft nach unten und die Auftriebskraft durch das verdrängte Wasser nach oben. Die Kraft, die der Tank insgesamt spürt ist die Differenz beider Kräfte:</w:t>
      </w:r>
      <w:bookmarkStart w:id="1738" w:name="_Hlt18997789"/>
    </w:p>
    <w:bookmarkEnd w:id="1737"/>
    <w:p w14:paraId="282CC52D" w14:textId="77777777" w:rsidR="00361919" w:rsidRDefault="00361919" w:rsidP="00361919">
      <w:r>
        <w:lastRenderedPageBreak/>
        <w:t xml:space="preserve"> </w:t>
      </w:r>
      <w:r w:rsidR="006E25EA" w:rsidRPr="00432010">
        <w:rPr>
          <w:position w:val="-126"/>
        </w:rPr>
        <w:object w:dxaOrig="3180" w:dyaOrig="2640" w14:anchorId="738319E9">
          <v:shape id="_x0000_i1136" type="#_x0000_t75" style="width:159.25pt;height:132pt" o:ole="" fillcolor="window">
            <v:imagedata r:id="rId389" o:title=""/>
          </v:shape>
          <o:OLEObject Type="Embed" ProgID="Equation.DSMT4" ShapeID="_x0000_i1136" DrawAspect="Content" ObjectID="_1731936140" r:id="rId390"/>
        </w:object>
      </w:r>
      <w:bookmarkEnd w:id="1738"/>
      <w:r>
        <w:br/>
      </w:r>
      <w:r>
        <w:br/>
      </w:r>
      <w:bookmarkStart w:id="1739" w:name="_Hlk258571891"/>
      <w:r>
        <w:t>Das negative Vorzeichen besagt, dass die Kraft nach oben drückt.</w:t>
      </w:r>
      <w:r>
        <w:br/>
        <w:t>Welcher Masse entspricht das nun?</w:t>
      </w:r>
      <w:bookmarkEnd w:id="1739"/>
      <w:r>
        <w:br/>
      </w:r>
      <w:r w:rsidRPr="0022469E">
        <w:rPr>
          <w:position w:val="-126"/>
        </w:rPr>
        <w:object w:dxaOrig="1460" w:dyaOrig="2700" w14:anchorId="0785F30A">
          <v:shape id="_x0000_i1137" type="#_x0000_t75" style="width:73.65pt;height:135.25pt" o:ole="" fillcolor="window">
            <v:imagedata r:id="rId391" o:title=""/>
          </v:shape>
          <o:OLEObject Type="Embed" ProgID="Equation.DSMT4" ShapeID="_x0000_i1137" DrawAspect="Content" ObjectID="_1731936141" r:id="rId392"/>
        </w:object>
      </w:r>
      <w:r>
        <w:rPr>
          <w:position w:val="-10"/>
        </w:rPr>
        <w:object w:dxaOrig="180" w:dyaOrig="320" w14:anchorId="38C96F9F">
          <v:shape id="_x0000_i1138" type="#_x0000_t75" style="width:9.25pt;height:15.8pt" o:ole="" fillcolor="window">
            <v:imagedata r:id="rId393" o:title=""/>
          </v:shape>
          <o:OLEObject Type="Embed" ProgID="Equation.3" ShapeID="_x0000_i1138" DrawAspect="Content" ObjectID="_1731936142" r:id="rId394"/>
        </w:object>
      </w:r>
      <w:r>
        <w:br/>
      </w:r>
      <w:bookmarkStart w:id="1740" w:name="_Hlk258571924"/>
      <w:r>
        <w:t>Der Tank drückt mit einer Kraft an die Decke, die einer Masse von 12 t entspricht. Falls der Tank nicht ganz gefüllt war, würde diese Kraft den oberen Teil des Tanks zerstören und das Öl fließt aus. Das ist beim letzten großen Hochwasser in Sachsen und Sachsen-Anhalt passiert und hat viele Häuser unbewohnbar gemacht.</w:t>
      </w:r>
      <w:bookmarkEnd w:id="1740"/>
      <w:r>
        <w:br/>
      </w:r>
    </w:p>
    <w:p w14:paraId="58950D16" w14:textId="77777777" w:rsidR="00361919" w:rsidRPr="0075124F" w:rsidRDefault="00361919" w:rsidP="00361919">
      <w:pPr>
        <w:rPr>
          <w:rStyle w:val="Nummer"/>
        </w:rPr>
      </w:pPr>
      <w:r w:rsidRPr="0075124F">
        <w:rPr>
          <w:rStyle w:val="Nummer"/>
        </w:rPr>
        <w:t>4</w:t>
      </w:r>
      <w:bookmarkStart w:id="1741" w:name="m452"/>
      <w:r w:rsidRPr="0075124F">
        <w:rPr>
          <w:rStyle w:val="Nummer"/>
        </w:rPr>
        <w:t>5</w:t>
      </w:r>
      <w:bookmarkEnd w:id="1741"/>
      <w:r w:rsidRPr="0075124F">
        <w:rPr>
          <w:rStyle w:val="Nummer"/>
        </w:rPr>
        <w:t xml:space="preserve">2. </w:t>
      </w:r>
      <w:r w:rsidRPr="0075124F">
        <w:rPr>
          <w:rStyle w:val="Nummer"/>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361919" w14:paraId="0A865488" w14:textId="77777777">
        <w:tc>
          <w:tcPr>
            <w:tcW w:w="4886" w:type="dxa"/>
          </w:tcPr>
          <w:p w14:paraId="6923F89B" w14:textId="77777777" w:rsidR="00361919" w:rsidRDefault="00361919" w:rsidP="00361919">
            <w:r>
              <w:lastRenderedPageBreak/>
              <w:t>c ist richtig</w:t>
            </w:r>
            <w:r>
              <w:br/>
            </w:r>
          </w:p>
          <w:p w14:paraId="24053691" w14:textId="77777777" w:rsidR="00361919" w:rsidRDefault="00361919" w:rsidP="00361919">
            <w:r>
              <w:t xml:space="preserve">Das Problem wurde von Bernoulli als </w:t>
            </w:r>
            <w:r>
              <w:rPr>
                <w:snapToGrid w:val="0"/>
              </w:rPr>
              <w:t>Brachistochrone (</w:t>
            </w:r>
            <w:proofErr w:type="spellStart"/>
            <w:r>
              <w:rPr>
                <w:snapToGrid w:val="0"/>
              </w:rPr>
              <w:t>brachystos</w:t>
            </w:r>
            <w:proofErr w:type="spellEnd"/>
            <w:r>
              <w:rPr>
                <w:snapToGrid w:val="0"/>
              </w:rPr>
              <w:t xml:space="preserve"> = kürzeste, </w:t>
            </w:r>
            <w:proofErr w:type="spellStart"/>
            <w:r>
              <w:rPr>
                <w:snapToGrid w:val="0"/>
              </w:rPr>
              <w:t>chronos</w:t>
            </w:r>
            <w:proofErr w:type="spellEnd"/>
            <w:r>
              <w:rPr>
                <w:snapToGrid w:val="0"/>
              </w:rPr>
              <w:t xml:space="preserve"> = Zeit) eingeführt. Es geht um die Durchschnittsgeschwindigkeit der Kugel. Beschleunigt die Kugel zuerst sehr stark, durchläuft sie den zweiten Abschnitt der Bahn mit einer großen Geschwindigkeit (fast Endgeschwindigkeit). Beschleunigt sie erst zum Schluss, durchläuft sie den vorderen Teil der Bahn sehr langsam.</w:t>
            </w:r>
            <w:r>
              <w:rPr>
                <w:snapToGrid w:val="0"/>
              </w:rPr>
              <w:br/>
            </w:r>
          </w:p>
          <w:p w14:paraId="770B0D7F" w14:textId="77777777" w:rsidR="00361919" w:rsidRDefault="00361919" w:rsidP="00361919"/>
        </w:tc>
        <w:tc>
          <w:tcPr>
            <w:tcW w:w="4886" w:type="dxa"/>
          </w:tcPr>
          <w:p w14:paraId="7E11C382" w14:textId="77777777" w:rsidR="00361919" w:rsidRDefault="00B42104" w:rsidP="00361919">
            <w:r>
              <w:pict w14:anchorId="22CBE7F4">
                <v:shape id="_x0000_i1139" type="#_x0000_t75" style="width:236.75pt;height:389.45pt" fillcolor="window">
                  <v:imagedata r:id="rId395" o:title="lsm452"/>
                </v:shape>
              </w:pict>
            </w:r>
          </w:p>
        </w:tc>
      </w:tr>
    </w:tbl>
    <w:p w14:paraId="5E659416" w14:textId="77777777" w:rsidR="00361919" w:rsidRDefault="00361919" w:rsidP="00361919">
      <w:r>
        <w:br/>
      </w:r>
      <w:r w:rsidRPr="0075124F">
        <w:rPr>
          <w:rStyle w:val="Nummer"/>
        </w:rPr>
        <w:t>4</w:t>
      </w:r>
      <w:bookmarkStart w:id="1742" w:name="m453"/>
      <w:r w:rsidRPr="0075124F">
        <w:rPr>
          <w:rStyle w:val="Nummer"/>
        </w:rPr>
        <w:t>5</w:t>
      </w:r>
      <w:bookmarkEnd w:id="1742"/>
      <w:r w:rsidRPr="0075124F">
        <w:rPr>
          <w:rStyle w:val="Nummer"/>
        </w:rPr>
        <w:t>3.</w:t>
      </w:r>
      <w:r>
        <w:t xml:space="preserve"> </w:t>
      </w:r>
      <w:r>
        <w:br/>
      </w:r>
      <w:r>
        <w:rPr>
          <w:position w:val="-30"/>
        </w:rPr>
        <w:object w:dxaOrig="2940" w:dyaOrig="700" w14:anchorId="038E302B">
          <v:shape id="_x0000_i1140" type="#_x0000_t75" style="width:147.25pt;height:35.45pt" o:ole="" fillcolor="window">
            <v:imagedata r:id="rId396" o:title=""/>
          </v:shape>
          <o:OLEObject Type="Embed" ProgID="Equation.3" ShapeID="_x0000_i1140" DrawAspect="Content" ObjectID="_1731936143" r:id="rId397"/>
        </w:object>
      </w:r>
      <w:r>
        <w:br/>
      </w:r>
      <w:r>
        <w:rPr>
          <w:position w:val="-30"/>
        </w:rPr>
        <w:object w:dxaOrig="2940" w:dyaOrig="700" w14:anchorId="00DAA1C4">
          <v:shape id="_x0000_i1141" type="#_x0000_t75" style="width:147.25pt;height:35.45pt" o:ole="" fillcolor="window">
            <v:imagedata r:id="rId398" o:title=""/>
          </v:shape>
          <o:OLEObject Type="Embed" ProgID="Equation.3" ShapeID="_x0000_i1141" DrawAspect="Content" ObjectID="_1731936144" r:id="rId399"/>
        </w:object>
      </w:r>
      <w:r>
        <w:br/>
      </w:r>
      <w:hyperlink r:id="rId400" w:anchor="m453" w:history="1">
        <w:r>
          <w:rPr>
            <w:rStyle w:val="Hyperlink"/>
            <w:sz w:val="22"/>
          </w:rPr>
          <w:t>vollstä</w:t>
        </w:r>
        <w:bookmarkStart w:id="1743" w:name="_Hlt24894497"/>
        <w:r>
          <w:rPr>
            <w:rStyle w:val="Hyperlink"/>
            <w:sz w:val="22"/>
          </w:rPr>
          <w:t>n</w:t>
        </w:r>
        <w:bookmarkStart w:id="1744" w:name="_Hlt59588742"/>
        <w:bookmarkStart w:id="1745" w:name="_Hlt24892241"/>
        <w:bookmarkEnd w:id="1743"/>
        <w:bookmarkEnd w:id="1744"/>
        <w:r>
          <w:rPr>
            <w:rStyle w:val="Hyperlink"/>
            <w:sz w:val="22"/>
          </w:rPr>
          <w:t>d</w:t>
        </w:r>
        <w:bookmarkEnd w:id="1745"/>
        <w:r>
          <w:rPr>
            <w:rStyle w:val="Hyperlink"/>
            <w:sz w:val="22"/>
          </w:rPr>
          <w:t>i</w:t>
        </w:r>
        <w:bookmarkStart w:id="1746" w:name="_Hlt24894470"/>
        <w:r>
          <w:rPr>
            <w:rStyle w:val="Hyperlink"/>
            <w:sz w:val="22"/>
          </w:rPr>
          <w:t>g</w:t>
        </w:r>
        <w:bookmarkEnd w:id="1746"/>
        <w:r>
          <w:rPr>
            <w:rStyle w:val="Hyperlink"/>
            <w:sz w:val="22"/>
          </w:rPr>
          <w:t>e</w:t>
        </w:r>
        <w:bookmarkStart w:id="1747" w:name="_Hlt24894586"/>
        <w:bookmarkEnd w:id="1747"/>
        <w:r>
          <w:rPr>
            <w:rStyle w:val="Hyperlink"/>
            <w:sz w:val="22"/>
          </w:rPr>
          <w:t xml:space="preserve"> Lösung</w:t>
        </w:r>
      </w:hyperlink>
      <w:r>
        <w:br/>
      </w:r>
      <w:r>
        <w:br/>
      </w:r>
      <w:bookmarkStart w:id="1748" w:name="_Hlt25293305"/>
      <w:bookmarkStart w:id="1749" w:name="m454"/>
      <w:bookmarkEnd w:id="1748"/>
      <w:r w:rsidRPr="0075124F">
        <w:rPr>
          <w:rStyle w:val="Nummer"/>
        </w:rPr>
        <w:t>454.</w:t>
      </w:r>
      <w:r>
        <w:t xml:space="preserve"> </w:t>
      </w:r>
      <w:bookmarkEnd w:id="1749"/>
    </w:p>
    <w:p w14:paraId="79EEF00C" w14:textId="77777777" w:rsidR="00361919" w:rsidRDefault="00361919" w:rsidP="00361919">
      <w:r>
        <w:t xml:space="preserve">Die Geschwindigkeit beträgt 272 m/s. </w:t>
      </w:r>
      <w:r>
        <w:br/>
      </w:r>
      <w:hyperlink r:id="rId401" w:anchor="m454" w:history="1">
        <w:r>
          <w:rPr>
            <w:rStyle w:val="Hyperlink"/>
            <w:sz w:val="22"/>
          </w:rPr>
          <w:t>voll</w:t>
        </w:r>
        <w:bookmarkStart w:id="1750" w:name="_Hlt246994139"/>
        <w:bookmarkStart w:id="1751" w:name="_Hlt27281472"/>
        <w:bookmarkEnd w:id="1750"/>
        <w:r>
          <w:rPr>
            <w:rStyle w:val="Hyperlink"/>
            <w:sz w:val="22"/>
          </w:rPr>
          <w:t>s</w:t>
        </w:r>
        <w:bookmarkEnd w:id="1751"/>
        <w:r>
          <w:rPr>
            <w:rStyle w:val="Hyperlink"/>
            <w:sz w:val="22"/>
          </w:rPr>
          <w:t>tän</w:t>
        </w:r>
        <w:bookmarkStart w:id="1752" w:name="_Hlt25304315"/>
        <w:bookmarkStart w:id="1753" w:name="_Hlt25294587"/>
        <w:bookmarkEnd w:id="1752"/>
        <w:r>
          <w:rPr>
            <w:rStyle w:val="Hyperlink"/>
            <w:sz w:val="22"/>
          </w:rPr>
          <w:t>d</w:t>
        </w:r>
        <w:bookmarkEnd w:id="1753"/>
        <w:r>
          <w:rPr>
            <w:rStyle w:val="Hyperlink"/>
            <w:sz w:val="22"/>
          </w:rPr>
          <w:t>i</w:t>
        </w:r>
        <w:bookmarkStart w:id="1754" w:name="_Hlt61704176"/>
        <w:bookmarkStart w:id="1755" w:name="_Hlt61703430"/>
        <w:bookmarkEnd w:id="1754"/>
        <w:r>
          <w:rPr>
            <w:rStyle w:val="Hyperlink"/>
            <w:sz w:val="22"/>
          </w:rPr>
          <w:t>g</w:t>
        </w:r>
        <w:bookmarkStart w:id="1756" w:name="_Hlt43969945"/>
        <w:bookmarkStart w:id="1757" w:name="_Hlt43969929"/>
        <w:bookmarkEnd w:id="1755"/>
        <w:bookmarkEnd w:id="1756"/>
        <w:r>
          <w:rPr>
            <w:rStyle w:val="Hyperlink"/>
            <w:sz w:val="22"/>
          </w:rPr>
          <w:t>e</w:t>
        </w:r>
        <w:bookmarkEnd w:id="1757"/>
        <w:r>
          <w:rPr>
            <w:rStyle w:val="Hyperlink"/>
            <w:sz w:val="22"/>
          </w:rPr>
          <w:t xml:space="preserve"> Lösung</w:t>
        </w:r>
      </w:hyperlink>
      <w:r>
        <w:br/>
      </w:r>
    </w:p>
    <w:p w14:paraId="5E7BF751" w14:textId="19056CBB" w:rsidR="00361919" w:rsidRDefault="00361919" w:rsidP="00361919">
      <w:r w:rsidRPr="0075124F">
        <w:rPr>
          <w:rStyle w:val="Nummer"/>
        </w:rPr>
        <w:t>4</w:t>
      </w:r>
      <w:bookmarkStart w:id="1758" w:name="_Hlt85068104"/>
      <w:bookmarkStart w:id="1759" w:name="m455"/>
      <w:bookmarkEnd w:id="1758"/>
      <w:r w:rsidRPr="0075124F">
        <w:rPr>
          <w:rStyle w:val="Nummer"/>
        </w:rPr>
        <w:t>5</w:t>
      </w:r>
      <w:bookmarkEnd w:id="1759"/>
      <w:r w:rsidRPr="0075124F">
        <w:rPr>
          <w:rStyle w:val="Nummer"/>
        </w:rPr>
        <w:t>5.</w:t>
      </w:r>
      <w:r>
        <w:t xml:space="preserve"> </w:t>
      </w:r>
      <w:r>
        <w:br/>
        <w:t>Das Schiff hat eine Masse von 20000t.</w:t>
      </w:r>
      <w:r>
        <w:br/>
      </w:r>
      <w:hyperlink r:id="rId402" w:anchor="m455" w:history="1">
        <w:r>
          <w:rPr>
            <w:rStyle w:val="Hyperlink"/>
            <w:sz w:val="22"/>
          </w:rPr>
          <w:t>voll</w:t>
        </w:r>
        <w:bookmarkStart w:id="1760" w:name="_Hlt27361592"/>
        <w:r>
          <w:rPr>
            <w:rStyle w:val="Hyperlink"/>
            <w:sz w:val="22"/>
          </w:rPr>
          <w:t>s</w:t>
        </w:r>
        <w:bookmarkEnd w:id="1760"/>
        <w:r>
          <w:rPr>
            <w:rStyle w:val="Hyperlink"/>
            <w:sz w:val="22"/>
          </w:rPr>
          <w:t>tä</w:t>
        </w:r>
        <w:bookmarkStart w:id="1761" w:name="_Hlt215304695"/>
        <w:bookmarkStart w:id="1762" w:name="_Hlt215304629"/>
        <w:bookmarkEnd w:id="1761"/>
        <w:r>
          <w:rPr>
            <w:rStyle w:val="Hyperlink"/>
            <w:sz w:val="22"/>
          </w:rPr>
          <w:t>n</w:t>
        </w:r>
        <w:bookmarkStart w:id="1763" w:name="_Hlt215304514"/>
        <w:bookmarkStart w:id="1764" w:name="_Hlt27281714"/>
        <w:bookmarkEnd w:id="1762"/>
        <w:bookmarkEnd w:id="1763"/>
        <w:r>
          <w:rPr>
            <w:rStyle w:val="Hyperlink"/>
            <w:sz w:val="22"/>
          </w:rPr>
          <w:t>d</w:t>
        </w:r>
        <w:bookmarkEnd w:id="1764"/>
        <w:r>
          <w:rPr>
            <w:rStyle w:val="Hyperlink"/>
            <w:sz w:val="22"/>
          </w:rPr>
          <w:t>ige Lösung</w:t>
        </w:r>
      </w:hyperlink>
      <w:r>
        <w:br/>
      </w:r>
      <w:r>
        <w:br/>
      </w:r>
      <w:bookmarkStart w:id="1765" w:name="m456"/>
      <w:r w:rsidRPr="0075124F">
        <w:rPr>
          <w:rStyle w:val="Nummer"/>
        </w:rPr>
        <w:t>456</w:t>
      </w:r>
      <w:bookmarkEnd w:id="1765"/>
      <w:r w:rsidRPr="0075124F">
        <w:rPr>
          <w:rStyle w:val="Nummer"/>
        </w:rPr>
        <w:t>.</w:t>
      </w:r>
      <w:r>
        <w:t xml:space="preserve"> Lösung: c) ist richtig, die Schwingungsdauer wird kleiner.</w:t>
      </w:r>
      <w:r>
        <w:br/>
        <w:t xml:space="preserve">Da durch den Menschen der Schwerpunkt der schwingenden Masse nach oben rutscht, verkürzt sich die Länge </w:t>
      </w:r>
      <w:r w:rsidR="00101FB0">
        <w:t>des Pendels</w:t>
      </w:r>
      <w:r>
        <w:t>. Nach der Gleichung für die Schwingungsdauer eines Pendels wird damit die Schwingungsdauer kleiner.</w:t>
      </w:r>
    </w:p>
    <w:p w14:paraId="54CBBB1C" w14:textId="64ADDF7C" w:rsidR="00361919" w:rsidRDefault="00361919" w:rsidP="00361919">
      <w:pPr>
        <w:pStyle w:val="NurText"/>
        <w:rPr>
          <w:rFonts w:ascii="Arial" w:hAnsi="Arial"/>
        </w:rPr>
      </w:pPr>
      <w:r>
        <w:lastRenderedPageBreak/>
        <w:br/>
      </w:r>
      <w:r w:rsidRPr="0075124F">
        <w:rPr>
          <w:rStyle w:val="Nummer"/>
        </w:rPr>
        <w:t>4</w:t>
      </w:r>
      <w:bookmarkStart w:id="1766" w:name="m457"/>
      <w:r w:rsidRPr="0075124F">
        <w:rPr>
          <w:rStyle w:val="Nummer"/>
        </w:rPr>
        <w:t>5</w:t>
      </w:r>
      <w:bookmarkEnd w:id="1766"/>
      <w:r w:rsidRPr="0075124F">
        <w:rPr>
          <w:rStyle w:val="Nummer"/>
        </w:rPr>
        <w:t>7.</w:t>
      </w:r>
      <w:r>
        <w:rPr>
          <w:rFonts w:ascii="Arial" w:hAnsi="Arial"/>
        </w:rPr>
        <w:br/>
      </w:r>
      <w:r>
        <w:rPr>
          <w:rFonts w:ascii="Arial" w:hAnsi="Arial"/>
          <w:snapToGrid w:val="0"/>
        </w:rPr>
        <w:t>Lösung: 64,8 Tage</w:t>
      </w:r>
      <w:r>
        <w:rPr>
          <w:rFonts w:ascii="Arial" w:hAnsi="Arial"/>
          <w:snapToGrid w:val="0"/>
        </w:rPr>
        <w:br/>
      </w:r>
      <w:r>
        <w:rPr>
          <w:rFonts w:ascii="Arial" w:hAnsi="Arial"/>
        </w:rPr>
        <w:t xml:space="preserve">Man nimmt einfach an, </w:t>
      </w:r>
      <w:r w:rsidR="00101FB0">
        <w:rPr>
          <w:rFonts w:ascii="Arial" w:hAnsi="Arial"/>
        </w:rPr>
        <w:t>dass</w:t>
      </w:r>
      <w:r>
        <w:rPr>
          <w:rFonts w:ascii="Arial" w:hAnsi="Arial"/>
        </w:rPr>
        <w:t xml:space="preserve"> der Weg der Erde auf ihrem Weg direkt zu Sonne eine </w:t>
      </w:r>
    </w:p>
    <w:p w14:paraId="26D61576" w14:textId="77777777" w:rsidR="00361919" w:rsidRDefault="00361919" w:rsidP="00361919">
      <w:pPr>
        <w:pStyle w:val="NurText"/>
        <w:rPr>
          <w:rFonts w:ascii="Arial" w:hAnsi="Arial"/>
        </w:rPr>
      </w:pPr>
      <w:r>
        <w:rPr>
          <w:rFonts w:ascii="Arial" w:hAnsi="Arial"/>
        </w:rPr>
        <w:t xml:space="preserve">extrem langgestreckte Ellipse beschreibt. Dadurch ergibt sich als große </w:t>
      </w:r>
    </w:p>
    <w:p w14:paraId="7E02261B" w14:textId="77777777" w:rsidR="00361919" w:rsidRDefault="00361919" w:rsidP="00361919">
      <w:pPr>
        <w:pStyle w:val="NurText"/>
        <w:rPr>
          <w:rFonts w:ascii="Arial" w:hAnsi="Arial"/>
        </w:rPr>
      </w:pPr>
      <w:r>
        <w:rPr>
          <w:rFonts w:ascii="Arial" w:hAnsi="Arial"/>
        </w:rPr>
        <w:t xml:space="preserve">Halbachse für die „fallende“ Erde a*=1/2a, wobei a die große Halbachse der </w:t>
      </w:r>
    </w:p>
    <w:p w14:paraId="337CDCA2" w14:textId="77777777" w:rsidR="00361919" w:rsidRDefault="00361919" w:rsidP="00361919">
      <w:pPr>
        <w:pStyle w:val="NurText"/>
        <w:rPr>
          <w:rFonts w:ascii="Arial" w:hAnsi="Arial"/>
        </w:rPr>
      </w:pPr>
      <w:r>
        <w:rPr>
          <w:rFonts w:ascii="Arial" w:hAnsi="Arial"/>
        </w:rPr>
        <w:t>normalen Erdbahn darstellt. (zugehörige Umlaufzeiten: T, T*)</w:t>
      </w:r>
    </w:p>
    <w:p w14:paraId="58291262" w14:textId="77777777" w:rsidR="00361919" w:rsidRDefault="00361919" w:rsidP="00361919">
      <w:pPr>
        <w:pStyle w:val="NurText"/>
        <w:rPr>
          <w:rFonts w:ascii="Arial" w:hAnsi="Arial"/>
        </w:rPr>
      </w:pPr>
      <w:r>
        <w:rPr>
          <w:rFonts w:ascii="Arial" w:hAnsi="Arial"/>
        </w:rPr>
        <w:t xml:space="preserve">Das 3. Keplergesetz besagt: T²/a3= </w:t>
      </w:r>
      <w:proofErr w:type="spellStart"/>
      <w:r>
        <w:rPr>
          <w:rFonts w:ascii="Arial" w:hAnsi="Arial"/>
        </w:rPr>
        <w:t>const</w:t>
      </w:r>
      <w:proofErr w:type="spellEnd"/>
      <w:r>
        <w:rPr>
          <w:rFonts w:ascii="Arial" w:hAnsi="Arial"/>
        </w:rPr>
        <w:t>., also:</w:t>
      </w:r>
    </w:p>
    <w:p w14:paraId="3AB32A25" w14:textId="77777777" w:rsidR="00361919" w:rsidRDefault="00361919" w:rsidP="00361919">
      <w:pPr>
        <w:pStyle w:val="NurText"/>
        <w:rPr>
          <w:rFonts w:ascii="Arial" w:hAnsi="Arial"/>
        </w:rPr>
      </w:pPr>
      <w:r>
        <w:rPr>
          <w:rFonts w:ascii="Arial" w:hAnsi="Arial"/>
        </w:rPr>
        <w:t>a*^3/a3 = T*²/T</w:t>
      </w:r>
      <w:proofErr w:type="gramStart"/>
      <w:r>
        <w:rPr>
          <w:rFonts w:ascii="Arial" w:hAnsi="Arial"/>
        </w:rPr>
        <w:t xml:space="preserve">²  </w:t>
      </w:r>
      <w:r>
        <w:rPr>
          <w:rFonts w:ascii="Arial" w:hAnsi="Arial"/>
        </w:rPr>
        <w:tab/>
      </w:r>
      <w:proofErr w:type="gramEnd"/>
      <w:r>
        <w:rPr>
          <w:rFonts w:ascii="Arial" w:hAnsi="Arial"/>
        </w:rPr>
        <w:t>umstellen nach T*</w:t>
      </w:r>
    </w:p>
    <w:p w14:paraId="0664A08A" w14:textId="77777777" w:rsidR="00361919" w:rsidRDefault="00361919" w:rsidP="00361919">
      <w:pPr>
        <w:pStyle w:val="NurText"/>
        <w:rPr>
          <w:rFonts w:ascii="Arial" w:hAnsi="Arial"/>
        </w:rPr>
      </w:pPr>
      <w:r>
        <w:rPr>
          <w:rFonts w:ascii="Arial" w:hAnsi="Arial"/>
        </w:rPr>
        <w:t xml:space="preserve">T*² = a*^3 T²/a3 </w:t>
      </w:r>
      <w:r>
        <w:rPr>
          <w:rFonts w:ascii="Arial" w:hAnsi="Arial"/>
        </w:rPr>
        <w:tab/>
        <w:t>es gilt: a= 2 a*, einsetzen</w:t>
      </w:r>
    </w:p>
    <w:p w14:paraId="5D6F9277" w14:textId="77777777" w:rsidR="00361919" w:rsidRDefault="00361919" w:rsidP="00361919">
      <w:pPr>
        <w:pStyle w:val="NurText"/>
        <w:rPr>
          <w:rFonts w:ascii="Arial" w:hAnsi="Arial"/>
        </w:rPr>
      </w:pPr>
      <w:r>
        <w:rPr>
          <w:rFonts w:ascii="Arial" w:hAnsi="Arial"/>
        </w:rPr>
        <w:t>T*² = a*^3 T²</w:t>
      </w:r>
      <w:proofErr w:type="gramStart"/>
      <w:r>
        <w:rPr>
          <w:rFonts w:ascii="Arial" w:hAnsi="Arial"/>
        </w:rPr>
        <w:t>/(</w:t>
      </w:r>
      <w:proofErr w:type="gramEnd"/>
      <w:r>
        <w:rPr>
          <w:rFonts w:ascii="Arial" w:hAnsi="Arial"/>
        </w:rPr>
        <w:t>8 a*^3)</w:t>
      </w:r>
    </w:p>
    <w:p w14:paraId="1C52D23F" w14:textId="77777777" w:rsidR="00361919" w:rsidRDefault="00361919" w:rsidP="00361919">
      <w:pPr>
        <w:pStyle w:val="NurText"/>
        <w:rPr>
          <w:rFonts w:ascii="Arial" w:hAnsi="Arial"/>
        </w:rPr>
      </w:pPr>
      <w:r>
        <w:rPr>
          <w:rFonts w:ascii="Arial" w:hAnsi="Arial"/>
        </w:rPr>
        <w:t>T* = T</w:t>
      </w:r>
      <w:proofErr w:type="gramStart"/>
      <w:r>
        <w:rPr>
          <w:rFonts w:ascii="Arial" w:hAnsi="Arial"/>
        </w:rPr>
        <w:t>/(</w:t>
      </w:r>
      <w:proofErr w:type="gramEnd"/>
      <w:r>
        <w:rPr>
          <w:rFonts w:ascii="Arial" w:hAnsi="Arial"/>
        </w:rPr>
        <w:t>Wurzel (8))</w:t>
      </w:r>
      <w:r>
        <w:rPr>
          <w:rFonts w:ascii="Arial" w:hAnsi="Arial"/>
        </w:rPr>
        <w:tab/>
      </w:r>
      <w:r>
        <w:rPr>
          <w:rFonts w:ascii="Arial" w:hAnsi="Arial"/>
        </w:rPr>
        <w:tab/>
        <w:t>Umlaufzeit der Erde: T =1 Jahr = 365.25 Tage</w:t>
      </w:r>
    </w:p>
    <w:p w14:paraId="30588DC2" w14:textId="77777777" w:rsidR="00361919" w:rsidRDefault="00361919" w:rsidP="00361919">
      <w:pPr>
        <w:pStyle w:val="NurText"/>
        <w:rPr>
          <w:rFonts w:ascii="Arial" w:hAnsi="Arial"/>
        </w:rPr>
      </w:pPr>
      <w:r>
        <w:rPr>
          <w:rFonts w:ascii="Arial" w:hAnsi="Arial"/>
        </w:rPr>
        <w:t>T* = 129.125d</w:t>
      </w:r>
    </w:p>
    <w:p w14:paraId="50432145" w14:textId="77777777" w:rsidR="00361919" w:rsidRDefault="00361919" w:rsidP="00361919">
      <w:pPr>
        <w:pStyle w:val="NurText"/>
        <w:rPr>
          <w:rFonts w:ascii="Arial" w:hAnsi="Arial"/>
        </w:rPr>
      </w:pPr>
      <w:r>
        <w:rPr>
          <w:rFonts w:ascii="Arial" w:hAnsi="Arial"/>
        </w:rPr>
        <w:t xml:space="preserve">es interessiert aber nur die </w:t>
      </w:r>
      <w:proofErr w:type="spellStart"/>
      <w:r>
        <w:rPr>
          <w:rFonts w:ascii="Arial" w:hAnsi="Arial"/>
        </w:rPr>
        <w:t>Fallzeit</w:t>
      </w:r>
      <w:proofErr w:type="spellEnd"/>
      <w:r>
        <w:rPr>
          <w:rFonts w:ascii="Arial" w:hAnsi="Arial"/>
        </w:rPr>
        <w:t xml:space="preserve"> zur Sonne, also t = ½ T* = 64,5675d</w:t>
      </w:r>
    </w:p>
    <w:p w14:paraId="3A602D15" w14:textId="77777777" w:rsidR="00361919" w:rsidRDefault="00361919" w:rsidP="00361919">
      <w:r>
        <w:t>Eine Lösungsmöglichkeit bietet das Iterationsverfahren:</w:t>
      </w:r>
    </w:p>
    <w:p w14:paraId="16AE5061" w14:textId="77777777" w:rsidR="00361919" w:rsidRDefault="00361919" w:rsidP="00361919">
      <w:pPr>
        <w:pStyle w:val="NurText"/>
        <w:rPr>
          <w:rFonts w:ascii="Arial" w:hAnsi="Arial"/>
        </w:rPr>
      </w:pPr>
      <w:r>
        <w:rPr>
          <w:rFonts w:ascii="Arial" w:hAnsi="Arial"/>
        </w:rPr>
        <w:t>Ich betrachte für kurze Zeitabschnitte die Beschleunigung konstant und berechne den zurückgelegten Weg und die Geschwindigkeit. Mit der neuen Entfernung wird die Beschleunigung neu berechnet usw.</w:t>
      </w:r>
    </w:p>
    <w:p w14:paraId="384E533C" w14:textId="77777777" w:rsidR="00361919" w:rsidRDefault="00361919" w:rsidP="00361919">
      <w:pPr>
        <w:pStyle w:val="NurText"/>
        <w:rPr>
          <w:rFonts w:ascii="Arial" w:hAnsi="Arial"/>
        </w:rPr>
      </w:pPr>
      <w:r>
        <w:rPr>
          <w:rFonts w:ascii="Arial" w:hAnsi="Arial"/>
        </w:rPr>
        <w:t>Wenn man als Zeitintervall 1s nimmt, erhält man eine Zeit von 5601400s, die Schleife wird also über 5 Mill. mal durchlaufen. Verkleinert man das Intervall um eventuell noch genauer zu rechnen, kommt etwa das gleiche Ergebnis raus.</w:t>
      </w:r>
    </w:p>
    <w:p w14:paraId="2FDBEEE7" w14:textId="77777777" w:rsidR="00361919" w:rsidRDefault="00361919" w:rsidP="00361919">
      <w:pPr>
        <w:pStyle w:val="NurText"/>
        <w:rPr>
          <w:rFonts w:ascii="Arial" w:hAnsi="Arial"/>
        </w:rPr>
      </w:pPr>
      <w:r>
        <w:rPr>
          <w:rFonts w:ascii="Arial" w:hAnsi="Arial"/>
        </w:rPr>
        <w:t>Hier das Pascal-Programm:</w:t>
      </w:r>
    </w:p>
    <w:p w14:paraId="2368E00C" w14:textId="77777777" w:rsidR="00361919" w:rsidRDefault="00361919" w:rsidP="00361919">
      <w:pPr>
        <w:pStyle w:val="NurText"/>
        <w:rPr>
          <w:rFonts w:ascii="Arial" w:hAnsi="Arial"/>
        </w:rPr>
      </w:pPr>
      <w:proofErr w:type="spellStart"/>
      <w:r>
        <w:rPr>
          <w:rFonts w:ascii="Arial" w:hAnsi="Arial"/>
        </w:rPr>
        <w:t>program</w:t>
      </w:r>
      <w:proofErr w:type="spellEnd"/>
      <w:r>
        <w:rPr>
          <w:rFonts w:ascii="Arial" w:hAnsi="Arial"/>
        </w:rPr>
        <w:t xml:space="preserve"> </w:t>
      </w:r>
      <w:proofErr w:type="spellStart"/>
      <w:r>
        <w:rPr>
          <w:rFonts w:ascii="Arial" w:hAnsi="Arial"/>
        </w:rPr>
        <w:t>erde_sonne</w:t>
      </w:r>
      <w:proofErr w:type="spellEnd"/>
      <w:r>
        <w:rPr>
          <w:rFonts w:ascii="Arial" w:hAnsi="Arial"/>
        </w:rPr>
        <w:t>;</w:t>
      </w:r>
    </w:p>
    <w:p w14:paraId="0967F4D2" w14:textId="77777777" w:rsidR="00361919" w:rsidRDefault="00361919" w:rsidP="00361919">
      <w:pPr>
        <w:pStyle w:val="NurText"/>
        <w:rPr>
          <w:rFonts w:ascii="Arial" w:hAnsi="Arial"/>
          <w:lang w:val="en-GB"/>
        </w:rPr>
      </w:pPr>
      <w:r>
        <w:rPr>
          <w:rFonts w:ascii="Arial" w:hAnsi="Arial"/>
          <w:lang w:val="en-GB"/>
        </w:rPr>
        <w:t>var</w:t>
      </w:r>
    </w:p>
    <w:p w14:paraId="7427C233" w14:textId="77777777" w:rsidR="00361919" w:rsidRDefault="00361919" w:rsidP="00361919">
      <w:pPr>
        <w:pStyle w:val="NurText"/>
        <w:rPr>
          <w:rFonts w:ascii="Arial" w:hAnsi="Arial"/>
          <w:lang w:val="en-GB"/>
        </w:rPr>
      </w:pPr>
      <w:proofErr w:type="gramStart"/>
      <w:r>
        <w:rPr>
          <w:rFonts w:ascii="Arial" w:hAnsi="Arial"/>
          <w:lang w:val="en-GB"/>
        </w:rPr>
        <w:t>t,g</w:t>
      </w:r>
      <w:proofErr w:type="gramEnd"/>
      <w:r>
        <w:rPr>
          <w:rFonts w:ascii="Arial" w:hAnsi="Arial"/>
          <w:lang w:val="en-GB"/>
        </w:rPr>
        <w:t>,m,r,tend,a,v1,v2,s:      real;</w:t>
      </w:r>
    </w:p>
    <w:p w14:paraId="34521B49" w14:textId="77777777" w:rsidR="00361919" w:rsidRDefault="00361919" w:rsidP="00361919">
      <w:pPr>
        <w:pStyle w:val="NurText"/>
        <w:rPr>
          <w:rFonts w:ascii="Arial" w:hAnsi="Arial"/>
        </w:rPr>
      </w:pPr>
      <w:proofErr w:type="spellStart"/>
      <w:r>
        <w:rPr>
          <w:rFonts w:ascii="Arial" w:hAnsi="Arial"/>
        </w:rPr>
        <w:t>begin</w:t>
      </w:r>
      <w:proofErr w:type="spellEnd"/>
    </w:p>
    <w:p w14:paraId="4CED83A1" w14:textId="77777777" w:rsidR="00361919" w:rsidRDefault="00361919" w:rsidP="00361919">
      <w:pPr>
        <w:pStyle w:val="NurText"/>
        <w:rPr>
          <w:rFonts w:ascii="Arial" w:hAnsi="Arial"/>
        </w:rPr>
      </w:pPr>
      <w:proofErr w:type="gramStart"/>
      <w:r>
        <w:rPr>
          <w:rFonts w:ascii="Arial" w:hAnsi="Arial"/>
        </w:rPr>
        <w:t>t:=</w:t>
      </w:r>
      <w:proofErr w:type="gramEnd"/>
      <w:r>
        <w:rPr>
          <w:rFonts w:ascii="Arial" w:hAnsi="Arial"/>
        </w:rPr>
        <w:t>1;                     {Zeitintervall in Sekunden}</w:t>
      </w:r>
    </w:p>
    <w:p w14:paraId="4EDF9599" w14:textId="77777777" w:rsidR="00361919" w:rsidRDefault="00361919" w:rsidP="00361919">
      <w:pPr>
        <w:pStyle w:val="NurText"/>
        <w:rPr>
          <w:rFonts w:ascii="Arial" w:hAnsi="Arial"/>
        </w:rPr>
      </w:pPr>
      <w:proofErr w:type="spellStart"/>
      <w:proofErr w:type="gramStart"/>
      <w:r>
        <w:rPr>
          <w:rFonts w:ascii="Arial" w:hAnsi="Arial"/>
        </w:rPr>
        <w:t>tend</w:t>
      </w:r>
      <w:proofErr w:type="spellEnd"/>
      <w:r>
        <w:rPr>
          <w:rFonts w:ascii="Arial" w:hAnsi="Arial"/>
        </w:rPr>
        <w:t>:=</w:t>
      </w:r>
      <w:proofErr w:type="gramEnd"/>
      <w:r>
        <w:rPr>
          <w:rFonts w:ascii="Arial" w:hAnsi="Arial"/>
        </w:rPr>
        <w:t>0;                  {Start bei Zeit = 0}</w:t>
      </w:r>
    </w:p>
    <w:p w14:paraId="727AEDD0" w14:textId="77777777" w:rsidR="00361919" w:rsidRDefault="00361919" w:rsidP="00361919">
      <w:pPr>
        <w:pStyle w:val="NurText"/>
        <w:rPr>
          <w:rFonts w:ascii="Arial" w:hAnsi="Arial"/>
        </w:rPr>
      </w:pPr>
      <w:r>
        <w:rPr>
          <w:rFonts w:ascii="Arial" w:hAnsi="Arial"/>
        </w:rPr>
        <w:t>v</w:t>
      </w:r>
      <w:proofErr w:type="gramStart"/>
      <w:r>
        <w:rPr>
          <w:rFonts w:ascii="Arial" w:hAnsi="Arial"/>
        </w:rPr>
        <w:t>1:=</w:t>
      </w:r>
      <w:proofErr w:type="gramEnd"/>
      <w:r>
        <w:rPr>
          <w:rFonts w:ascii="Arial" w:hAnsi="Arial"/>
        </w:rPr>
        <w:t>0;                    {Anfangsgeschwindigkeit}</w:t>
      </w:r>
    </w:p>
    <w:p w14:paraId="71023F98" w14:textId="77777777" w:rsidR="00361919" w:rsidRDefault="00361919" w:rsidP="00361919">
      <w:pPr>
        <w:pStyle w:val="NurText"/>
        <w:rPr>
          <w:rFonts w:ascii="Arial" w:hAnsi="Arial"/>
        </w:rPr>
      </w:pPr>
      <w:proofErr w:type="gramStart"/>
      <w:r>
        <w:rPr>
          <w:rFonts w:ascii="Arial" w:hAnsi="Arial"/>
        </w:rPr>
        <w:t>g:=</w:t>
      </w:r>
      <w:proofErr w:type="gramEnd"/>
      <w:r>
        <w:rPr>
          <w:rFonts w:ascii="Arial" w:hAnsi="Arial"/>
        </w:rPr>
        <w:t>6.672e-11;             {Gravitationskonstante}</w:t>
      </w:r>
    </w:p>
    <w:p w14:paraId="7E4E8DF2" w14:textId="77777777" w:rsidR="00361919" w:rsidRDefault="00361919" w:rsidP="00361919">
      <w:pPr>
        <w:pStyle w:val="NurText"/>
        <w:rPr>
          <w:rFonts w:ascii="Arial" w:hAnsi="Arial"/>
        </w:rPr>
      </w:pPr>
      <w:proofErr w:type="gramStart"/>
      <w:r>
        <w:rPr>
          <w:rFonts w:ascii="Arial" w:hAnsi="Arial"/>
        </w:rPr>
        <w:t>m:=</w:t>
      </w:r>
      <w:proofErr w:type="gramEnd"/>
      <w:r>
        <w:rPr>
          <w:rFonts w:ascii="Arial" w:hAnsi="Arial"/>
        </w:rPr>
        <w:t>1.989e30;              {Masse der Sonne}</w:t>
      </w:r>
    </w:p>
    <w:p w14:paraId="26A87420" w14:textId="77777777" w:rsidR="00361919" w:rsidRDefault="00361919" w:rsidP="00361919">
      <w:pPr>
        <w:pStyle w:val="NurText"/>
        <w:rPr>
          <w:rFonts w:ascii="Arial" w:hAnsi="Arial"/>
        </w:rPr>
      </w:pPr>
      <w:proofErr w:type="gramStart"/>
      <w:r>
        <w:rPr>
          <w:rFonts w:ascii="Arial" w:hAnsi="Arial"/>
        </w:rPr>
        <w:t>r:=</w:t>
      </w:r>
      <w:proofErr w:type="gramEnd"/>
      <w:r>
        <w:rPr>
          <w:rFonts w:ascii="Arial" w:hAnsi="Arial"/>
        </w:rPr>
        <w:t>1.5e11;                {Abstand Erde - Sonne}</w:t>
      </w:r>
    </w:p>
    <w:p w14:paraId="277BC92B" w14:textId="77777777" w:rsidR="00361919" w:rsidRDefault="00361919" w:rsidP="00361919">
      <w:pPr>
        <w:pStyle w:val="NurText"/>
        <w:rPr>
          <w:rFonts w:ascii="Arial" w:hAnsi="Arial"/>
        </w:rPr>
      </w:pPr>
      <w:proofErr w:type="gramStart"/>
      <w:r>
        <w:rPr>
          <w:rFonts w:ascii="Arial" w:hAnsi="Arial"/>
        </w:rPr>
        <w:t>a:=</w:t>
      </w:r>
      <w:proofErr w:type="gramEnd"/>
      <w:r>
        <w:rPr>
          <w:rFonts w:ascii="Arial" w:hAnsi="Arial"/>
        </w:rPr>
        <w:t>(g*m)/(r*r);           {Anfangsbeschleunigung}</w:t>
      </w:r>
    </w:p>
    <w:p w14:paraId="52E12C6B" w14:textId="77777777" w:rsidR="00361919" w:rsidRDefault="00361919" w:rsidP="00361919">
      <w:pPr>
        <w:pStyle w:val="NurText"/>
        <w:rPr>
          <w:rFonts w:ascii="Arial" w:hAnsi="Arial"/>
        </w:rPr>
      </w:pPr>
    </w:p>
    <w:p w14:paraId="2371EEBF" w14:textId="77777777" w:rsidR="00361919" w:rsidRDefault="00361919" w:rsidP="00361919">
      <w:pPr>
        <w:pStyle w:val="NurText"/>
        <w:rPr>
          <w:rFonts w:ascii="Arial" w:hAnsi="Arial"/>
        </w:rPr>
      </w:pPr>
      <w:proofErr w:type="spellStart"/>
      <w:r>
        <w:rPr>
          <w:rFonts w:ascii="Arial" w:hAnsi="Arial"/>
        </w:rPr>
        <w:t>while</w:t>
      </w:r>
      <w:proofErr w:type="spellEnd"/>
      <w:r>
        <w:rPr>
          <w:rFonts w:ascii="Arial" w:hAnsi="Arial"/>
        </w:rPr>
        <w:t xml:space="preserve"> r&gt;0 do           </w:t>
      </w:r>
      <w:proofErr w:type="gramStart"/>
      <w:r>
        <w:rPr>
          <w:rFonts w:ascii="Arial" w:hAnsi="Arial"/>
        </w:rPr>
        <w:t xml:space="preserve">   {</w:t>
      </w:r>
      <w:proofErr w:type="gramEnd"/>
      <w:r>
        <w:rPr>
          <w:rFonts w:ascii="Arial" w:hAnsi="Arial"/>
        </w:rPr>
        <w:t>solange der Abstand Erde - Sonne &gt;0}</w:t>
      </w:r>
    </w:p>
    <w:p w14:paraId="64E0E21D" w14:textId="77777777" w:rsidR="00361919" w:rsidRDefault="00361919" w:rsidP="00361919">
      <w:pPr>
        <w:pStyle w:val="NurText"/>
        <w:rPr>
          <w:rFonts w:ascii="Arial" w:hAnsi="Arial"/>
        </w:rPr>
      </w:pPr>
      <w:proofErr w:type="spellStart"/>
      <w:r>
        <w:rPr>
          <w:rFonts w:ascii="Arial" w:hAnsi="Arial"/>
        </w:rPr>
        <w:t>begin</w:t>
      </w:r>
      <w:proofErr w:type="spellEnd"/>
    </w:p>
    <w:p w14:paraId="224F4C60" w14:textId="77777777" w:rsidR="00361919" w:rsidRDefault="00361919" w:rsidP="00361919">
      <w:pPr>
        <w:pStyle w:val="NurText"/>
        <w:rPr>
          <w:rFonts w:ascii="Arial" w:hAnsi="Arial"/>
        </w:rPr>
      </w:pPr>
      <w:r>
        <w:rPr>
          <w:rFonts w:ascii="Arial" w:hAnsi="Arial"/>
        </w:rPr>
        <w:t xml:space="preserve">     </w:t>
      </w:r>
      <w:proofErr w:type="gramStart"/>
      <w:r>
        <w:rPr>
          <w:rFonts w:ascii="Arial" w:hAnsi="Arial"/>
        </w:rPr>
        <w:t>s:=</w:t>
      </w:r>
      <w:proofErr w:type="gramEnd"/>
      <w:r>
        <w:rPr>
          <w:rFonts w:ascii="Arial" w:hAnsi="Arial"/>
        </w:rPr>
        <w:t>(a/2)*t*t+v1*t;   {zurückgelegter Weg}</w:t>
      </w:r>
    </w:p>
    <w:p w14:paraId="5731D08C" w14:textId="77777777" w:rsidR="00361919" w:rsidRDefault="00361919" w:rsidP="00361919">
      <w:pPr>
        <w:pStyle w:val="NurText"/>
        <w:rPr>
          <w:rFonts w:ascii="Arial" w:hAnsi="Arial"/>
        </w:rPr>
      </w:pPr>
      <w:r>
        <w:rPr>
          <w:rFonts w:ascii="Arial" w:hAnsi="Arial"/>
        </w:rPr>
        <w:t xml:space="preserve">     v</w:t>
      </w:r>
      <w:proofErr w:type="gramStart"/>
      <w:r>
        <w:rPr>
          <w:rFonts w:ascii="Arial" w:hAnsi="Arial"/>
        </w:rPr>
        <w:t>2:=</w:t>
      </w:r>
      <w:proofErr w:type="gramEnd"/>
      <w:r>
        <w:rPr>
          <w:rFonts w:ascii="Arial" w:hAnsi="Arial"/>
        </w:rPr>
        <w:t>a*t+v1;          {neue Geschwindigkeit}</w:t>
      </w:r>
    </w:p>
    <w:p w14:paraId="2D1A6440" w14:textId="77777777" w:rsidR="00361919" w:rsidRDefault="00361919" w:rsidP="00361919">
      <w:pPr>
        <w:pStyle w:val="NurText"/>
        <w:rPr>
          <w:rFonts w:ascii="Arial" w:hAnsi="Arial"/>
        </w:rPr>
      </w:pPr>
      <w:r>
        <w:rPr>
          <w:rFonts w:ascii="Arial" w:hAnsi="Arial"/>
        </w:rPr>
        <w:t xml:space="preserve">     v</w:t>
      </w:r>
      <w:proofErr w:type="gramStart"/>
      <w:r>
        <w:rPr>
          <w:rFonts w:ascii="Arial" w:hAnsi="Arial"/>
        </w:rPr>
        <w:t>1:=</w:t>
      </w:r>
      <w:proofErr w:type="gramEnd"/>
      <w:r>
        <w:rPr>
          <w:rFonts w:ascii="Arial" w:hAnsi="Arial"/>
        </w:rPr>
        <w:t>v2;</w:t>
      </w:r>
    </w:p>
    <w:p w14:paraId="6884B979" w14:textId="77777777" w:rsidR="00361919" w:rsidRDefault="00361919" w:rsidP="00361919">
      <w:pPr>
        <w:pStyle w:val="NurText"/>
        <w:rPr>
          <w:rFonts w:ascii="Arial" w:hAnsi="Arial"/>
        </w:rPr>
      </w:pPr>
      <w:r>
        <w:rPr>
          <w:rFonts w:ascii="Arial" w:hAnsi="Arial"/>
        </w:rPr>
        <w:t xml:space="preserve">     </w:t>
      </w:r>
      <w:proofErr w:type="gramStart"/>
      <w:r>
        <w:rPr>
          <w:rFonts w:ascii="Arial" w:hAnsi="Arial"/>
        </w:rPr>
        <w:t>r:=</w:t>
      </w:r>
      <w:proofErr w:type="gramEnd"/>
      <w:r>
        <w:rPr>
          <w:rFonts w:ascii="Arial" w:hAnsi="Arial"/>
        </w:rPr>
        <w:t>r-s;              {Abstand verkürzt sich}</w:t>
      </w:r>
    </w:p>
    <w:p w14:paraId="46CC4913" w14:textId="77777777" w:rsidR="00361919" w:rsidRDefault="00361919" w:rsidP="00361919">
      <w:pPr>
        <w:pStyle w:val="NurText"/>
        <w:rPr>
          <w:rFonts w:ascii="Arial" w:hAnsi="Arial"/>
        </w:rPr>
      </w:pPr>
      <w:r>
        <w:rPr>
          <w:rFonts w:ascii="Arial" w:hAnsi="Arial"/>
        </w:rPr>
        <w:t xml:space="preserve">     </w:t>
      </w:r>
      <w:proofErr w:type="gramStart"/>
      <w:r>
        <w:rPr>
          <w:rFonts w:ascii="Arial" w:hAnsi="Arial"/>
        </w:rPr>
        <w:t>a:=</w:t>
      </w:r>
      <w:proofErr w:type="gramEnd"/>
      <w:r>
        <w:rPr>
          <w:rFonts w:ascii="Arial" w:hAnsi="Arial"/>
        </w:rPr>
        <w:t>(g*m)/(r*r);      {neue Beschleunigung}</w:t>
      </w:r>
    </w:p>
    <w:p w14:paraId="261C29E2" w14:textId="77777777" w:rsidR="00361919" w:rsidRDefault="00361919" w:rsidP="00361919">
      <w:pPr>
        <w:pStyle w:val="NurText"/>
        <w:rPr>
          <w:rFonts w:ascii="Arial" w:hAnsi="Arial"/>
        </w:rPr>
      </w:pPr>
      <w:r>
        <w:rPr>
          <w:rFonts w:ascii="Arial" w:hAnsi="Arial"/>
        </w:rPr>
        <w:t xml:space="preserve">     </w:t>
      </w:r>
      <w:proofErr w:type="spellStart"/>
      <w:proofErr w:type="gramStart"/>
      <w:r>
        <w:rPr>
          <w:rFonts w:ascii="Arial" w:hAnsi="Arial"/>
        </w:rPr>
        <w:t>tend</w:t>
      </w:r>
      <w:proofErr w:type="spellEnd"/>
      <w:r>
        <w:rPr>
          <w:rFonts w:ascii="Arial" w:hAnsi="Arial"/>
        </w:rPr>
        <w:t>:=</w:t>
      </w:r>
      <w:proofErr w:type="spellStart"/>
      <w:proofErr w:type="gramEnd"/>
      <w:r>
        <w:rPr>
          <w:rFonts w:ascii="Arial" w:hAnsi="Arial"/>
        </w:rPr>
        <w:t>tend+t</w:t>
      </w:r>
      <w:proofErr w:type="spellEnd"/>
      <w:r>
        <w:rPr>
          <w:rFonts w:ascii="Arial" w:hAnsi="Arial"/>
        </w:rPr>
        <w:t>;        {eine Zeitintervall dazu}</w:t>
      </w:r>
    </w:p>
    <w:p w14:paraId="217F7D9F" w14:textId="77777777" w:rsidR="00361919" w:rsidRDefault="00361919" w:rsidP="00361919">
      <w:pPr>
        <w:pStyle w:val="NurText"/>
        <w:rPr>
          <w:rFonts w:ascii="Arial" w:hAnsi="Arial"/>
          <w:lang w:val="en-GB"/>
        </w:rPr>
      </w:pPr>
      <w:r>
        <w:rPr>
          <w:rFonts w:ascii="Arial" w:hAnsi="Arial"/>
          <w:lang w:val="en-GB"/>
        </w:rPr>
        <w:t>end;</w:t>
      </w:r>
    </w:p>
    <w:p w14:paraId="33031148" w14:textId="77777777" w:rsidR="00361919" w:rsidRDefault="00361919" w:rsidP="00361919">
      <w:pPr>
        <w:pStyle w:val="NurText"/>
        <w:rPr>
          <w:rFonts w:ascii="Arial" w:hAnsi="Arial"/>
          <w:lang w:val="en-GB"/>
        </w:rPr>
      </w:pPr>
      <w:r>
        <w:rPr>
          <w:rFonts w:ascii="Arial" w:hAnsi="Arial"/>
          <w:lang w:val="en-GB"/>
        </w:rPr>
        <w:t>write(tend);</w:t>
      </w:r>
    </w:p>
    <w:p w14:paraId="17BACCCD" w14:textId="77777777" w:rsidR="00361919" w:rsidRDefault="00361919" w:rsidP="00361919">
      <w:pPr>
        <w:pStyle w:val="NurText"/>
        <w:rPr>
          <w:rFonts w:ascii="Arial" w:hAnsi="Arial"/>
          <w:lang w:val="en-GB"/>
        </w:rPr>
      </w:pPr>
      <w:proofErr w:type="spellStart"/>
      <w:r>
        <w:rPr>
          <w:rFonts w:ascii="Arial" w:hAnsi="Arial"/>
          <w:lang w:val="en-GB"/>
        </w:rPr>
        <w:t>readln</w:t>
      </w:r>
      <w:proofErr w:type="spellEnd"/>
      <w:r>
        <w:rPr>
          <w:rFonts w:ascii="Arial" w:hAnsi="Arial"/>
          <w:lang w:val="en-GB"/>
        </w:rPr>
        <w:t>;</w:t>
      </w:r>
    </w:p>
    <w:p w14:paraId="744F9F8C" w14:textId="77777777" w:rsidR="00361919" w:rsidRDefault="00361919" w:rsidP="00361919">
      <w:pPr>
        <w:pStyle w:val="NurText"/>
        <w:rPr>
          <w:rFonts w:ascii="Arial" w:hAnsi="Arial"/>
          <w:lang w:val="en-GB"/>
        </w:rPr>
      </w:pPr>
      <w:r>
        <w:rPr>
          <w:rFonts w:ascii="Arial" w:hAnsi="Arial"/>
          <w:lang w:val="en-GB"/>
        </w:rPr>
        <w:t>end.</w:t>
      </w:r>
    </w:p>
    <w:p w14:paraId="2DA8BE37" w14:textId="77777777" w:rsidR="00361919" w:rsidRDefault="00361919" w:rsidP="00361919">
      <w:pPr>
        <w:rPr>
          <w:lang w:val="en-GB"/>
        </w:rPr>
      </w:pPr>
    </w:p>
    <w:p w14:paraId="3D95FD4D" w14:textId="77777777" w:rsidR="00361919" w:rsidRDefault="00361919" w:rsidP="00361919">
      <w:pPr>
        <w:rPr>
          <w:lang w:val="en-GB"/>
        </w:rPr>
      </w:pPr>
    </w:p>
    <w:p w14:paraId="3E234B17" w14:textId="77777777" w:rsidR="00361919" w:rsidRDefault="00361919" w:rsidP="00361919">
      <w:pPr>
        <w:rPr>
          <w:lang w:val="en-GB"/>
        </w:rPr>
      </w:pPr>
    </w:p>
    <w:p w14:paraId="6B047C35" w14:textId="6DACE543" w:rsidR="00361919" w:rsidRDefault="00361919" w:rsidP="00361919">
      <w:r w:rsidRPr="0075124F">
        <w:rPr>
          <w:rStyle w:val="Nummer"/>
        </w:rPr>
        <w:t>4</w:t>
      </w:r>
      <w:bookmarkStart w:id="1767" w:name="m458"/>
      <w:r w:rsidRPr="0075124F">
        <w:rPr>
          <w:rStyle w:val="Nummer"/>
        </w:rPr>
        <w:t>5</w:t>
      </w:r>
      <w:bookmarkEnd w:id="1767"/>
      <w:r w:rsidRPr="0075124F">
        <w:rPr>
          <w:rStyle w:val="Nummer"/>
        </w:rPr>
        <w:t>8.</w:t>
      </w:r>
      <w:r>
        <w:t xml:space="preserve"> a) Der Zug ist nach 31 min wieder am gleichen Ort.</w:t>
      </w:r>
      <w:r>
        <w:br/>
        <w:t xml:space="preserve">Die Schwalbe muss mit 60 km/h fliegen, damit sie wieder auf </w:t>
      </w:r>
      <w:r w:rsidR="00101FB0">
        <w:t>demselben</w:t>
      </w:r>
      <w:r>
        <w:t xml:space="preserve"> Platz landen will.</w:t>
      </w:r>
    </w:p>
    <w:p w14:paraId="261DE8B4" w14:textId="77777777" w:rsidR="00361919" w:rsidRDefault="00361919" w:rsidP="00361919">
      <w:r>
        <w:lastRenderedPageBreak/>
        <w:t>b) Um das Ende des Zuges zu erreichen, muss Iris mit 57,9 km/h fliegen.</w:t>
      </w:r>
      <w:bookmarkStart w:id="1768" w:name="_Hlt34714820"/>
      <w:bookmarkEnd w:id="1768"/>
      <w:r>
        <w:br/>
      </w:r>
      <w:hyperlink r:id="rId403" w:anchor="m458" w:history="1">
        <w:r>
          <w:rPr>
            <w:rStyle w:val="Hyperlink"/>
            <w:sz w:val="22"/>
          </w:rPr>
          <w:t>voll</w:t>
        </w:r>
        <w:bookmarkStart w:id="1769" w:name="_Hlt34725262"/>
        <w:r>
          <w:rPr>
            <w:rStyle w:val="Hyperlink"/>
            <w:sz w:val="22"/>
          </w:rPr>
          <w:t>s</w:t>
        </w:r>
        <w:bookmarkEnd w:id="1769"/>
        <w:r>
          <w:rPr>
            <w:rStyle w:val="Hyperlink"/>
            <w:sz w:val="22"/>
          </w:rPr>
          <w:t>t</w:t>
        </w:r>
        <w:bookmarkStart w:id="1770" w:name="_Hlt34714795"/>
        <w:bookmarkStart w:id="1771" w:name="_Hlt34711232"/>
        <w:bookmarkEnd w:id="1770"/>
        <w:r>
          <w:rPr>
            <w:rStyle w:val="Hyperlink"/>
            <w:sz w:val="22"/>
          </w:rPr>
          <w:t>ä</w:t>
        </w:r>
        <w:bookmarkStart w:id="1772" w:name="_Hlt129598085"/>
        <w:bookmarkEnd w:id="1771"/>
        <w:bookmarkEnd w:id="1772"/>
        <w:r>
          <w:rPr>
            <w:rStyle w:val="Hyperlink"/>
            <w:sz w:val="22"/>
          </w:rPr>
          <w:t>ndige Lösung</w:t>
        </w:r>
      </w:hyperlink>
    </w:p>
    <w:p w14:paraId="64750726" w14:textId="77777777" w:rsidR="00361919" w:rsidRDefault="00361919" w:rsidP="00361919"/>
    <w:p w14:paraId="78A01AC3" w14:textId="77777777" w:rsidR="00361919" w:rsidRDefault="00361919" w:rsidP="00361919"/>
    <w:p w14:paraId="312FA280" w14:textId="77777777" w:rsidR="00361919" w:rsidRDefault="00361919" w:rsidP="00361919">
      <w:r w:rsidRPr="0075124F">
        <w:rPr>
          <w:rStyle w:val="Nummer"/>
        </w:rPr>
        <w:t>4</w:t>
      </w:r>
      <w:bookmarkStart w:id="1773" w:name="_Hlt237415526"/>
      <w:bookmarkStart w:id="1774" w:name="m459"/>
      <w:bookmarkEnd w:id="1773"/>
      <w:r w:rsidRPr="0075124F">
        <w:rPr>
          <w:rStyle w:val="Nummer"/>
        </w:rPr>
        <w:t>5</w:t>
      </w:r>
      <w:bookmarkEnd w:id="1774"/>
      <w:r w:rsidRPr="0075124F">
        <w:rPr>
          <w:rStyle w:val="Nummer"/>
        </w:rPr>
        <w:t>9.</w:t>
      </w:r>
      <w:r>
        <w:t xml:space="preserve"> Bis zur Ausfahrt bleiben noch 264 m.</w:t>
      </w:r>
      <w:bookmarkStart w:id="1775" w:name="_Hlt35698404"/>
      <w:bookmarkEnd w:id="1775"/>
      <w:r>
        <w:br/>
      </w:r>
      <w:hyperlink r:id="rId404" w:anchor="m459" w:history="1">
        <w:r>
          <w:rPr>
            <w:rStyle w:val="Hyperlink"/>
            <w:sz w:val="22"/>
          </w:rPr>
          <w:t>volls</w:t>
        </w:r>
        <w:bookmarkStart w:id="1776" w:name="_Hlt35698043"/>
        <w:r>
          <w:rPr>
            <w:rStyle w:val="Hyperlink"/>
            <w:sz w:val="22"/>
          </w:rPr>
          <w:t>t</w:t>
        </w:r>
        <w:bookmarkStart w:id="1777" w:name="_Hlt35698032"/>
        <w:bookmarkStart w:id="1778" w:name="_Hlt34725320"/>
        <w:bookmarkEnd w:id="1776"/>
        <w:bookmarkEnd w:id="1777"/>
        <w:r>
          <w:rPr>
            <w:rStyle w:val="Hyperlink"/>
            <w:sz w:val="22"/>
          </w:rPr>
          <w:t>ä</w:t>
        </w:r>
        <w:bookmarkStart w:id="1779" w:name="_Hlt34734848"/>
        <w:bookmarkEnd w:id="1778"/>
        <w:r>
          <w:rPr>
            <w:rStyle w:val="Hyperlink"/>
            <w:sz w:val="22"/>
          </w:rPr>
          <w:t>n</w:t>
        </w:r>
        <w:bookmarkEnd w:id="1779"/>
        <w:r>
          <w:rPr>
            <w:rStyle w:val="Hyperlink"/>
            <w:sz w:val="22"/>
          </w:rPr>
          <w:t>d</w:t>
        </w:r>
        <w:bookmarkStart w:id="1780" w:name="_Hlt237415992"/>
        <w:r>
          <w:rPr>
            <w:rStyle w:val="Hyperlink"/>
            <w:sz w:val="22"/>
          </w:rPr>
          <w:t>i</w:t>
        </w:r>
        <w:bookmarkEnd w:id="1780"/>
        <w:r>
          <w:rPr>
            <w:rStyle w:val="Hyperlink"/>
            <w:sz w:val="22"/>
          </w:rPr>
          <w:t>g</w:t>
        </w:r>
        <w:bookmarkStart w:id="1781" w:name="_Hlt35069636"/>
        <w:r>
          <w:rPr>
            <w:rStyle w:val="Hyperlink"/>
            <w:sz w:val="22"/>
          </w:rPr>
          <w:t>e</w:t>
        </w:r>
        <w:bookmarkEnd w:id="1781"/>
        <w:r>
          <w:rPr>
            <w:rStyle w:val="Hyperlink"/>
            <w:sz w:val="22"/>
          </w:rPr>
          <w:t xml:space="preserve"> Lösung</w:t>
        </w:r>
        <w:bookmarkStart w:id="1782" w:name="_Hlt34725241"/>
        <w:bookmarkEnd w:id="1782"/>
      </w:hyperlink>
      <w:bookmarkStart w:id="1783" w:name="_Hlt34725310"/>
      <w:bookmarkEnd w:id="1783"/>
      <w:r>
        <w:t xml:space="preserve"> </w:t>
      </w:r>
    </w:p>
    <w:p w14:paraId="0B79E57D" w14:textId="77777777" w:rsidR="00361919" w:rsidRDefault="00361919" w:rsidP="00361919">
      <w:r>
        <w:br/>
      </w:r>
      <w:bookmarkStart w:id="1784" w:name="m460"/>
      <w:r w:rsidRPr="0075124F">
        <w:rPr>
          <w:rStyle w:val="Nummer"/>
        </w:rPr>
        <w:t>460.</w:t>
      </w:r>
      <w:r>
        <w:t xml:space="preserve"> </w:t>
      </w:r>
      <w:bookmarkEnd w:id="1784"/>
      <w:r>
        <w:br/>
      </w:r>
      <w:bookmarkStart w:id="1785" w:name="_Hlt35069534"/>
      <w:bookmarkEnd w:id="1785"/>
      <w:r>
        <w:t>Das Öl muss mit einer Geschwindigkeit von 1,8 km/h oder 0,5 m/s durch die Rohleitung fließen.</w:t>
      </w:r>
      <w:r>
        <w:br/>
      </w:r>
      <w:hyperlink r:id="rId405" w:anchor="m460" w:history="1">
        <w:r>
          <w:rPr>
            <w:rStyle w:val="Hyperlink"/>
            <w:sz w:val="22"/>
          </w:rPr>
          <w:t>vollst</w:t>
        </w:r>
        <w:bookmarkStart w:id="1786" w:name="_Hlt35320444"/>
        <w:r>
          <w:rPr>
            <w:rStyle w:val="Hyperlink"/>
            <w:sz w:val="22"/>
          </w:rPr>
          <w:t>ä</w:t>
        </w:r>
        <w:bookmarkEnd w:id="1786"/>
        <w:r>
          <w:rPr>
            <w:rStyle w:val="Hyperlink"/>
            <w:sz w:val="22"/>
          </w:rPr>
          <w:t>ndi</w:t>
        </w:r>
        <w:bookmarkStart w:id="1787" w:name="_Hlt35070233"/>
        <w:bookmarkEnd w:id="1787"/>
        <w:r>
          <w:rPr>
            <w:rStyle w:val="Hyperlink"/>
            <w:sz w:val="22"/>
          </w:rPr>
          <w:t>g</w:t>
        </w:r>
        <w:bookmarkStart w:id="1788" w:name="_Hlt131825595"/>
        <w:bookmarkStart w:id="1789" w:name="_Hlt131825560"/>
        <w:bookmarkEnd w:id="1788"/>
        <w:r>
          <w:rPr>
            <w:rStyle w:val="Hyperlink"/>
            <w:sz w:val="22"/>
          </w:rPr>
          <w:t>e</w:t>
        </w:r>
        <w:bookmarkEnd w:id="1789"/>
        <w:r>
          <w:rPr>
            <w:rStyle w:val="Hyperlink"/>
            <w:sz w:val="22"/>
          </w:rPr>
          <w:t xml:space="preserve"> Lösung</w:t>
        </w:r>
      </w:hyperlink>
    </w:p>
    <w:p w14:paraId="5E65AFD8" w14:textId="77777777" w:rsidR="00361919" w:rsidRDefault="00361919" w:rsidP="00361919">
      <w:r>
        <w:br/>
      </w:r>
      <w:r w:rsidRPr="0075124F">
        <w:rPr>
          <w:rStyle w:val="Nummer"/>
        </w:rPr>
        <w:t>4</w:t>
      </w:r>
      <w:bookmarkStart w:id="1790" w:name="m461"/>
      <w:r w:rsidRPr="0075124F">
        <w:rPr>
          <w:rStyle w:val="Nummer"/>
        </w:rPr>
        <w:t>6</w:t>
      </w:r>
      <w:bookmarkEnd w:id="1790"/>
      <w:r w:rsidRPr="0075124F">
        <w:rPr>
          <w:rStyle w:val="Nummer"/>
        </w:rPr>
        <w:t>1.</w:t>
      </w:r>
      <w:r>
        <w:t xml:space="preserve"> </w:t>
      </w:r>
      <w:bookmarkStart w:id="1791" w:name="_Hlt35321227"/>
      <w:bookmarkStart w:id="1792" w:name="_Hlt35321222"/>
      <w:bookmarkEnd w:id="1791"/>
      <w:r>
        <w:t xml:space="preserve">Der Punkt hat eine Bahngeschwindigkeit von </w:t>
      </w:r>
      <w:r w:rsidR="008417C1">
        <w:t>122</w:t>
      </w:r>
      <w:r>
        <w:t xml:space="preserve"> km/h.</w:t>
      </w:r>
      <w:bookmarkEnd w:id="1792"/>
    </w:p>
    <w:p w14:paraId="7E17DD96" w14:textId="77F74D58" w:rsidR="00361919" w:rsidRDefault="00B42104" w:rsidP="00361919">
      <w:hyperlink r:id="rId406" w:anchor="m461" w:history="1">
        <w:r w:rsidR="00361919">
          <w:rPr>
            <w:rStyle w:val="Hyperlink"/>
            <w:sz w:val="22"/>
          </w:rPr>
          <w:t>vo</w:t>
        </w:r>
        <w:bookmarkStart w:id="1793" w:name="_Hlt35321217"/>
        <w:bookmarkEnd w:id="1793"/>
        <w:r w:rsidR="00361919">
          <w:rPr>
            <w:rStyle w:val="Hyperlink"/>
            <w:sz w:val="22"/>
          </w:rPr>
          <w:t>llst</w:t>
        </w:r>
        <w:bookmarkStart w:id="1794" w:name="_Hlt35321449"/>
        <w:bookmarkStart w:id="1795" w:name="_Hlt35321444"/>
        <w:bookmarkEnd w:id="1794"/>
        <w:r w:rsidR="00361919">
          <w:rPr>
            <w:rStyle w:val="Hyperlink"/>
            <w:sz w:val="22"/>
          </w:rPr>
          <w:t>ä</w:t>
        </w:r>
        <w:bookmarkEnd w:id="1795"/>
        <w:r w:rsidR="00361919">
          <w:rPr>
            <w:rStyle w:val="Hyperlink"/>
            <w:sz w:val="22"/>
          </w:rPr>
          <w:t>ndi</w:t>
        </w:r>
        <w:bookmarkStart w:id="1796" w:name="_Hlt246994846"/>
        <w:bookmarkStart w:id="1797" w:name="_Hlt246994835"/>
        <w:bookmarkEnd w:id="1796"/>
        <w:r w:rsidR="00361919">
          <w:rPr>
            <w:rStyle w:val="Hyperlink"/>
            <w:sz w:val="22"/>
          </w:rPr>
          <w:t>g</w:t>
        </w:r>
        <w:bookmarkStart w:id="1798" w:name="_Hlt35320494"/>
        <w:bookmarkStart w:id="1799" w:name="_Hlt35320490"/>
        <w:bookmarkEnd w:id="1797"/>
        <w:bookmarkEnd w:id="1798"/>
        <w:r w:rsidR="00361919">
          <w:rPr>
            <w:rStyle w:val="Hyperlink"/>
            <w:sz w:val="22"/>
          </w:rPr>
          <w:t>e</w:t>
        </w:r>
        <w:bookmarkEnd w:id="1799"/>
        <w:r w:rsidR="00361919">
          <w:rPr>
            <w:rStyle w:val="Hyperlink"/>
            <w:sz w:val="22"/>
          </w:rPr>
          <w:t xml:space="preserve"> Lösung</w:t>
        </w:r>
      </w:hyperlink>
      <w:r w:rsidR="00361919">
        <w:br/>
      </w:r>
      <w:r w:rsidR="00361919">
        <w:br/>
      </w:r>
      <w:r w:rsidR="00361919" w:rsidRPr="0075124F">
        <w:rPr>
          <w:rStyle w:val="Nummer"/>
        </w:rPr>
        <w:t>4</w:t>
      </w:r>
      <w:bookmarkStart w:id="1800" w:name="m462"/>
      <w:r w:rsidR="00361919" w:rsidRPr="0075124F">
        <w:rPr>
          <w:rStyle w:val="Nummer"/>
        </w:rPr>
        <w:t>6</w:t>
      </w:r>
      <w:bookmarkEnd w:id="1800"/>
      <w:r w:rsidR="00361919" w:rsidRPr="0075124F">
        <w:rPr>
          <w:rStyle w:val="Nummer"/>
        </w:rPr>
        <w:t>2.</w:t>
      </w:r>
      <w:r w:rsidR="00361919">
        <w:t xml:space="preserve"> </w:t>
      </w:r>
      <w:bookmarkStart w:id="1801" w:name="_Hlt40618960"/>
      <w:bookmarkEnd w:id="1801"/>
      <w:r w:rsidR="00361919">
        <w:t>Die Leuchtkugel kommt zweimal in die Höhe von 3 m: beim Hochfliegen nach 0,37s  und beim Runterfliegen nach 1,67 s.</w:t>
      </w:r>
      <w:r w:rsidR="00361919">
        <w:br/>
      </w:r>
      <w:hyperlink r:id="rId407" w:anchor="m462" w:history="1">
        <w:r w:rsidR="00361919">
          <w:rPr>
            <w:rStyle w:val="Hyperlink"/>
            <w:sz w:val="22"/>
          </w:rPr>
          <w:t>vollst</w:t>
        </w:r>
        <w:bookmarkStart w:id="1802" w:name="_Hlt52692269"/>
        <w:r w:rsidR="00361919">
          <w:rPr>
            <w:rStyle w:val="Hyperlink"/>
            <w:sz w:val="22"/>
          </w:rPr>
          <w:t>ä</w:t>
        </w:r>
        <w:bookmarkStart w:id="1803" w:name="_Hlt40619804"/>
        <w:bookmarkEnd w:id="1802"/>
        <w:r w:rsidR="00361919">
          <w:rPr>
            <w:rStyle w:val="Hyperlink"/>
            <w:sz w:val="22"/>
          </w:rPr>
          <w:t>n</w:t>
        </w:r>
        <w:bookmarkEnd w:id="1803"/>
        <w:r w:rsidR="00361919">
          <w:rPr>
            <w:rStyle w:val="Hyperlink"/>
            <w:sz w:val="22"/>
          </w:rPr>
          <w:t>dig</w:t>
        </w:r>
        <w:bookmarkStart w:id="1804" w:name="_Hlt115665939"/>
        <w:bookmarkEnd w:id="1804"/>
        <w:r w:rsidR="00361919">
          <w:rPr>
            <w:rStyle w:val="Hyperlink"/>
            <w:sz w:val="22"/>
          </w:rPr>
          <w:t>e L</w:t>
        </w:r>
        <w:bookmarkStart w:id="1805" w:name="_Hlt40622538"/>
        <w:bookmarkStart w:id="1806" w:name="_Hlt40620940"/>
        <w:bookmarkEnd w:id="1805"/>
        <w:r w:rsidR="00361919">
          <w:rPr>
            <w:rStyle w:val="Hyperlink"/>
            <w:sz w:val="22"/>
          </w:rPr>
          <w:t>ö</w:t>
        </w:r>
        <w:bookmarkEnd w:id="1806"/>
        <w:r w:rsidR="00361919">
          <w:rPr>
            <w:rStyle w:val="Hyperlink"/>
            <w:sz w:val="22"/>
          </w:rPr>
          <w:t>sung</w:t>
        </w:r>
      </w:hyperlink>
      <w:r w:rsidR="00361919">
        <w:br/>
      </w:r>
      <w:r w:rsidR="00361919">
        <w:br/>
      </w:r>
      <w:r w:rsidR="00361919" w:rsidRPr="0075124F">
        <w:rPr>
          <w:rStyle w:val="Nummer"/>
        </w:rPr>
        <w:t>4</w:t>
      </w:r>
      <w:bookmarkStart w:id="1807" w:name="m463"/>
      <w:r w:rsidR="00361919" w:rsidRPr="0075124F">
        <w:rPr>
          <w:rStyle w:val="Nummer"/>
        </w:rPr>
        <w:t>6</w:t>
      </w:r>
      <w:bookmarkEnd w:id="1807"/>
      <w:r w:rsidR="00361919" w:rsidRPr="0075124F">
        <w:rPr>
          <w:rStyle w:val="Nummer"/>
        </w:rPr>
        <w:t>3.</w:t>
      </w:r>
      <w:r w:rsidR="00361919">
        <w:t xml:space="preserve"> </w:t>
      </w:r>
      <w:r w:rsidR="00361919">
        <w:br/>
        <w:t xml:space="preserve">1. Postulat: Man kann durch kein Experiment zwischen Ruhe und gleichförmiger Bewegung unterscheiden, der Begriff Ruhe hat keine absolute Bedeutung. </w:t>
      </w:r>
      <w:r w:rsidR="00361919">
        <w:br/>
        <w:t>Damit gilt das Trägheitsgesetz: Wirkt auf einen Körper keine Kraft, befindet er sich im Zustand der Ruhe oder der gleichförmigen Bewegung.</w:t>
      </w:r>
      <w:r w:rsidR="00361919">
        <w:br/>
        <w:t>Ein System, in dem das Trägheitsgesetz gilt, heißt Inertialsystem.</w:t>
      </w:r>
      <w:r w:rsidR="00361919">
        <w:br/>
        <w:t xml:space="preserve">Inertialsysteme lassen sich nicht unterscheiden. </w:t>
      </w:r>
      <w:r w:rsidR="00361919">
        <w:br/>
      </w:r>
      <w:r w:rsidR="00361919">
        <w:br/>
        <w:t>2. Postulat: Die Lichtgeschwindigkeit ist unabhängig von der Bewegung der Quelle oder des Beobachters immer c. (Im Vakuum 300 000 km/s)</w:t>
      </w:r>
      <w:r w:rsidR="00361919">
        <w:br/>
      </w:r>
      <w:r w:rsidR="00361919">
        <w:br/>
      </w:r>
      <w:r w:rsidR="00361919" w:rsidRPr="0075124F">
        <w:rPr>
          <w:rStyle w:val="Nummer"/>
        </w:rPr>
        <w:t>4</w:t>
      </w:r>
      <w:bookmarkStart w:id="1808" w:name="m464"/>
      <w:r w:rsidR="00361919" w:rsidRPr="0075124F">
        <w:rPr>
          <w:rStyle w:val="Nummer"/>
        </w:rPr>
        <w:t>6</w:t>
      </w:r>
      <w:bookmarkEnd w:id="1808"/>
      <w:r w:rsidR="00361919" w:rsidRPr="0075124F">
        <w:rPr>
          <w:rStyle w:val="Nummer"/>
        </w:rPr>
        <w:t>4.</w:t>
      </w:r>
      <w:r w:rsidR="00361919">
        <w:t xml:space="preserve"> Wirkt auf eine</w:t>
      </w:r>
      <w:r w:rsidR="006611D9">
        <w:t>n</w:t>
      </w:r>
      <w:r w:rsidR="00361919">
        <w:t xml:space="preserve"> Körper keine Kraft, führt er eine gleichförmige Bewegung durch oder ist er in Ruhe. Lässt sich dieses Newtonsche Gesetz umkehren? Führt ein Körper eine beschleunigte Bewegung durch, spürt er dann eine Kraft?</w:t>
      </w:r>
      <w:r w:rsidR="00361919">
        <w:br/>
        <w:t xml:space="preserve">Nein. Beim freien Fall bewegt sich ein Körper beschleunigt, ist aber schwerelos, das heißt, ein </w:t>
      </w:r>
      <w:r w:rsidR="00E96708">
        <w:t>mitfliegender Beobachter</w:t>
      </w:r>
      <w:r w:rsidR="00361919">
        <w:t xml:space="preserve"> kann nicht feststellen, wie er sich bewegt. </w:t>
      </w:r>
      <w:r w:rsidR="00361919">
        <w:br/>
        <w:t>In der Speziellen Relativitätstheorie kommt keine Gravitation vor. Eine gleichförmige Bewegung ist ein kräftefreier Zustand.</w:t>
      </w:r>
      <w:r w:rsidR="00361919">
        <w:br/>
        <w:t>In der Allgemeinen Relativitätstheorie werden alle bekannten Phänomen</w:t>
      </w:r>
      <w:r w:rsidR="00E96708">
        <w:t>e</w:t>
      </w:r>
      <w:r w:rsidR="00361919">
        <w:t xml:space="preserve"> erfasst. </w:t>
      </w:r>
      <w:r w:rsidR="00361919">
        <w:br/>
      </w:r>
      <w:r w:rsidR="00361919">
        <w:br/>
      </w:r>
      <w:r w:rsidR="00361919" w:rsidRPr="0075124F">
        <w:rPr>
          <w:rStyle w:val="Nummer"/>
        </w:rPr>
        <w:t>4</w:t>
      </w:r>
      <w:bookmarkStart w:id="1809" w:name="m465"/>
      <w:r w:rsidR="00361919" w:rsidRPr="0075124F">
        <w:rPr>
          <w:rStyle w:val="Nummer"/>
        </w:rPr>
        <w:t>6</w:t>
      </w:r>
      <w:bookmarkEnd w:id="1809"/>
      <w:r w:rsidR="00361919" w:rsidRPr="0075124F">
        <w:rPr>
          <w:rStyle w:val="Nummer"/>
        </w:rPr>
        <w:t>5.</w:t>
      </w:r>
      <w:r w:rsidR="00361919">
        <w:t xml:space="preserve"> Die Uhren weichen um 2</w:t>
      </w:r>
      <w:r w:rsidR="00361919">
        <w:sym w:font="Symbol" w:char="F0D7"/>
      </w:r>
      <w:r w:rsidR="00361919">
        <w:t xml:space="preserve"> 10</w:t>
      </w:r>
      <w:r w:rsidR="00361919">
        <w:rPr>
          <w:vertAlign w:val="superscript"/>
        </w:rPr>
        <w:t>-5</w:t>
      </w:r>
      <w:r w:rsidR="00361919">
        <w:t xml:space="preserve"> s voneinander ab.</w:t>
      </w:r>
      <w:r w:rsidR="00361919">
        <w:br/>
      </w:r>
      <w:r w:rsidR="00361919">
        <w:br/>
      </w:r>
      <w:hyperlink r:id="rId408" w:anchor="m465" w:history="1">
        <w:r w:rsidR="00361919">
          <w:rPr>
            <w:rStyle w:val="Hyperlink"/>
            <w:sz w:val="22"/>
          </w:rPr>
          <w:t>voll</w:t>
        </w:r>
        <w:bookmarkStart w:id="1810" w:name="_Hlt41371851"/>
        <w:r w:rsidR="00361919">
          <w:rPr>
            <w:rStyle w:val="Hyperlink"/>
            <w:sz w:val="22"/>
          </w:rPr>
          <w:t>s</w:t>
        </w:r>
        <w:bookmarkStart w:id="1811" w:name="_Hlt41371831"/>
        <w:bookmarkEnd w:id="1810"/>
        <w:bookmarkEnd w:id="1811"/>
        <w:r w:rsidR="00361919">
          <w:rPr>
            <w:rStyle w:val="Hyperlink"/>
            <w:sz w:val="22"/>
          </w:rPr>
          <w:t>tän</w:t>
        </w:r>
        <w:bookmarkStart w:id="1812" w:name="_Hlt101668325"/>
        <w:bookmarkStart w:id="1813" w:name="_Hlt43623435"/>
        <w:bookmarkEnd w:id="1812"/>
        <w:r w:rsidR="00361919">
          <w:rPr>
            <w:rStyle w:val="Hyperlink"/>
            <w:sz w:val="22"/>
          </w:rPr>
          <w:t>d</w:t>
        </w:r>
        <w:bookmarkEnd w:id="1813"/>
        <w:r w:rsidR="00361919">
          <w:rPr>
            <w:rStyle w:val="Hyperlink"/>
            <w:sz w:val="22"/>
          </w:rPr>
          <w:t>i</w:t>
        </w:r>
        <w:bookmarkStart w:id="1814" w:name="_Hlt71961009"/>
        <w:bookmarkStart w:id="1815" w:name="_Hlt71960973"/>
        <w:bookmarkEnd w:id="1814"/>
        <w:r w:rsidR="00361919">
          <w:rPr>
            <w:rStyle w:val="Hyperlink"/>
            <w:sz w:val="22"/>
          </w:rPr>
          <w:t>g</w:t>
        </w:r>
        <w:bookmarkEnd w:id="1815"/>
        <w:r w:rsidR="00361919">
          <w:rPr>
            <w:rStyle w:val="Hyperlink"/>
            <w:sz w:val="22"/>
          </w:rPr>
          <w:t>e Lösung</w:t>
        </w:r>
      </w:hyperlink>
      <w:r w:rsidR="00361919">
        <w:br/>
      </w:r>
    </w:p>
    <w:p w14:paraId="749CC7D0" w14:textId="77777777" w:rsidR="00361919" w:rsidRDefault="00361919" w:rsidP="00361919">
      <w:pPr>
        <w:widowControl w:val="0"/>
      </w:pPr>
      <w:r w:rsidRPr="0075124F">
        <w:rPr>
          <w:rStyle w:val="Nummer"/>
        </w:rPr>
        <w:t>4</w:t>
      </w:r>
      <w:bookmarkStart w:id="1816" w:name="m466"/>
      <w:r w:rsidRPr="0075124F">
        <w:rPr>
          <w:rStyle w:val="Nummer"/>
        </w:rPr>
        <w:t>6</w:t>
      </w:r>
      <w:bookmarkEnd w:id="1816"/>
      <w:r w:rsidRPr="0075124F">
        <w:rPr>
          <w:rStyle w:val="Nummer"/>
        </w:rPr>
        <w:t>6.</w:t>
      </w:r>
      <w:r>
        <w:t xml:space="preserve"> </w:t>
      </w:r>
      <w:r w:rsidR="00396E4A">
        <w:t>Der Käfer muss sich mit 0,0</w:t>
      </w:r>
      <w:r w:rsidR="00A207E4">
        <w:t>16</w:t>
      </w:r>
      <w:r w:rsidR="00396E4A">
        <w:t xml:space="preserve"> N festhalten.</w:t>
      </w:r>
      <w:r>
        <w:br/>
      </w:r>
      <w:r>
        <w:br/>
      </w:r>
      <w:hyperlink r:id="rId409" w:anchor="m466" w:history="1">
        <w:r>
          <w:rPr>
            <w:rStyle w:val="Hyperlink"/>
            <w:sz w:val="22"/>
          </w:rPr>
          <w:t>vollstä</w:t>
        </w:r>
        <w:bookmarkStart w:id="1817" w:name="_Hlt43626299"/>
        <w:r>
          <w:rPr>
            <w:rStyle w:val="Hyperlink"/>
            <w:sz w:val="22"/>
          </w:rPr>
          <w:t>n</w:t>
        </w:r>
        <w:bookmarkEnd w:id="1817"/>
        <w:r>
          <w:rPr>
            <w:rStyle w:val="Hyperlink"/>
            <w:sz w:val="22"/>
          </w:rPr>
          <w:t>d</w:t>
        </w:r>
        <w:bookmarkStart w:id="1818" w:name="_Hlt43623779"/>
        <w:r>
          <w:rPr>
            <w:rStyle w:val="Hyperlink"/>
            <w:sz w:val="22"/>
          </w:rPr>
          <w:t>i</w:t>
        </w:r>
        <w:bookmarkEnd w:id="1818"/>
        <w:r>
          <w:rPr>
            <w:rStyle w:val="Hyperlink"/>
            <w:sz w:val="22"/>
          </w:rPr>
          <w:t>ge Lösung</w:t>
        </w:r>
      </w:hyperlink>
      <w:bookmarkStart w:id="1819" w:name="_Hlt43623497"/>
      <w:bookmarkEnd w:id="1819"/>
      <w:r>
        <w:br/>
      </w:r>
      <w:r>
        <w:br/>
      </w:r>
      <w:r w:rsidRPr="0075124F">
        <w:rPr>
          <w:rStyle w:val="Nummer"/>
        </w:rPr>
        <w:t>4</w:t>
      </w:r>
      <w:bookmarkStart w:id="1820" w:name="m467"/>
      <w:r w:rsidRPr="0075124F">
        <w:rPr>
          <w:rStyle w:val="Nummer"/>
        </w:rPr>
        <w:t>6</w:t>
      </w:r>
      <w:bookmarkEnd w:id="1820"/>
      <w:r w:rsidRPr="0075124F">
        <w:rPr>
          <w:rStyle w:val="Nummer"/>
        </w:rPr>
        <w:t>7.</w:t>
      </w:r>
      <w:r>
        <w:t xml:space="preserve"> Die Geschwindigkeit beträgt </w:t>
      </w:r>
      <w:r w:rsidR="00D666C2">
        <w:t>7</w:t>
      </w:r>
      <w:r>
        <w:t>,2 m/s.</w:t>
      </w:r>
      <w:r>
        <w:br/>
      </w:r>
      <w:r>
        <w:br/>
      </w:r>
      <w:hyperlink r:id="rId410" w:anchor="m467" w:history="1">
        <w:r>
          <w:rPr>
            <w:rStyle w:val="Hyperlink"/>
            <w:sz w:val="22"/>
          </w:rPr>
          <w:t>vo</w:t>
        </w:r>
        <w:bookmarkStart w:id="1821" w:name="_Hlt43694293"/>
        <w:bookmarkStart w:id="1822" w:name="_Hlt43701543"/>
        <w:bookmarkEnd w:id="1821"/>
        <w:r>
          <w:rPr>
            <w:rStyle w:val="Hyperlink"/>
            <w:sz w:val="22"/>
          </w:rPr>
          <w:t>l</w:t>
        </w:r>
        <w:bookmarkEnd w:id="1822"/>
        <w:r>
          <w:rPr>
            <w:rStyle w:val="Hyperlink"/>
            <w:sz w:val="22"/>
          </w:rPr>
          <w:t>l</w:t>
        </w:r>
        <w:bookmarkStart w:id="1823" w:name="_Hlt43701455"/>
        <w:r>
          <w:rPr>
            <w:rStyle w:val="Hyperlink"/>
            <w:sz w:val="22"/>
          </w:rPr>
          <w:t>s</w:t>
        </w:r>
        <w:bookmarkEnd w:id="1823"/>
        <w:r>
          <w:rPr>
            <w:rStyle w:val="Hyperlink"/>
            <w:sz w:val="22"/>
          </w:rPr>
          <w:t>t</w:t>
        </w:r>
        <w:bookmarkStart w:id="1824" w:name="_Hlt43626347"/>
        <w:bookmarkStart w:id="1825" w:name="_Hlt43626343"/>
        <w:bookmarkEnd w:id="1824"/>
        <w:r>
          <w:rPr>
            <w:rStyle w:val="Hyperlink"/>
            <w:sz w:val="22"/>
          </w:rPr>
          <w:t>ä</w:t>
        </w:r>
        <w:bookmarkStart w:id="1826" w:name="_Hlt44143542"/>
        <w:bookmarkStart w:id="1827" w:name="_Hlt43626357"/>
        <w:bookmarkEnd w:id="1825"/>
        <w:bookmarkEnd w:id="1826"/>
        <w:r>
          <w:rPr>
            <w:rStyle w:val="Hyperlink"/>
            <w:sz w:val="22"/>
          </w:rPr>
          <w:t>n</w:t>
        </w:r>
        <w:bookmarkStart w:id="1828" w:name="_Hlt55001082"/>
        <w:bookmarkStart w:id="1829" w:name="_Hlt55001071"/>
        <w:bookmarkEnd w:id="1827"/>
        <w:bookmarkEnd w:id="1828"/>
        <w:r>
          <w:rPr>
            <w:rStyle w:val="Hyperlink"/>
            <w:sz w:val="22"/>
          </w:rPr>
          <w:t>d</w:t>
        </w:r>
        <w:bookmarkEnd w:id="1829"/>
        <w:r>
          <w:rPr>
            <w:rStyle w:val="Hyperlink"/>
            <w:sz w:val="22"/>
          </w:rPr>
          <w:t>ige</w:t>
        </w:r>
        <w:bookmarkStart w:id="1830" w:name="_Hlt43694378"/>
        <w:r>
          <w:rPr>
            <w:rStyle w:val="Hyperlink"/>
            <w:sz w:val="22"/>
          </w:rPr>
          <w:t xml:space="preserve"> </w:t>
        </w:r>
        <w:bookmarkEnd w:id="1830"/>
        <w:r>
          <w:rPr>
            <w:rStyle w:val="Hyperlink"/>
            <w:sz w:val="22"/>
          </w:rPr>
          <w:t>Lösung</w:t>
        </w:r>
      </w:hyperlink>
      <w:r>
        <w:br/>
      </w:r>
      <w:r>
        <w:br/>
      </w:r>
      <w:r w:rsidRPr="0075124F">
        <w:rPr>
          <w:rStyle w:val="Nummer"/>
        </w:rPr>
        <w:t>4</w:t>
      </w:r>
      <w:bookmarkStart w:id="1831" w:name="m468"/>
      <w:r w:rsidRPr="0075124F">
        <w:rPr>
          <w:rStyle w:val="Nummer"/>
        </w:rPr>
        <w:t>6</w:t>
      </w:r>
      <w:bookmarkEnd w:id="1831"/>
      <w:r w:rsidRPr="0075124F">
        <w:rPr>
          <w:rStyle w:val="Nummer"/>
        </w:rPr>
        <w:t>8.</w:t>
      </w:r>
      <w:r>
        <w:t xml:space="preserve"> Am Boden der Mulde spürt die Skifahrerin eine Kraft von 796,5 N, am höchsten Punkt der Welle eine Kraft von 576,9 N.</w:t>
      </w:r>
      <w:r>
        <w:br/>
      </w:r>
      <w:r>
        <w:lastRenderedPageBreak/>
        <w:br/>
      </w:r>
      <w:hyperlink r:id="rId411" w:anchor="m468" w:history="1">
        <w:r>
          <w:rPr>
            <w:rStyle w:val="Hyperlink"/>
            <w:sz w:val="22"/>
          </w:rPr>
          <w:t>vollst</w:t>
        </w:r>
        <w:bookmarkStart w:id="1832" w:name="_Hlt44222543"/>
        <w:bookmarkStart w:id="1833" w:name="_Hlt44220002"/>
        <w:bookmarkEnd w:id="1832"/>
        <w:r>
          <w:rPr>
            <w:rStyle w:val="Hyperlink"/>
            <w:sz w:val="22"/>
          </w:rPr>
          <w:t>ä</w:t>
        </w:r>
        <w:bookmarkStart w:id="1834" w:name="_Hlt44145765"/>
        <w:bookmarkEnd w:id="1833"/>
        <w:r>
          <w:rPr>
            <w:rStyle w:val="Hyperlink"/>
            <w:sz w:val="22"/>
          </w:rPr>
          <w:t>n</w:t>
        </w:r>
        <w:bookmarkEnd w:id="1834"/>
        <w:r>
          <w:rPr>
            <w:rStyle w:val="Hyperlink"/>
            <w:sz w:val="22"/>
          </w:rPr>
          <w:t>d</w:t>
        </w:r>
        <w:bookmarkStart w:id="1835" w:name="_Hlt44144563"/>
        <w:bookmarkStart w:id="1836" w:name="_Hlt44144223"/>
        <w:bookmarkEnd w:id="1835"/>
        <w:r>
          <w:rPr>
            <w:rStyle w:val="Hyperlink"/>
            <w:sz w:val="22"/>
          </w:rPr>
          <w:t>i</w:t>
        </w:r>
        <w:bookmarkEnd w:id="1836"/>
        <w:r>
          <w:rPr>
            <w:rStyle w:val="Hyperlink"/>
            <w:sz w:val="22"/>
          </w:rPr>
          <w:t>ge Lösung</w:t>
        </w:r>
      </w:hyperlink>
      <w:r>
        <w:br/>
      </w:r>
      <w:r>
        <w:br/>
      </w:r>
      <w:r w:rsidRPr="0075124F">
        <w:rPr>
          <w:rStyle w:val="Nummer"/>
        </w:rPr>
        <w:t>4</w:t>
      </w:r>
      <w:bookmarkStart w:id="1837" w:name="m469"/>
      <w:r w:rsidRPr="0075124F">
        <w:rPr>
          <w:rStyle w:val="Nummer"/>
        </w:rPr>
        <w:t>6</w:t>
      </w:r>
      <w:bookmarkEnd w:id="1837"/>
      <w:r w:rsidRPr="0075124F">
        <w:rPr>
          <w:rStyle w:val="Nummer"/>
        </w:rPr>
        <w:t>9.</w:t>
      </w:r>
      <w:r>
        <w:t xml:space="preserve"> Die Kraft auf die Wand im untersten Punkt beträgt 1913 N.</w:t>
      </w:r>
      <w:bookmarkStart w:id="1838" w:name="_Hlt44147186"/>
      <w:bookmarkEnd w:id="1838"/>
      <w:r>
        <w:br/>
      </w:r>
      <w:r>
        <w:br/>
      </w:r>
      <w:hyperlink r:id="rId412" w:anchor="m469" w:history="1">
        <w:r>
          <w:rPr>
            <w:rStyle w:val="Hyperlink"/>
            <w:sz w:val="22"/>
          </w:rPr>
          <w:t>voll</w:t>
        </w:r>
        <w:bookmarkStart w:id="1839" w:name="_Hlt44161818"/>
        <w:r>
          <w:rPr>
            <w:rStyle w:val="Hyperlink"/>
            <w:sz w:val="22"/>
          </w:rPr>
          <w:t>s</w:t>
        </w:r>
        <w:bookmarkStart w:id="1840" w:name="_Hlt44145851"/>
        <w:bookmarkEnd w:id="1839"/>
        <w:r>
          <w:rPr>
            <w:rStyle w:val="Hyperlink"/>
            <w:sz w:val="22"/>
          </w:rPr>
          <w:t>t</w:t>
        </w:r>
        <w:bookmarkStart w:id="1841" w:name="_Hlt122145227"/>
        <w:bookmarkStart w:id="1842" w:name="_Hlt122144972"/>
        <w:bookmarkEnd w:id="1840"/>
        <w:bookmarkEnd w:id="1841"/>
        <w:r>
          <w:rPr>
            <w:rStyle w:val="Hyperlink"/>
            <w:sz w:val="22"/>
          </w:rPr>
          <w:t>ä</w:t>
        </w:r>
        <w:bookmarkStart w:id="1843" w:name="_Hlt122144965"/>
        <w:bookmarkStart w:id="1844" w:name="_Hlt122316870"/>
        <w:bookmarkEnd w:id="1842"/>
        <w:bookmarkEnd w:id="1843"/>
        <w:r>
          <w:rPr>
            <w:rStyle w:val="Hyperlink"/>
            <w:sz w:val="22"/>
          </w:rPr>
          <w:t>n</w:t>
        </w:r>
        <w:bookmarkEnd w:id="1844"/>
        <w:r>
          <w:rPr>
            <w:rStyle w:val="Hyperlink"/>
            <w:sz w:val="22"/>
          </w:rPr>
          <w:t>dige Lösung</w:t>
        </w:r>
      </w:hyperlink>
      <w:r>
        <w:t xml:space="preserve"> </w:t>
      </w:r>
      <w:r>
        <w:br/>
      </w:r>
      <w:r>
        <w:br/>
      </w:r>
      <w:r w:rsidRPr="0075124F">
        <w:rPr>
          <w:rStyle w:val="Nummer"/>
        </w:rPr>
        <w:t>4</w:t>
      </w:r>
      <w:bookmarkStart w:id="1845" w:name="m470"/>
      <w:r w:rsidRPr="0075124F">
        <w:rPr>
          <w:rStyle w:val="Nummer"/>
        </w:rPr>
        <w:t>7</w:t>
      </w:r>
      <w:bookmarkEnd w:id="1845"/>
      <w:r w:rsidRPr="0075124F">
        <w:rPr>
          <w:rStyle w:val="Nummer"/>
        </w:rPr>
        <w:t>0.</w:t>
      </w:r>
      <w:r>
        <w:t xml:space="preserve"> a) Die Beschleunigung beträgt 0,3 m/s².</w:t>
      </w:r>
      <w:r>
        <w:br/>
        <w:t>b) Nach einer Minute hat der Zug eine Geschwindigkeit von 65 km/h.</w:t>
      </w:r>
      <w:r>
        <w:br/>
        <w:t>c) * mit 20 zusätzlichen Wagen: 0,13 m/s²</w:t>
      </w:r>
    </w:p>
    <w:p w14:paraId="3DAA6E60" w14:textId="77777777" w:rsidR="00361919" w:rsidRDefault="00361919" w:rsidP="00361919">
      <w:pPr>
        <w:widowControl w:val="0"/>
        <w:ind w:right="567"/>
        <w:rPr>
          <w:snapToGrid w:val="0"/>
        </w:rPr>
      </w:pPr>
      <w:r>
        <w:t>* mit 2 Lokomotiven und 20 Wagen: 0,36 m/s²</w:t>
      </w:r>
      <w:r>
        <w:br/>
        <w:t>d) Nach 0,5 Minuten hat eine einzelne Lok eine Geschwindigkeit von 97,2 km/h.</w:t>
      </w:r>
      <w:r>
        <w:br/>
        <w:t>e) Zwei gekoppelte Loks haben die gleiche Geschwindigkeit wie eine einzelne Lok, als auch 97,2 km/h.</w:t>
      </w:r>
      <w:r>
        <w:br/>
      </w:r>
      <w:r>
        <w:br/>
      </w:r>
      <w:hyperlink r:id="rId413" w:anchor="m470" w:history="1">
        <w:r>
          <w:rPr>
            <w:rStyle w:val="Hyperlink"/>
            <w:sz w:val="22"/>
          </w:rPr>
          <w:t>voll</w:t>
        </w:r>
        <w:bookmarkStart w:id="1846" w:name="_Hlt44919049"/>
        <w:bookmarkStart w:id="1847" w:name="_Hlt44918473"/>
        <w:bookmarkEnd w:id="1846"/>
        <w:r>
          <w:rPr>
            <w:rStyle w:val="Hyperlink"/>
            <w:sz w:val="22"/>
          </w:rPr>
          <w:t>s</w:t>
        </w:r>
        <w:bookmarkEnd w:id="1847"/>
        <w:r>
          <w:rPr>
            <w:rStyle w:val="Hyperlink"/>
            <w:sz w:val="22"/>
          </w:rPr>
          <w:t>t</w:t>
        </w:r>
        <w:bookmarkStart w:id="1848" w:name="_Hlt44163265"/>
        <w:bookmarkStart w:id="1849" w:name="_Hlt44161919"/>
        <w:bookmarkEnd w:id="1848"/>
        <w:r>
          <w:rPr>
            <w:rStyle w:val="Hyperlink"/>
            <w:sz w:val="22"/>
          </w:rPr>
          <w:t>ä</w:t>
        </w:r>
        <w:bookmarkEnd w:id="1849"/>
        <w:r>
          <w:rPr>
            <w:rStyle w:val="Hyperlink"/>
            <w:sz w:val="22"/>
          </w:rPr>
          <w:t>nd</w:t>
        </w:r>
        <w:bookmarkStart w:id="1850" w:name="_Hlt52178032"/>
        <w:bookmarkStart w:id="1851" w:name="_Hlt52178018"/>
        <w:bookmarkEnd w:id="1850"/>
        <w:r>
          <w:rPr>
            <w:rStyle w:val="Hyperlink"/>
            <w:sz w:val="22"/>
          </w:rPr>
          <w:t>i</w:t>
        </w:r>
        <w:bookmarkEnd w:id="1851"/>
        <w:r>
          <w:rPr>
            <w:rStyle w:val="Hyperlink"/>
            <w:sz w:val="22"/>
          </w:rPr>
          <w:t>g</w:t>
        </w:r>
        <w:bookmarkStart w:id="1852" w:name="_Hlt53836899"/>
        <w:bookmarkStart w:id="1853" w:name="_Hlt53836352"/>
        <w:bookmarkEnd w:id="1852"/>
        <w:r>
          <w:rPr>
            <w:rStyle w:val="Hyperlink"/>
            <w:sz w:val="22"/>
          </w:rPr>
          <w:t>e</w:t>
        </w:r>
        <w:bookmarkEnd w:id="1853"/>
        <w:r>
          <w:rPr>
            <w:rStyle w:val="Hyperlink"/>
            <w:sz w:val="22"/>
          </w:rPr>
          <w:t xml:space="preserve"> Lösung</w:t>
        </w:r>
      </w:hyperlink>
      <w:r>
        <w:br/>
      </w:r>
      <w:r>
        <w:br/>
      </w:r>
      <w:r w:rsidRPr="0075124F">
        <w:rPr>
          <w:rStyle w:val="Nummer"/>
        </w:rPr>
        <w:t>4</w:t>
      </w:r>
      <w:bookmarkStart w:id="1854" w:name="m471"/>
      <w:r w:rsidRPr="0075124F">
        <w:rPr>
          <w:rStyle w:val="Nummer"/>
        </w:rPr>
        <w:t>7</w:t>
      </w:r>
      <w:bookmarkEnd w:id="1854"/>
      <w:r w:rsidRPr="0075124F">
        <w:rPr>
          <w:rStyle w:val="Nummer"/>
        </w:rPr>
        <w:t>1.</w:t>
      </w:r>
      <w:r>
        <w:t xml:space="preserve"> </w:t>
      </w:r>
      <w:bookmarkStart w:id="1855" w:name="_Hlt44396474"/>
      <w:bookmarkStart w:id="1856" w:name="_Hlt247434786"/>
      <w:bookmarkEnd w:id="1855"/>
      <w:r>
        <w:rPr>
          <w:snapToGrid w:val="0"/>
        </w:rPr>
        <w:t>Beim schnellen H</w:t>
      </w:r>
      <w:bookmarkStart w:id="1857" w:name="_Hlt247431723"/>
      <w:bookmarkEnd w:id="1857"/>
      <w:r>
        <w:rPr>
          <w:snapToGrid w:val="0"/>
        </w:rPr>
        <w:t>ochheben kann sich Kraft nicht schnell genug auf die Beute wirken, sie will nach dem Trägheitsgesetz im Zustand der Ruhe bleiben.  Auf den Sack wirkt dann die Gegenkraft und er zerreißt. Hebt der Dieb die Beute langsam an, kann die Kraft auf die Beute wirken und er wird mit dem Sack beschleunigt.</w:t>
      </w:r>
    </w:p>
    <w:p w14:paraId="4E591D6F" w14:textId="77777777" w:rsidR="00361919" w:rsidRDefault="00361919" w:rsidP="00361919">
      <w:r>
        <w:rPr>
          <w:snapToGrid w:val="0"/>
        </w:rPr>
        <w:t>Kraft benötigt eine gewisse Zeit, bis sie sich weiterbewegt.</w:t>
      </w:r>
      <w:r>
        <w:rPr>
          <w:snapToGrid w:val="0"/>
        </w:rPr>
        <w:br/>
      </w:r>
      <w:bookmarkEnd w:id="1856"/>
      <w:r>
        <w:rPr>
          <w:snapToGrid w:val="0"/>
        </w:rPr>
        <w:br/>
      </w:r>
      <w:r w:rsidRPr="0075124F">
        <w:rPr>
          <w:rStyle w:val="Nummer"/>
        </w:rPr>
        <w:t>4</w:t>
      </w:r>
      <w:bookmarkStart w:id="1858" w:name="m472"/>
      <w:r w:rsidRPr="0075124F">
        <w:rPr>
          <w:rStyle w:val="Nummer"/>
        </w:rPr>
        <w:t>7</w:t>
      </w:r>
      <w:bookmarkEnd w:id="1858"/>
      <w:r w:rsidRPr="0075124F">
        <w:rPr>
          <w:rStyle w:val="Nummer"/>
        </w:rPr>
        <w:t>2.</w:t>
      </w:r>
      <w:r>
        <w:rPr>
          <w:snapToGrid w:val="0"/>
        </w:rPr>
        <w:t xml:space="preserve"> </w:t>
      </w:r>
      <w:r>
        <w:t>Auf jeden Haken wirkt eine Kraft von 281,4 N. Das entspricht einer Masse von 28,7 kg!</w:t>
      </w:r>
      <w:bookmarkStart w:id="1859" w:name="_Hlt45174077"/>
      <w:bookmarkEnd w:id="1859"/>
      <w:r>
        <w:rPr>
          <w:snapToGrid w:val="0"/>
        </w:rPr>
        <w:br/>
      </w:r>
      <w:r>
        <w:rPr>
          <w:snapToGrid w:val="0"/>
        </w:rPr>
        <w:br/>
      </w:r>
      <w:hyperlink r:id="rId414" w:anchor="m472" w:history="1">
        <w:r>
          <w:rPr>
            <w:rStyle w:val="Hyperlink"/>
            <w:sz w:val="22"/>
          </w:rPr>
          <w:t>vollst</w:t>
        </w:r>
        <w:bookmarkStart w:id="1860" w:name="_Hlt45027933"/>
        <w:bookmarkEnd w:id="1860"/>
        <w:r>
          <w:rPr>
            <w:rStyle w:val="Hyperlink"/>
            <w:sz w:val="22"/>
          </w:rPr>
          <w:t>ä</w:t>
        </w:r>
        <w:bookmarkStart w:id="1861" w:name="_Hlt250296731"/>
        <w:bookmarkStart w:id="1862" w:name="_Hlt44919082"/>
        <w:bookmarkEnd w:id="1861"/>
        <w:r>
          <w:rPr>
            <w:rStyle w:val="Hyperlink"/>
            <w:sz w:val="22"/>
          </w:rPr>
          <w:t>n</w:t>
        </w:r>
        <w:bookmarkEnd w:id="1862"/>
        <w:r>
          <w:rPr>
            <w:rStyle w:val="Hyperlink"/>
            <w:sz w:val="22"/>
          </w:rPr>
          <w:t>d</w:t>
        </w:r>
        <w:bookmarkStart w:id="1863" w:name="_Hlt116879386"/>
        <w:bookmarkStart w:id="1864" w:name="_Hlt116879334"/>
        <w:bookmarkEnd w:id="1863"/>
        <w:r>
          <w:rPr>
            <w:rStyle w:val="Hyperlink"/>
            <w:sz w:val="22"/>
          </w:rPr>
          <w:t>i</w:t>
        </w:r>
        <w:bookmarkEnd w:id="1864"/>
        <w:r>
          <w:rPr>
            <w:rStyle w:val="Hyperlink"/>
            <w:sz w:val="22"/>
          </w:rPr>
          <w:t>g</w:t>
        </w:r>
        <w:bookmarkStart w:id="1865" w:name="_Hlt46041171"/>
        <w:bookmarkStart w:id="1866" w:name="_Hlt46041121"/>
        <w:bookmarkEnd w:id="1865"/>
        <w:r>
          <w:rPr>
            <w:rStyle w:val="Hyperlink"/>
            <w:sz w:val="22"/>
          </w:rPr>
          <w:t>e</w:t>
        </w:r>
        <w:bookmarkEnd w:id="1866"/>
        <w:r>
          <w:rPr>
            <w:rStyle w:val="Hyperlink"/>
            <w:sz w:val="22"/>
          </w:rPr>
          <w:t xml:space="preserve"> Lösung</w:t>
        </w:r>
      </w:hyperlink>
      <w:r>
        <w:rPr>
          <w:snapToGrid w:val="0"/>
        </w:rPr>
        <w:br/>
      </w:r>
      <w:r>
        <w:rPr>
          <w:snapToGrid w:val="0"/>
        </w:rPr>
        <w:br/>
      </w:r>
      <w:r>
        <w:rPr>
          <w:snapToGrid w:val="0"/>
        </w:rPr>
        <w:br/>
      </w:r>
      <w:r w:rsidRPr="0075124F">
        <w:rPr>
          <w:rStyle w:val="Nummer"/>
        </w:rPr>
        <w:t>4</w:t>
      </w:r>
      <w:bookmarkStart w:id="1867" w:name="m473"/>
      <w:r w:rsidRPr="0075124F">
        <w:rPr>
          <w:rStyle w:val="Nummer"/>
        </w:rPr>
        <w:t>7</w:t>
      </w:r>
      <w:bookmarkEnd w:id="1867"/>
      <w:r w:rsidRPr="0075124F">
        <w:rPr>
          <w:rStyle w:val="Nummer"/>
        </w:rPr>
        <w:t>3.</w:t>
      </w:r>
      <w:r>
        <w:rPr>
          <w:snapToGrid w:val="0"/>
        </w:rPr>
        <w:t xml:space="preserve"> </w:t>
      </w:r>
      <w:bookmarkStart w:id="1868" w:name="_Hlt45955767"/>
      <w:bookmarkStart w:id="1869" w:name="_Hlt122317213"/>
      <w:bookmarkEnd w:id="1868"/>
      <w:r>
        <w:rPr>
          <w:snapToGrid w:val="0"/>
        </w:rPr>
        <w:t xml:space="preserve">c ist richtig. Das Pendel führt eine einen Teil einer Kreisbewegung durch. Damit ist eine Radialkraft notwendig, die vom Faden aufgebracht wird und am Federkraftmesser zusätzlich angezeigt wird. Die Radialkraft ist von der Geschwindigkeit </w:t>
      </w:r>
      <w:r w:rsidR="005B1AEC">
        <w:rPr>
          <w:snapToGrid w:val="0"/>
        </w:rPr>
        <w:t>des Pendels</w:t>
      </w:r>
      <w:r>
        <w:rPr>
          <w:snapToGrid w:val="0"/>
        </w:rPr>
        <w:t xml:space="preserve"> abhängig. Da das Pendel in der Position 2 die größte Geschwindigkeit hat, ist dort auch die Radialkraft am größten. </w:t>
      </w:r>
      <w:r>
        <w:rPr>
          <w:snapToGrid w:val="0"/>
        </w:rPr>
        <w:br/>
        <w:t>In den Positionen 1 und 3 ist die Radialkraft kurzzeitig Null. Die Kraft, die auf den Pendelkörper wirkt, ist jetzt nur noch die Gewichtskraft, die senkrecht nach unten zeigt. Da der Faden schräg steht, spürt er nur einen Teil der Gewichtskraft, der Federkraftmesser zeigt also weniger am als i</w:t>
      </w:r>
      <w:bookmarkStart w:id="1870" w:name="_Hlt45956034"/>
      <w:bookmarkEnd w:id="1870"/>
      <w:r>
        <w:rPr>
          <w:snapToGrid w:val="0"/>
        </w:rPr>
        <w:t>m Vergleich zum ruhenden Pendel.</w:t>
      </w:r>
      <w:bookmarkEnd w:id="1869"/>
      <w:r>
        <w:rPr>
          <w:snapToGrid w:val="0"/>
        </w:rPr>
        <w:br/>
      </w:r>
      <w:r>
        <w:rPr>
          <w:snapToGrid w:val="0"/>
        </w:rPr>
        <w:br/>
      </w:r>
      <w:r w:rsidRPr="0075124F">
        <w:rPr>
          <w:rStyle w:val="Nummer"/>
        </w:rPr>
        <w:t>4</w:t>
      </w:r>
      <w:bookmarkStart w:id="1871" w:name="m474"/>
      <w:r w:rsidRPr="0075124F">
        <w:rPr>
          <w:rStyle w:val="Nummer"/>
        </w:rPr>
        <w:t>7</w:t>
      </w:r>
      <w:bookmarkEnd w:id="1871"/>
      <w:r w:rsidRPr="0075124F">
        <w:rPr>
          <w:rStyle w:val="Nummer"/>
        </w:rPr>
        <w:t>4.</w:t>
      </w:r>
      <w:r>
        <w:rPr>
          <w:snapToGrid w:val="0"/>
        </w:rPr>
        <w:t xml:space="preserve"> </w:t>
      </w:r>
      <w:bookmarkStart w:id="1872" w:name="_Hlt114455652"/>
      <w:r>
        <w:rPr>
          <w:snapToGrid w:val="0"/>
        </w:rPr>
        <w:t xml:space="preserve">B ist richtig. Der Wagen fährt als erstes durch eine flache Kurve, muss also nur leicht Bremsen. Nach einer Geraden kommt eine sehr spitze Kurve, die Geschwindigkeit fällt stark ab. Die folgende Gerade ist länger als die erste, der Wagen hat eine längere Strecke eine konstante Geschwindigkeit. Nun kommt eine weitere Kurve, die wie die erste auch relativ zügig durchfahren werden kann. Nach einer kurzen Geraden mit konstanter Geschwindigkeit geht es dann wieder n die erste Kurve. </w:t>
      </w:r>
      <w:r>
        <w:rPr>
          <w:snapToGrid w:val="0"/>
        </w:rPr>
        <w:br/>
      </w:r>
      <w:bookmarkEnd w:id="1872"/>
      <w:r>
        <w:rPr>
          <w:snapToGrid w:val="0"/>
        </w:rPr>
        <w:br/>
      </w:r>
      <w:r w:rsidRPr="0075124F">
        <w:rPr>
          <w:rStyle w:val="Nummer"/>
        </w:rPr>
        <w:t>4</w:t>
      </w:r>
      <w:bookmarkStart w:id="1873" w:name="m475"/>
      <w:r w:rsidRPr="0075124F">
        <w:rPr>
          <w:rStyle w:val="Nummer"/>
        </w:rPr>
        <w:t>7</w:t>
      </w:r>
      <w:bookmarkEnd w:id="1873"/>
      <w:r w:rsidRPr="0075124F">
        <w:rPr>
          <w:rStyle w:val="Nummer"/>
        </w:rPr>
        <w:t>5.</w:t>
      </w:r>
      <w:r>
        <w:rPr>
          <w:snapToGrid w:val="0"/>
        </w:rPr>
        <w:t xml:space="preserve"> </w:t>
      </w:r>
      <w:r>
        <w:rPr>
          <w:snapToGrid w:val="0"/>
        </w:rPr>
        <w:br/>
      </w:r>
      <w:r>
        <w:rPr>
          <w:snapToGrid w:val="0"/>
        </w:rPr>
        <w:br/>
      </w:r>
      <w:hyperlink r:id="rId415" w:anchor="m475" w:history="1">
        <w:r>
          <w:rPr>
            <w:rStyle w:val="Hyperlink"/>
            <w:sz w:val="22"/>
          </w:rPr>
          <w:t>vollstä</w:t>
        </w:r>
        <w:bookmarkStart w:id="1874" w:name="_Hlt46041203"/>
        <w:bookmarkStart w:id="1875" w:name="_Hlt46041200"/>
        <w:bookmarkEnd w:id="1874"/>
        <w:r>
          <w:rPr>
            <w:rStyle w:val="Hyperlink"/>
            <w:sz w:val="22"/>
          </w:rPr>
          <w:t>n</w:t>
        </w:r>
        <w:bookmarkEnd w:id="1875"/>
        <w:r>
          <w:rPr>
            <w:rStyle w:val="Hyperlink"/>
            <w:sz w:val="22"/>
          </w:rPr>
          <w:t>dig</w:t>
        </w:r>
        <w:bookmarkStart w:id="1876" w:name="_Hlt46041214"/>
        <w:r>
          <w:rPr>
            <w:rStyle w:val="Hyperlink"/>
            <w:sz w:val="22"/>
          </w:rPr>
          <w:t>e</w:t>
        </w:r>
        <w:bookmarkEnd w:id="1876"/>
        <w:r>
          <w:rPr>
            <w:rStyle w:val="Hyperlink"/>
            <w:sz w:val="22"/>
          </w:rPr>
          <w:t xml:space="preserve"> </w:t>
        </w:r>
        <w:bookmarkStart w:id="1877" w:name="_Hlt47533156"/>
        <w:r>
          <w:rPr>
            <w:rStyle w:val="Hyperlink"/>
            <w:sz w:val="22"/>
          </w:rPr>
          <w:t>L</w:t>
        </w:r>
        <w:bookmarkEnd w:id="1877"/>
        <w:r>
          <w:rPr>
            <w:rStyle w:val="Hyperlink"/>
            <w:sz w:val="22"/>
          </w:rPr>
          <w:t>ösung</w:t>
        </w:r>
      </w:hyperlink>
      <w:r>
        <w:rPr>
          <w:snapToGrid w:val="0"/>
        </w:rPr>
        <w:br/>
      </w:r>
      <w:r>
        <w:rPr>
          <w:snapToGrid w:val="0"/>
        </w:rPr>
        <w:br/>
      </w:r>
      <w:r w:rsidRPr="0075124F">
        <w:rPr>
          <w:rStyle w:val="Nummer"/>
        </w:rPr>
        <w:t>4</w:t>
      </w:r>
      <w:bookmarkStart w:id="1878" w:name="_Hlt47533280"/>
      <w:bookmarkStart w:id="1879" w:name="m476"/>
      <w:bookmarkEnd w:id="1878"/>
      <w:r w:rsidRPr="0075124F">
        <w:rPr>
          <w:rStyle w:val="Nummer"/>
        </w:rPr>
        <w:t>7</w:t>
      </w:r>
      <w:bookmarkEnd w:id="1879"/>
      <w:r w:rsidRPr="0075124F">
        <w:rPr>
          <w:rStyle w:val="Nummer"/>
        </w:rPr>
        <w:t>6.</w:t>
      </w:r>
      <w:r>
        <w:rPr>
          <w:snapToGrid w:val="0"/>
        </w:rPr>
        <w:t xml:space="preserve"> </w:t>
      </w:r>
      <w:r>
        <w:t>a ist richtig, bei kleiner Masse wird auf einem kürzeren Wegstück die Geschwindigkeit erreicht.</w:t>
      </w:r>
      <w:r>
        <w:rPr>
          <w:snapToGrid w:val="0"/>
        </w:rPr>
        <w:br/>
      </w:r>
      <w:r>
        <w:rPr>
          <w:snapToGrid w:val="0"/>
        </w:rPr>
        <w:br/>
      </w:r>
      <w:hyperlink r:id="rId416" w:anchor="m476" w:history="1">
        <w:r>
          <w:rPr>
            <w:rStyle w:val="Hyperlink"/>
            <w:sz w:val="22"/>
          </w:rPr>
          <w:t>volls</w:t>
        </w:r>
        <w:bookmarkStart w:id="1880" w:name="_Hlt129841303"/>
        <w:bookmarkStart w:id="1881" w:name="_Hlt129840333"/>
        <w:bookmarkEnd w:id="1880"/>
        <w:r>
          <w:rPr>
            <w:rStyle w:val="Hyperlink"/>
            <w:sz w:val="22"/>
          </w:rPr>
          <w:t>t</w:t>
        </w:r>
        <w:bookmarkEnd w:id="1881"/>
        <w:r>
          <w:rPr>
            <w:rStyle w:val="Hyperlink"/>
            <w:sz w:val="22"/>
          </w:rPr>
          <w:t>ä</w:t>
        </w:r>
        <w:bookmarkStart w:id="1882" w:name="_Hlt49412645"/>
        <w:bookmarkStart w:id="1883" w:name="_Hlt49412630"/>
        <w:bookmarkEnd w:id="1882"/>
        <w:r>
          <w:rPr>
            <w:rStyle w:val="Hyperlink"/>
            <w:sz w:val="22"/>
          </w:rPr>
          <w:t>n</w:t>
        </w:r>
        <w:bookmarkStart w:id="1884" w:name="_Hlt47535287"/>
        <w:bookmarkStart w:id="1885" w:name="_Hlt47533286"/>
        <w:bookmarkEnd w:id="1883"/>
        <w:bookmarkEnd w:id="1884"/>
        <w:r>
          <w:rPr>
            <w:rStyle w:val="Hyperlink"/>
            <w:sz w:val="22"/>
          </w:rPr>
          <w:t>d</w:t>
        </w:r>
        <w:bookmarkEnd w:id="1885"/>
        <w:r>
          <w:rPr>
            <w:rStyle w:val="Hyperlink"/>
            <w:sz w:val="22"/>
          </w:rPr>
          <w:t>ige Lösung</w:t>
        </w:r>
      </w:hyperlink>
      <w:r>
        <w:rPr>
          <w:snapToGrid w:val="0"/>
        </w:rPr>
        <w:br/>
      </w:r>
      <w:r>
        <w:rPr>
          <w:snapToGrid w:val="0"/>
        </w:rPr>
        <w:br/>
      </w:r>
      <w:r w:rsidRPr="0075124F">
        <w:rPr>
          <w:rStyle w:val="Nummer"/>
        </w:rPr>
        <w:t>4</w:t>
      </w:r>
      <w:bookmarkStart w:id="1886" w:name="_Hlt52692438"/>
      <w:bookmarkStart w:id="1887" w:name="m477"/>
      <w:bookmarkEnd w:id="1886"/>
      <w:r w:rsidRPr="0075124F">
        <w:rPr>
          <w:rStyle w:val="Nummer"/>
        </w:rPr>
        <w:t>7</w:t>
      </w:r>
      <w:bookmarkEnd w:id="1887"/>
      <w:r w:rsidRPr="0075124F">
        <w:rPr>
          <w:rStyle w:val="Nummer"/>
        </w:rPr>
        <w:t>7.</w:t>
      </w:r>
      <w:r>
        <w:rPr>
          <w:snapToGrid w:val="0"/>
        </w:rPr>
        <w:t xml:space="preserve"> </w:t>
      </w:r>
      <w:r>
        <w:t>Der Dachziegel schlägt unter einem Winkel von etwa 80° zum Boden auf.</w:t>
      </w:r>
      <w:r>
        <w:rPr>
          <w:snapToGrid w:val="0"/>
        </w:rPr>
        <w:br/>
      </w:r>
      <w:r>
        <w:rPr>
          <w:snapToGrid w:val="0"/>
        </w:rPr>
        <w:lastRenderedPageBreak/>
        <w:br/>
      </w:r>
      <w:hyperlink r:id="rId417" w:anchor="m477" w:history="1">
        <w:r>
          <w:rPr>
            <w:rStyle w:val="Hyperlink"/>
            <w:sz w:val="22"/>
          </w:rPr>
          <w:t>voll</w:t>
        </w:r>
        <w:bookmarkStart w:id="1888" w:name="_Hlt47535327"/>
        <w:bookmarkStart w:id="1889" w:name="_Hlt47535324"/>
        <w:bookmarkEnd w:id="1888"/>
        <w:r>
          <w:rPr>
            <w:rStyle w:val="Hyperlink"/>
            <w:sz w:val="22"/>
          </w:rPr>
          <w:t>s</w:t>
        </w:r>
        <w:bookmarkEnd w:id="1889"/>
        <w:r>
          <w:rPr>
            <w:rStyle w:val="Hyperlink"/>
            <w:sz w:val="22"/>
          </w:rPr>
          <w:t>t</w:t>
        </w:r>
        <w:bookmarkStart w:id="1890" w:name="_Hlt47535336"/>
        <w:bookmarkStart w:id="1891" w:name="_Hlt47535332"/>
        <w:bookmarkEnd w:id="1890"/>
        <w:r>
          <w:rPr>
            <w:rStyle w:val="Hyperlink"/>
            <w:sz w:val="22"/>
          </w:rPr>
          <w:t>ä</w:t>
        </w:r>
        <w:bookmarkStart w:id="1892" w:name="_Hlt116268945"/>
        <w:bookmarkEnd w:id="1891"/>
        <w:bookmarkEnd w:id="1892"/>
        <w:r>
          <w:rPr>
            <w:rStyle w:val="Hyperlink"/>
            <w:sz w:val="22"/>
          </w:rPr>
          <w:t>n</w:t>
        </w:r>
        <w:bookmarkStart w:id="1893" w:name="_Hlt49738758"/>
        <w:r>
          <w:rPr>
            <w:rStyle w:val="Hyperlink"/>
            <w:sz w:val="22"/>
          </w:rPr>
          <w:t>d</w:t>
        </w:r>
        <w:bookmarkEnd w:id="1893"/>
        <w:r>
          <w:rPr>
            <w:rStyle w:val="Hyperlink"/>
            <w:sz w:val="22"/>
          </w:rPr>
          <w:t>i</w:t>
        </w:r>
        <w:bookmarkStart w:id="1894" w:name="_Hlt116884972"/>
        <w:bookmarkStart w:id="1895" w:name="_Hlt116884944"/>
        <w:bookmarkEnd w:id="1894"/>
        <w:r>
          <w:rPr>
            <w:rStyle w:val="Hyperlink"/>
            <w:sz w:val="22"/>
          </w:rPr>
          <w:t>g</w:t>
        </w:r>
        <w:bookmarkStart w:id="1896" w:name="_Hlt52692435"/>
        <w:bookmarkEnd w:id="1895"/>
        <w:bookmarkEnd w:id="1896"/>
        <w:r>
          <w:rPr>
            <w:rStyle w:val="Hyperlink"/>
            <w:sz w:val="22"/>
          </w:rPr>
          <w:t>e Lösung</w:t>
        </w:r>
      </w:hyperlink>
      <w:bookmarkStart w:id="1897" w:name="_Hlt47535312"/>
      <w:bookmarkEnd w:id="1897"/>
      <w:r>
        <w:rPr>
          <w:snapToGrid w:val="0"/>
        </w:rPr>
        <w:br/>
      </w:r>
      <w:r>
        <w:rPr>
          <w:snapToGrid w:val="0"/>
        </w:rPr>
        <w:br/>
      </w:r>
      <w:r w:rsidRPr="0075124F">
        <w:rPr>
          <w:rStyle w:val="Nummer"/>
        </w:rPr>
        <w:t>4</w:t>
      </w:r>
      <w:bookmarkStart w:id="1898" w:name="_Hlt49739640"/>
      <w:bookmarkStart w:id="1899" w:name="m478"/>
      <w:bookmarkEnd w:id="1898"/>
      <w:r w:rsidRPr="0075124F">
        <w:rPr>
          <w:rStyle w:val="Nummer"/>
        </w:rPr>
        <w:t>7</w:t>
      </w:r>
      <w:bookmarkEnd w:id="1899"/>
      <w:r w:rsidRPr="0075124F">
        <w:rPr>
          <w:rStyle w:val="Nummer"/>
        </w:rPr>
        <w:t>8.</w:t>
      </w:r>
      <w:r>
        <w:rPr>
          <w:snapToGrid w:val="0"/>
        </w:rPr>
        <w:t xml:space="preserve"> In einer Minute werden 19 Liter Wasser gepumpt.</w:t>
      </w:r>
      <w:r>
        <w:rPr>
          <w:snapToGrid w:val="0"/>
        </w:rPr>
        <w:br/>
      </w:r>
      <w:r>
        <w:rPr>
          <w:snapToGrid w:val="0"/>
        </w:rPr>
        <w:br/>
      </w:r>
      <w:hyperlink r:id="rId418" w:anchor="m478" w:history="1">
        <w:r>
          <w:rPr>
            <w:rStyle w:val="Hyperlink"/>
            <w:sz w:val="22"/>
          </w:rPr>
          <w:t>voll</w:t>
        </w:r>
        <w:bookmarkStart w:id="1900" w:name="_Hlt49740006"/>
        <w:bookmarkStart w:id="1901" w:name="_Hlt49739647"/>
        <w:bookmarkEnd w:id="1900"/>
        <w:r>
          <w:rPr>
            <w:rStyle w:val="Hyperlink"/>
            <w:sz w:val="22"/>
          </w:rPr>
          <w:t>s</w:t>
        </w:r>
        <w:bookmarkEnd w:id="1901"/>
        <w:r>
          <w:rPr>
            <w:rStyle w:val="Hyperlink"/>
            <w:sz w:val="22"/>
          </w:rPr>
          <w:t>tä</w:t>
        </w:r>
        <w:bookmarkStart w:id="1902" w:name="_Hlt49745057"/>
        <w:bookmarkStart w:id="1903" w:name="_Hlt49740138"/>
        <w:bookmarkEnd w:id="1902"/>
        <w:r>
          <w:rPr>
            <w:rStyle w:val="Hyperlink"/>
            <w:sz w:val="22"/>
          </w:rPr>
          <w:t>n</w:t>
        </w:r>
        <w:bookmarkStart w:id="1904" w:name="_Hlt49745953"/>
        <w:bookmarkStart w:id="1905" w:name="_Hlt52245139"/>
        <w:bookmarkEnd w:id="1903"/>
        <w:bookmarkEnd w:id="1904"/>
        <w:r>
          <w:rPr>
            <w:rStyle w:val="Hyperlink"/>
            <w:sz w:val="22"/>
          </w:rPr>
          <w:t>d</w:t>
        </w:r>
        <w:bookmarkStart w:id="1906" w:name="_Hlt50813150"/>
        <w:bookmarkEnd w:id="1905"/>
        <w:bookmarkEnd w:id="1906"/>
        <w:r>
          <w:rPr>
            <w:rStyle w:val="Hyperlink"/>
            <w:sz w:val="22"/>
          </w:rPr>
          <w:t>i</w:t>
        </w:r>
        <w:bookmarkStart w:id="1907" w:name="_Hlt49738910"/>
        <w:bookmarkStart w:id="1908" w:name="_Hlt49738906"/>
        <w:bookmarkEnd w:id="1907"/>
        <w:r>
          <w:rPr>
            <w:rStyle w:val="Hyperlink"/>
            <w:sz w:val="22"/>
          </w:rPr>
          <w:t>g</w:t>
        </w:r>
        <w:bookmarkEnd w:id="1908"/>
        <w:r>
          <w:rPr>
            <w:rStyle w:val="Hyperlink"/>
            <w:sz w:val="22"/>
          </w:rPr>
          <w:t>e Lö</w:t>
        </w:r>
        <w:bookmarkStart w:id="1909" w:name="_Hlt49771789"/>
        <w:bookmarkEnd w:id="1909"/>
        <w:r>
          <w:rPr>
            <w:rStyle w:val="Hyperlink"/>
            <w:sz w:val="22"/>
          </w:rPr>
          <w:t>sung</w:t>
        </w:r>
      </w:hyperlink>
      <w:r>
        <w:rPr>
          <w:snapToGrid w:val="0"/>
        </w:rPr>
        <w:br/>
      </w:r>
      <w:r>
        <w:rPr>
          <w:snapToGrid w:val="0"/>
        </w:rPr>
        <w:br/>
      </w:r>
      <w:r w:rsidRPr="0075124F">
        <w:rPr>
          <w:rStyle w:val="Nummer"/>
        </w:rPr>
        <w:t>4</w:t>
      </w:r>
      <w:bookmarkStart w:id="1910" w:name="m479"/>
      <w:r w:rsidRPr="0075124F">
        <w:rPr>
          <w:rStyle w:val="Nummer"/>
        </w:rPr>
        <w:t>7</w:t>
      </w:r>
      <w:bookmarkEnd w:id="1910"/>
      <w:r w:rsidRPr="0075124F">
        <w:rPr>
          <w:rStyle w:val="Nummer"/>
        </w:rPr>
        <w:t>9.</w:t>
      </w:r>
      <w:r>
        <w:rPr>
          <w:snapToGrid w:val="0"/>
        </w:rPr>
        <w:t xml:space="preserve"> </w:t>
      </w:r>
      <w:bookmarkStart w:id="1911" w:name="_Hlt116269118"/>
      <w:r>
        <w:t>Lösung: b ist richtig.</w:t>
      </w:r>
    </w:p>
    <w:p w14:paraId="4BCB0CE1" w14:textId="77777777" w:rsidR="00361919" w:rsidRDefault="00361919" w:rsidP="00361919"/>
    <w:p w14:paraId="47BA009C" w14:textId="77777777" w:rsidR="00361919" w:rsidRDefault="00361919" w:rsidP="00361919">
      <w:r>
        <w:t xml:space="preserve">Die Ausflussgeschwindigkeit u an den Löchern ist nach dem </w:t>
      </w:r>
      <w:proofErr w:type="spellStart"/>
      <w:r>
        <w:t>Torricellischen</w:t>
      </w:r>
      <w:proofErr w:type="spellEnd"/>
      <w:r>
        <w:t xml:space="preserve"> Gesetz gleich der Geschwindigkeit, die ein Körper nach Durchfallen der Höhe h erreicht hat, also: u=Wurzel(2*g*h).</w:t>
      </w:r>
    </w:p>
    <w:p w14:paraId="45B63797" w14:textId="77777777" w:rsidR="00361919" w:rsidRDefault="00361919" w:rsidP="00361919">
      <w:r>
        <w:t>Für die drei vorgegeben Ausflussöffnungen erhält man</w:t>
      </w:r>
    </w:p>
    <w:p w14:paraId="7A7F6A4D" w14:textId="77777777" w:rsidR="00361919" w:rsidRDefault="00361919" w:rsidP="00361919">
      <w:r>
        <w:t>u1=Wurzel(2*g*1h)</w:t>
      </w:r>
    </w:p>
    <w:p w14:paraId="051E12FF" w14:textId="77777777" w:rsidR="00361919" w:rsidRDefault="00361919" w:rsidP="00361919">
      <w:r>
        <w:t>u2=Wurzel(2*g*2h)</w:t>
      </w:r>
    </w:p>
    <w:p w14:paraId="6DCB8066" w14:textId="77777777" w:rsidR="00361919" w:rsidRDefault="00361919" w:rsidP="00361919">
      <w:r>
        <w:t>u3=Wurzel(2*g*3h)</w:t>
      </w:r>
    </w:p>
    <w:p w14:paraId="3309B900" w14:textId="77777777" w:rsidR="00361919" w:rsidRDefault="00361919" w:rsidP="00361919"/>
    <w:p w14:paraId="170AF6DD" w14:textId="77777777" w:rsidR="00361919" w:rsidRDefault="00361919" w:rsidP="00361919">
      <w:r>
        <w:t>Die Fallzeiten des ausgeflossenen Wassers bis zum gemeinsamen Niveau des Gefäßbodens beträgt nach s=g/2*t²</w:t>
      </w:r>
    </w:p>
    <w:p w14:paraId="1AAD492A" w14:textId="77777777" w:rsidR="00361919" w:rsidRDefault="00361919" w:rsidP="00361919">
      <w:r>
        <w:t>t1=Wurzel(2*3h/g)</w:t>
      </w:r>
    </w:p>
    <w:p w14:paraId="04DC91AD" w14:textId="77777777" w:rsidR="00361919" w:rsidRDefault="00361919" w:rsidP="00361919">
      <w:r>
        <w:t>t2=Wurzel(2*2h/g)</w:t>
      </w:r>
    </w:p>
    <w:p w14:paraId="1CCD3CEB" w14:textId="77777777" w:rsidR="00361919" w:rsidRDefault="00361919" w:rsidP="00361919">
      <w:r>
        <w:t>t3=Wurzel(2*1h/g)</w:t>
      </w:r>
    </w:p>
    <w:p w14:paraId="08A6B726" w14:textId="77777777" w:rsidR="00361919" w:rsidRDefault="00361919" w:rsidP="00361919"/>
    <w:p w14:paraId="7ECCF3FC" w14:textId="448C358D" w:rsidR="00361919" w:rsidRDefault="00361919" w:rsidP="00361919">
      <w:r>
        <w:t xml:space="preserve">Während ihrer </w:t>
      </w:r>
      <w:proofErr w:type="spellStart"/>
      <w:r>
        <w:t>Fallzeit</w:t>
      </w:r>
      <w:proofErr w:type="spellEnd"/>
      <w:r>
        <w:t xml:space="preserve"> t erreichen die an den einzelnen Löchern mit der Geschwindigkeit u ausströmenden Flüssigkeiten die Weite w=u*t.  Im </w:t>
      </w:r>
      <w:r w:rsidR="00E96708">
        <w:t>Einzelnen</w:t>
      </w:r>
    </w:p>
    <w:p w14:paraId="17B8F9D1" w14:textId="77777777" w:rsidR="00361919" w:rsidRDefault="00361919" w:rsidP="00361919">
      <w:r>
        <w:t>w1=Wurzel(2*g*</w:t>
      </w:r>
      <w:proofErr w:type="gramStart"/>
      <w:r>
        <w:t>h)*</w:t>
      </w:r>
      <w:proofErr w:type="gramEnd"/>
      <w:r>
        <w:t>Wurzel(2*3h/g) = Wurzel(12)*h</w:t>
      </w:r>
    </w:p>
    <w:p w14:paraId="2E5496BA" w14:textId="77777777" w:rsidR="00361919" w:rsidRDefault="00361919" w:rsidP="00361919">
      <w:r>
        <w:t>w2=Wurzel(2*g*2</w:t>
      </w:r>
      <w:proofErr w:type="gramStart"/>
      <w:r>
        <w:t>h)*</w:t>
      </w:r>
      <w:proofErr w:type="gramEnd"/>
      <w:r>
        <w:t>Wurzel(2*2h/g) = 4*h</w:t>
      </w:r>
    </w:p>
    <w:p w14:paraId="7E272233" w14:textId="77777777" w:rsidR="00361919" w:rsidRDefault="00361919" w:rsidP="00361919">
      <w:r>
        <w:t>w3=Wurzel(2*g*3</w:t>
      </w:r>
      <w:proofErr w:type="gramStart"/>
      <w:r>
        <w:t>h)*</w:t>
      </w:r>
      <w:proofErr w:type="gramEnd"/>
      <w:r>
        <w:t>Wurzel(2*h/g) = Wurzel(12)*h</w:t>
      </w:r>
    </w:p>
    <w:p w14:paraId="3E580D6B" w14:textId="77777777" w:rsidR="00361919" w:rsidRDefault="00361919" w:rsidP="00361919"/>
    <w:p w14:paraId="53078455" w14:textId="77777777" w:rsidR="00361919" w:rsidRDefault="00361919" w:rsidP="00361919">
      <w:r>
        <w:t>Die Flüssigkeiten, die aus dem obersten und dem untersten Loch fließen, haben also die gleiche Spritzweite; die Reichweite der Flüssigkeit, die aus dem mittleren Loch fließt, ist größer als die Reichweite aus den beiden anderen Öffnungen.</w:t>
      </w:r>
    </w:p>
    <w:p w14:paraId="626C8F23" w14:textId="77777777" w:rsidR="00361919" w:rsidRDefault="00361919" w:rsidP="00361919">
      <w:r>
        <w:t>Wer es nicht glaubt, sollte es ausprobieren. Einfach in eine Colaflasche drei Löcher bohren und dann spritzen lassen.</w:t>
      </w:r>
    </w:p>
    <w:p w14:paraId="79BC1EE2" w14:textId="77777777" w:rsidR="00361919" w:rsidRDefault="00361919" w:rsidP="00361919">
      <w:pPr>
        <w:rPr>
          <w:snapToGrid w:val="0"/>
        </w:rPr>
      </w:pPr>
      <w:r>
        <w:rPr>
          <w:snapToGrid w:val="0"/>
        </w:rPr>
        <w:br/>
      </w:r>
      <w:bookmarkEnd w:id="1911"/>
      <w:r w:rsidRPr="0075124F">
        <w:rPr>
          <w:rStyle w:val="Nummer"/>
        </w:rPr>
        <w:t>4</w:t>
      </w:r>
      <w:bookmarkStart w:id="1912" w:name="_Hlt129841407"/>
      <w:bookmarkStart w:id="1913" w:name="m480"/>
      <w:bookmarkEnd w:id="1912"/>
      <w:r w:rsidRPr="0075124F">
        <w:rPr>
          <w:rStyle w:val="Nummer"/>
        </w:rPr>
        <w:t>80</w:t>
      </w:r>
      <w:bookmarkEnd w:id="1913"/>
      <w:r w:rsidRPr="0075124F">
        <w:rPr>
          <w:rStyle w:val="Nummer"/>
        </w:rPr>
        <w:t>.</w:t>
      </w:r>
      <w:r>
        <w:rPr>
          <w:snapToGrid w:val="0"/>
        </w:rPr>
        <w:t xml:space="preserve"> b ist richtig. </w:t>
      </w:r>
      <w:r>
        <w:rPr>
          <w:snapToGrid w:val="0"/>
        </w:rPr>
        <w:br/>
        <w:t xml:space="preserve">Zu a) </w:t>
      </w:r>
      <w:r>
        <w:rPr>
          <w:snapToGrid w:val="0"/>
        </w:rPr>
        <w:br/>
        <w:t>Die Luftschicht, in der man noch Atmen kann, ist maximal 9 km hoch. (Höchster Berg:  Mount Everest = 8846 m) Die Erdanziehungskraft berechnet sich nach der Gleichung für die Gravitationskraft:</w:t>
      </w:r>
      <w:r>
        <w:rPr>
          <w:snapToGrid w:val="0"/>
        </w:rPr>
        <w:br/>
      </w:r>
      <w:r>
        <w:rPr>
          <w:snapToGrid w:val="0"/>
          <w:position w:val="-24"/>
        </w:rPr>
        <w:object w:dxaOrig="1440" w:dyaOrig="639" w14:anchorId="5E7C7BE5">
          <v:shape id="_x0000_i1142" type="#_x0000_t75" style="width:1in;height:32.2pt" o:ole="" fillcolor="window">
            <v:imagedata r:id="rId419" o:title=""/>
          </v:shape>
          <o:OLEObject Type="Embed" ProgID="Equation.3" ShapeID="_x0000_i1142" DrawAspect="Content" ObjectID="_1731936145" r:id="rId420"/>
        </w:object>
      </w:r>
    </w:p>
    <w:p w14:paraId="40F9B6E4" w14:textId="25F0FDF9" w:rsidR="00361919" w:rsidRDefault="00361919" w:rsidP="00361919">
      <w:pPr>
        <w:rPr>
          <w:snapToGrid w:val="0"/>
        </w:rPr>
      </w:pPr>
      <w:r>
        <w:rPr>
          <w:snapToGrid w:val="0"/>
        </w:rPr>
        <w:t>Setzt man diese Gleichung mit der Gewichtskraft gleich, erhält man eine Aussage über die Fallbeschleunigung, zu der die Gewichtskraft ja proportional ist:</w:t>
      </w:r>
      <w:r>
        <w:rPr>
          <w:snapToGrid w:val="0"/>
        </w:rPr>
        <w:br/>
      </w:r>
      <w:r>
        <w:rPr>
          <w:snapToGrid w:val="0"/>
          <w:position w:val="-58"/>
        </w:rPr>
        <w:object w:dxaOrig="1760" w:dyaOrig="1280" w14:anchorId="68A9FA06">
          <v:shape id="_x0000_i1143" type="#_x0000_t75" style="width:87.8pt;height:64.35pt" o:ole="" fillcolor="window">
            <v:imagedata r:id="rId421" o:title=""/>
          </v:shape>
          <o:OLEObject Type="Embed" ProgID="Equation.3" ShapeID="_x0000_i1143" DrawAspect="Content" ObjectID="_1731936146" r:id="rId422"/>
        </w:object>
      </w:r>
      <w:r>
        <w:rPr>
          <w:snapToGrid w:val="0"/>
        </w:rPr>
        <w:br/>
        <w:t>Dabei ist m die Masse der Erde und r d</w:t>
      </w:r>
      <w:r w:rsidR="00E96708">
        <w:rPr>
          <w:snapToGrid w:val="0"/>
        </w:rPr>
        <w:t>er</w:t>
      </w:r>
      <w:r>
        <w:rPr>
          <w:snapToGrid w:val="0"/>
        </w:rPr>
        <w:t xml:space="preserve"> Abstand von Erdmittelpunkt. </w:t>
      </w:r>
      <w:r>
        <w:rPr>
          <w:snapToGrid w:val="0"/>
        </w:rPr>
        <w:br/>
        <w:t>Die Frage ist, um wie viel ändert sich die Fallbeschleunigung, wenn man in eine Höhe von 9 km kommt. Der Erdradius in Höhe de</w:t>
      </w:r>
      <w:r w:rsidR="00E96708">
        <w:rPr>
          <w:snapToGrid w:val="0"/>
        </w:rPr>
        <w:t>s</w:t>
      </w:r>
      <w:r>
        <w:rPr>
          <w:snapToGrid w:val="0"/>
        </w:rPr>
        <w:t xml:space="preserve"> Meeresspiegels beträgt 6371 km.</w:t>
      </w:r>
      <w:r>
        <w:rPr>
          <w:snapToGrid w:val="0"/>
        </w:rPr>
        <w:br/>
      </w:r>
      <w:r>
        <w:rPr>
          <w:snapToGrid w:val="0"/>
          <w:position w:val="-100"/>
        </w:rPr>
        <w:object w:dxaOrig="1780" w:dyaOrig="2160" w14:anchorId="5BE9AAD2">
          <v:shape id="_x0000_i1144" type="#_x0000_t75" style="width:89.45pt;height:108pt" o:ole="" fillcolor="window">
            <v:imagedata r:id="rId423" o:title=""/>
          </v:shape>
          <o:OLEObject Type="Embed" ProgID="Equation.3" ShapeID="_x0000_i1144" DrawAspect="Content" ObjectID="_1731936147" r:id="rId424"/>
        </w:object>
      </w:r>
      <w:r>
        <w:rPr>
          <w:snapToGrid w:val="0"/>
        </w:rPr>
        <w:br/>
        <w:t>Die Fallbeschleunigung ist in 9 km Höhe um den Faktor 0,9972 kleiner, oder sie beträgt in 9 km Höhe immer noch 99,7 % der Fallbeschleunigung in Meereshöhe. Diese 0,3 % Gewichtsverlust können ein solches Absinken des Luftdruckes nicht bewirken.</w:t>
      </w:r>
    </w:p>
    <w:p w14:paraId="46EA2D28" w14:textId="77777777" w:rsidR="00361919" w:rsidRDefault="00361919" w:rsidP="00361919">
      <w:pPr>
        <w:rPr>
          <w:snapToGrid w:val="0"/>
        </w:rPr>
      </w:pPr>
    </w:p>
    <w:p w14:paraId="20D339B1" w14:textId="77777777" w:rsidR="00361919" w:rsidRDefault="00361919" w:rsidP="00361919">
      <w:pPr>
        <w:rPr>
          <w:snapToGrid w:val="0"/>
        </w:rPr>
      </w:pPr>
      <w:r>
        <w:rPr>
          <w:snapToGrid w:val="0"/>
        </w:rPr>
        <w:t xml:space="preserve">zu c) Das </w:t>
      </w:r>
      <w:bookmarkStart w:id="1914" w:name="_Hlt51309490"/>
      <w:bookmarkEnd w:id="1914"/>
      <w:r>
        <w:rPr>
          <w:snapToGrid w:val="0"/>
        </w:rPr>
        <w:t xml:space="preserve">Gesetz von </w:t>
      </w:r>
      <w:proofErr w:type="spellStart"/>
      <w:r>
        <w:rPr>
          <w:snapToGrid w:val="0"/>
        </w:rPr>
        <w:t>Amontons</w:t>
      </w:r>
      <w:proofErr w:type="spellEnd"/>
      <w:r>
        <w:rPr>
          <w:snapToGrid w:val="0"/>
        </w:rPr>
        <w:t xml:space="preserve"> gilt nur unter der Bedingung, dass das Volumen einer abgeschlossenen Gasmenge konstant bleibt, was ja in der Atmosphäre nicht gegeben ist. </w:t>
      </w:r>
      <w:r>
        <w:rPr>
          <w:snapToGrid w:val="0"/>
        </w:rPr>
        <w:br/>
        <w:t>Der abnehmende Druck ist eigentlich dafür verantwortlich, dass in großen Höhen die Temperatur kleiner wird.</w:t>
      </w:r>
      <w:r>
        <w:rPr>
          <w:snapToGrid w:val="0"/>
        </w:rPr>
        <w:br/>
      </w:r>
    </w:p>
    <w:p w14:paraId="6258ECD4" w14:textId="77777777" w:rsidR="00361919" w:rsidRDefault="00361919" w:rsidP="00361919">
      <w:pPr>
        <w:rPr>
          <w:snapToGrid w:val="0"/>
        </w:rPr>
      </w:pPr>
    </w:p>
    <w:p w14:paraId="08825D55" w14:textId="77777777" w:rsidR="00361919" w:rsidRDefault="00361919" w:rsidP="00361919">
      <w:pPr>
        <w:rPr>
          <w:snapToGrid w:val="0"/>
        </w:rPr>
      </w:pPr>
      <w:r w:rsidRPr="0075124F">
        <w:rPr>
          <w:rStyle w:val="Nummer"/>
        </w:rPr>
        <w:t>4</w:t>
      </w:r>
      <w:bookmarkStart w:id="1915" w:name="_Hlt51679177"/>
      <w:bookmarkStart w:id="1916" w:name="m481"/>
      <w:bookmarkEnd w:id="1915"/>
      <w:r w:rsidRPr="0075124F">
        <w:rPr>
          <w:rStyle w:val="Nummer"/>
        </w:rPr>
        <w:t>8</w:t>
      </w:r>
      <w:bookmarkEnd w:id="1916"/>
      <w:r w:rsidRPr="0075124F">
        <w:rPr>
          <w:rStyle w:val="Nummer"/>
        </w:rPr>
        <w:t>1.</w:t>
      </w:r>
      <w:r>
        <w:rPr>
          <w:snapToGrid w:val="0"/>
        </w:rPr>
        <w:t xml:space="preserve"> </w:t>
      </w:r>
      <w:bookmarkStart w:id="1917" w:name="_Hlt51679088"/>
      <w:bookmarkStart w:id="1918" w:name="_Hlt237415705"/>
      <w:bookmarkEnd w:id="1917"/>
      <w:r>
        <w:rPr>
          <w:snapToGrid w:val="0"/>
        </w:rPr>
        <w:t xml:space="preserve">Wie weit kommt der Gepard, wenn er 15 s lang </w:t>
      </w:r>
      <w:bookmarkStart w:id="1919" w:name="_Hlt73538566"/>
      <w:r>
        <w:rPr>
          <w:snapToGrid w:val="0"/>
        </w:rPr>
        <w:t>mit 120 km/h sprintet?</w:t>
      </w:r>
      <w:r>
        <w:rPr>
          <w:snapToGrid w:val="0"/>
        </w:rPr>
        <w:br/>
      </w:r>
      <w:bookmarkEnd w:id="1919"/>
      <w:r>
        <w:rPr>
          <w:snapToGrid w:val="0"/>
          <w:position w:val="-80"/>
        </w:rPr>
        <w:object w:dxaOrig="1500" w:dyaOrig="1719" w14:anchorId="2E4B10AF">
          <v:shape id="_x0000_i1145" type="#_x0000_t75" style="width:75.25pt;height:85.65pt" o:ole="" fillcolor="window">
            <v:imagedata r:id="rId425" o:title=""/>
          </v:shape>
          <o:OLEObject Type="Embed" ProgID="Equation.3" ShapeID="_x0000_i1145" DrawAspect="Content" ObjectID="_1731936148" r:id="rId426"/>
        </w:object>
      </w:r>
      <w:bookmarkStart w:id="1920" w:name="_Hlt129009180"/>
      <w:bookmarkEnd w:id="1920"/>
      <w:r>
        <w:rPr>
          <w:snapToGrid w:val="0"/>
        </w:rPr>
        <w:br/>
        <w:t>Die Gazelle ist 200 m entfernt. Damit sie entkommen kann, muss sie in der gleichen Zeit 300 m weit rennen.</w:t>
      </w:r>
      <w:r>
        <w:rPr>
          <w:snapToGrid w:val="0"/>
        </w:rPr>
        <w:br/>
      </w:r>
      <w:r>
        <w:rPr>
          <w:snapToGrid w:val="0"/>
          <w:position w:val="-98"/>
        </w:rPr>
        <w:object w:dxaOrig="1060" w:dyaOrig="2079" w14:anchorId="10CBCD9D">
          <v:shape id="_x0000_i1146" type="#_x0000_t75" style="width:53.45pt;height:104.2pt" o:ole="" fillcolor="window">
            <v:imagedata r:id="rId427" o:title=""/>
          </v:shape>
          <o:OLEObject Type="Embed" ProgID="Equation.3" ShapeID="_x0000_i1146" DrawAspect="Content" ObjectID="_1731936149" r:id="rId428"/>
        </w:object>
      </w:r>
      <w:r>
        <w:rPr>
          <w:snapToGrid w:val="0"/>
        </w:rPr>
        <w:br/>
        <w:t>Die Gazelle muss mindestens mit einer Geschwindigkeit von 72 km/h rennen, damit sie nicht zum Mittag für den Gepard wird. Besser wäre natürlich, sie ist noch etwas schneller, denn wenn der Gepard nur 1 s länger durchhält, ist die Essenversorgung für den Gepard gesichert.</w:t>
      </w:r>
      <w:r>
        <w:rPr>
          <w:snapToGrid w:val="0"/>
        </w:rPr>
        <w:br/>
      </w:r>
      <w:bookmarkEnd w:id="1918"/>
    </w:p>
    <w:p w14:paraId="0C4330F7" w14:textId="77777777" w:rsidR="00361919" w:rsidRDefault="00361919" w:rsidP="00361919">
      <w:pPr>
        <w:rPr>
          <w:snapToGrid w:val="0"/>
        </w:rPr>
      </w:pPr>
      <w:r w:rsidRPr="0075124F">
        <w:rPr>
          <w:rStyle w:val="Nummer"/>
        </w:rPr>
        <w:t>4</w:t>
      </w:r>
      <w:bookmarkStart w:id="1921" w:name="_Hlt52245242"/>
      <w:bookmarkStart w:id="1922" w:name="m482"/>
      <w:bookmarkEnd w:id="1921"/>
      <w:r w:rsidRPr="0075124F">
        <w:rPr>
          <w:rStyle w:val="Nummer"/>
        </w:rPr>
        <w:t>8</w:t>
      </w:r>
      <w:bookmarkEnd w:id="1922"/>
      <w:r w:rsidRPr="0075124F">
        <w:rPr>
          <w:rStyle w:val="Nummer"/>
        </w:rPr>
        <w:t>2.</w:t>
      </w:r>
      <w:r>
        <w:rPr>
          <w:snapToGrid w:val="0"/>
        </w:rPr>
        <w:t xml:space="preserve"> </w:t>
      </w:r>
      <w:r>
        <w:t>Um die Feder auf die gewünschte Länge auszudehnen, ist eine Masse von 167 g notwendig.</w:t>
      </w:r>
      <w:r>
        <w:rPr>
          <w:snapToGrid w:val="0"/>
        </w:rPr>
        <w:br/>
      </w:r>
      <w:r>
        <w:rPr>
          <w:snapToGrid w:val="0"/>
        </w:rPr>
        <w:br/>
      </w:r>
      <w:hyperlink r:id="rId429" w:anchor="m482" w:history="1">
        <w:r>
          <w:rPr>
            <w:rStyle w:val="Hyperlink"/>
            <w:sz w:val="22"/>
          </w:rPr>
          <w:t>vollst</w:t>
        </w:r>
        <w:bookmarkStart w:id="1923" w:name="_Hlt52246714"/>
        <w:bookmarkStart w:id="1924" w:name="_Hlt52246335"/>
        <w:bookmarkEnd w:id="1923"/>
        <w:r>
          <w:rPr>
            <w:rStyle w:val="Hyperlink"/>
            <w:sz w:val="22"/>
          </w:rPr>
          <w:t>ä</w:t>
        </w:r>
        <w:bookmarkEnd w:id="1924"/>
        <w:r>
          <w:rPr>
            <w:rStyle w:val="Hyperlink"/>
            <w:sz w:val="22"/>
          </w:rPr>
          <w:t>n</w:t>
        </w:r>
        <w:bookmarkStart w:id="1925" w:name="_Hlt52246260"/>
        <w:bookmarkStart w:id="1926" w:name="_Hlt52246243"/>
        <w:bookmarkEnd w:id="1925"/>
        <w:r>
          <w:rPr>
            <w:rStyle w:val="Hyperlink"/>
            <w:sz w:val="22"/>
          </w:rPr>
          <w:t>d</w:t>
        </w:r>
        <w:bookmarkEnd w:id="1926"/>
        <w:r>
          <w:rPr>
            <w:rStyle w:val="Hyperlink"/>
            <w:sz w:val="22"/>
          </w:rPr>
          <w:t>ig</w:t>
        </w:r>
        <w:bookmarkStart w:id="1927" w:name="_Hlt52245248"/>
        <w:r>
          <w:rPr>
            <w:rStyle w:val="Hyperlink"/>
            <w:sz w:val="22"/>
          </w:rPr>
          <w:t>e</w:t>
        </w:r>
        <w:bookmarkEnd w:id="1927"/>
        <w:r>
          <w:rPr>
            <w:rStyle w:val="Hyperlink"/>
            <w:sz w:val="22"/>
          </w:rPr>
          <w:t xml:space="preserve"> Lösung</w:t>
        </w:r>
      </w:hyperlink>
      <w:bookmarkStart w:id="1928" w:name="_Hlt52245217"/>
      <w:bookmarkEnd w:id="1928"/>
    </w:p>
    <w:p w14:paraId="08BA3838" w14:textId="77777777" w:rsidR="00361919" w:rsidRDefault="00361919" w:rsidP="00361919">
      <w:pPr>
        <w:rPr>
          <w:snapToGrid w:val="0"/>
        </w:rPr>
      </w:pPr>
    </w:p>
    <w:p w14:paraId="6B0B7091" w14:textId="77777777" w:rsidR="00361919" w:rsidRDefault="00361919" w:rsidP="00361919">
      <w:pPr>
        <w:rPr>
          <w:snapToGrid w:val="0"/>
        </w:rPr>
      </w:pPr>
      <w:r w:rsidRPr="0075124F">
        <w:rPr>
          <w:rStyle w:val="Nummer"/>
        </w:rPr>
        <w:t>4</w:t>
      </w:r>
      <w:bookmarkStart w:id="1929" w:name="m483"/>
      <w:r w:rsidRPr="0075124F">
        <w:rPr>
          <w:rStyle w:val="Nummer"/>
        </w:rPr>
        <w:t>8</w:t>
      </w:r>
      <w:bookmarkEnd w:id="1929"/>
      <w:r w:rsidRPr="0075124F">
        <w:rPr>
          <w:rStyle w:val="Nummer"/>
        </w:rPr>
        <w:t>3.</w:t>
      </w:r>
      <w:r>
        <w:rPr>
          <w:snapToGrid w:val="0"/>
        </w:rPr>
        <w:t xml:space="preserve"> </w:t>
      </w:r>
      <w:r>
        <w:t>a) Nach 9,7 s hat A eine Geschwindigkeit von 80 km/h.</w:t>
      </w:r>
      <w:r>
        <w:br/>
        <w:t>b) Zu dem Zeitpunkt, an dem beide Autos die gleiche Geschwindigkeit haben, ist B 107,1 m vor A.</w:t>
      </w:r>
      <w:r>
        <w:br/>
        <w:t>c) Am Ende der Beschleunigungsphase ist A noch 100,8 m hinter B.</w:t>
      </w:r>
      <w:r>
        <w:br/>
        <w:t>d) Nach 666 m überholt das Auto A das Auto B.</w:t>
      </w:r>
      <w:r>
        <w:rPr>
          <w:snapToGrid w:val="0"/>
        </w:rPr>
        <w:br/>
      </w:r>
      <w:r>
        <w:rPr>
          <w:snapToGrid w:val="0"/>
        </w:rPr>
        <w:br/>
      </w:r>
      <w:hyperlink r:id="rId430" w:anchor="m483" w:history="1">
        <w:r>
          <w:rPr>
            <w:rStyle w:val="Hyperlink"/>
            <w:sz w:val="22"/>
          </w:rPr>
          <w:t>vo</w:t>
        </w:r>
        <w:bookmarkStart w:id="1930" w:name="_Hlt52630615"/>
        <w:r>
          <w:rPr>
            <w:rStyle w:val="Hyperlink"/>
            <w:sz w:val="22"/>
          </w:rPr>
          <w:t>l</w:t>
        </w:r>
        <w:bookmarkEnd w:id="1930"/>
        <w:r>
          <w:rPr>
            <w:rStyle w:val="Hyperlink"/>
            <w:sz w:val="22"/>
          </w:rPr>
          <w:t>l</w:t>
        </w:r>
        <w:bookmarkStart w:id="1931" w:name="_Hlt52334426"/>
        <w:bookmarkStart w:id="1932" w:name="_Hlt52330318"/>
        <w:bookmarkEnd w:id="1931"/>
        <w:r>
          <w:rPr>
            <w:rStyle w:val="Hyperlink"/>
            <w:sz w:val="22"/>
          </w:rPr>
          <w:t>s</w:t>
        </w:r>
        <w:bookmarkEnd w:id="1932"/>
        <w:r>
          <w:rPr>
            <w:rStyle w:val="Hyperlink"/>
            <w:sz w:val="22"/>
          </w:rPr>
          <w:t>t</w:t>
        </w:r>
        <w:bookmarkStart w:id="1933" w:name="_Hlt98148259"/>
        <w:bookmarkStart w:id="1934" w:name="_Hlt98148685"/>
        <w:bookmarkEnd w:id="1933"/>
        <w:r>
          <w:rPr>
            <w:rStyle w:val="Hyperlink"/>
            <w:sz w:val="22"/>
          </w:rPr>
          <w:t>ä</w:t>
        </w:r>
        <w:bookmarkStart w:id="1935" w:name="_Hlt52329660"/>
        <w:bookmarkStart w:id="1936" w:name="_Hlt52329657"/>
        <w:bookmarkEnd w:id="1934"/>
        <w:bookmarkEnd w:id="1935"/>
        <w:r>
          <w:rPr>
            <w:rStyle w:val="Hyperlink"/>
            <w:sz w:val="22"/>
          </w:rPr>
          <w:t>n</w:t>
        </w:r>
        <w:bookmarkEnd w:id="1936"/>
        <w:r>
          <w:rPr>
            <w:rStyle w:val="Hyperlink"/>
            <w:sz w:val="22"/>
          </w:rPr>
          <w:t>di</w:t>
        </w:r>
        <w:bookmarkStart w:id="1937" w:name="_Hlt246732798"/>
        <w:bookmarkStart w:id="1938" w:name="_Hlt246758191"/>
        <w:bookmarkEnd w:id="1937"/>
        <w:r>
          <w:rPr>
            <w:rStyle w:val="Hyperlink"/>
            <w:sz w:val="22"/>
          </w:rPr>
          <w:t>g</w:t>
        </w:r>
        <w:bookmarkEnd w:id="1938"/>
        <w:r>
          <w:rPr>
            <w:rStyle w:val="Hyperlink"/>
            <w:sz w:val="22"/>
          </w:rPr>
          <w:t>e Lösung</w:t>
        </w:r>
      </w:hyperlink>
      <w:r>
        <w:rPr>
          <w:snapToGrid w:val="0"/>
        </w:rPr>
        <w:br/>
      </w:r>
      <w:r>
        <w:rPr>
          <w:snapToGrid w:val="0"/>
        </w:rPr>
        <w:br/>
      </w:r>
      <w:r w:rsidRPr="0075124F">
        <w:rPr>
          <w:rStyle w:val="Nummer"/>
        </w:rPr>
        <w:t>4</w:t>
      </w:r>
      <w:bookmarkStart w:id="1939" w:name="m484"/>
      <w:r w:rsidRPr="0075124F">
        <w:rPr>
          <w:rStyle w:val="Nummer"/>
        </w:rPr>
        <w:t>8</w:t>
      </w:r>
      <w:bookmarkEnd w:id="1939"/>
      <w:r w:rsidRPr="0075124F">
        <w:rPr>
          <w:rStyle w:val="Nummer"/>
        </w:rPr>
        <w:t>4.</w:t>
      </w:r>
      <w:r>
        <w:rPr>
          <w:snapToGrid w:val="0"/>
        </w:rPr>
        <w:t xml:space="preserve"> </w:t>
      </w:r>
      <w:r>
        <w:rPr>
          <w:snapToGrid w:val="0"/>
        </w:rPr>
        <w:br/>
      </w:r>
      <w:r>
        <w:rPr>
          <w:snapToGrid w:val="0"/>
        </w:rPr>
        <w:lastRenderedPageBreak/>
        <w:br/>
      </w:r>
      <w:hyperlink r:id="rId431" w:anchor="m484" w:history="1">
        <w:r>
          <w:rPr>
            <w:rStyle w:val="Hyperlink"/>
            <w:sz w:val="22"/>
          </w:rPr>
          <w:t>volls</w:t>
        </w:r>
        <w:bookmarkStart w:id="1940" w:name="_Hlt53211609"/>
        <w:r>
          <w:rPr>
            <w:rStyle w:val="Hyperlink"/>
            <w:sz w:val="22"/>
          </w:rPr>
          <w:t>t</w:t>
        </w:r>
        <w:bookmarkStart w:id="1941" w:name="_Hlt52630689"/>
        <w:bookmarkStart w:id="1942" w:name="_Hlt52630666"/>
        <w:bookmarkEnd w:id="1940"/>
        <w:bookmarkEnd w:id="1941"/>
        <w:r>
          <w:rPr>
            <w:rStyle w:val="Hyperlink"/>
            <w:sz w:val="22"/>
          </w:rPr>
          <w:t>ä</w:t>
        </w:r>
        <w:bookmarkEnd w:id="1942"/>
        <w:r>
          <w:rPr>
            <w:rStyle w:val="Hyperlink"/>
            <w:sz w:val="22"/>
          </w:rPr>
          <w:t>ndi</w:t>
        </w:r>
        <w:bookmarkStart w:id="1943" w:name="_Hlt52675177"/>
        <w:r>
          <w:rPr>
            <w:rStyle w:val="Hyperlink"/>
            <w:sz w:val="22"/>
          </w:rPr>
          <w:t>g</w:t>
        </w:r>
        <w:bookmarkEnd w:id="1943"/>
        <w:r>
          <w:rPr>
            <w:rStyle w:val="Hyperlink"/>
            <w:sz w:val="22"/>
          </w:rPr>
          <w:t xml:space="preserve">e </w:t>
        </w:r>
        <w:bookmarkStart w:id="1944" w:name="_Hlt95618753"/>
        <w:bookmarkEnd w:id="1944"/>
        <w:r>
          <w:rPr>
            <w:rStyle w:val="Hyperlink"/>
            <w:sz w:val="22"/>
          </w:rPr>
          <w:t>Lösung</w:t>
        </w:r>
      </w:hyperlink>
    </w:p>
    <w:p w14:paraId="30EA5BAB" w14:textId="77777777" w:rsidR="00361919" w:rsidRDefault="00361919" w:rsidP="00361919">
      <w:pPr>
        <w:rPr>
          <w:snapToGrid w:val="0"/>
        </w:rPr>
      </w:pPr>
    </w:p>
    <w:p w14:paraId="29CB85AA" w14:textId="77777777" w:rsidR="00361919" w:rsidRDefault="00361919" w:rsidP="00361919">
      <w:pPr>
        <w:rPr>
          <w:snapToGrid w:val="0"/>
        </w:rPr>
      </w:pPr>
      <w:bookmarkStart w:id="1945" w:name="m485"/>
      <w:r w:rsidRPr="0075124F">
        <w:rPr>
          <w:rStyle w:val="Nummer"/>
        </w:rPr>
        <w:t>485</w:t>
      </w:r>
      <w:bookmarkEnd w:id="1945"/>
      <w:r w:rsidRPr="0075124F">
        <w:rPr>
          <w:rStyle w:val="Nummer"/>
        </w:rPr>
        <w:t>.</w:t>
      </w:r>
      <w:r>
        <w:rPr>
          <w:snapToGrid w:val="0"/>
        </w:rPr>
        <w:t xml:space="preserve"> </w:t>
      </w:r>
      <w:r>
        <w:t>Das Wasser müsste aus einer Höhe von 265 km nach unten fallen, um die Energie aufzubringen, dass es sich selbst verdampfen kann. Das ist unmöglich.</w:t>
      </w:r>
      <w:r>
        <w:rPr>
          <w:snapToGrid w:val="0"/>
        </w:rPr>
        <w:br/>
      </w:r>
      <w:hyperlink r:id="rId432" w:anchor="m485" w:history="1">
        <w:r>
          <w:rPr>
            <w:rStyle w:val="Hyperlink"/>
            <w:sz w:val="22"/>
          </w:rPr>
          <w:t>vo</w:t>
        </w:r>
        <w:bookmarkStart w:id="1946" w:name="_Hlt53978063"/>
        <w:r>
          <w:rPr>
            <w:rStyle w:val="Hyperlink"/>
            <w:sz w:val="22"/>
          </w:rPr>
          <w:t>l</w:t>
        </w:r>
        <w:bookmarkEnd w:id="1946"/>
        <w:r>
          <w:rPr>
            <w:rStyle w:val="Hyperlink"/>
            <w:sz w:val="22"/>
          </w:rPr>
          <w:t>l</w:t>
        </w:r>
        <w:bookmarkStart w:id="1947" w:name="_Hlt53978029"/>
        <w:bookmarkEnd w:id="1947"/>
        <w:r>
          <w:rPr>
            <w:rStyle w:val="Hyperlink"/>
            <w:sz w:val="22"/>
          </w:rPr>
          <w:t>st</w:t>
        </w:r>
        <w:bookmarkStart w:id="1948" w:name="_Hlt56951836"/>
        <w:r>
          <w:rPr>
            <w:rStyle w:val="Hyperlink"/>
            <w:sz w:val="22"/>
          </w:rPr>
          <w:t>ä</w:t>
        </w:r>
        <w:bookmarkStart w:id="1949" w:name="_Hlt54828441"/>
        <w:bookmarkStart w:id="1950" w:name="_Hlt54828413"/>
        <w:bookmarkEnd w:id="1948"/>
        <w:bookmarkEnd w:id="1949"/>
        <w:r>
          <w:rPr>
            <w:rStyle w:val="Hyperlink"/>
            <w:sz w:val="22"/>
          </w:rPr>
          <w:t>n</w:t>
        </w:r>
        <w:bookmarkEnd w:id="1950"/>
        <w:r>
          <w:rPr>
            <w:rStyle w:val="Hyperlink"/>
            <w:sz w:val="22"/>
          </w:rPr>
          <w:t>di</w:t>
        </w:r>
        <w:bookmarkStart w:id="1951" w:name="_Hlt54325568"/>
        <w:bookmarkStart w:id="1952" w:name="_Hlt54325566"/>
        <w:bookmarkEnd w:id="1951"/>
        <w:r>
          <w:rPr>
            <w:rStyle w:val="Hyperlink"/>
            <w:sz w:val="22"/>
          </w:rPr>
          <w:t>g</w:t>
        </w:r>
        <w:bookmarkEnd w:id="1952"/>
        <w:r>
          <w:rPr>
            <w:rStyle w:val="Hyperlink"/>
            <w:sz w:val="22"/>
          </w:rPr>
          <w:t>e Lösung</w:t>
        </w:r>
      </w:hyperlink>
      <w:bookmarkStart w:id="1953" w:name="_Hlt53977517"/>
      <w:bookmarkEnd w:id="1953"/>
      <w:r>
        <w:rPr>
          <w:snapToGrid w:val="0"/>
        </w:rPr>
        <w:br/>
      </w:r>
      <w:r>
        <w:rPr>
          <w:snapToGrid w:val="0"/>
        </w:rPr>
        <w:br/>
      </w:r>
      <w:r w:rsidRPr="0075124F">
        <w:rPr>
          <w:rStyle w:val="Nummer"/>
        </w:rPr>
        <w:t>4</w:t>
      </w:r>
      <w:bookmarkStart w:id="1954" w:name="_Hlt121112549"/>
      <w:bookmarkStart w:id="1955" w:name="m486"/>
      <w:bookmarkEnd w:id="1954"/>
      <w:r w:rsidRPr="0075124F">
        <w:rPr>
          <w:rStyle w:val="Nummer"/>
        </w:rPr>
        <w:t>8</w:t>
      </w:r>
      <w:bookmarkEnd w:id="1955"/>
      <w:r w:rsidRPr="0075124F">
        <w:rPr>
          <w:rStyle w:val="Nummer"/>
        </w:rPr>
        <w:t>6.</w:t>
      </w:r>
      <w:r>
        <w:rPr>
          <w:snapToGrid w:val="0"/>
        </w:rPr>
        <w:t xml:space="preserve"> </w:t>
      </w:r>
    </w:p>
    <w:p w14:paraId="7FD39CBA" w14:textId="77777777" w:rsidR="00361919" w:rsidRDefault="00361919" w:rsidP="00361919">
      <w:pPr>
        <w:rPr>
          <w:snapToGrid w:val="0"/>
        </w:rPr>
      </w:pPr>
      <w:r>
        <w:rPr>
          <w:color w:val="000000"/>
        </w:rPr>
        <w:t>Die Kugel kann unter einem Winkel von 77.92° oder von 17,8° abgeschossen werden.</w:t>
      </w:r>
    </w:p>
    <w:p w14:paraId="743080D5" w14:textId="77777777" w:rsidR="00361919" w:rsidRDefault="00361919" w:rsidP="00361919">
      <w:pPr>
        <w:rPr>
          <w:snapToGrid w:val="0"/>
        </w:rPr>
      </w:pPr>
      <w:r>
        <w:rPr>
          <w:color w:val="000000"/>
        </w:rPr>
        <w:t>Der Schneeball kann unter einem Winkel von 85,3° oder von 68,1° abgeschossen werden.</w:t>
      </w:r>
    </w:p>
    <w:p w14:paraId="03CB4F90" w14:textId="77777777" w:rsidR="00E03206" w:rsidRDefault="00B42104" w:rsidP="00361919">
      <w:pPr>
        <w:rPr>
          <w:snapToGrid w:val="0"/>
        </w:rPr>
      </w:pPr>
      <w:hyperlink r:id="rId433" w:anchor="m486" w:history="1">
        <w:r w:rsidR="00361919">
          <w:rPr>
            <w:rStyle w:val="Hyperlink"/>
            <w:sz w:val="22"/>
          </w:rPr>
          <w:t>vo</w:t>
        </w:r>
        <w:bookmarkStart w:id="1956" w:name="_Hlt56951934"/>
        <w:r w:rsidR="00361919">
          <w:rPr>
            <w:rStyle w:val="Hyperlink"/>
            <w:sz w:val="22"/>
          </w:rPr>
          <w:t>l</w:t>
        </w:r>
        <w:bookmarkEnd w:id="1956"/>
        <w:r w:rsidR="00361919">
          <w:rPr>
            <w:rStyle w:val="Hyperlink"/>
            <w:sz w:val="22"/>
          </w:rPr>
          <w:t>l</w:t>
        </w:r>
        <w:bookmarkStart w:id="1957" w:name="_Hlt121112731"/>
        <w:bookmarkStart w:id="1958" w:name="_Hlt121112617"/>
        <w:bookmarkEnd w:id="1957"/>
        <w:r w:rsidR="00361919">
          <w:rPr>
            <w:rStyle w:val="Hyperlink"/>
            <w:sz w:val="22"/>
          </w:rPr>
          <w:t>s</w:t>
        </w:r>
        <w:bookmarkEnd w:id="1958"/>
        <w:r w:rsidR="00361919">
          <w:rPr>
            <w:rStyle w:val="Hyperlink"/>
            <w:sz w:val="22"/>
          </w:rPr>
          <w:t>tä</w:t>
        </w:r>
        <w:bookmarkStart w:id="1959" w:name="_Hlt57433329"/>
        <w:bookmarkStart w:id="1960" w:name="_Hlt57899929"/>
        <w:bookmarkEnd w:id="1959"/>
        <w:r w:rsidR="00361919">
          <w:rPr>
            <w:rStyle w:val="Hyperlink"/>
            <w:sz w:val="22"/>
          </w:rPr>
          <w:t>n</w:t>
        </w:r>
        <w:bookmarkStart w:id="1961" w:name="_Hlt112560369"/>
        <w:bookmarkEnd w:id="1960"/>
        <w:r w:rsidR="00361919">
          <w:rPr>
            <w:rStyle w:val="Hyperlink"/>
            <w:sz w:val="22"/>
          </w:rPr>
          <w:t>d</w:t>
        </w:r>
        <w:bookmarkStart w:id="1962" w:name="_Hlt59509128"/>
        <w:bookmarkEnd w:id="1961"/>
        <w:bookmarkEnd w:id="1962"/>
        <w:r w:rsidR="00361919">
          <w:rPr>
            <w:rStyle w:val="Hyperlink"/>
            <w:sz w:val="22"/>
          </w:rPr>
          <w:t>ig</w:t>
        </w:r>
        <w:bookmarkStart w:id="1963" w:name="_Hlt60479356"/>
        <w:bookmarkStart w:id="1964" w:name="_Hlt60477399"/>
        <w:bookmarkEnd w:id="1963"/>
        <w:r w:rsidR="00361919">
          <w:rPr>
            <w:rStyle w:val="Hyperlink"/>
            <w:sz w:val="22"/>
          </w:rPr>
          <w:t>e</w:t>
        </w:r>
        <w:bookmarkStart w:id="1965" w:name="_Hlt57899925"/>
        <w:bookmarkEnd w:id="1964"/>
        <w:bookmarkEnd w:id="1965"/>
        <w:r w:rsidR="00361919">
          <w:rPr>
            <w:rStyle w:val="Hyperlink"/>
            <w:sz w:val="22"/>
          </w:rPr>
          <w:t xml:space="preserve"> </w:t>
        </w:r>
        <w:bookmarkStart w:id="1966" w:name="_Hlt112560320"/>
        <w:bookmarkStart w:id="1967" w:name="_Hlt221418120"/>
        <w:bookmarkEnd w:id="1966"/>
        <w:r w:rsidR="00361919">
          <w:rPr>
            <w:rStyle w:val="Hyperlink"/>
            <w:sz w:val="22"/>
          </w:rPr>
          <w:t>L</w:t>
        </w:r>
        <w:bookmarkStart w:id="1968" w:name="_Hlt56952880"/>
        <w:bookmarkEnd w:id="1967"/>
        <w:r w:rsidR="00361919">
          <w:rPr>
            <w:rStyle w:val="Hyperlink"/>
            <w:sz w:val="22"/>
          </w:rPr>
          <w:t>ö</w:t>
        </w:r>
        <w:bookmarkEnd w:id="1968"/>
        <w:r w:rsidR="00361919">
          <w:rPr>
            <w:rStyle w:val="Hyperlink"/>
            <w:sz w:val="22"/>
          </w:rPr>
          <w:t>sung</w:t>
        </w:r>
      </w:hyperlink>
      <w:bookmarkStart w:id="1969" w:name="_Hlt56951869"/>
      <w:bookmarkEnd w:id="1969"/>
    </w:p>
    <w:p w14:paraId="29B7F53F" w14:textId="77777777" w:rsidR="00E03206" w:rsidRDefault="00E03206" w:rsidP="00361919">
      <w:pPr>
        <w:rPr>
          <w:snapToGrid w:val="0"/>
        </w:rPr>
      </w:pPr>
    </w:p>
    <w:p w14:paraId="114832A1" w14:textId="77777777" w:rsidR="00E03206" w:rsidRDefault="00E03206" w:rsidP="00361919">
      <w:pPr>
        <w:rPr>
          <w:snapToGrid w:val="0"/>
        </w:rPr>
      </w:pPr>
      <w:r>
        <w:rPr>
          <w:snapToGrid w:val="0"/>
        </w:rPr>
        <w:t xml:space="preserve">Einfacher lässt sich die Aufgaben mit einem grafischen Taschenrechner (GTR) über den Solver lösen. </w:t>
      </w:r>
    </w:p>
    <w:p w14:paraId="19CAFB92" w14:textId="77777777" w:rsidR="0075124F" w:rsidRDefault="0075124F" w:rsidP="00361919">
      <w:pPr>
        <w:rPr>
          <w:snapToGrid w:val="0"/>
        </w:rPr>
      </w:pPr>
    </w:p>
    <w:p w14:paraId="1B21C28B" w14:textId="77777777" w:rsidR="00361919" w:rsidRDefault="00361919" w:rsidP="00361919">
      <w:bookmarkStart w:id="1970" w:name="m487"/>
      <w:r w:rsidRPr="0075124F">
        <w:rPr>
          <w:rStyle w:val="Nummer"/>
        </w:rPr>
        <w:t>487.</w:t>
      </w:r>
      <w:r>
        <w:t xml:space="preserve"> </w:t>
      </w:r>
      <w:bookmarkEnd w:id="1970"/>
      <w:r>
        <w:t>Nach etwa 3,3 s stellt sich eine Endgeschwindigkeit von 8,2 m/s ein.</w:t>
      </w:r>
      <w:r>
        <w:br/>
      </w:r>
      <w:r>
        <w:br/>
      </w:r>
      <w:hyperlink r:id="rId434" w:history="1">
        <w:r>
          <w:rPr>
            <w:rStyle w:val="Hyperlink"/>
            <w:sz w:val="22"/>
          </w:rPr>
          <w:t>vollst</w:t>
        </w:r>
        <w:bookmarkStart w:id="1971" w:name="_Hlt102803711"/>
        <w:bookmarkStart w:id="1972" w:name="_Hlt102803521"/>
        <w:bookmarkEnd w:id="1971"/>
        <w:r>
          <w:rPr>
            <w:rStyle w:val="Hyperlink"/>
            <w:sz w:val="22"/>
          </w:rPr>
          <w:t>ä</w:t>
        </w:r>
        <w:bookmarkEnd w:id="1972"/>
        <w:r>
          <w:rPr>
            <w:rStyle w:val="Hyperlink"/>
            <w:sz w:val="22"/>
          </w:rPr>
          <w:t>n</w:t>
        </w:r>
        <w:bookmarkStart w:id="1973" w:name="_Hlt60900348"/>
        <w:r>
          <w:rPr>
            <w:rStyle w:val="Hyperlink"/>
            <w:sz w:val="22"/>
          </w:rPr>
          <w:t>d</w:t>
        </w:r>
        <w:bookmarkEnd w:id="1973"/>
        <w:r>
          <w:rPr>
            <w:rStyle w:val="Hyperlink"/>
            <w:sz w:val="22"/>
          </w:rPr>
          <w:t>ige Lösung</w:t>
        </w:r>
      </w:hyperlink>
      <w:r>
        <w:br/>
      </w:r>
      <w:r>
        <w:br/>
      </w:r>
      <w:bookmarkStart w:id="1974" w:name="m488"/>
      <w:r w:rsidRPr="0075124F">
        <w:rPr>
          <w:rStyle w:val="Nummer"/>
        </w:rPr>
        <w:t>488</w:t>
      </w:r>
      <w:bookmarkEnd w:id="1974"/>
      <w:r w:rsidRPr="0075124F">
        <w:rPr>
          <w:rStyle w:val="Nummer"/>
        </w:rPr>
        <w:t>.</w:t>
      </w:r>
      <w:r>
        <w:t xml:space="preserve"> c) ist richtig.</w:t>
      </w:r>
    </w:p>
    <w:p w14:paraId="7931124E" w14:textId="1D812CAB" w:rsidR="00361919" w:rsidRDefault="00361919" w:rsidP="00361919">
      <w:r>
        <w:t xml:space="preserve">Jeder kann maximal mit seiner Gewichtskraft ziehen: Münchhausen mit 1150 N, Opa </w:t>
      </w:r>
      <w:proofErr w:type="spellStart"/>
      <w:r>
        <w:t>Krawuttke</w:t>
      </w:r>
      <w:proofErr w:type="spellEnd"/>
      <w:r>
        <w:t xml:space="preserve"> mit 600 N. Bei Münchhausen sind 4 tragende Seile vorhanden, </w:t>
      </w:r>
      <w:r w:rsidR="00E96708">
        <w:t>das</w:t>
      </w:r>
      <w:r>
        <w:t xml:space="preserve"> heißt, die Kraft vervierfacht sich und ergibt 4600 N. Bei Opa </w:t>
      </w:r>
      <w:proofErr w:type="spellStart"/>
      <w:r>
        <w:t>Krawuttke</w:t>
      </w:r>
      <w:proofErr w:type="spellEnd"/>
      <w:r>
        <w:t xml:space="preserve"> sind drei lose Rollen hintereinandergeschaltet. Damit verteilt sich die Last auf dreimal je zwei Seilstücke und die Kraft wird um den Faktor 8 größer und ergibt 4800 N.</w:t>
      </w:r>
    </w:p>
    <w:p w14:paraId="6A9822EF" w14:textId="77777777" w:rsidR="00361919" w:rsidRDefault="00361919" w:rsidP="00361919">
      <w:r>
        <w:br/>
      </w:r>
      <w:bookmarkStart w:id="1975" w:name="_Hlt61743991"/>
      <w:bookmarkStart w:id="1976" w:name="m489"/>
      <w:bookmarkEnd w:id="1975"/>
      <w:r w:rsidRPr="0075124F">
        <w:rPr>
          <w:rStyle w:val="Nummer"/>
        </w:rPr>
        <w:t>489.</w:t>
      </w:r>
      <w:bookmarkStart w:id="1977" w:name="_Hlt61745289"/>
      <w:bookmarkEnd w:id="1976"/>
      <w:bookmarkEnd w:id="1977"/>
      <w:r>
        <w:br/>
      </w:r>
      <w:r>
        <w:rPr>
          <w:color w:val="000000"/>
        </w:rPr>
        <w:t>Die untere Kiste rutscht bei einem Winkel von über 36,9</w:t>
      </w:r>
      <w:bookmarkStart w:id="1978" w:name="_Hlt88994278"/>
      <w:bookmarkEnd w:id="1978"/>
      <w:r>
        <w:rPr>
          <w:color w:val="000000"/>
        </w:rPr>
        <w:t>° los.</w:t>
      </w:r>
      <w:r>
        <w:br/>
      </w:r>
      <w:hyperlink r:id="rId435" w:anchor="m489" w:history="1">
        <w:r>
          <w:rPr>
            <w:rStyle w:val="Hyperlink"/>
            <w:sz w:val="22"/>
          </w:rPr>
          <w:t>vo</w:t>
        </w:r>
        <w:bookmarkStart w:id="1979" w:name="_Hlt61743974"/>
        <w:bookmarkStart w:id="1980" w:name="_Hlt61743683"/>
        <w:bookmarkEnd w:id="1979"/>
        <w:r>
          <w:rPr>
            <w:rStyle w:val="Hyperlink"/>
            <w:sz w:val="22"/>
          </w:rPr>
          <w:t>l</w:t>
        </w:r>
        <w:bookmarkEnd w:id="1980"/>
        <w:r>
          <w:rPr>
            <w:rStyle w:val="Hyperlink"/>
            <w:sz w:val="22"/>
          </w:rPr>
          <w:t>l</w:t>
        </w:r>
        <w:bookmarkStart w:id="1981" w:name="_Hlt90783434"/>
        <w:bookmarkEnd w:id="1981"/>
        <w:r>
          <w:rPr>
            <w:rStyle w:val="Hyperlink"/>
            <w:sz w:val="22"/>
          </w:rPr>
          <w:t>st</w:t>
        </w:r>
        <w:bookmarkStart w:id="1982" w:name="_Hlt88438168"/>
        <w:bookmarkStart w:id="1983" w:name="_Hlt61744033"/>
        <w:bookmarkEnd w:id="1982"/>
        <w:r>
          <w:rPr>
            <w:rStyle w:val="Hyperlink"/>
            <w:sz w:val="22"/>
          </w:rPr>
          <w:t>ä</w:t>
        </w:r>
        <w:bookmarkEnd w:id="1983"/>
        <w:r>
          <w:rPr>
            <w:rStyle w:val="Hyperlink"/>
            <w:sz w:val="22"/>
          </w:rPr>
          <w:t>n</w:t>
        </w:r>
        <w:bookmarkStart w:id="1984" w:name="_Hlt61743676"/>
        <w:bookmarkStart w:id="1985" w:name="_Hlt101919721"/>
        <w:bookmarkEnd w:id="1984"/>
        <w:r>
          <w:rPr>
            <w:rStyle w:val="Hyperlink"/>
            <w:sz w:val="22"/>
          </w:rPr>
          <w:t>d</w:t>
        </w:r>
        <w:bookmarkEnd w:id="1985"/>
        <w:r>
          <w:rPr>
            <w:rStyle w:val="Hyperlink"/>
            <w:sz w:val="22"/>
          </w:rPr>
          <w:t>i</w:t>
        </w:r>
        <w:bookmarkStart w:id="1986" w:name="_Hlt88829038"/>
        <w:bookmarkEnd w:id="1986"/>
        <w:r>
          <w:rPr>
            <w:rStyle w:val="Hyperlink"/>
            <w:sz w:val="22"/>
          </w:rPr>
          <w:t>ge</w:t>
        </w:r>
        <w:bookmarkStart w:id="1987" w:name="_Hlt88392508"/>
        <w:bookmarkEnd w:id="1987"/>
        <w:r>
          <w:rPr>
            <w:rStyle w:val="Hyperlink"/>
            <w:sz w:val="22"/>
          </w:rPr>
          <w:t xml:space="preserve"> Lösung</w:t>
        </w:r>
      </w:hyperlink>
    </w:p>
    <w:p w14:paraId="69811A8A" w14:textId="77777777" w:rsidR="00361919" w:rsidRDefault="00361919" w:rsidP="00361919"/>
    <w:p w14:paraId="18E419AB" w14:textId="77777777" w:rsidR="00361919" w:rsidRDefault="00361919" w:rsidP="00361919">
      <w:bookmarkStart w:id="1988" w:name="m490"/>
      <w:r w:rsidRPr="0075124F">
        <w:rPr>
          <w:rStyle w:val="Nummer"/>
        </w:rPr>
        <w:t>490.</w:t>
      </w:r>
      <w:bookmarkEnd w:id="1988"/>
      <w:r>
        <w:rPr>
          <w:color w:val="000000"/>
        </w:rPr>
        <w:t xml:space="preserve"> Durch den Verlust des Kühlmittels verkürzt sich die Umdrehungszeit auf 1,8 s.</w:t>
      </w:r>
      <w:bookmarkStart w:id="1989" w:name="_Hlt61703198"/>
      <w:bookmarkEnd w:id="1989"/>
      <w:r>
        <w:br/>
      </w:r>
      <w:r>
        <w:br/>
      </w:r>
      <w:hyperlink r:id="rId436" w:anchor="m490" w:history="1">
        <w:r>
          <w:rPr>
            <w:rStyle w:val="Hyperlink"/>
            <w:sz w:val="22"/>
          </w:rPr>
          <w:t>voll</w:t>
        </w:r>
        <w:bookmarkStart w:id="1990" w:name="_Hlt61704255"/>
        <w:bookmarkStart w:id="1991" w:name="_Hlt61704219"/>
        <w:bookmarkEnd w:id="1990"/>
        <w:r>
          <w:rPr>
            <w:rStyle w:val="Hyperlink"/>
            <w:sz w:val="22"/>
          </w:rPr>
          <w:t>s</w:t>
        </w:r>
        <w:bookmarkEnd w:id="1991"/>
        <w:r>
          <w:rPr>
            <w:rStyle w:val="Hyperlink"/>
            <w:sz w:val="22"/>
          </w:rPr>
          <w:t>t</w:t>
        </w:r>
        <w:bookmarkStart w:id="1992" w:name="_Hlt61703405"/>
        <w:bookmarkStart w:id="1993" w:name="_Hlt61703365"/>
        <w:bookmarkEnd w:id="1992"/>
        <w:r>
          <w:rPr>
            <w:rStyle w:val="Hyperlink"/>
            <w:sz w:val="22"/>
          </w:rPr>
          <w:t>ä</w:t>
        </w:r>
        <w:bookmarkStart w:id="1994" w:name="_Hlt61702630"/>
        <w:bookmarkEnd w:id="1993"/>
        <w:r>
          <w:rPr>
            <w:rStyle w:val="Hyperlink"/>
            <w:sz w:val="22"/>
          </w:rPr>
          <w:t>n</w:t>
        </w:r>
        <w:bookmarkEnd w:id="1994"/>
        <w:r>
          <w:rPr>
            <w:rStyle w:val="Hyperlink"/>
            <w:sz w:val="22"/>
          </w:rPr>
          <w:t>dige Lösung</w:t>
        </w:r>
      </w:hyperlink>
      <w:r>
        <w:br/>
      </w:r>
      <w:r>
        <w:br/>
      </w:r>
      <w:bookmarkStart w:id="1995" w:name="m491"/>
      <w:r w:rsidRPr="0075124F">
        <w:rPr>
          <w:rStyle w:val="Nummer"/>
        </w:rPr>
        <w:t>491</w:t>
      </w:r>
      <w:r>
        <w:t xml:space="preserve">. </w:t>
      </w:r>
      <w:bookmarkEnd w:id="1995"/>
      <w:r>
        <w:rPr>
          <w:color w:val="000000"/>
        </w:rPr>
        <w:t>Die Kugel der Prinzessin hat eine Masse von 5,74 kg. Das entspricht etwa der Masse von einem halb vollem Eimer Wasser.</w:t>
      </w:r>
      <w:r>
        <w:br/>
      </w:r>
      <w:hyperlink r:id="rId437" w:anchor="m491" w:history="1">
        <w:r>
          <w:rPr>
            <w:rStyle w:val="Hyperlink"/>
            <w:sz w:val="22"/>
          </w:rPr>
          <w:t>vol</w:t>
        </w:r>
        <w:bookmarkStart w:id="1996" w:name="_Hlt62108558"/>
        <w:r>
          <w:rPr>
            <w:rStyle w:val="Hyperlink"/>
            <w:sz w:val="22"/>
          </w:rPr>
          <w:t>l</w:t>
        </w:r>
        <w:bookmarkEnd w:id="1996"/>
        <w:r>
          <w:rPr>
            <w:rStyle w:val="Hyperlink"/>
            <w:sz w:val="22"/>
          </w:rPr>
          <w:t>st</w:t>
        </w:r>
        <w:bookmarkStart w:id="1997" w:name="_Hlt115783145"/>
        <w:bookmarkStart w:id="1998" w:name="_Hlt115782335"/>
        <w:bookmarkEnd w:id="1997"/>
        <w:r>
          <w:rPr>
            <w:rStyle w:val="Hyperlink"/>
            <w:sz w:val="22"/>
          </w:rPr>
          <w:t>ä</w:t>
        </w:r>
        <w:bookmarkEnd w:id="1998"/>
        <w:r>
          <w:rPr>
            <w:rStyle w:val="Hyperlink"/>
            <w:sz w:val="22"/>
          </w:rPr>
          <w:t>n</w:t>
        </w:r>
        <w:bookmarkStart w:id="1999" w:name="_Hlt62129437"/>
        <w:bookmarkEnd w:id="1999"/>
        <w:r>
          <w:rPr>
            <w:rStyle w:val="Hyperlink"/>
            <w:sz w:val="22"/>
          </w:rPr>
          <w:t xml:space="preserve">dige </w:t>
        </w:r>
        <w:bookmarkStart w:id="2000" w:name="_Hlt125446080"/>
        <w:bookmarkStart w:id="2001" w:name="_Hlt125445961"/>
        <w:bookmarkEnd w:id="2000"/>
        <w:r>
          <w:rPr>
            <w:rStyle w:val="Hyperlink"/>
            <w:sz w:val="22"/>
          </w:rPr>
          <w:t>L</w:t>
        </w:r>
        <w:bookmarkEnd w:id="2001"/>
        <w:r>
          <w:rPr>
            <w:rStyle w:val="Hyperlink"/>
            <w:sz w:val="22"/>
          </w:rPr>
          <w:t>ösung</w:t>
        </w:r>
      </w:hyperlink>
    </w:p>
    <w:p w14:paraId="01B9806E" w14:textId="77777777" w:rsidR="0028427C" w:rsidRDefault="00361919" w:rsidP="00361919">
      <w:pPr>
        <w:rPr>
          <w:rStyle w:val="Nummer"/>
        </w:rPr>
      </w:pPr>
      <w:r>
        <w:br/>
      </w:r>
      <w:bookmarkStart w:id="2002" w:name="m492"/>
      <w:r w:rsidRPr="0075124F">
        <w:rPr>
          <w:rStyle w:val="Nummer"/>
        </w:rPr>
        <w:t>492.</w:t>
      </w:r>
    </w:p>
    <w:p w14:paraId="44809E21" w14:textId="77777777" w:rsidR="0028427C" w:rsidRPr="0028427C" w:rsidRDefault="0028427C" w:rsidP="0028427C">
      <w:r w:rsidRPr="0028427C">
        <w:t>a) zweiseitiger Hebel</w:t>
      </w:r>
    </w:p>
    <w:p w14:paraId="153F2B3D" w14:textId="77777777" w:rsidR="0028427C" w:rsidRPr="0028427C" w:rsidRDefault="0028427C" w:rsidP="0028427C">
      <w:r w:rsidRPr="0028427C">
        <w:t>b) rechte Seite</w:t>
      </w:r>
    </w:p>
    <w:p w14:paraId="336A8612" w14:textId="77777777" w:rsidR="0028427C" w:rsidRPr="0028427C" w:rsidRDefault="0028427C" w:rsidP="0028427C">
      <w:r w:rsidRPr="0028427C">
        <w:t>c) 0,25 N (entspricht einer Masse von 25 g.</w:t>
      </w:r>
    </w:p>
    <w:p w14:paraId="18A64240" w14:textId="77777777" w:rsidR="0028427C" w:rsidRPr="0028427C" w:rsidRDefault="0028427C" w:rsidP="0028427C">
      <w:r w:rsidRPr="0028427C">
        <w:t>d) 1 N (am kurzen Ende muss die 4fache Kraft wirken, entspricht 100 g.</w:t>
      </w:r>
    </w:p>
    <w:p w14:paraId="3D483F55" w14:textId="480F91E8" w:rsidR="00361919" w:rsidRDefault="00361919" w:rsidP="00361919">
      <w:r w:rsidRPr="0028427C">
        <w:br/>
      </w:r>
      <w:bookmarkEnd w:id="2002"/>
      <w:r>
        <w:t xml:space="preserve">Das Massestück von 50 g und die Rolle von 10 g haben zusammen eine Masse von 60g. Da sie an zwei Seilen hängen, wirkt auf jedes Seil nur die halbe Masse, also 30 g. Der Hebel ist zweiseitig. Die 30 g greifen an der langen Seite an. Lange Seite - kleine Kraft, kurze Seite - große Kraft. Damit wird durch den Hebel die Kraft der Masse um das </w:t>
      </w:r>
      <w:r w:rsidR="00E96708">
        <w:t>4-fache</w:t>
      </w:r>
      <w:r>
        <w:t xml:space="preserve"> verstärkt. An der rechten Seite des Hebels muss also eine Masse von 120 g angreifen. Zu den 120 g, die auf der rechten Seite nach unten ziehen kommen aber noch die 10 g der Rolle, zusammen 130 g.</w:t>
      </w:r>
      <w:r>
        <w:br/>
        <w:t>Diese 130 g werden durch die lose Rolle auf 2 Seile verteilt, so dass jedes Seil nur noch 65 g halten muss. Das Stück am Fragezeichen hat eine Masse von 65 g.</w:t>
      </w:r>
      <w:r>
        <w:br/>
      </w:r>
      <w:r>
        <w:br/>
      </w:r>
      <w:bookmarkStart w:id="2003" w:name="m493"/>
      <w:r w:rsidRPr="0075124F">
        <w:rPr>
          <w:rStyle w:val="Nummer"/>
        </w:rPr>
        <w:lastRenderedPageBreak/>
        <w:t>493.</w:t>
      </w:r>
      <w:bookmarkEnd w:id="2003"/>
      <w:r>
        <w:br/>
        <w:t>Die Rolle und das Massestück haben zusammen eine Masse von 110 g. Durch die lose Rolle halbiert sich die daraus resultierende Kraft und am Hebelarm entspricht die angreifende Kraft einer Masse von 55,</w:t>
      </w:r>
      <w:bookmarkStart w:id="2004" w:name="_Hlt64031904"/>
      <w:bookmarkEnd w:id="2004"/>
      <w:r>
        <w:t>0 g, die nach unten zieht. Der Hebel ist einseitig und die Kraftarme stehen im Verhältnis 5:1, nämlich 15 cm: 3 cm!</w:t>
      </w:r>
      <w:r>
        <w:br/>
        <w:t>Damit muss am kurzen Arm eine fünfmal stärkere Kraft nach oben wirken, um den Hebel im Gleichgewicht zu halten. Diese Kraft wird von dem gesuchten Massestück aufgebracht. Zusätzlich muss dieses Massestück aber auch noch die lose Rolle halten, so dass die aufzubringende Kraft einer Masse von 285 g entspricht. Da die lose Rolle die Kraft auf zwei Seile verteilt, hat das Massestück nur die halbe Kraft, also 142,5 g, aufzubringen.</w:t>
      </w:r>
      <w:r>
        <w:br/>
      </w:r>
      <w:r>
        <w:br/>
      </w:r>
      <w:bookmarkStart w:id="2005" w:name="m494"/>
      <w:r w:rsidRPr="0075124F">
        <w:rPr>
          <w:rStyle w:val="Nummer"/>
        </w:rPr>
        <w:t>494.</w:t>
      </w:r>
      <w:bookmarkEnd w:id="2005"/>
      <w:r>
        <w:br/>
        <w:t xml:space="preserve">Die Reibungszahl ist ein Maß für die Stärke der Reibung zwischen zwei Oberflächen. Je größer sie ist, </w:t>
      </w:r>
      <w:r w:rsidR="00E96708">
        <w:t>umso</w:t>
      </w:r>
      <w:r>
        <w:t xml:space="preserve"> mehr Kraft kann übertragen werden, ihr Maximalwert ist 1.</w:t>
      </w:r>
      <w:r>
        <w:br/>
        <w:t xml:space="preserve">Die Haftreibungszahl ist in fast allen Fällen größer als die Gleitreibungszahl. </w:t>
      </w:r>
      <w:r>
        <w:br/>
        <w:t>Bremst ein Fahrzeug und die Räder rollen, wirkt zwischen dem Untergrund und dem Reifen die Haftreibung. Wenn ein Rad blockiert, gleitet der Reifen auf dem Untergrund und es kann deutlich weniger Kraft übertragen werden. Damit verlängert sich der Bremsweg.</w:t>
      </w:r>
    </w:p>
    <w:p w14:paraId="17B26E8E" w14:textId="77777777" w:rsidR="00361919" w:rsidRDefault="00361919" w:rsidP="00361919">
      <w:r>
        <w:t>Das ABS überwacht die Räder beim Bremsen. Immer, wenn sich ein Rad nicht mehr dreht, werden die Bremsen für einen kurzen Augenblick gelöst, auch wenn der Fahrer voll bremst. Damit wird verhindert, dass die Räder blockieren. ABS ermöglicht eine Intervallbremsung mit sehr kurzen Intervallen.</w:t>
      </w:r>
    </w:p>
    <w:p w14:paraId="33480CC9" w14:textId="77777777" w:rsidR="00361919" w:rsidRDefault="00361919" w:rsidP="00361919"/>
    <w:p w14:paraId="6E1F54A2" w14:textId="77777777" w:rsidR="00361919" w:rsidRDefault="00361919" w:rsidP="00361919">
      <w:bookmarkStart w:id="2006" w:name="m495"/>
      <w:r w:rsidRPr="0075124F">
        <w:rPr>
          <w:rStyle w:val="Nummer"/>
        </w:rPr>
        <w:t>495.</w:t>
      </w:r>
      <w:bookmarkEnd w:id="2006"/>
      <w:r>
        <w:t xml:space="preserve"> Das ist kein Werbeschwindel, sondern lässt sich physikalisch begründen. Bei einem Gleitlager gleitet eine Metallachse in einem Metalllager. Dabei kommt es zur Gleitreibung, die die intensivste Reibung ist. Um sie zu mindern und die Entstehung von Wärme einzudämmen, muss mit Öl geschmiert werden. Dieses Öl verschwindet mit der Zeit, so dass das Lager heiß läuft, unangenehme Geräusche entwickelt und schließlich zum Ausfall des Lüfters führt. Die Lebenserwartung eines solchen Lüfters liegt bei etwa 20.000 - 30.000 Betriebsstunden (etwa 2,5 - 3,5 Jahre)</w:t>
      </w:r>
      <w:r>
        <w:br/>
        <w:t>Ist das Lager in einem Kugellager gelagert, tritt hauptsächlich Rollreibung zwischen den Kugeln und der Führung der Kugeln auf. Diese Reibung ist deutlich geringer als die Gleitreibung, so dass ein solcher Lüfter gut doppelt so lange hält und somit während der Lebensdauer eines PC nicht ausfällt.</w:t>
      </w:r>
      <w:r>
        <w:br/>
      </w:r>
    </w:p>
    <w:p w14:paraId="42FEADFB" w14:textId="77777777" w:rsidR="00361919" w:rsidRDefault="00361919" w:rsidP="00361919">
      <w:bookmarkStart w:id="2007" w:name="m496"/>
      <w:r w:rsidRPr="0075124F">
        <w:rPr>
          <w:rStyle w:val="Nummer"/>
        </w:rPr>
        <w:t>496.</w:t>
      </w:r>
      <w:r>
        <w:t xml:space="preserve"> </w:t>
      </w:r>
      <w:bookmarkEnd w:id="2007"/>
      <w:r>
        <w:br/>
      </w:r>
      <w:bookmarkStart w:id="2008" w:name="_Hlt64272830"/>
      <w:bookmarkEnd w:id="2008"/>
      <w:r>
        <w:t>Beispiele, wo die Reibung schlecht ist:</w:t>
      </w:r>
      <w:r>
        <w:br/>
        <w:t>* Überall wo sich Achsen drehen sollen, tritt zwischen den Achsen und den Lagern Reibung auf, die Wärme erzeugt und das Metall abnutzt. Zur Vermeidung der Reibung werden die Lager geölt oder mit Kugellagern versehen (Inline-</w:t>
      </w:r>
      <w:proofErr w:type="spellStart"/>
      <w:r>
        <w:t>Scater</w:t>
      </w:r>
      <w:proofErr w:type="spellEnd"/>
      <w:r>
        <w:t>, Fahrrad)</w:t>
      </w:r>
    </w:p>
    <w:p w14:paraId="3F655C03" w14:textId="77777777" w:rsidR="00361919" w:rsidRDefault="00361919" w:rsidP="00361919">
      <w:r>
        <w:t>* Um einen Gegenstand zu bewegen, kann man ihn einfach über den Boden ziehen. Besser ist es jedoch, die dabei auftretende Gleitreibung durch die Rollreibung zu ersetzen, also Räder drunter machen oder auf einen Wagen setzen. Die Erfindung des Rades diente der Verminderung der Reibung.</w:t>
      </w:r>
    </w:p>
    <w:p w14:paraId="2E87B329" w14:textId="77777777" w:rsidR="00361919" w:rsidRDefault="00361919" w:rsidP="00361919">
      <w:r>
        <w:br/>
        <w:t>Beispiele, wo die Reibung gut ist:</w:t>
      </w:r>
      <w:r>
        <w:br/>
        <w:t xml:space="preserve">* Beim Laufen müssen sich die Schuhe vom Boden abstoßen und dürfen nicht wegrutschen. Die Haftreibung zwischen Schuhe und Boden sollte </w:t>
      </w:r>
      <w:bookmarkStart w:id="2009" w:name="_Hlt64293524"/>
      <w:bookmarkEnd w:id="2009"/>
      <w:r>
        <w:t>groß sein.</w:t>
      </w:r>
      <w:r>
        <w:br/>
        <w:t>* Ein Nagel hält auf Grund der Reibung im Holz oder im Mauerwerk. Damit sie wirklich gut halten, kann man den Schaft mit Kerben oder Widerhaken versehen.</w:t>
      </w:r>
      <w:r>
        <w:br/>
      </w:r>
    </w:p>
    <w:p w14:paraId="26F0FE18" w14:textId="77777777" w:rsidR="00361919" w:rsidRDefault="00361919" w:rsidP="00361919">
      <w:r>
        <w:br/>
      </w:r>
      <w:bookmarkStart w:id="2010" w:name="m497"/>
      <w:r w:rsidRPr="0075124F">
        <w:rPr>
          <w:rStyle w:val="Nummer"/>
        </w:rPr>
        <w:t>497.</w:t>
      </w:r>
      <w:bookmarkEnd w:id="2010"/>
      <w:r>
        <w:br/>
      </w:r>
      <w:bookmarkStart w:id="2011" w:name="_Hlt64293651"/>
      <w:bookmarkEnd w:id="2011"/>
      <w:r>
        <w:t xml:space="preserve">* Ein Auto, was einmal in Bewegung ist, bräuchte keinen Motor mehr. Es würde ohne jeden Antrieb </w:t>
      </w:r>
      <w:r>
        <w:lastRenderedPageBreak/>
        <w:t xml:space="preserve">weiterfahren, der Benzinverbrauch wäre sehr gering. </w:t>
      </w:r>
      <w:r>
        <w:br/>
        <w:t>Aber: Es würde gar nicht erst anfahren, denn zum Anfahren ist eine Kraft notwendig und die wird über die Reibung von den Rädern auf die Straße übertragen. Es wäre aber möglich, mit einem Raketenauto zu starten (Rückstoß).</w:t>
      </w:r>
      <w:r>
        <w:br/>
        <w:t>Lenken wäre nicht möglich, es ginge immer geradeaus. Zum Lenken ist eine Kraft notwendig, die wieder über die Räder auf die Straße wirkt.</w:t>
      </w:r>
      <w:r>
        <w:br/>
        <w:t>Bremsen wird auch zum Problem: die Bremsen wirken durch Reibung zwischen Bremsbelag und Bremstrommel oder Bremsscheibe. Ohne Reibung kann man nicht bremsen, es wäre aber wieder eine Raketenbremse möglich.</w:t>
      </w:r>
      <w:r>
        <w:br/>
        <w:t>Das Auto enthält viele Schraubverbindungen. Die würden sich alle lösen, das Auto würde auseinanderfallen, der Motor löst sich in seine Einzelteile auf.</w:t>
      </w:r>
      <w:r>
        <w:br/>
      </w:r>
      <w:r>
        <w:br/>
        <w:t>Durch Reibung steigert beim Autofahren der Benzinverbrauch zwar erheblich, ohne Reibung wäre ein Auto aber gar nicht möglich.</w:t>
      </w:r>
    </w:p>
    <w:p w14:paraId="06509C2A" w14:textId="77777777" w:rsidR="00361919" w:rsidRDefault="00361919" w:rsidP="00361919"/>
    <w:p w14:paraId="5D83A8A2" w14:textId="77777777" w:rsidR="00361919" w:rsidRDefault="00361919" w:rsidP="00361919">
      <w:bookmarkStart w:id="2012" w:name="_Hlt182287326"/>
      <w:bookmarkStart w:id="2013" w:name="m498"/>
      <w:bookmarkEnd w:id="2012"/>
      <w:r w:rsidRPr="0075124F">
        <w:rPr>
          <w:rStyle w:val="Nummer"/>
        </w:rPr>
        <w:t>498.</w:t>
      </w:r>
      <w:r>
        <w:t xml:space="preserve"> </w:t>
      </w:r>
      <w:bookmarkEnd w:id="2013"/>
      <w:r>
        <w:rPr>
          <w:color w:val="000000"/>
        </w:rPr>
        <w:t>a)</w:t>
      </w:r>
      <w:r>
        <w:t xml:space="preserve"> Es ist eine Kraft von 432,5 N notwendig. </w:t>
      </w:r>
      <w:r>
        <w:br/>
        <w:t>b) Da die Reibungskraft größer ist als die Hangabtriebskraft, rutscht der Heizkessel beim Lockerlassen des Seiles nicht.</w:t>
      </w:r>
      <w:r>
        <w:br/>
        <w:t>c) Die LKW-Ladefläche kann 2,1 m hoch sein.</w:t>
      </w:r>
      <w:r>
        <w:br/>
      </w:r>
      <w:hyperlink r:id="rId438" w:anchor="m498" w:history="1">
        <w:r>
          <w:rPr>
            <w:rStyle w:val="Hyperlink"/>
            <w:sz w:val="22"/>
          </w:rPr>
          <w:t>vollst</w:t>
        </w:r>
        <w:bookmarkStart w:id="2014" w:name="_Hlt119294589"/>
        <w:bookmarkStart w:id="2015" w:name="_Hlt64299409"/>
        <w:bookmarkEnd w:id="2014"/>
        <w:r>
          <w:rPr>
            <w:rStyle w:val="Hyperlink"/>
            <w:sz w:val="22"/>
          </w:rPr>
          <w:t>ä</w:t>
        </w:r>
        <w:bookmarkStart w:id="2016" w:name="_Hlt64299155"/>
        <w:bookmarkStart w:id="2017" w:name="_Hlt64297227"/>
        <w:bookmarkEnd w:id="2015"/>
        <w:bookmarkEnd w:id="2016"/>
        <w:r>
          <w:rPr>
            <w:rStyle w:val="Hyperlink"/>
            <w:sz w:val="22"/>
          </w:rPr>
          <w:t>n</w:t>
        </w:r>
        <w:bookmarkStart w:id="2018" w:name="_Hlt64299967"/>
        <w:bookmarkEnd w:id="2017"/>
        <w:bookmarkEnd w:id="2018"/>
        <w:r>
          <w:rPr>
            <w:rStyle w:val="Hyperlink"/>
            <w:sz w:val="22"/>
          </w:rPr>
          <w:t>d</w:t>
        </w:r>
        <w:bookmarkStart w:id="2019" w:name="_Hlt119309831"/>
        <w:bookmarkStart w:id="2020" w:name="_Hlt72025571"/>
        <w:bookmarkEnd w:id="2019"/>
        <w:r>
          <w:rPr>
            <w:rStyle w:val="Hyperlink"/>
            <w:sz w:val="22"/>
          </w:rPr>
          <w:t>i</w:t>
        </w:r>
        <w:bookmarkStart w:id="2021" w:name="_Hlt64296846"/>
        <w:bookmarkStart w:id="2022" w:name="_Hlt64296638"/>
        <w:bookmarkEnd w:id="2020"/>
        <w:bookmarkEnd w:id="2021"/>
        <w:r>
          <w:rPr>
            <w:rStyle w:val="Hyperlink"/>
            <w:sz w:val="22"/>
          </w:rPr>
          <w:t>g</w:t>
        </w:r>
        <w:bookmarkStart w:id="2023" w:name="_Hlt115790028"/>
        <w:bookmarkStart w:id="2024" w:name="_Hlt64299331"/>
        <w:bookmarkEnd w:id="2022"/>
        <w:bookmarkEnd w:id="2023"/>
        <w:r>
          <w:rPr>
            <w:rStyle w:val="Hyperlink"/>
            <w:sz w:val="22"/>
          </w:rPr>
          <w:t>e</w:t>
        </w:r>
        <w:bookmarkStart w:id="2025" w:name="_Hlt182287366"/>
        <w:bookmarkEnd w:id="2024"/>
        <w:r>
          <w:rPr>
            <w:rStyle w:val="Hyperlink"/>
            <w:sz w:val="22"/>
          </w:rPr>
          <w:t xml:space="preserve"> </w:t>
        </w:r>
        <w:bookmarkStart w:id="2026" w:name="_Hlt99271896"/>
        <w:bookmarkStart w:id="2027" w:name="_Hlt212431252"/>
        <w:bookmarkEnd w:id="2025"/>
        <w:bookmarkEnd w:id="2026"/>
        <w:r>
          <w:rPr>
            <w:rStyle w:val="Hyperlink"/>
            <w:sz w:val="22"/>
          </w:rPr>
          <w:t>L</w:t>
        </w:r>
        <w:bookmarkStart w:id="2028" w:name="_Hlt64620070"/>
        <w:bookmarkEnd w:id="2027"/>
        <w:r>
          <w:rPr>
            <w:rStyle w:val="Hyperlink"/>
            <w:sz w:val="22"/>
          </w:rPr>
          <w:t>ö</w:t>
        </w:r>
        <w:bookmarkEnd w:id="2028"/>
        <w:r>
          <w:rPr>
            <w:rStyle w:val="Hyperlink"/>
            <w:sz w:val="22"/>
          </w:rPr>
          <w:t>sung</w:t>
        </w:r>
      </w:hyperlink>
    </w:p>
    <w:p w14:paraId="1EE94398" w14:textId="77777777" w:rsidR="00361919" w:rsidRDefault="00361919" w:rsidP="00361919"/>
    <w:p w14:paraId="75D2D18B" w14:textId="0138185A" w:rsidR="00361919" w:rsidRDefault="00361919" w:rsidP="00361919">
      <w:bookmarkStart w:id="2029" w:name="_Hlt216928300"/>
      <w:bookmarkStart w:id="2030" w:name="m499"/>
      <w:bookmarkEnd w:id="2029"/>
      <w:r w:rsidRPr="0075124F">
        <w:rPr>
          <w:rStyle w:val="Nummer"/>
        </w:rPr>
        <w:t>499.</w:t>
      </w:r>
      <w:bookmarkEnd w:id="2030"/>
      <w:r>
        <w:t xml:space="preserve"> b) ist richtig. Das Wasser im Gefäß stellt sich so ein, dass es mit der Ausflussöffnung eine Linie bildet. Das Ausflussrohr bleibt gefüllt.</w:t>
      </w:r>
      <w:r>
        <w:br/>
        <w:t>Auf die Rohröffnung und auf die Wasseroberfläche wirkt der Luftdruck in gleicher Stärke. Auf der Wasserseite wirkt zusätzlich noch der Schweredruck des Wassers über der Rohröffnung, so dass der Gesamtdruck dort größer ist. Das Wasser läuft solange aus dem Rohr heraus, bis Kräftegleichgewicht herrscht.</w:t>
      </w:r>
      <w:r>
        <w:br/>
      </w:r>
      <w:r>
        <w:br/>
      </w:r>
      <w:bookmarkStart w:id="2031" w:name="m500"/>
      <w:r w:rsidRPr="0075124F">
        <w:rPr>
          <w:rStyle w:val="Nummer"/>
        </w:rPr>
        <w:t>500.</w:t>
      </w:r>
      <w:bookmarkEnd w:id="2031"/>
      <w:r>
        <w:br/>
        <w:t>a ist die große Halbachse der Bewegung eines Körpers um einen Zentralkörper (z.B. Erde um die Sonne) und T ist die für eine Umdrehung benötigte Zeit.</w:t>
      </w:r>
      <w:r>
        <w:br/>
        <w:t>Für die Erde beträgt a 1 Astronomische Einheit (a=1AE) und T 1 Jahr (T=1a). Was passiert nun, wenn die große Halbachse verdoppelt wird, ein Planet als</w:t>
      </w:r>
      <w:r w:rsidR="00E96708">
        <w:t>o</w:t>
      </w:r>
      <w:r>
        <w:t xml:space="preserve"> </w:t>
      </w:r>
      <w:r w:rsidR="00E96708">
        <w:t>in der doppelten Entfernung</w:t>
      </w:r>
      <w:r>
        <w:t xml:space="preserve"> zur Sonne kreist. </w:t>
      </w:r>
      <w:r>
        <w:br/>
        <w:t>Wären T und a direkt proportional zueinander, würde sich die Umlaufzeit auch verdoppeln, der Planet würde also 2 Jahre brauchen. So ist es aber nicht.</w:t>
      </w:r>
      <w:r>
        <w:br/>
        <w:t xml:space="preserve">Wenn T² ~ a³ gilt, muss der Quotient aus T² und a³ immer </w:t>
      </w:r>
      <w:r w:rsidR="00E96708">
        <w:t>dieselbe</w:t>
      </w:r>
      <w:r>
        <w:t xml:space="preserve"> Zahl liefern. Wie groß ist nun T, damit das gilt?</w:t>
      </w:r>
      <w:r>
        <w:br/>
        <w:t>Für a=1 und T=1 ist der Quotient aus T² und a³ =1. Er muss somit für alle anderen Zahlen ebenfalls 1 sein.</w:t>
      </w:r>
      <w:r>
        <w:br/>
      </w:r>
      <w:r>
        <w:br/>
        <w:t>a ist auf 2 angewachsen, damit ist a³ = 8. Es muss also gelten:</w:t>
      </w:r>
      <w:r>
        <w:br/>
      </w:r>
      <w:r>
        <w:rPr>
          <w:position w:val="-74"/>
        </w:rPr>
        <w:object w:dxaOrig="639" w:dyaOrig="1579" w14:anchorId="759BB0CF">
          <v:shape id="_x0000_i1147" type="#_x0000_t75" style="width:32.2pt;height:79.65pt" o:ole="" fillcolor="window">
            <v:imagedata r:id="rId439" o:title=""/>
          </v:shape>
          <o:OLEObject Type="Embed" ProgID="Equation.3" ShapeID="_x0000_i1147" DrawAspect="Content" ObjectID="_1731936150" r:id="rId440"/>
        </w:object>
      </w:r>
      <w:r>
        <w:t xml:space="preserve"> </w:t>
      </w:r>
      <w:r>
        <w:br/>
        <w:t xml:space="preserve">Eine Verdopplung der Entfernung vergrößert die Umlaufzeit auf fast das </w:t>
      </w:r>
      <w:proofErr w:type="gramStart"/>
      <w:r>
        <w:t>3 fache</w:t>
      </w:r>
      <w:proofErr w:type="gramEnd"/>
      <w:r>
        <w:t>. Dafür gibt es zwei Gründe: 1. ist der Weg für einen Umlauf länger.</w:t>
      </w:r>
      <w:r>
        <w:br/>
        <w:t xml:space="preserve">2. Der Körper spürt eine schwächere Anziehungskraft vom Zentralkörper aus, weil er ja weiter weg ist. Um das Kräftegleichgewicht zwischen Gravitationskraft und Radialkraft aufrecht zu halten, wird er </w:t>
      </w:r>
      <w:r>
        <w:lastRenderedPageBreak/>
        <w:t>auch langsamer fliegen.</w:t>
      </w:r>
      <w:r>
        <w:br/>
        <w:t>Also: längerer Weg und kleinere Geschwindigkeit.</w:t>
      </w:r>
      <w:r>
        <w:br/>
      </w:r>
      <w:r>
        <w:br/>
        <w:t>Wäre der Planet in die 3fache Entfernung gerückt, würde er das 5,2 fache an Umlaufzeit benötigen.</w:t>
      </w:r>
      <w:r>
        <w:br/>
        <w:t>Die Umlaufzeiten T wachsen also deutlich stärker als die großen Halbachsen a.</w:t>
      </w:r>
      <w:r>
        <w:br/>
        <w:t xml:space="preserve"> </w:t>
      </w:r>
    </w:p>
    <w:p w14:paraId="33BDAB98" w14:textId="77777777" w:rsidR="00361919" w:rsidRDefault="00361919" w:rsidP="00361919">
      <w:bookmarkStart w:id="2032" w:name="m501"/>
      <w:r w:rsidRPr="0075124F">
        <w:rPr>
          <w:rStyle w:val="Nummer"/>
        </w:rPr>
        <w:t>501.</w:t>
      </w:r>
      <w:bookmarkEnd w:id="2032"/>
      <w:r>
        <w:t xml:space="preserve"> </w:t>
      </w:r>
      <w:bookmarkStart w:id="2033" w:name="_Hlt71681421"/>
      <w:bookmarkEnd w:id="2033"/>
      <w:r>
        <w:t>Welche Leistung hat ein Pferd, welches 8 Stunden arbeiten muss?</w:t>
      </w:r>
      <w:r>
        <w:br/>
        <w:t>1 PS = 736 W</w:t>
      </w:r>
      <w:r>
        <w:br/>
      </w:r>
      <w:proofErr w:type="spellStart"/>
      <w:r>
        <w:t>Davon</w:t>
      </w:r>
      <w:proofErr w:type="spellEnd"/>
      <w:r>
        <w:t xml:space="preserve"> die Hälfte: 368 W</w:t>
      </w:r>
    </w:p>
    <w:p w14:paraId="0E6CC7DB" w14:textId="77777777" w:rsidR="00361919" w:rsidRDefault="00361919" w:rsidP="00361919">
      <w:r>
        <w:t xml:space="preserve">Für 1000 W = 1 kW werden also 3 Pferde benötigt. </w:t>
      </w:r>
    </w:p>
    <w:p w14:paraId="7E3BC3AB" w14:textId="1FE0D5FC" w:rsidR="00361919" w:rsidRDefault="00361919" w:rsidP="00361919">
      <w:r>
        <w:t xml:space="preserve">Da jedes Pferd aber nur 8 Stunden arbeitet, muss </w:t>
      </w:r>
      <w:r w:rsidR="00E96708">
        <w:t>dreimal</w:t>
      </w:r>
      <w:r>
        <w:t xml:space="preserve"> in 24 h gewechselt werden: 9 Pferde werden benötigt.</w:t>
      </w:r>
      <w:r>
        <w:br/>
      </w:r>
      <w:r>
        <w:br/>
      </w:r>
      <w:bookmarkStart w:id="2034" w:name="_Hlt85586937"/>
      <w:bookmarkStart w:id="2035" w:name="m502"/>
      <w:bookmarkEnd w:id="2034"/>
      <w:r w:rsidRPr="0075124F">
        <w:rPr>
          <w:rStyle w:val="Nummer"/>
        </w:rPr>
        <w:t>502</w:t>
      </w:r>
      <w:r>
        <w:t>.</w:t>
      </w:r>
      <w:bookmarkEnd w:id="2035"/>
      <w:r>
        <w:t xml:space="preserve"> Die Geschwindigkeit der Kugel beträgt 250 m/s.</w:t>
      </w:r>
      <w:r>
        <w:br/>
      </w:r>
      <w:r>
        <w:br/>
      </w:r>
      <w:hyperlink r:id="rId441" w:anchor="m502" w:history="1">
        <w:r>
          <w:rPr>
            <w:rStyle w:val="Hyperlink"/>
            <w:sz w:val="22"/>
          </w:rPr>
          <w:t>vo</w:t>
        </w:r>
        <w:bookmarkStart w:id="2036" w:name="_Hlt72025738"/>
        <w:r>
          <w:rPr>
            <w:rStyle w:val="Hyperlink"/>
            <w:sz w:val="22"/>
          </w:rPr>
          <w:t>l</w:t>
        </w:r>
        <w:bookmarkEnd w:id="2036"/>
        <w:r>
          <w:rPr>
            <w:rStyle w:val="Hyperlink"/>
            <w:sz w:val="22"/>
          </w:rPr>
          <w:t>lst</w:t>
        </w:r>
        <w:bookmarkStart w:id="2037" w:name="_Hlt248029883"/>
        <w:bookmarkEnd w:id="2037"/>
        <w:r>
          <w:rPr>
            <w:rStyle w:val="Hyperlink"/>
            <w:sz w:val="22"/>
          </w:rPr>
          <w:t>ä</w:t>
        </w:r>
        <w:bookmarkStart w:id="2038" w:name="_Hlt73436514"/>
        <w:r>
          <w:rPr>
            <w:rStyle w:val="Hyperlink"/>
            <w:sz w:val="22"/>
          </w:rPr>
          <w:t>n</w:t>
        </w:r>
        <w:bookmarkStart w:id="2039" w:name="_Hlt72131076"/>
        <w:bookmarkEnd w:id="2038"/>
        <w:bookmarkEnd w:id="2039"/>
        <w:r>
          <w:rPr>
            <w:rStyle w:val="Hyperlink"/>
            <w:sz w:val="22"/>
          </w:rPr>
          <w:t>dig</w:t>
        </w:r>
        <w:bookmarkStart w:id="2040" w:name="_Hlt214761106"/>
        <w:r>
          <w:rPr>
            <w:rStyle w:val="Hyperlink"/>
            <w:sz w:val="22"/>
          </w:rPr>
          <w:t>e</w:t>
        </w:r>
        <w:bookmarkEnd w:id="2040"/>
        <w:r>
          <w:rPr>
            <w:rStyle w:val="Hyperlink"/>
            <w:sz w:val="22"/>
          </w:rPr>
          <w:t xml:space="preserve"> Lösung</w:t>
        </w:r>
      </w:hyperlink>
    </w:p>
    <w:p w14:paraId="55CE7047" w14:textId="77777777" w:rsidR="00361919" w:rsidRDefault="00361919" w:rsidP="00361919"/>
    <w:p w14:paraId="6BB6490E" w14:textId="77777777" w:rsidR="00361919" w:rsidRDefault="00361919" w:rsidP="00361919">
      <w:bookmarkStart w:id="2041" w:name="_Hlt102802870"/>
      <w:bookmarkStart w:id="2042" w:name="m503"/>
      <w:bookmarkEnd w:id="2041"/>
      <w:r w:rsidRPr="0075124F">
        <w:rPr>
          <w:rStyle w:val="Nummer"/>
        </w:rPr>
        <w:t>503.</w:t>
      </w:r>
      <w:r>
        <w:t xml:space="preserve"> </w:t>
      </w:r>
      <w:bookmarkEnd w:id="2042"/>
      <w:r>
        <w:t xml:space="preserve">c) ist richtig. Die Geschwindigkeit der Kugel ist am Anfang 0. Sie steigt bis zu einem Maximalwert an, den sie im Augenblick der Bodenberührung hat. Dann geht sie schlagartig auf 0 zurück, um dann sofort wieder auf den Höchstwert anzusteigen. Da sich die Kugel jetzt aber in die </w:t>
      </w:r>
      <w:proofErr w:type="gramStart"/>
      <w:r>
        <w:t>entgegen</w:t>
      </w:r>
      <w:r w:rsidR="003749FC">
        <w:t xml:space="preserve"> </w:t>
      </w:r>
      <w:r>
        <w:t>gesetzte Richtung</w:t>
      </w:r>
      <w:proofErr w:type="gramEnd"/>
      <w:r>
        <w:t xml:space="preserve"> bewegt, wird der Geschwindigkeitswert negativ. Beim Steigen wird der Betrag der Geschwindigkeit immer kleiner um bei 0 zu enden.</w:t>
      </w:r>
      <w:r>
        <w:br/>
      </w:r>
    </w:p>
    <w:p w14:paraId="4B1D8231" w14:textId="77777777" w:rsidR="00361919" w:rsidRDefault="00361919" w:rsidP="00361919">
      <w:bookmarkStart w:id="2043" w:name="m504"/>
      <w:r w:rsidRPr="0075124F">
        <w:rPr>
          <w:rStyle w:val="Nummer"/>
        </w:rPr>
        <w:t>504.</w:t>
      </w:r>
      <w:bookmarkEnd w:id="2043"/>
      <w:r>
        <w:br/>
        <w:t>a) Die Beschleunigung ist für beide Gleiter –0,34 m/s².</w:t>
      </w:r>
      <w:r>
        <w:br/>
      </w:r>
      <w:bookmarkStart w:id="2044" w:name="_Hlt74362778"/>
      <w:bookmarkEnd w:id="2044"/>
      <w:r>
        <w:t>b) Nach dem Zusammenstoß beträgt die Geschwindigkeit 0,57 m/s. Der Körper bewegt sich nach oben.</w:t>
      </w:r>
      <w:r>
        <w:br/>
        <w:t xml:space="preserve">d) </w:t>
      </w:r>
      <w:r>
        <w:br/>
        <w:t>* vor dem Zusammenstoß</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361919" w14:paraId="0B9FA703" w14:textId="77777777">
        <w:tc>
          <w:tcPr>
            <w:tcW w:w="4886" w:type="dxa"/>
          </w:tcPr>
          <w:p w14:paraId="46185F0D" w14:textId="77777777" w:rsidR="00361919" w:rsidRDefault="00361919" w:rsidP="00361919">
            <w:r>
              <w:t>Körper A</w:t>
            </w:r>
          </w:p>
        </w:tc>
        <w:tc>
          <w:tcPr>
            <w:tcW w:w="4886" w:type="dxa"/>
          </w:tcPr>
          <w:p w14:paraId="300359FA" w14:textId="77777777" w:rsidR="00361919" w:rsidRDefault="00361919" w:rsidP="00361919">
            <w:r>
              <w:t>Körper B</w:t>
            </w:r>
          </w:p>
        </w:tc>
      </w:tr>
      <w:tr w:rsidR="00361919" w14:paraId="7B60238C" w14:textId="77777777">
        <w:tc>
          <w:tcPr>
            <w:tcW w:w="4886" w:type="dxa"/>
          </w:tcPr>
          <w:p w14:paraId="06D6D3BE" w14:textId="77777777" w:rsidR="00361919" w:rsidRDefault="00361919" w:rsidP="00361919">
            <w:r>
              <w:t>Der Körper besitzt zu Beginn nur kinetische Energie, wenn der Punkt 0 als Bezugspunkt betrachtet wird. Beim Hochrutschen wird diese Energie in potenzielle Energie umgewandelt.</w:t>
            </w:r>
          </w:p>
        </w:tc>
        <w:tc>
          <w:tcPr>
            <w:tcW w:w="4886" w:type="dxa"/>
          </w:tcPr>
          <w:p w14:paraId="7A85D598" w14:textId="77777777" w:rsidR="00361919" w:rsidRDefault="00361919" w:rsidP="00361919">
            <w:r>
              <w:t>Der Körper besitzt zum Zeitpunkt 0 nur potenzielle Energie. Beim Runterrutschen wandelt er sie in kinetische Energie um.</w:t>
            </w:r>
          </w:p>
        </w:tc>
      </w:tr>
    </w:tbl>
    <w:p w14:paraId="3240B177" w14:textId="77777777" w:rsidR="00361919" w:rsidRDefault="00361919" w:rsidP="00361919">
      <w:r>
        <w:t>Die Gesamtenergie = kinetische Energie Körper A + potenzielle Energie Körper B</w:t>
      </w:r>
      <w:r>
        <w:br/>
      </w:r>
    </w:p>
    <w:p w14:paraId="76E4E297" w14:textId="77777777" w:rsidR="00361919" w:rsidRDefault="00361919" w:rsidP="00361919">
      <w:r>
        <w:t>* beim Zusammenstoß</w:t>
      </w:r>
    </w:p>
    <w:p w14:paraId="45D5BC2F" w14:textId="77777777" w:rsidR="00361919" w:rsidRDefault="00361919" w:rsidP="00361919">
      <w:r>
        <w:t>Beide Körper besitzen zum Zeitpunkt des Zusammenstoßes die gleiche potenzielle Energie, da sie die gleiche Höhe haben. Sie bleibt gleich, da sich beim Zusammenstoß die Höhe nicht ändert.</w:t>
      </w:r>
      <w:r>
        <w:br/>
        <w:t xml:space="preserve">Beim Zusammenstoß, der unelastisch erfolgt, wird ein Teil der Bewegungsenergie in Verformungsarbeit umgewandelt. </w:t>
      </w:r>
      <w:r>
        <w:br/>
      </w:r>
      <w:r>
        <w:br/>
        <w:t>* nach dem Zusammenstoß</w:t>
      </w:r>
      <w:r>
        <w:br/>
        <w:t>Der Körper besitzt jetzt potenzielle und kinetische Energie. Die Summe der mechanischen Energie ist geringer als die mechanische Energie vor dem Zusammenstoß.</w:t>
      </w:r>
      <w:r>
        <w:br/>
      </w:r>
      <w:r>
        <w:br/>
      </w:r>
      <w:hyperlink r:id="rId442" w:anchor="m504" w:history="1">
        <w:r>
          <w:rPr>
            <w:rStyle w:val="Hyperlink"/>
            <w:sz w:val="22"/>
          </w:rPr>
          <w:t>voll</w:t>
        </w:r>
        <w:bookmarkStart w:id="2045" w:name="_Hlt74362800"/>
        <w:r>
          <w:rPr>
            <w:rStyle w:val="Hyperlink"/>
            <w:sz w:val="22"/>
          </w:rPr>
          <w:t>s</w:t>
        </w:r>
        <w:bookmarkEnd w:id="2045"/>
        <w:r>
          <w:rPr>
            <w:rStyle w:val="Hyperlink"/>
            <w:sz w:val="22"/>
          </w:rPr>
          <w:t>t</w:t>
        </w:r>
        <w:bookmarkStart w:id="2046" w:name="_Hlt74380678"/>
        <w:bookmarkStart w:id="2047" w:name="_Hlt73508336"/>
        <w:bookmarkEnd w:id="2046"/>
        <w:r>
          <w:rPr>
            <w:rStyle w:val="Hyperlink"/>
            <w:sz w:val="22"/>
          </w:rPr>
          <w:t>ä</w:t>
        </w:r>
        <w:bookmarkStart w:id="2048" w:name="_Hlt74109749"/>
        <w:bookmarkEnd w:id="2047"/>
        <w:bookmarkEnd w:id="2048"/>
        <w:r>
          <w:rPr>
            <w:rStyle w:val="Hyperlink"/>
            <w:sz w:val="22"/>
          </w:rPr>
          <w:t>n</w:t>
        </w:r>
        <w:bookmarkStart w:id="2049" w:name="_Hlt74023494"/>
        <w:bookmarkStart w:id="2050" w:name="_Hlt74021639"/>
        <w:bookmarkEnd w:id="2049"/>
        <w:r>
          <w:rPr>
            <w:rStyle w:val="Hyperlink"/>
            <w:sz w:val="22"/>
          </w:rPr>
          <w:t>d</w:t>
        </w:r>
        <w:bookmarkEnd w:id="2050"/>
        <w:r>
          <w:rPr>
            <w:rStyle w:val="Hyperlink"/>
            <w:sz w:val="22"/>
          </w:rPr>
          <w:t>i</w:t>
        </w:r>
        <w:bookmarkStart w:id="2051" w:name="_Hlt73508325"/>
        <w:bookmarkStart w:id="2052" w:name="_Hlt73508322"/>
        <w:bookmarkEnd w:id="2051"/>
        <w:r>
          <w:rPr>
            <w:rStyle w:val="Hyperlink"/>
            <w:sz w:val="22"/>
          </w:rPr>
          <w:t>g</w:t>
        </w:r>
        <w:bookmarkEnd w:id="2052"/>
        <w:r>
          <w:rPr>
            <w:rStyle w:val="Hyperlink"/>
            <w:sz w:val="22"/>
          </w:rPr>
          <w:t>e</w:t>
        </w:r>
        <w:bookmarkStart w:id="2053" w:name="_Hlt74023548"/>
        <w:r>
          <w:rPr>
            <w:rStyle w:val="Hyperlink"/>
            <w:sz w:val="22"/>
          </w:rPr>
          <w:t xml:space="preserve"> </w:t>
        </w:r>
        <w:bookmarkEnd w:id="2053"/>
        <w:r>
          <w:rPr>
            <w:rStyle w:val="Hyperlink"/>
            <w:sz w:val="22"/>
          </w:rPr>
          <w:t>L</w:t>
        </w:r>
        <w:bookmarkStart w:id="2054" w:name="_Hlt74380757"/>
        <w:r>
          <w:rPr>
            <w:rStyle w:val="Hyperlink"/>
            <w:sz w:val="22"/>
          </w:rPr>
          <w:t>ö</w:t>
        </w:r>
        <w:bookmarkEnd w:id="2054"/>
        <w:r>
          <w:rPr>
            <w:rStyle w:val="Hyperlink"/>
            <w:sz w:val="22"/>
          </w:rPr>
          <w:t>sung</w:t>
        </w:r>
      </w:hyperlink>
      <w:r>
        <w:br/>
      </w:r>
      <w:r>
        <w:br/>
      </w:r>
      <w:r>
        <w:br/>
      </w:r>
      <w:bookmarkStart w:id="2055" w:name="_Hlt102802839"/>
      <w:bookmarkStart w:id="2056" w:name="m505"/>
      <w:bookmarkEnd w:id="2055"/>
      <w:r w:rsidRPr="0075124F">
        <w:rPr>
          <w:rStyle w:val="Nummer"/>
        </w:rPr>
        <w:t>505.</w:t>
      </w:r>
      <w:bookmarkEnd w:id="2056"/>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361919" w14:paraId="1CE021B8" w14:textId="77777777">
        <w:tc>
          <w:tcPr>
            <w:tcW w:w="4886" w:type="dxa"/>
          </w:tcPr>
          <w:p w14:paraId="33A11E55" w14:textId="77777777" w:rsidR="00361919" w:rsidRDefault="00361919" w:rsidP="00361919">
            <w:pPr>
              <w:rPr>
                <w:b/>
              </w:rPr>
            </w:pPr>
            <w:bookmarkStart w:id="2057" w:name="_Hlt107389195"/>
            <w:r>
              <w:rPr>
                <w:b/>
              </w:rPr>
              <w:t>gleichförmige Bewegung</w:t>
            </w:r>
          </w:p>
        </w:tc>
        <w:tc>
          <w:tcPr>
            <w:tcW w:w="4886" w:type="dxa"/>
          </w:tcPr>
          <w:p w14:paraId="471572C1" w14:textId="77777777" w:rsidR="00361919" w:rsidRDefault="00361919" w:rsidP="00361919">
            <w:pPr>
              <w:rPr>
                <w:b/>
              </w:rPr>
            </w:pPr>
            <w:r>
              <w:rPr>
                <w:b/>
              </w:rPr>
              <w:t>gleichmäßig beschleunigte Bewegung</w:t>
            </w:r>
          </w:p>
        </w:tc>
      </w:tr>
      <w:tr w:rsidR="00361919" w14:paraId="0C11E1AD" w14:textId="77777777">
        <w:tc>
          <w:tcPr>
            <w:tcW w:w="4886" w:type="dxa"/>
          </w:tcPr>
          <w:p w14:paraId="5D7A4DE2" w14:textId="77777777" w:rsidR="00361919" w:rsidRDefault="00361919" w:rsidP="00361919">
            <w:r>
              <w:lastRenderedPageBreak/>
              <w:t>Weg-Zeit-Gesetz</w:t>
            </w:r>
            <w:r>
              <w:br/>
            </w:r>
            <w:r w:rsidR="00B42104">
              <w:pict w14:anchorId="70DAFEEA">
                <v:shape id="_x0000_i1148" type="#_x0000_t75" style="width:128.2pt;height:108pt" fillcolor="window">
                  <v:imagedata r:id="rId443" o:title="lsm505_1"/>
                </v:shape>
              </w:pict>
            </w:r>
            <w:bookmarkStart w:id="2058" w:name="_Hlt73539660"/>
            <w:bookmarkEnd w:id="2058"/>
            <w:r>
              <w:br/>
              <w:t>Es gilt: s ~ t</w:t>
            </w:r>
          </w:p>
        </w:tc>
        <w:tc>
          <w:tcPr>
            <w:tcW w:w="4886" w:type="dxa"/>
          </w:tcPr>
          <w:p w14:paraId="380AC03A" w14:textId="77777777" w:rsidR="00361919" w:rsidRDefault="00361919" w:rsidP="00361919">
            <w:r>
              <w:t>Weg-Zeit-Gesetz</w:t>
            </w:r>
          </w:p>
          <w:p w14:paraId="0F7D44D8" w14:textId="77777777" w:rsidR="00361919" w:rsidRDefault="00B42104" w:rsidP="00361919">
            <w:r>
              <w:pict w14:anchorId="1C7251D1">
                <v:shape id="_x0000_i1149" type="#_x0000_t75" style="width:128.2pt;height:108pt" fillcolor="window">
                  <v:imagedata r:id="rId444" o:title="lsm505_3"/>
                </v:shape>
              </w:pict>
            </w:r>
          </w:p>
          <w:p w14:paraId="53C6C8CA" w14:textId="77777777" w:rsidR="00361919" w:rsidRDefault="00361919" w:rsidP="00361919">
            <w:r>
              <w:t>Es gilt s ~ t²</w:t>
            </w:r>
          </w:p>
        </w:tc>
      </w:tr>
      <w:tr w:rsidR="00361919" w14:paraId="11FD8DF1" w14:textId="77777777">
        <w:tc>
          <w:tcPr>
            <w:tcW w:w="4886" w:type="dxa"/>
          </w:tcPr>
          <w:p w14:paraId="250B59BB" w14:textId="77777777" w:rsidR="00361919" w:rsidRDefault="003E2D27" w:rsidP="00361919">
            <w:r>
              <w:t>Geschwindigkeits-Zeit-Gesetz</w:t>
            </w:r>
          </w:p>
          <w:p w14:paraId="3F7E1108" w14:textId="77777777" w:rsidR="00361919" w:rsidRDefault="00B42104" w:rsidP="00361919">
            <w:r>
              <w:pict w14:anchorId="68B98DAC">
                <v:shape id="_x0000_i1150" type="#_x0000_t75" style="width:128.2pt;height:107.45pt" fillcolor="window">
                  <v:imagedata r:id="rId445" o:title="lsm505_4"/>
                </v:shape>
              </w:pict>
            </w:r>
          </w:p>
          <w:p w14:paraId="62603F4A" w14:textId="77777777" w:rsidR="00361919" w:rsidRDefault="00361919" w:rsidP="00361919">
            <w:r>
              <w:t>Es gilt v = konstant</w:t>
            </w:r>
          </w:p>
        </w:tc>
        <w:tc>
          <w:tcPr>
            <w:tcW w:w="4886" w:type="dxa"/>
          </w:tcPr>
          <w:p w14:paraId="2168DC7E" w14:textId="77777777" w:rsidR="00361919" w:rsidRDefault="003E2D27" w:rsidP="00361919">
            <w:r>
              <w:t>Geschwindigkeits-Zeit-Gesetz</w:t>
            </w:r>
          </w:p>
          <w:p w14:paraId="4EDF82BF" w14:textId="77777777" w:rsidR="00361919" w:rsidRDefault="00B42104" w:rsidP="00361919">
            <w:r>
              <w:pict w14:anchorId="317CFC04">
                <v:shape id="_x0000_i1151" type="#_x0000_t75" style="width:128.2pt;height:107.45pt" fillcolor="window">
                  <v:imagedata r:id="rId446" o:title="lsm505_2"/>
                </v:shape>
              </w:pict>
            </w:r>
          </w:p>
          <w:p w14:paraId="6FA7C355" w14:textId="77777777" w:rsidR="00361919" w:rsidRDefault="00361919" w:rsidP="00361919">
            <w:r>
              <w:t>Es gilt: v ~ t</w:t>
            </w:r>
          </w:p>
        </w:tc>
      </w:tr>
      <w:tr w:rsidR="00361919" w14:paraId="6BFF2A96" w14:textId="77777777">
        <w:tc>
          <w:tcPr>
            <w:tcW w:w="4886" w:type="dxa"/>
          </w:tcPr>
          <w:p w14:paraId="473B05FB" w14:textId="77777777" w:rsidR="00361919" w:rsidRDefault="003E2D27" w:rsidP="00361919">
            <w:r>
              <w:t>Beschleunigungs-Zeit-Gesetz</w:t>
            </w:r>
          </w:p>
          <w:p w14:paraId="3E614733" w14:textId="77777777" w:rsidR="00361919" w:rsidRDefault="00B42104" w:rsidP="00361919">
            <w:r>
              <w:pict w14:anchorId="22DCFAF3">
                <v:shape id="_x0000_i1152" type="#_x0000_t75" style="width:128.2pt;height:108pt" fillcolor="window">
                  <v:imagedata r:id="rId447" o:title="lsm505_6"/>
                </v:shape>
              </w:pict>
            </w:r>
          </w:p>
          <w:p w14:paraId="34F54146" w14:textId="77777777" w:rsidR="00361919" w:rsidRDefault="00361919" w:rsidP="00361919">
            <w:r>
              <w:t>Es gilt a = 0</w:t>
            </w:r>
          </w:p>
        </w:tc>
        <w:tc>
          <w:tcPr>
            <w:tcW w:w="4886" w:type="dxa"/>
          </w:tcPr>
          <w:p w14:paraId="3FD5FACA" w14:textId="77777777" w:rsidR="00361919" w:rsidRDefault="003E2D27" w:rsidP="00361919">
            <w:r>
              <w:t>Beschleunigungs-Zeit-Gesetz</w:t>
            </w:r>
          </w:p>
          <w:p w14:paraId="0F02E17D" w14:textId="77777777" w:rsidR="00361919" w:rsidRDefault="00B42104" w:rsidP="00361919">
            <w:r>
              <w:pict w14:anchorId="1293F96C">
                <v:shape id="_x0000_i1153" type="#_x0000_t75" style="width:128.2pt;height:108pt" fillcolor="window">
                  <v:imagedata r:id="rId448" o:title="lsm505_5"/>
                </v:shape>
              </w:pict>
            </w:r>
          </w:p>
          <w:p w14:paraId="7C914489" w14:textId="77777777" w:rsidR="00361919" w:rsidRDefault="00361919" w:rsidP="00361919">
            <w:r>
              <w:t>Es gilt a = konstant</w:t>
            </w:r>
          </w:p>
        </w:tc>
      </w:tr>
      <w:bookmarkEnd w:id="2057"/>
    </w:tbl>
    <w:p w14:paraId="3711AF35" w14:textId="77777777" w:rsidR="00361919" w:rsidRDefault="00361919" w:rsidP="00361919"/>
    <w:p w14:paraId="3C7B61B1" w14:textId="77777777" w:rsidR="00361919" w:rsidRDefault="00361919" w:rsidP="00361919"/>
    <w:p w14:paraId="645F8A2E" w14:textId="77777777" w:rsidR="00361919" w:rsidRDefault="00361919" w:rsidP="00361919">
      <w:bookmarkStart w:id="2059" w:name="m506"/>
      <w:r w:rsidRPr="0075124F">
        <w:rPr>
          <w:rStyle w:val="Nummer"/>
        </w:rPr>
        <w:t>506.</w:t>
      </w:r>
      <w:r>
        <w:t xml:space="preserve"> </w:t>
      </w:r>
      <w:bookmarkEnd w:id="2059"/>
      <w:r>
        <w:rPr>
          <w:color w:val="000000"/>
        </w:rPr>
        <w:t>Die beiden Autos sind 4,59 m von der Startlinie entfernt auf gleicher Höhe.</w:t>
      </w:r>
      <w:r>
        <w:br/>
      </w:r>
      <w:r>
        <w:br/>
      </w:r>
      <w:hyperlink r:id="rId449" w:anchor="m506" w:history="1">
        <w:r>
          <w:rPr>
            <w:rStyle w:val="Hyperlink"/>
            <w:sz w:val="22"/>
          </w:rPr>
          <w:t>v</w:t>
        </w:r>
        <w:bookmarkStart w:id="2060" w:name="_Hlt74459187"/>
        <w:r>
          <w:rPr>
            <w:rStyle w:val="Hyperlink"/>
            <w:sz w:val="22"/>
          </w:rPr>
          <w:t>o</w:t>
        </w:r>
        <w:bookmarkEnd w:id="2060"/>
        <w:r>
          <w:rPr>
            <w:rStyle w:val="Hyperlink"/>
            <w:sz w:val="22"/>
          </w:rPr>
          <w:t>ll</w:t>
        </w:r>
        <w:bookmarkStart w:id="2061" w:name="_Hlt74548881"/>
        <w:r>
          <w:rPr>
            <w:rStyle w:val="Hyperlink"/>
            <w:sz w:val="22"/>
          </w:rPr>
          <w:t>s</w:t>
        </w:r>
        <w:bookmarkEnd w:id="2061"/>
        <w:r>
          <w:rPr>
            <w:rStyle w:val="Hyperlink"/>
            <w:sz w:val="22"/>
          </w:rPr>
          <w:t>t</w:t>
        </w:r>
        <w:bookmarkStart w:id="2062" w:name="_Hlt74455843"/>
        <w:bookmarkStart w:id="2063" w:name="_Hlt74454720"/>
        <w:bookmarkEnd w:id="2062"/>
        <w:r>
          <w:rPr>
            <w:rStyle w:val="Hyperlink"/>
            <w:sz w:val="22"/>
          </w:rPr>
          <w:t>ä</w:t>
        </w:r>
        <w:bookmarkStart w:id="2064" w:name="_Hlt74454710"/>
        <w:bookmarkEnd w:id="2063"/>
        <w:bookmarkEnd w:id="2064"/>
        <w:r>
          <w:rPr>
            <w:rStyle w:val="Hyperlink"/>
            <w:sz w:val="22"/>
          </w:rPr>
          <w:t>ndige L</w:t>
        </w:r>
        <w:bookmarkStart w:id="2065" w:name="_Hlt74461927"/>
        <w:bookmarkEnd w:id="2065"/>
        <w:r>
          <w:rPr>
            <w:rStyle w:val="Hyperlink"/>
            <w:sz w:val="22"/>
          </w:rPr>
          <w:t>ösung</w:t>
        </w:r>
      </w:hyperlink>
    </w:p>
    <w:p w14:paraId="40450078" w14:textId="77777777" w:rsidR="00361919" w:rsidRDefault="00361919" w:rsidP="00361919"/>
    <w:p w14:paraId="322FDBCE" w14:textId="77777777" w:rsidR="00361919" w:rsidRDefault="00361919" w:rsidP="00361919">
      <w:bookmarkStart w:id="2066" w:name="m507"/>
      <w:r w:rsidRPr="0075124F">
        <w:rPr>
          <w:rStyle w:val="Nummer"/>
        </w:rPr>
        <w:t>507.</w:t>
      </w:r>
      <w:r>
        <w:t xml:space="preserve"> </w:t>
      </w:r>
      <w:r>
        <w:rPr>
          <w:color w:val="000000"/>
        </w:rPr>
        <w:t>Der Fahrer hat einen Zeitverlust von 10,8 s.</w:t>
      </w:r>
      <w:r>
        <w:t xml:space="preserve"> </w:t>
      </w:r>
      <w:bookmarkEnd w:id="2066"/>
    </w:p>
    <w:p w14:paraId="71102A00" w14:textId="77777777" w:rsidR="00361919" w:rsidRDefault="00B42104" w:rsidP="00361919">
      <w:hyperlink r:id="rId450" w:anchor="m507" w:history="1">
        <w:r w:rsidR="00361919">
          <w:rPr>
            <w:rStyle w:val="Hyperlink"/>
            <w:sz w:val="22"/>
          </w:rPr>
          <w:t>vol</w:t>
        </w:r>
        <w:bookmarkStart w:id="2067" w:name="_Hlt74549072"/>
        <w:bookmarkStart w:id="2068" w:name="_Hlt74549070"/>
        <w:bookmarkEnd w:id="2067"/>
        <w:r w:rsidR="00361919">
          <w:rPr>
            <w:rStyle w:val="Hyperlink"/>
            <w:sz w:val="22"/>
          </w:rPr>
          <w:t>l</w:t>
        </w:r>
        <w:bookmarkStart w:id="2069" w:name="_Hlt74549293"/>
        <w:bookmarkStart w:id="2070" w:name="_Hlt74549078"/>
        <w:bookmarkEnd w:id="2068"/>
        <w:bookmarkEnd w:id="2069"/>
        <w:r w:rsidR="00361919">
          <w:rPr>
            <w:rStyle w:val="Hyperlink"/>
            <w:sz w:val="22"/>
          </w:rPr>
          <w:t>s</w:t>
        </w:r>
        <w:bookmarkStart w:id="2071" w:name="_Hlt74549404"/>
        <w:bookmarkStart w:id="2072" w:name="_Hlt74549398"/>
        <w:bookmarkEnd w:id="2070"/>
        <w:bookmarkEnd w:id="2071"/>
        <w:r w:rsidR="00361919">
          <w:rPr>
            <w:rStyle w:val="Hyperlink"/>
            <w:sz w:val="22"/>
          </w:rPr>
          <w:t>t</w:t>
        </w:r>
        <w:bookmarkEnd w:id="2072"/>
        <w:r w:rsidR="00361919">
          <w:rPr>
            <w:rStyle w:val="Hyperlink"/>
            <w:sz w:val="22"/>
          </w:rPr>
          <w:t>änd</w:t>
        </w:r>
        <w:bookmarkStart w:id="2073" w:name="_Hlt74549417"/>
        <w:r w:rsidR="00361919">
          <w:rPr>
            <w:rStyle w:val="Hyperlink"/>
            <w:sz w:val="22"/>
          </w:rPr>
          <w:t>i</w:t>
        </w:r>
        <w:bookmarkStart w:id="2074" w:name="_Hlt75059347"/>
        <w:bookmarkEnd w:id="2073"/>
        <w:r w:rsidR="00361919">
          <w:rPr>
            <w:rStyle w:val="Hyperlink"/>
            <w:sz w:val="22"/>
          </w:rPr>
          <w:t>g</w:t>
        </w:r>
        <w:bookmarkEnd w:id="2074"/>
        <w:r w:rsidR="00361919">
          <w:rPr>
            <w:rStyle w:val="Hyperlink"/>
            <w:sz w:val="22"/>
          </w:rPr>
          <w:t>e Lösung</w:t>
        </w:r>
      </w:hyperlink>
    </w:p>
    <w:p w14:paraId="14283CBC" w14:textId="77777777" w:rsidR="0075124F" w:rsidRDefault="0075124F" w:rsidP="00361919"/>
    <w:p w14:paraId="66AEC027" w14:textId="77777777" w:rsidR="00361919" w:rsidRDefault="00361919" w:rsidP="00361919">
      <w:bookmarkStart w:id="2075" w:name="m508"/>
      <w:r w:rsidRPr="0075124F">
        <w:rPr>
          <w:rStyle w:val="Nummer"/>
        </w:rPr>
        <w:t>508.</w:t>
      </w:r>
      <w:r>
        <w:t xml:space="preserve"> </w:t>
      </w:r>
      <w:bookmarkEnd w:id="2075"/>
      <w:r>
        <w:rPr>
          <w:color w:val="000000"/>
        </w:rPr>
        <w:t>Der Planet des kleinen Prinzen muss eine Dichte von 6,38 Mill. t je m³ haben. Durch die Rotation des Planeten ändert sich an diesem Wert nichts.</w:t>
      </w:r>
      <w:bookmarkStart w:id="2076" w:name="_Hlt75064395"/>
      <w:bookmarkEnd w:id="2076"/>
      <w:r>
        <w:br/>
      </w:r>
      <w:r>
        <w:br/>
      </w:r>
      <w:hyperlink r:id="rId451" w:anchor="m508" w:history="1">
        <w:r>
          <w:rPr>
            <w:rStyle w:val="Hyperlink"/>
            <w:sz w:val="22"/>
          </w:rPr>
          <w:t>voll</w:t>
        </w:r>
        <w:bookmarkStart w:id="2077" w:name="_Hlt75060063"/>
        <w:r>
          <w:rPr>
            <w:rStyle w:val="Hyperlink"/>
            <w:sz w:val="22"/>
          </w:rPr>
          <w:t>s</w:t>
        </w:r>
        <w:bookmarkEnd w:id="2077"/>
        <w:r>
          <w:rPr>
            <w:rStyle w:val="Hyperlink"/>
            <w:sz w:val="22"/>
          </w:rPr>
          <w:t>tä</w:t>
        </w:r>
        <w:bookmarkStart w:id="2078" w:name="_Hlt75064964"/>
        <w:bookmarkStart w:id="2079" w:name="_Hlt75064398"/>
        <w:bookmarkEnd w:id="2078"/>
        <w:r>
          <w:rPr>
            <w:rStyle w:val="Hyperlink"/>
            <w:sz w:val="22"/>
          </w:rPr>
          <w:t>n</w:t>
        </w:r>
        <w:bookmarkEnd w:id="2079"/>
        <w:r>
          <w:rPr>
            <w:rStyle w:val="Hyperlink"/>
            <w:sz w:val="22"/>
          </w:rPr>
          <w:t>d</w:t>
        </w:r>
        <w:bookmarkStart w:id="2080" w:name="_Hlt150208555"/>
        <w:bookmarkEnd w:id="2080"/>
        <w:r>
          <w:rPr>
            <w:rStyle w:val="Hyperlink"/>
            <w:sz w:val="22"/>
          </w:rPr>
          <w:t>ig</w:t>
        </w:r>
        <w:bookmarkStart w:id="2081" w:name="_Hlt79650758"/>
        <w:r>
          <w:rPr>
            <w:rStyle w:val="Hyperlink"/>
            <w:sz w:val="22"/>
          </w:rPr>
          <w:t>e</w:t>
        </w:r>
        <w:bookmarkEnd w:id="2081"/>
        <w:r>
          <w:rPr>
            <w:rStyle w:val="Hyperlink"/>
            <w:sz w:val="22"/>
          </w:rPr>
          <w:t xml:space="preserve"> Lösung</w:t>
        </w:r>
      </w:hyperlink>
    </w:p>
    <w:p w14:paraId="590E796C" w14:textId="77777777" w:rsidR="00361919" w:rsidRDefault="00361919" w:rsidP="00361919"/>
    <w:p w14:paraId="1B551B99" w14:textId="77777777" w:rsidR="00361919" w:rsidRDefault="00361919" w:rsidP="00361919">
      <w:pPr>
        <w:widowControl w:val="0"/>
      </w:pPr>
      <w:bookmarkStart w:id="2082" w:name="m509"/>
      <w:r w:rsidRPr="0075124F">
        <w:rPr>
          <w:rStyle w:val="Nummer"/>
        </w:rPr>
        <w:t>509.</w:t>
      </w:r>
      <w:r>
        <w:t xml:space="preserve"> </w:t>
      </w:r>
      <w:bookmarkEnd w:id="2082"/>
      <w:r>
        <w:rPr>
          <w:color w:val="000000"/>
        </w:rPr>
        <w:t>b) Die Umlaufzeit beträgt 6 s.</w:t>
      </w:r>
      <w:r>
        <w:rPr>
          <w:color w:val="000000"/>
        </w:rPr>
        <w:br/>
        <w:t>c) Auf die Person wirkt eine Zentrifugalkraft von 583,4</w:t>
      </w:r>
      <w:r>
        <w:t>N.</w:t>
      </w:r>
      <w:r>
        <w:br/>
        <w:t xml:space="preserve">d) In seiner Sitzfläche verspürt er eine Kraft von 901N. Das ist auch die Kraft, die die Kette aufbringen muss. Schafft sie das nicht, reist sie. </w:t>
      </w:r>
    </w:p>
    <w:p w14:paraId="2B107D9F" w14:textId="77777777" w:rsidR="00361919" w:rsidRDefault="00361919" w:rsidP="00361919">
      <w:r>
        <w:rPr>
          <w:color w:val="000000"/>
        </w:rPr>
        <w:t>e) Es sind 2,8 kJ notwendig, um die Person in diesen Bewegungszustand zu versetzen.</w:t>
      </w:r>
    </w:p>
    <w:p w14:paraId="32B009B7" w14:textId="77777777" w:rsidR="00361919" w:rsidRDefault="00B42104" w:rsidP="00361919">
      <w:hyperlink r:id="rId452" w:anchor="m509" w:history="1">
        <w:r w:rsidR="00361919">
          <w:rPr>
            <w:rStyle w:val="Hyperlink"/>
            <w:sz w:val="22"/>
          </w:rPr>
          <w:t>vol</w:t>
        </w:r>
        <w:bookmarkStart w:id="2083" w:name="_Hlt79652075"/>
        <w:r w:rsidR="00361919">
          <w:rPr>
            <w:rStyle w:val="Hyperlink"/>
            <w:sz w:val="22"/>
          </w:rPr>
          <w:t>l</w:t>
        </w:r>
        <w:bookmarkEnd w:id="2083"/>
        <w:r w:rsidR="00361919">
          <w:rPr>
            <w:rStyle w:val="Hyperlink"/>
            <w:sz w:val="22"/>
          </w:rPr>
          <w:t>s</w:t>
        </w:r>
        <w:bookmarkStart w:id="2084" w:name="_Hlt85583530"/>
        <w:r w:rsidR="00361919">
          <w:rPr>
            <w:rStyle w:val="Hyperlink"/>
            <w:sz w:val="22"/>
          </w:rPr>
          <w:t>t</w:t>
        </w:r>
        <w:bookmarkStart w:id="2085" w:name="_Hlt122317277"/>
        <w:bookmarkStart w:id="2086" w:name="_Hlt122317222"/>
        <w:bookmarkEnd w:id="2084"/>
        <w:bookmarkEnd w:id="2085"/>
        <w:r w:rsidR="00361919">
          <w:rPr>
            <w:rStyle w:val="Hyperlink"/>
            <w:sz w:val="22"/>
          </w:rPr>
          <w:t>ä</w:t>
        </w:r>
        <w:bookmarkEnd w:id="2086"/>
        <w:r w:rsidR="00361919">
          <w:rPr>
            <w:rStyle w:val="Hyperlink"/>
            <w:sz w:val="22"/>
          </w:rPr>
          <w:t>n</w:t>
        </w:r>
        <w:bookmarkStart w:id="2087" w:name="_Hlt124073619"/>
        <w:bookmarkStart w:id="2088" w:name="_Hlt124073133"/>
        <w:bookmarkEnd w:id="2087"/>
        <w:r w:rsidR="00361919">
          <w:rPr>
            <w:rStyle w:val="Hyperlink"/>
            <w:sz w:val="22"/>
          </w:rPr>
          <w:t>d</w:t>
        </w:r>
        <w:bookmarkEnd w:id="2088"/>
        <w:r w:rsidR="00361919">
          <w:rPr>
            <w:rStyle w:val="Hyperlink"/>
            <w:sz w:val="22"/>
          </w:rPr>
          <w:t>i</w:t>
        </w:r>
        <w:bookmarkStart w:id="2089" w:name="_Hlt96419397"/>
        <w:bookmarkStart w:id="2090" w:name="_Hlt124072622"/>
        <w:bookmarkEnd w:id="2089"/>
        <w:r w:rsidR="00361919">
          <w:rPr>
            <w:rStyle w:val="Hyperlink"/>
            <w:sz w:val="22"/>
          </w:rPr>
          <w:t>g</w:t>
        </w:r>
        <w:bookmarkStart w:id="2091" w:name="_Hlt85016255"/>
        <w:bookmarkStart w:id="2092" w:name="_Hlt85016238"/>
        <w:bookmarkEnd w:id="2090"/>
        <w:bookmarkEnd w:id="2091"/>
        <w:r w:rsidR="00361919">
          <w:rPr>
            <w:rStyle w:val="Hyperlink"/>
            <w:sz w:val="22"/>
          </w:rPr>
          <w:t>e</w:t>
        </w:r>
        <w:bookmarkStart w:id="2093" w:name="_Hlt124072706"/>
        <w:bookmarkStart w:id="2094" w:name="_Hlt124072683"/>
        <w:bookmarkEnd w:id="2092"/>
        <w:bookmarkEnd w:id="2093"/>
        <w:r w:rsidR="00361919">
          <w:rPr>
            <w:rStyle w:val="Hyperlink"/>
            <w:sz w:val="22"/>
          </w:rPr>
          <w:t xml:space="preserve"> </w:t>
        </w:r>
        <w:bookmarkEnd w:id="2094"/>
        <w:r w:rsidR="00361919">
          <w:rPr>
            <w:rStyle w:val="Hyperlink"/>
            <w:sz w:val="22"/>
          </w:rPr>
          <w:t>Lösung</w:t>
        </w:r>
      </w:hyperlink>
    </w:p>
    <w:p w14:paraId="267179DD" w14:textId="77777777" w:rsidR="0075124F" w:rsidRDefault="0075124F" w:rsidP="00361919"/>
    <w:p w14:paraId="6A5CD897" w14:textId="77777777" w:rsidR="00361919" w:rsidRPr="0075124F" w:rsidRDefault="00361919" w:rsidP="00361919">
      <w:pPr>
        <w:rPr>
          <w:rStyle w:val="Nummer"/>
        </w:rPr>
      </w:pPr>
      <w:bookmarkStart w:id="2095" w:name="_Hlt85068116"/>
      <w:bookmarkStart w:id="2096" w:name="m510"/>
      <w:bookmarkEnd w:id="2095"/>
      <w:r w:rsidRPr="0075124F">
        <w:rPr>
          <w:rStyle w:val="Nummer"/>
        </w:rPr>
        <w:lastRenderedPageBreak/>
        <w:t xml:space="preserve">510. </w:t>
      </w:r>
      <w:bookmarkEnd w:id="2096"/>
    </w:p>
    <w:tbl>
      <w:tblPr>
        <w:tblW w:w="0" w:type="auto"/>
        <w:tblLayout w:type="fixed"/>
        <w:tblCellMar>
          <w:left w:w="70" w:type="dxa"/>
          <w:right w:w="70" w:type="dxa"/>
        </w:tblCellMar>
        <w:tblLook w:val="0000" w:firstRow="0" w:lastRow="0" w:firstColumn="0" w:lastColumn="0" w:noHBand="0" w:noVBand="0"/>
      </w:tblPr>
      <w:tblGrid>
        <w:gridCol w:w="4886"/>
        <w:gridCol w:w="4886"/>
      </w:tblGrid>
      <w:tr w:rsidR="00361919" w14:paraId="757342DD" w14:textId="77777777">
        <w:tc>
          <w:tcPr>
            <w:tcW w:w="4886" w:type="dxa"/>
          </w:tcPr>
          <w:p w14:paraId="06EE19BC" w14:textId="77777777" w:rsidR="00361919" w:rsidRDefault="00361919" w:rsidP="00361919">
            <w:bookmarkStart w:id="2097" w:name="_Hlt90785156"/>
            <w:r>
              <w:t>Auf jeden Körper, der auf der Waage liegt, wirken zwei Kräfte, die Gewichtskraft nach unten und der Auftrieb nach oben. An der Luft ist auf Grund der geringen Dichte der Luft der Auftrieb zu vernachlässigen, obwohl er wirkt.</w:t>
            </w:r>
            <w:r>
              <w:br/>
              <w:t xml:space="preserve">Im Wasser sieht das anders aus, Wasser hat eine viel größere Dichte als Luft und der Auftrieb macht sich bemerkbar. </w:t>
            </w:r>
          </w:p>
          <w:p w14:paraId="775E04F4" w14:textId="41F512E4" w:rsidR="00361919" w:rsidRDefault="00361919" w:rsidP="00361919">
            <w:r>
              <w:t xml:space="preserve">Der Auftrieb hängt vom Volumen des Körpers ab. Je größer dieses ist, </w:t>
            </w:r>
            <w:r w:rsidR="00E96708">
              <w:t>umso</w:t>
            </w:r>
            <w:r>
              <w:t xml:space="preserve"> mehr Wasser wird verdrängt und der Auftrieb steigt. </w:t>
            </w:r>
            <w:r w:rsidR="00E96708">
              <w:t>Der Körper</w:t>
            </w:r>
            <w:r>
              <w:t xml:space="preserve"> aus Eisen spürt also auf Grund seines größeren Volumens einen größeren Auftrieb als der Bleikörper. Damit wird er trotz der gleichen Massen mehr nach oben gedrückt und die Waage neigt sich zur Blei</w:t>
            </w:r>
            <w:bookmarkStart w:id="2098" w:name="_Hlt125339449"/>
            <w:bookmarkEnd w:id="2098"/>
            <w:r>
              <w:t>seite.</w:t>
            </w:r>
          </w:p>
        </w:tc>
        <w:tc>
          <w:tcPr>
            <w:tcW w:w="4886" w:type="dxa"/>
          </w:tcPr>
          <w:p w14:paraId="6CF105AA" w14:textId="77777777" w:rsidR="00361919" w:rsidRDefault="00B42104" w:rsidP="00361919">
            <w:r>
              <w:pict w14:anchorId="51D4601A">
                <v:shape id="_x0000_i1154" type="#_x0000_t75" style="width:237.25pt;height:173.45pt" fillcolor="window">
                  <v:imagedata r:id="rId453" o:title="m510_4"/>
                </v:shape>
              </w:pict>
            </w:r>
          </w:p>
        </w:tc>
      </w:tr>
      <w:bookmarkEnd w:id="2097"/>
    </w:tbl>
    <w:p w14:paraId="61D91F14" w14:textId="77777777" w:rsidR="00361919" w:rsidRDefault="00361919" w:rsidP="00361919"/>
    <w:p w14:paraId="618A39C6" w14:textId="77777777" w:rsidR="00361919" w:rsidRPr="0075124F" w:rsidRDefault="00361919" w:rsidP="00361919">
      <w:pPr>
        <w:rPr>
          <w:rStyle w:val="Nummer"/>
        </w:rPr>
      </w:pPr>
      <w:bookmarkStart w:id="2099" w:name="m511"/>
      <w:r w:rsidRPr="0075124F">
        <w:rPr>
          <w:rStyle w:val="Nummer"/>
        </w:rPr>
        <w:t>511.</w:t>
      </w:r>
      <w:bookmarkEnd w:id="2099"/>
    </w:p>
    <w:p w14:paraId="0ED75645" w14:textId="77777777" w:rsidR="00361919" w:rsidRDefault="00361919" w:rsidP="00361919">
      <w:bookmarkStart w:id="2100" w:name="_Hlt119812699"/>
      <w:r>
        <w:t>Als Lösung kann nur das Diagramm b) in Frage kommen. Es ist das einzige, wo der Weg ständig größer wird. Bei den beiden anderen wird der Weg zeitweise kleiner, was ein Zurückfahren bedeuten würde. Das macht der Skifahrer aber nicht.</w:t>
      </w:r>
    </w:p>
    <w:p w14:paraId="761559C6" w14:textId="77777777" w:rsidR="00361919" w:rsidRDefault="00361919" w:rsidP="00361919">
      <w:r>
        <w:t>Wenn er den kleinen Hügel hinauffährt, wird die Wegzunahme zwar kleiner (schwächerer Anstieg im Diagramm), aber er nimmt trotzdem immer zu.</w:t>
      </w:r>
    </w:p>
    <w:p w14:paraId="2C21F06D" w14:textId="77777777" w:rsidR="00361919" w:rsidRDefault="00361919" w:rsidP="00361919">
      <w:bookmarkStart w:id="2101" w:name="_Hlt131825390"/>
      <w:bookmarkStart w:id="2102" w:name="m512"/>
      <w:bookmarkEnd w:id="2100"/>
      <w:bookmarkEnd w:id="2101"/>
      <w:r w:rsidRPr="0075124F">
        <w:rPr>
          <w:rStyle w:val="Nummer"/>
        </w:rPr>
        <w:t>512.</w:t>
      </w:r>
      <w:bookmarkEnd w:id="2102"/>
      <w:r>
        <w:rPr>
          <w:color w:val="000000"/>
        </w:rPr>
        <w:t xml:space="preserve"> Die Durchschnittsgeschwindigkeit beträgt 13,3 km/h.</w:t>
      </w:r>
    </w:p>
    <w:p w14:paraId="2D1143DD" w14:textId="77777777" w:rsidR="00361919" w:rsidRDefault="00B42104" w:rsidP="00361919">
      <w:hyperlink r:id="rId454" w:anchor="m512" w:history="1">
        <w:r w:rsidR="00361919">
          <w:rPr>
            <w:rStyle w:val="Hyperlink"/>
            <w:sz w:val="22"/>
          </w:rPr>
          <w:t>vol</w:t>
        </w:r>
        <w:bookmarkStart w:id="2103" w:name="_Hlt85586951"/>
        <w:r w:rsidR="00361919">
          <w:rPr>
            <w:rStyle w:val="Hyperlink"/>
            <w:sz w:val="22"/>
          </w:rPr>
          <w:t>l</w:t>
        </w:r>
        <w:bookmarkEnd w:id="2103"/>
        <w:r w:rsidR="00361919">
          <w:rPr>
            <w:rStyle w:val="Hyperlink"/>
            <w:sz w:val="22"/>
          </w:rPr>
          <w:t>s</w:t>
        </w:r>
        <w:bookmarkStart w:id="2104" w:name="_Hlt85585857"/>
        <w:bookmarkStart w:id="2105" w:name="_Hlt85585852"/>
        <w:bookmarkEnd w:id="2104"/>
        <w:r w:rsidR="00361919">
          <w:rPr>
            <w:rStyle w:val="Hyperlink"/>
            <w:sz w:val="22"/>
          </w:rPr>
          <w:t>t</w:t>
        </w:r>
        <w:bookmarkStart w:id="2106" w:name="_Hlt86810868"/>
        <w:bookmarkEnd w:id="2105"/>
        <w:bookmarkEnd w:id="2106"/>
        <w:r w:rsidR="00361919">
          <w:rPr>
            <w:rStyle w:val="Hyperlink"/>
            <w:sz w:val="22"/>
          </w:rPr>
          <w:t>ä</w:t>
        </w:r>
        <w:bookmarkStart w:id="2107" w:name="_Hlt246466915"/>
        <w:bookmarkStart w:id="2108" w:name="_Hlt115513616"/>
        <w:bookmarkEnd w:id="2107"/>
        <w:r w:rsidR="00361919">
          <w:rPr>
            <w:rStyle w:val="Hyperlink"/>
            <w:sz w:val="22"/>
          </w:rPr>
          <w:t>n</w:t>
        </w:r>
        <w:bookmarkEnd w:id="2108"/>
        <w:r w:rsidR="00361919">
          <w:rPr>
            <w:rStyle w:val="Hyperlink"/>
            <w:sz w:val="22"/>
          </w:rPr>
          <w:t>di</w:t>
        </w:r>
        <w:bookmarkStart w:id="2109" w:name="_Hlt115513520"/>
        <w:bookmarkEnd w:id="2109"/>
        <w:r w:rsidR="00361919">
          <w:rPr>
            <w:rStyle w:val="Hyperlink"/>
            <w:sz w:val="22"/>
          </w:rPr>
          <w:t>ge Lösung</w:t>
        </w:r>
      </w:hyperlink>
    </w:p>
    <w:p w14:paraId="0A654CF4" w14:textId="77777777" w:rsidR="0075124F" w:rsidRDefault="0075124F" w:rsidP="00361919"/>
    <w:p w14:paraId="6B45F40C" w14:textId="77777777" w:rsidR="00361919" w:rsidRDefault="00361919" w:rsidP="00361919">
      <w:bookmarkStart w:id="2110" w:name="m513"/>
      <w:r w:rsidRPr="0075124F">
        <w:rPr>
          <w:rStyle w:val="Nummer"/>
        </w:rPr>
        <w:t>513.</w:t>
      </w:r>
      <w:bookmarkEnd w:id="2110"/>
      <w:r>
        <w:rPr>
          <w:color w:val="000000"/>
        </w:rPr>
        <w:t xml:space="preserve"> Die Wasserkraftanlage hat eine Leistung von 126,5 MW.</w:t>
      </w:r>
      <w:bookmarkStart w:id="2111" w:name="_Hlt85587563"/>
      <w:bookmarkEnd w:id="2111"/>
    </w:p>
    <w:p w14:paraId="75B04E2B" w14:textId="77777777" w:rsidR="00361919" w:rsidRDefault="00B42104" w:rsidP="00361919">
      <w:hyperlink r:id="rId455" w:anchor="m513" w:history="1">
        <w:r w:rsidR="00361919">
          <w:rPr>
            <w:rStyle w:val="Hyperlink"/>
            <w:sz w:val="22"/>
          </w:rPr>
          <w:t>voll</w:t>
        </w:r>
        <w:bookmarkStart w:id="2112" w:name="_Hlt85587002"/>
        <w:r w:rsidR="00361919">
          <w:rPr>
            <w:rStyle w:val="Hyperlink"/>
            <w:sz w:val="22"/>
          </w:rPr>
          <w:t>s</w:t>
        </w:r>
        <w:bookmarkEnd w:id="2112"/>
        <w:r w:rsidR="00361919">
          <w:rPr>
            <w:rStyle w:val="Hyperlink"/>
            <w:sz w:val="22"/>
          </w:rPr>
          <w:t>tän</w:t>
        </w:r>
        <w:bookmarkStart w:id="2113" w:name="_Hlt85781794"/>
        <w:r w:rsidR="00361919">
          <w:rPr>
            <w:rStyle w:val="Hyperlink"/>
            <w:sz w:val="22"/>
          </w:rPr>
          <w:t>d</w:t>
        </w:r>
        <w:bookmarkEnd w:id="2113"/>
        <w:r w:rsidR="00361919">
          <w:rPr>
            <w:rStyle w:val="Hyperlink"/>
            <w:sz w:val="22"/>
          </w:rPr>
          <w:t>ige Lösung</w:t>
        </w:r>
      </w:hyperlink>
      <w:bookmarkStart w:id="2114" w:name="_Hlt85586997"/>
      <w:bookmarkEnd w:id="2114"/>
    </w:p>
    <w:p w14:paraId="07B3B159" w14:textId="77777777" w:rsidR="0075124F" w:rsidRDefault="0075124F" w:rsidP="00361919"/>
    <w:p w14:paraId="13A76233" w14:textId="77777777" w:rsidR="00361919" w:rsidRDefault="00361919" w:rsidP="00361919">
      <w:bookmarkStart w:id="2115" w:name="m514"/>
      <w:r w:rsidRPr="0075124F">
        <w:rPr>
          <w:rStyle w:val="Nummer"/>
        </w:rPr>
        <w:t>514.</w:t>
      </w:r>
      <w:r>
        <w:t xml:space="preserve"> </w:t>
      </w:r>
      <w:bookmarkStart w:id="2116" w:name="_Hlt85781770"/>
      <w:bookmarkEnd w:id="2115"/>
      <w:bookmarkEnd w:id="2116"/>
      <w:r>
        <w:rPr>
          <w:color w:val="000000"/>
        </w:rPr>
        <w:t>Das Ventil spricht bei einem Druck von 9</w:t>
      </w:r>
      <w:bookmarkStart w:id="2117" w:name="_Hlt94150064"/>
      <w:bookmarkEnd w:id="2117"/>
      <w:r>
        <w:rPr>
          <w:color w:val="000000"/>
        </w:rPr>
        <w:t>36 kPa an.</w:t>
      </w:r>
      <w:bookmarkStart w:id="2118" w:name="_Hlt85785424"/>
      <w:bookmarkEnd w:id="2118"/>
    </w:p>
    <w:p w14:paraId="176F0137" w14:textId="77777777" w:rsidR="00361919" w:rsidRDefault="00B42104" w:rsidP="00361919">
      <w:hyperlink r:id="rId456" w:anchor="m514" w:history="1">
        <w:r w:rsidR="00361919">
          <w:rPr>
            <w:rStyle w:val="Hyperlink"/>
            <w:sz w:val="22"/>
          </w:rPr>
          <w:t>vol</w:t>
        </w:r>
        <w:bookmarkStart w:id="2119" w:name="_Hlt208712987"/>
        <w:bookmarkStart w:id="2120" w:name="_Hlt208712954"/>
        <w:bookmarkEnd w:id="2119"/>
        <w:r w:rsidR="00361919">
          <w:rPr>
            <w:rStyle w:val="Hyperlink"/>
            <w:sz w:val="22"/>
          </w:rPr>
          <w:t>l</w:t>
        </w:r>
        <w:bookmarkEnd w:id="2120"/>
        <w:r w:rsidR="00361919">
          <w:rPr>
            <w:rStyle w:val="Hyperlink"/>
            <w:sz w:val="22"/>
          </w:rPr>
          <w:t>stä</w:t>
        </w:r>
        <w:bookmarkStart w:id="2121" w:name="_Hlt85807260"/>
        <w:r w:rsidR="00361919">
          <w:rPr>
            <w:rStyle w:val="Hyperlink"/>
            <w:sz w:val="22"/>
          </w:rPr>
          <w:t>n</w:t>
        </w:r>
        <w:bookmarkStart w:id="2122" w:name="_Hlt208712914"/>
        <w:bookmarkEnd w:id="2121"/>
        <w:bookmarkEnd w:id="2122"/>
        <w:r w:rsidR="00361919">
          <w:rPr>
            <w:rStyle w:val="Hyperlink"/>
            <w:sz w:val="22"/>
          </w:rPr>
          <w:t>d</w:t>
        </w:r>
        <w:bookmarkStart w:id="2123" w:name="_Hlt85784664"/>
        <w:r w:rsidR="00361919">
          <w:rPr>
            <w:rStyle w:val="Hyperlink"/>
            <w:sz w:val="22"/>
          </w:rPr>
          <w:t>i</w:t>
        </w:r>
        <w:bookmarkEnd w:id="2123"/>
        <w:r w:rsidR="00361919">
          <w:rPr>
            <w:rStyle w:val="Hyperlink"/>
            <w:sz w:val="22"/>
          </w:rPr>
          <w:t>g</w:t>
        </w:r>
        <w:bookmarkStart w:id="2124" w:name="_Hlt85806887"/>
        <w:bookmarkStart w:id="2125" w:name="_Hlt94140685"/>
        <w:bookmarkEnd w:id="2124"/>
        <w:r w:rsidR="00361919">
          <w:rPr>
            <w:rStyle w:val="Hyperlink"/>
            <w:sz w:val="22"/>
          </w:rPr>
          <w:t>e</w:t>
        </w:r>
        <w:bookmarkEnd w:id="2125"/>
        <w:r w:rsidR="00361919">
          <w:rPr>
            <w:rStyle w:val="Hyperlink"/>
            <w:sz w:val="22"/>
          </w:rPr>
          <w:t xml:space="preserve"> Lösung</w:t>
        </w:r>
      </w:hyperlink>
    </w:p>
    <w:p w14:paraId="188E67C9" w14:textId="77777777" w:rsidR="0075124F" w:rsidRDefault="0075124F" w:rsidP="00361919"/>
    <w:p w14:paraId="2A304477" w14:textId="77777777" w:rsidR="00361919" w:rsidRDefault="00361919" w:rsidP="00361919">
      <w:bookmarkStart w:id="2126" w:name="m515"/>
      <w:r w:rsidRPr="0075124F">
        <w:rPr>
          <w:rStyle w:val="Nummer"/>
        </w:rPr>
        <w:t>515.</w:t>
      </w:r>
      <w:bookmarkEnd w:id="2126"/>
      <w:r>
        <w:rPr>
          <w:color w:val="000000"/>
        </w:rPr>
        <w:t xml:space="preserve"> Es sind 243 Ballons notwendig.</w:t>
      </w:r>
      <w:bookmarkStart w:id="2127" w:name="_Hlt85844404"/>
      <w:bookmarkEnd w:id="2127"/>
    </w:p>
    <w:p w14:paraId="18BF56C9" w14:textId="77777777" w:rsidR="00361919" w:rsidRDefault="00B42104" w:rsidP="00361919">
      <w:hyperlink r:id="rId457" w:anchor="m515" w:history="1">
        <w:r w:rsidR="00361919">
          <w:rPr>
            <w:rStyle w:val="Hyperlink"/>
            <w:sz w:val="22"/>
          </w:rPr>
          <w:t>voll</w:t>
        </w:r>
        <w:bookmarkStart w:id="2128" w:name="_Hlt85811047"/>
        <w:r w:rsidR="00361919">
          <w:rPr>
            <w:rStyle w:val="Hyperlink"/>
            <w:sz w:val="22"/>
          </w:rPr>
          <w:t>s</w:t>
        </w:r>
        <w:bookmarkEnd w:id="2128"/>
        <w:r w:rsidR="00361919">
          <w:rPr>
            <w:rStyle w:val="Hyperlink"/>
            <w:sz w:val="22"/>
          </w:rPr>
          <w:t>tä</w:t>
        </w:r>
        <w:bookmarkStart w:id="2129" w:name="_Hlt85847091"/>
        <w:r w:rsidR="00361919">
          <w:rPr>
            <w:rStyle w:val="Hyperlink"/>
            <w:sz w:val="22"/>
          </w:rPr>
          <w:t>n</w:t>
        </w:r>
        <w:bookmarkEnd w:id="2129"/>
        <w:r w:rsidR="00361919">
          <w:rPr>
            <w:rStyle w:val="Hyperlink"/>
            <w:sz w:val="22"/>
          </w:rPr>
          <w:t>di</w:t>
        </w:r>
        <w:bookmarkStart w:id="2130" w:name="_Hlt215304486"/>
        <w:bookmarkEnd w:id="2130"/>
        <w:r w:rsidR="00361919">
          <w:rPr>
            <w:rStyle w:val="Hyperlink"/>
            <w:sz w:val="22"/>
          </w:rPr>
          <w:t>ge Lösung</w:t>
        </w:r>
      </w:hyperlink>
    </w:p>
    <w:p w14:paraId="7F71106B" w14:textId="77777777" w:rsidR="0075124F" w:rsidRDefault="0075124F" w:rsidP="00361919"/>
    <w:p w14:paraId="2F8FC9F0" w14:textId="77777777" w:rsidR="00361919" w:rsidRDefault="00361919" w:rsidP="00361919">
      <w:bookmarkStart w:id="2131" w:name="m516"/>
      <w:r w:rsidRPr="0075124F">
        <w:rPr>
          <w:rStyle w:val="Nummer"/>
        </w:rPr>
        <w:t>516.</w:t>
      </w:r>
      <w:bookmarkEnd w:id="2131"/>
      <w:r>
        <w:rPr>
          <w:color w:val="000000"/>
        </w:rPr>
        <w:t xml:space="preserve"> Aus dem Ballon entweichen 396m³ Luft. Es kann eine Masse von 511 kg angehoben werden.</w:t>
      </w:r>
    </w:p>
    <w:p w14:paraId="3A42D9C6" w14:textId="77777777" w:rsidR="00361919" w:rsidRDefault="00B42104" w:rsidP="00361919">
      <w:hyperlink r:id="rId458" w:anchor="m516" w:history="1">
        <w:r w:rsidR="00361919">
          <w:rPr>
            <w:rStyle w:val="Hyperlink"/>
            <w:sz w:val="22"/>
          </w:rPr>
          <w:t>volls</w:t>
        </w:r>
        <w:bookmarkStart w:id="2132" w:name="_Hlt85967294"/>
        <w:r w:rsidR="00361919">
          <w:rPr>
            <w:rStyle w:val="Hyperlink"/>
            <w:sz w:val="22"/>
          </w:rPr>
          <w:t>t</w:t>
        </w:r>
        <w:bookmarkEnd w:id="2132"/>
        <w:r w:rsidR="00361919">
          <w:rPr>
            <w:rStyle w:val="Hyperlink"/>
            <w:sz w:val="22"/>
          </w:rPr>
          <w:t>ä</w:t>
        </w:r>
        <w:bookmarkStart w:id="2133" w:name="_Hlt125445739"/>
        <w:bookmarkEnd w:id="2133"/>
        <w:r w:rsidR="00361919">
          <w:rPr>
            <w:rStyle w:val="Hyperlink"/>
            <w:sz w:val="22"/>
          </w:rPr>
          <w:t>ndige Lösung</w:t>
        </w:r>
      </w:hyperlink>
    </w:p>
    <w:p w14:paraId="31A955C0" w14:textId="77777777" w:rsidR="0075124F" w:rsidRDefault="0075124F" w:rsidP="00361919"/>
    <w:p w14:paraId="484B71E7" w14:textId="77777777" w:rsidR="00361919" w:rsidRDefault="00361919" w:rsidP="00361919">
      <w:bookmarkStart w:id="2134" w:name="m517"/>
      <w:r w:rsidRPr="0075124F">
        <w:rPr>
          <w:rStyle w:val="Nummer"/>
        </w:rPr>
        <w:t>517.</w:t>
      </w:r>
      <w:r>
        <w:rPr>
          <w:color w:val="000000"/>
        </w:rPr>
        <w:t xml:space="preserve"> </w:t>
      </w:r>
      <w:bookmarkEnd w:id="2134"/>
      <w:r>
        <w:rPr>
          <w:color w:val="000000"/>
        </w:rPr>
        <w:t>Die Baustelle ist 637,5 m lang.</w:t>
      </w:r>
    </w:p>
    <w:p w14:paraId="115D8BE1" w14:textId="77777777" w:rsidR="00361919" w:rsidRDefault="00B42104" w:rsidP="00361919">
      <w:hyperlink r:id="rId459" w:anchor="m517" w:history="1">
        <w:r w:rsidR="00361919">
          <w:rPr>
            <w:rStyle w:val="Hyperlink"/>
            <w:sz w:val="22"/>
          </w:rPr>
          <w:t>vo</w:t>
        </w:r>
        <w:bookmarkStart w:id="2135" w:name="_Hlt86102236"/>
        <w:r w:rsidR="00361919">
          <w:rPr>
            <w:rStyle w:val="Hyperlink"/>
            <w:sz w:val="22"/>
          </w:rPr>
          <w:t>l</w:t>
        </w:r>
        <w:bookmarkEnd w:id="2135"/>
        <w:r w:rsidR="00361919">
          <w:rPr>
            <w:rStyle w:val="Hyperlink"/>
            <w:sz w:val="22"/>
          </w:rPr>
          <w:t>l</w:t>
        </w:r>
        <w:bookmarkStart w:id="2136" w:name="_Hlt246758142"/>
        <w:bookmarkEnd w:id="2136"/>
        <w:r w:rsidR="00361919">
          <w:rPr>
            <w:rStyle w:val="Hyperlink"/>
            <w:sz w:val="22"/>
          </w:rPr>
          <w:t>s</w:t>
        </w:r>
        <w:bookmarkStart w:id="2137" w:name="_Hlt86552650"/>
        <w:r w:rsidR="00361919">
          <w:rPr>
            <w:rStyle w:val="Hyperlink"/>
            <w:sz w:val="22"/>
          </w:rPr>
          <w:t>t</w:t>
        </w:r>
        <w:bookmarkStart w:id="2138" w:name="_Hlt85968240"/>
        <w:bookmarkStart w:id="2139" w:name="_Hlt85967409"/>
        <w:bookmarkEnd w:id="2137"/>
        <w:bookmarkEnd w:id="2138"/>
        <w:r w:rsidR="00361919">
          <w:rPr>
            <w:rStyle w:val="Hyperlink"/>
            <w:sz w:val="22"/>
          </w:rPr>
          <w:t>ä</w:t>
        </w:r>
        <w:bookmarkStart w:id="2140" w:name="_Hlt98137320"/>
        <w:bookmarkStart w:id="2141" w:name="_Hlt96422273"/>
        <w:bookmarkEnd w:id="2139"/>
        <w:bookmarkEnd w:id="2140"/>
        <w:r w:rsidR="00361919">
          <w:rPr>
            <w:rStyle w:val="Hyperlink"/>
            <w:sz w:val="22"/>
          </w:rPr>
          <w:t>n</w:t>
        </w:r>
        <w:bookmarkStart w:id="2142" w:name="_Hlt86101457"/>
        <w:bookmarkEnd w:id="2141"/>
        <w:r w:rsidR="00361919">
          <w:rPr>
            <w:rStyle w:val="Hyperlink"/>
            <w:sz w:val="22"/>
          </w:rPr>
          <w:t>d</w:t>
        </w:r>
        <w:bookmarkStart w:id="2143" w:name="_Hlt103605659"/>
        <w:bookmarkEnd w:id="2142"/>
        <w:bookmarkEnd w:id="2143"/>
        <w:r w:rsidR="00361919">
          <w:rPr>
            <w:rStyle w:val="Hyperlink"/>
            <w:sz w:val="22"/>
          </w:rPr>
          <w:t>ige</w:t>
        </w:r>
        <w:bookmarkStart w:id="2144" w:name="_Hlt96420918"/>
        <w:bookmarkStart w:id="2145" w:name="_Hlt86104751"/>
        <w:bookmarkEnd w:id="2144"/>
        <w:r w:rsidR="00361919">
          <w:rPr>
            <w:rStyle w:val="Hyperlink"/>
            <w:sz w:val="22"/>
          </w:rPr>
          <w:t xml:space="preserve"> </w:t>
        </w:r>
        <w:bookmarkEnd w:id="2145"/>
        <w:r w:rsidR="00361919">
          <w:rPr>
            <w:rStyle w:val="Hyperlink"/>
            <w:sz w:val="22"/>
          </w:rPr>
          <w:t>L</w:t>
        </w:r>
        <w:bookmarkStart w:id="2146" w:name="_Hlt96490502"/>
        <w:bookmarkStart w:id="2147" w:name="_Hlt96484699"/>
        <w:bookmarkEnd w:id="2146"/>
        <w:r w:rsidR="00361919">
          <w:rPr>
            <w:rStyle w:val="Hyperlink"/>
            <w:sz w:val="22"/>
          </w:rPr>
          <w:t>ö</w:t>
        </w:r>
        <w:bookmarkEnd w:id="2147"/>
        <w:r w:rsidR="00361919">
          <w:rPr>
            <w:rStyle w:val="Hyperlink"/>
            <w:sz w:val="22"/>
          </w:rPr>
          <w:t>sung</w:t>
        </w:r>
      </w:hyperlink>
    </w:p>
    <w:p w14:paraId="4CCBEBDD" w14:textId="77777777" w:rsidR="00361919" w:rsidRDefault="00361919" w:rsidP="00361919"/>
    <w:p w14:paraId="46244ECF" w14:textId="77777777" w:rsidR="00361919" w:rsidRDefault="00361919" w:rsidP="00361919">
      <w:bookmarkStart w:id="2148" w:name="_Hlt86554066"/>
      <w:bookmarkStart w:id="2149" w:name="m518"/>
      <w:bookmarkEnd w:id="2148"/>
      <w:r w:rsidRPr="0075124F">
        <w:rPr>
          <w:rStyle w:val="Nummer"/>
        </w:rPr>
        <w:t>518.</w:t>
      </w:r>
      <w:bookmarkEnd w:id="2149"/>
      <w:r>
        <w:rPr>
          <w:color w:val="000000"/>
        </w:rPr>
        <w:t xml:space="preserve"> c) ist richtig: Die Gesamtreisezeit größer als bei Windstille.</w:t>
      </w:r>
    </w:p>
    <w:p w14:paraId="79F026A6" w14:textId="77777777" w:rsidR="00361919" w:rsidRDefault="00B42104" w:rsidP="00361919">
      <w:hyperlink r:id="rId460" w:anchor="m518" w:history="1">
        <w:r w:rsidR="00361919">
          <w:rPr>
            <w:rStyle w:val="Hyperlink"/>
            <w:sz w:val="22"/>
          </w:rPr>
          <w:t>volls</w:t>
        </w:r>
        <w:bookmarkStart w:id="2150" w:name="_Hlt86554202"/>
        <w:r w:rsidR="00361919">
          <w:rPr>
            <w:rStyle w:val="Hyperlink"/>
            <w:sz w:val="22"/>
          </w:rPr>
          <w:t>t</w:t>
        </w:r>
        <w:bookmarkStart w:id="2151" w:name="_Hlt86649395"/>
        <w:bookmarkEnd w:id="2150"/>
        <w:r w:rsidR="00361919">
          <w:rPr>
            <w:rStyle w:val="Hyperlink"/>
            <w:sz w:val="22"/>
          </w:rPr>
          <w:t>ä</w:t>
        </w:r>
        <w:bookmarkStart w:id="2152" w:name="_Hlt86554147"/>
        <w:bookmarkStart w:id="2153" w:name="_Hlt86554074"/>
        <w:bookmarkEnd w:id="2151"/>
        <w:bookmarkEnd w:id="2152"/>
        <w:r w:rsidR="00361919">
          <w:rPr>
            <w:rStyle w:val="Hyperlink"/>
            <w:sz w:val="22"/>
          </w:rPr>
          <w:t>n</w:t>
        </w:r>
        <w:bookmarkEnd w:id="2153"/>
        <w:r w:rsidR="00361919">
          <w:rPr>
            <w:rStyle w:val="Hyperlink"/>
            <w:sz w:val="22"/>
          </w:rPr>
          <w:t xml:space="preserve">dige </w:t>
        </w:r>
        <w:bookmarkStart w:id="2154" w:name="_Hlt86561863"/>
        <w:r w:rsidR="00361919">
          <w:rPr>
            <w:rStyle w:val="Hyperlink"/>
            <w:sz w:val="22"/>
          </w:rPr>
          <w:t>L</w:t>
        </w:r>
        <w:bookmarkEnd w:id="2154"/>
        <w:r w:rsidR="00361919">
          <w:rPr>
            <w:rStyle w:val="Hyperlink"/>
            <w:sz w:val="22"/>
          </w:rPr>
          <w:t>ösung</w:t>
        </w:r>
      </w:hyperlink>
    </w:p>
    <w:p w14:paraId="0D07AB23" w14:textId="77777777" w:rsidR="00E03266" w:rsidRDefault="00E03266" w:rsidP="00361919">
      <w:pPr>
        <w:rPr>
          <w:rStyle w:val="Nummer"/>
        </w:rPr>
      </w:pPr>
      <w:bookmarkStart w:id="2155" w:name="_Hlt194452426"/>
      <w:bookmarkStart w:id="2156" w:name="m519"/>
      <w:bookmarkEnd w:id="2155"/>
    </w:p>
    <w:p w14:paraId="7A3D28DD" w14:textId="77777777" w:rsidR="00361919" w:rsidRDefault="00361919" w:rsidP="00361919">
      <w:r w:rsidRPr="0075124F">
        <w:rPr>
          <w:rStyle w:val="Nummer"/>
        </w:rPr>
        <w:t>519.</w:t>
      </w:r>
      <w:r>
        <w:t xml:space="preserve"> </w:t>
      </w:r>
      <w:r>
        <w:rPr>
          <w:color w:val="000000"/>
        </w:rPr>
        <w:t>Die restlichen 20 km müssen Sie mit 120 km/h fahren.</w:t>
      </w:r>
      <w:bookmarkStart w:id="2157" w:name="_Hlt86650122"/>
      <w:bookmarkEnd w:id="2157"/>
    </w:p>
    <w:bookmarkEnd w:id="2156"/>
    <w:p w14:paraId="1755AD9C" w14:textId="77777777" w:rsidR="00361919" w:rsidRDefault="00361919" w:rsidP="00361919">
      <w:r>
        <w:fldChar w:fldCharType="begin"/>
      </w:r>
      <w:r w:rsidR="00B57015">
        <w:instrText>HYPERLINK "vlsgmech2</w:instrText>
      </w:r>
      <w:r w:rsidR="008D3EAE">
        <w:instrText>.docx</w:instrText>
      </w:r>
      <w:r w:rsidR="00B57015">
        <w:instrText>" \l "m519"</w:instrText>
      </w:r>
      <w:r>
        <w:fldChar w:fldCharType="separate"/>
      </w:r>
      <w:r>
        <w:rPr>
          <w:rStyle w:val="Hyperlink"/>
          <w:sz w:val="22"/>
        </w:rPr>
        <w:t>voll</w:t>
      </w:r>
      <w:bookmarkStart w:id="2158" w:name="_Hlt246466935"/>
      <w:bookmarkStart w:id="2159" w:name="_Hlt86649472"/>
      <w:bookmarkEnd w:id="2158"/>
      <w:r>
        <w:rPr>
          <w:rStyle w:val="Hyperlink"/>
          <w:sz w:val="22"/>
        </w:rPr>
        <w:t>s</w:t>
      </w:r>
      <w:bookmarkEnd w:id="2159"/>
      <w:r>
        <w:rPr>
          <w:rStyle w:val="Hyperlink"/>
          <w:sz w:val="22"/>
        </w:rPr>
        <w:t>tä</w:t>
      </w:r>
      <w:bookmarkStart w:id="2160" w:name="_Hlt220735158"/>
      <w:bookmarkEnd w:id="2160"/>
      <w:r>
        <w:rPr>
          <w:rStyle w:val="Hyperlink"/>
          <w:sz w:val="22"/>
        </w:rPr>
        <w:t>ndige Lösung</w:t>
      </w:r>
      <w:r>
        <w:fldChar w:fldCharType="end"/>
      </w:r>
    </w:p>
    <w:p w14:paraId="4CF1EEF2" w14:textId="77777777" w:rsidR="0075124F" w:rsidRDefault="0075124F" w:rsidP="00361919"/>
    <w:p w14:paraId="7868995F" w14:textId="77777777" w:rsidR="00361919" w:rsidRDefault="00361919" w:rsidP="00361919">
      <w:bookmarkStart w:id="2161" w:name="m520"/>
      <w:r w:rsidRPr="0075124F">
        <w:rPr>
          <w:rStyle w:val="Nummer"/>
        </w:rPr>
        <w:t>520.</w:t>
      </w:r>
      <w:bookmarkEnd w:id="2161"/>
      <w:r>
        <w:t xml:space="preserve"> </w:t>
      </w:r>
      <w:r>
        <w:rPr>
          <w:color w:val="000000"/>
        </w:rPr>
        <w:t>Den Rest der Strecke muss er mit 93,3 km/h fahren, damit er pünktlich ist.</w:t>
      </w:r>
      <w:bookmarkStart w:id="2162" w:name="_Hlt86706060"/>
      <w:bookmarkEnd w:id="2162"/>
    </w:p>
    <w:p w14:paraId="5FD0BB16" w14:textId="77777777" w:rsidR="00361919" w:rsidRDefault="00B42104" w:rsidP="00361919">
      <w:hyperlink r:id="rId461" w:anchor="m520" w:history="1">
        <w:r w:rsidR="00361919">
          <w:rPr>
            <w:rStyle w:val="Hyperlink"/>
            <w:sz w:val="22"/>
          </w:rPr>
          <w:t>vo</w:t>
        </w:r>
        <w:bookmarkStart w:id="2163" w:name="_Hlt86673354"/>
        <w:bookmarkStart w:id="2164" w:name="_Hlt86673110"/>
        <w:bookmarkEnd w:id="2163"/>
        <w:r w:rsidR="00361919">
          <w:rPr>
            <w:rStyle w:val="Hyperlink"/>
            <w:sz w:val="22"/>
          </w:rPr>
          <w:t>l</w:t>
        </w:r>
        <w:bookmarkStart w:id="2165" w:name="_Hlt238541784"/>
        <w:bookmarkEnd w:id="2164"/>
        <w:bookmarkEnd w:id="2165"/>
        <w:r w:rsidR="00361919">
          <w:rPr>
            <w:rStyle w:val="Hyperlink"/>
            <w:sz w:val="22"/>
          </w:rPr>
          <w:t>l</w:t>
        </w:r>
        <w:bookmarkStart w:id="2166" w:name="_Hlt86673369"/>
        <w:r w:rsidR="00361919">
          <w:rPr>
            <w:rStyle w:val="Hyperlink"/>
            <w:sz w:val="22"/>
          </w:rPr>
          <w:t>s</w:t>
        </w:r>
        <w:bookmarkEnd w:id="2166"/>
        <w:r w:rsidR="00361919">
          <w:rPr>
            <w:rStyle w:val="Hyperlink"/>
            <w:sz w:val="22"/>
          </w:rPr>
          <w:t>tän</w:t>
        </w:r>
        <w:bookmarkStart w:id="2167" w:name="_Hlt246466958"/>
        <w:bookmarkStart w:id="2168" w:name="_Hlt246466949"/>
        <w:bookmarkEnd w:id="2167"/>
        <w:r w:rsidR="00361919">
          <w:rPr>
            <w:rStyle w:val="Hyperlink"/>
            <w:sz w:val="22"/>
          </w:rPr>
          <w:t>d</w:t>
        </w:r>
        <w:bookmarkEnd w:id="2168"/>
        <w:r w:rsidR="00361919">
          <w:rPr>
            <w:rStyle w:val="Hyperlink"/>
            <w:sz w:val="22"/>
          </w:rPr>
          <w:t>i</w:t>
        </w:r>
        <w:bookmarkStart w:id="2169" w:name="_Hlt246469574"/>
        <w:r w:rsidR="00361919">
          <w:rPr>
            <w:rStyle w:val="Hyperlink"/>
            <w:sz w:val="22"/>
          </w:rPr>
          <w:t>g</w:t>
        </w:r>
        <w:bookmarkEnd w:id="2169"/>
        <w:r w:rsidR="00361919">
          <w:rPr>
            <w:rStyle w:val="Hyperlink"/>
            <w:sz w:val="22"/>
          </w:rPr>
          <w:t>e Lösung</w:t>
        </w:r>
      </w:hyperlink>
    </w:p>
    <w:p w14:paraId="65A61248" w14:textId="77777777" w:rsidR="0075124F" w:rsidRDefault="0075124F" w:rsidP="00361919"/>
    <w:p w14:paraId="2F184573" w14:textId="77777777" w:rsidR="00361919" w:rsidRDefault="00361919" w:rsidP="00361919">
      <w:bookmarkStart w:id="2170" w:name="m521"/>
      <w:r w:rsidRPr="0075124F">
        <w:rPr>
          <w:rStyle w:val="Nummer"/>
        </w:rPr>
        <w:lastRenderedPageBreak/>
        <w:t>521.</w:t>
      </w:r>
      <w:r>
        <w:t xml:space="preserve"> </w:t>
      </w:r>
      <w:bookmarkEnd w:id="2170"/>
      <w:r>
        <w:t xml:space="preserve">a) Die Last führt vor dem Abbremsen eine gleichförmige Bewegung durch. Nach dem Stillstand der Laufkatze bewegt sich die Last auf Grund der Trägheit auf einem Kreisbogen weiter. Die Tangentialkomponente der Gewichtskraft </w:t>
      </w:r>
      <w:r w:rsidR="00607F3A">
        <w:t>wirkt</w:t>
      </w:r>
      <w:r>
        <w:t xml:space="preserve"> als Rückstellkraft. Dadurch wird die Last bis zum rechten Umkehrpunkt abgebremst und anschließend wieder beschleunigt.</w:t>
      </w:r>
    </w:p>
    <w:p w14:paraId="512D18D4" w14:textId="77777777" w:rsidR="00361919" w:rsidRDefault="00361919" w:rsidP="00361919">
      <w:r>
        <w:t>b) Energiebetrachtung: Zum Zeitpunkt des Bremsens hat die Last kinetische Energie. Die wird beim Nachfolgenden Abbremsen und Anheben der Last vollständig in potentielle Energie umgewandelt. Mit diesem Ansatz kann die Höhe berechnet werden, um die die Last beim Schwingen angehoben wird.</w:t>
      </w:r>
    </w:p>
    <w:p w14:paraId="4A1E64DE" w14:textId="77777777" w:rsidR="00361919" w:rsidRDefault="00361919" w:rsidP="00361919">
      <w:r>
        <w:t>Die Last wird um 5,4° gehoben.</w:t>
      </w:r>
    </w:p>
    <w:p w14:paraId="0B10690D" w14:textId="77777777" w:rsidR="00361919" w:rsidRDefault="00361919" w:rsidP="00361919">
      <w:r>
        <w:t>c)</w:t>
      </w:r>
      <w:bookmarkStart w:id="2171" w:name="_Hlt87052781"/>
      <w:bookmarkEnd w:id="2171"/>
      <w:r>
        <w:t xml:space="preserve"> Für eine harmonische Schwingung gilt, dass die rücktreibende Kraft proportional zur Auslenkung ist. Das muss nachgewiesen werden.</w:t>
      </w:r>
    </w:p>
    <w:p w14:paraId="0F9AC761" w14:textId="77777777" w:rsidR="00361919" w:rsidRDefault="00361919" w:rsidP="00361919">
      <w:pPr>
        <w:rPr>
          <w:color w:val="000000"/>
        </w:rPr>
      </w:pPr>
      <w:r>
        <w:rPr>
          <w:color w:val="000000"/>
        </w:rPr>
        <w:t>Für kleine Winkel ist die Rückstellkraft proportional zur Auslenkung, es liegt eine harmonische Schwingung vor.</w:t>
      </w:r>
    </w:p>
    <w:p w14:paraId="3FDF9BCC" w14:textId="77777777" w:rsidR="00361919" w:rsidRDefault="00361919" w:rsidP="00361919">
      <w:r>
        <w:rPr>
          <w:color w:val="000000"/>
        </w:rPr>
        <w:t>d) Das Pendel schwingt mit einer Dauer von 6,95 s um 1,11 m vom Ruhepunkt weg.</w:t>
      </w:r>
    </w:p>
    <w:p w14:paraId="0068A67F" w14:textId="77777777" w:rsidR="00361919" w:rsidRDefault="00361919" w:rsidP="00361919">
      <w:r>
        <w:t>e) Das Seil wird im untersten Punkt mit 247 kN belastet.</w:t>
      </w:r>
      <w:bookmarkStart w:id="2172" w:name="_Hlt87068801"/>
      <w:bookmarkEnd w:id="2172"/>
    </w:p>
    <w:p w14:paraId="49C81141" w14:textId="77777777" w:rsidR="00361919" w:rsidRDefault="00B42104" w:rsidP="00361919">
      <w:hyperlink r:id="rId462" w:anchor="m521" w:history="1">
        <w:r w:rsidR="00361919">
          <w:rPr>
            <w:rStyle w:val="Hyperlink"/>
            <w:sz w:val="22"/>
          </w:rPr>
          <w:t>voll</w:t>
        </w:r>
        <w:bookmarkStart w:id="2173" w:name="_Hlt87068054"/>
        <w:r w:rsidR="00361919">
          <w:rPr>
            <w:rStyle w:val="Hyperlink"/>
            <w:sz w:val="22"/>
          </w:rPr>
          <w:t>s</w:t>
        </w:r>
        <w:bookmarkEnd w:id="2173"/>
        <w:r w:rsidR="00361919">
          <w:rPr>
            <w:rStyle w:val="Hyperlink"/>
            <w:sz w:val="22"/>
          </w:rPr>
          <w:t>t</w:t>
        </w:r>
        <w:bookmarkStart w:id="2174" w:name="_Hlt87068001"/>
        <w:bookmarkStart w:id="2175" w:name="_Hlt87067760"/>
        <w:bookmarkEnd w:id="2174"/>
        <w:r w:rsidR="00361919">
          <w:rPr>
            <w:rStyle w:val="Hyperlink"/>
            <w:sz w:val="22"/>
          </w:rPr>
          <w:t>ä</w:t>
        </w:r>
        <w:bookmarkEnd w:id="2175"/>
        <w:r w:rsidR="00361919">
          <w:rPr>
            <w:rStyle w:val="Hyperlink"/>
            <w:sz w:val="22"/>
          </w:rPr>
          <w:t>n</w:t>
        </w:r>
        <w:bookmarkStart w:id="2176" w:name="_Hlt93560251"/>
        <w:bookmarkStart w:id="2177" w:name="_Hlt93560007"/>
        <w:bookmarkEnd w:id="2176"/>
        <w:r w:rsidR="00361919">
          <w:rPr>
            <w:rStyle w:val="Hyperlink"/>
            <w:sz w:val="22"/>
          </w:rPr>
          <w:t>d</w:t>
        </w:r>
        <w:bookmarkStart w:id="2178" w:name="_Hlt87067750"/>
        <w:bookmarkEnd w:id="2177"/>
        <w:bookmarkEnd w:id="2178"/>
        <w:r w:rsidR="00361919">
          <w:rPr>
            <w:rStyle w:val="Hyperlink"/>
            <w:sz w:val="22"/>
          </w:rPr>
          <w:t>ige Lösung</w:t>
        </w:r>
      </w:hyperlink>
    </w:p>
    <w:p w14:paraId="1B4AD085" w14:textId="77777777" w:rsidR="0075124F" w:rsidRDefault="0075124F" w:rsidP="00361919"/>
    <w:p w14:paraId="202E4161" w14:textId="77777777" w:rsidR="00361919" w:rsidRPr="0075124F" w:rsidRDefault="00361919" w:rsidP="00361919">
      <w:pPr>
        <w:rPr>
          <w:rStyle w:val="Nummer"/>
        </w:rPr>
      </w:pPr>
      <w:bookmarkStart w:id="2179" w:name="_Hlt96419567"/>
      <w:bookmarkStart w:id="2180" w:name="m522"/>
      <w:bookmarkEnd w:id="2179"/>
      <w:r w:rsidRPr="0075124F">
        <w:rPr>
          <w:rStyle w:val="Nummer"/>
        </w:rPr>
        <w:t>522.</w:t>
      </w:r>
      <w:bookmarkEnd w:id="2180"/>
    </w:p>
    <w:p w14:paraId="298EEF85" w14:textId="77777777" w:rsidR="00361919" w:rsidRDefault="00B42104" w:rsidP="00361919">
      <w:hyperlink r:id="rId463" w:history="1">
        <w:r w:rsidR="00361919">
          <w:rPr>
            <w:rStyle w:val="Hyperlink"/>
            <w:sz w:val="22"/>
          </w:rPr>
          <w:t>zur E</w:t>
        </w:r>
        <w:bookmarkStart w:id="2181" w:name="_Hlt87190468"/>
        <w:r w:rsidR="00361919">
          <w:rPr>
            <w:rStyle w:val="Hyperlink"/>
            <w:sz w:val="22"/>
          </w:rPr>
          <w:t>X</w:t>
        </w:r>
        <w:bookmarkStart w:id="2182" w:name="_Hlt96419620"/>
        <w:bookmarkEnd w:id="2181"/>
        <w:r w:rsidR="00361919">
          <w:rPr>
            <w:rStyle w:val="Hyperlink"/>
            <w:sz w:val="22"/>
          </w:rPr>
          <w:t>C</w:t>
        </w:r>
        <w:bookmarkEnd w:id="2182"/>
        <w:r w:rsidR="00361919">
          <w:rPr>
            <w:rStyle w:val="Hyperlink"/>
            <w:sz w:val="22"/>
          </w:rPr>
          <w:t>EL-Tabelle</w:t>
        </w:r>
      </w:hyperlink>
    </w:p>
    <w:p w14:paraId="6B878D84" w14:textId="77777777" w:rsidR="00361919" w:rsidRDefault="00361919" w:rsidP="00361919">
      <w:r>
        <w:t>a) Die Proportionalität kann mit dem Quotienten der beiden Größen nachgewiesen werden:</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gridCol w:w="1134"/>
        <w:gridCol w:w="1134"/>
        <w:gridCol w:w="1134"/>
        <w:gridCol w:w="1134"/>
        <w:gridCol w:w="1134"/>
        <w:gridCol w:w="1134"/>
      </w:tblGrid>
      <w:tr w:rsidR="00361919" w14:paraId="7019B960" w14:textId="77777777">
        <w:tc>
          <w:tcPr>
            <w:tcW w:w="2197" w:type="dxa"/>
          </w:tcPr>
          <w:p w14:paraId="4A4CF6BD" w14:textId="77777777" w:rsidR="00361919" w:rsidRDefault="00361919" w:rsidP="00361919">
            <w:r>
              <w:t>Spannkraft F in N</w:t>
            </w:r>
          </w:p>
        </w:tc>
        <w:tc>
          <w:tcPr>
            <w:tcW w:w="1134" w:type="dxa"/>
          </w:tcPr>
          <w:p w14:paraId="05A29F2F" w14:textId="77777777" w:rsidR="00361919" w:rsidRDefault="00361919" w:rsidP="00361919">
            <w:pPr>
              <w:jc w:val="center"/>
            </w:pPr>
            <w:r>
              <w:t>5,0</w:t>
            </w:r>
          </w:p>
        </w:tc>
        <w:tc>
          <w:tcPr>
            <w:tcW w:w="1134" w:type="dxa"/>
          </w:tcPr>
          <w:p w14:paraId="4AC17E7A" w14:textId="77777777" w:rsidR="00361919" w:rsidRDefault="00361919" w:rsidP="00361919">
            <w:pPr>
              <w:jc w:val="center"/>
            </w:pPr>
            <w:r>
              <w:t>10,0</w:t>
            </w:r>
          </w:p>
        </w:tc>
        <w:tc>
          <w:tcPr>
            <w:tcW w:w="1134" w:type="dxa"/>
          </w:tcPr>
          <w:p w14:paraId="7C1DF532" w14:textId="77777777" w:rsidR="00361919" w:rsidRDefault="00361919" w:rsidP="00361919">
            <w:pPr>
              <w:jc w:val="center"/>
            </w:pPr>
            <w:r>
              <w:t>15,0</w:t>
            </w:r>
          </w:p>
        </w:tc>
        <w:tc>
          <w:tcPr>
            <w:tcW w:w="1134" w:type="dxa"/>
          </w:tcPr>
          <w:p w14:paraId="24546811" w14:textId="77777777" w:rsidR="00361919" w:rsidRDefault="00361919" w:rsidP="00361919">
            <w:pPr>
              <w:jc w:val="center"/>
            </w:pPr>
            <w:r>
              <w:t>20,0</w:t>
            </w:r>
          </w:p>
        </w:tc>
        <w:tc>
          <w:tcPr>
            <w:tcW w:w="1134" w:type="dxa"/>
          </w:tcPr>
          <w:p w14:paraId="5529130A" w14:textId="77777777" w:rsidR="00361919" w:rsidRDefault="00361919" w:rsidP="00361919">
            <w:pPr>
              <w:jc w:val="center"/>
            </w:pPr>
            <w:r>
              <w:t>30,0</w:t>
            </w:r>
          </w:p>
        </w:tc>
        <w:tc>
          <w:tcPr>
            <w:tcW w:w="1134" w:type="dxa"/>
          </w:tcPr>
          <w:p w14:paraId="23CC4FAF" w14:textId="77777777" w:rsidR="00361919" w:rsidRDefault="00361919" w:rsidP="00361919">
            <w:pPr>
              <w:jc w:val="center"/>
            </w:pPr>
            <w:r>
              <w:t>50,0</w:t>
            </w:r>
          </w:p>
        </w:tc>
      </w:tr>
      <w:tr w:rsidR="00361919" w14:paraId="60F2865C" w14:textId="77777777">
        <w:tc>
          <w:tcPr>
            <w:tcW w:w="2197" w:type="dxa"/>
          </w:tcPr>
          <w:p w14:paraId="25E978AF" w14:textId="77777777" w:rsidR="00361919" w:rsidRDefault="00361919" w:rsidP="00361919">
            <w:r>
              <w:t>Saitenlänge s in m</w:t>
            </w:r>
          </w:p>
        </w:tc>
        <w:tc>
          <w:tcPr>
            <w:tcW w:w="1134" w:type="dxa"/>
          </w:tcPr>
          <w:p w14:paraId="08C79F21" w14:textId="77777777" w:rsidR="00361919" w:rsidRDefault="00361919" w:rsidP="00361919">
            <w:pPr>
              <w:jc w:val="center"/>
            </w:pPr>
            <w:r>
              <w:t>0,190</w:t>
            </w:r>
          </w:p>
        </w:tc>
        <w:tc>
          <w:tcPr>
            <w:tcW w:w="1134" w:type="dxa"/>
          </w:tcPr>
          <w:p w14:paraId="6D306863" w14:textId="77777777" w:rsidR="00361919" w:rsidRDefault="00361919" w:rsidP="00361919">
            <w:pPr>
              <w:jc w:val="center"/>
            </w:pPr>
            <w:r>
              <w:t>0,269</w:t>
            </w:r>
          </w:p>
        </w:tc>
        <w:tc>
          <w:tcPr>
            <w:tcW w:w="1134" w:type="dxa"/>
          </w:tcPr>
          <w:p w14:paraId="75218F07" w14:textId="77777777" w:rsidR="00361919" w:rsidRDefault="00361919" w:rsidP="00361919">
            <w:pPr>
              <w:jc w:val="center"/>
            </w:pPr>
            <w:r>
              <w:t>0,329</w:t>
            </w:r>
          </w:p>
        </w:tc>
        <w:tc>
          <w:tcPr>
            <w:tcW w:w="1134" w:type="dxa"/>
          </w:tcPr>
          <w:p w14:paraId="2379037E" w14:textId="77777777" w:rsidR="00361919" w:rsidRDefault="00361919" w:rsidP="00361919">
            <w:pPr>
              <w:jc w:val="center"/>
            </w:pPr>
            <w:r>
              <w:t>0,380</w:t>
            </w:r>
          </w:p>
        </w:tc>
        <w:tc>
          <w:tcPr>
            <w:tcW w:w="1134" w:type="dxa"/>
          </w:tcPr>
          <w:p w14:paraId="7487CDAA" w14:textId="77777777" w:rsidR="00361919" w:rsidRDefault="00361919" w:rsidP="00361919">
            <w:pPr>
              <w:jc w:val="center"/>
            </w:pPr>
            <w:r>
              <w:t>0,465</w:t>
            </w:r>
          </w:p>
        </w:tc>
        <w:tc>
          <w:tcPr>
            <w:tcW w:w="1134" w:type="dxa"/>
          </w:tcPr>
          <w:p w14:paraId="18E9EB3F" w14:textId="77777777" w:rsidR="00361919" w:rsidRDefault="00361919" w:rsidP="00361919">
            <w:pPr>
              <w:jc w:val="center"/>
            </w:pPr>
            <w:r>
              <w:t>0,601</w:t>
            </w:r>
          </w:p>
        </w:tc>
      </w:tr>
      <w:tr w:rsidR="00361919" w14:paraId="4241A1B2" w14:textId="77777777">
        <w:tc>
          <w:tcPr>
            <w:tcW w:w="2197" w:type="dxa"/>
          </w:tcPr>
          <w:p w14:paraId="53195348" w14:textId="77777777" w:rsidR="00361919" w:rsidRDefault="00361919" w:rsidP="00361919">
            <w:r>
              <w:t>F/s²</w:t>
            </w:r>
          </w:p>
        </w:tc>
        <w:tc>
          <w:tcPr>
            <w:tcW w:w="1134" w:type="dxa"/>
          </w:tcPr>
          <w:p w14:paraId="0D9CE586" w14:textId="77777777" w:rsidR="00361919" w:rsidRDefault="00361919" w:rsidP="00361919">
            <w:pPr>
              <w:jc w:val="center"/>
            </w:pPr>
            <w:r>
              <w:t>138,5</w:t>
            </w:r>
          </w:p>
        </w:tc>
        <w:tc>
          <w:tcPr>
            <w:tcW w:w="1134" w:type="dxa"/>
          </w:tcPr>
          <w:p w14:paraId="571DFC87" w14:textId="77777777" w:rsidR="00361919" w:rsidRDefault="00361919" w:rsidP="00361919">
            <w:pPr>
              <w:jc w:val="center"/>
            </w:pPr>
            <w:r>
              <w:t>138,2</w:t>
            </w:r>
          </w:p>
        </w:tc>
        <w:tc>
          <w:tcPr>
            <w:tcW w:w="1134" w:type="dxa"/>
          </w:tcPr>
          <w:p w14:paraId="346D9F62" w14:textId="77777777" w:rsidR="00361919" w:rsidRDefault="00361919" w:rsidP="00361919">
            <w:pPr>
              <w:jc w:val="center"/>
            </w:pPr>
            <w:r>
              <w:t>138,6</w:t>
            </w:r>
          </w:p>
        </w:tc>
        <w:tc>
          <w:tcPr>
            <w:tcW w:w="1134" w:type="dxa"/>
          </w:tcPr>
          <w:p w14:paraId="6C88525C" w14:textId="77777777" w:rsidR="00361919" w:rsidRDefault="00361919" w:rsidP="00361919">
            <w:pPr>
              <w:jc w:val="center"/>
            </w:pPr>
            <w:r>
              <w:t>138,5</w:t>
            </w:r>
          </w:p>
        </w:tc>
        <w:tc>
          <w:tcPr>
            <w:tcW w:w="1134" w:type="dxa"/>
          </w:tcPr>
          <w:p w14:paraId="44CC7282" w14:textId="77777777" w:rsidR="00361919" w:rsidRDefault="00361919" w:rsidP="00361919">
            <w:pPr>
              <w:jc w:val="center"/>
            </w:pPr>
            <w:r>
              <w:t>138,7</w:t>
            </w:r>
          </w:p>
        </w:tc>
        <w:tc>
          <w:tcPr>
            <w:tcW w:w="1134" w:type="dxa"/>
          </w:tcPr>
          <w:p w14:paraId="7251AC08" w14:textId="77777777" w:rsidR="00361919" w:rsidRDefault="00361919" w:rsidP="00361919">
            <w:pPr>
              <w:jc w:val="center"/>
            </w:pPr>
            <w:r>
              <w:t>138,4</w:t>
            </w:r>
          </w:p>
        </w:tc>
      </w:tr>
    </w:tbl>
    <w:p w14:paraId="6AE50DFE" w14:textId="77777777" w:rsidR="00361919" w:rsidRDefault="00361919" w:rsidP="00361919"/>
    <w:p w14:paraId="7056AB6D" w14:textId="77777777" w:rsidR="00361919" w:rsidRDefault="00361919" w:rsidP="00361919">
      <w:r>
        <w:t>Die Quotienten sind alle gleich, die Proportionalität ist nachgewiesen.</w:t>
      </w:r>
    </w:p>
    <w:p w14:paraId="47FB7300" w14:textId="77777777" w:rsidR="00361919" w:rsidRDefault="00361919" w:rsidP="00361919">
      <w:r>
        <w:t>b) In der Grundschwingung ist die Saite halb so lang wie die Wellenlänge. Die Frequenz bleibt immer 440 Hz. Damit kann die Ausbreitungsgeschwindigkeit berechnet werden:</w:t>
      </w:r>
      <w:r>
        <w:br/>
      </w:r>
      <w:r>
        <w:rPr>
          <w:position w:val="-24"/>
        </w:rPr>
        <w:object w:dxaOrig="840" w:dyaOrig="580" w14:anchorId="5B77A44E">
          <v:shape id="_x0000_i1155" type="#_x0000_t75" style="width:42pt;height:29.45pt" o:ole="" fillcolor="window">
            <v:imagedata r:id="rId464" o:title=""/>
          </v:shape>
          <o:OLEObject Type="Embed" ProgID="Equation.3" ShapeID="_x0000_i1155" DrawAspect="Content" ObjectID="_1731936151" r:id="rId46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gridCol w:w="1134"/>
        <w:gridCol w:w="1134"/>
        <w:gridCol w:w="1134"/>
        <w:gridCol w:w="1134"/>
        <w:gridCol w:w="1134"/>
        <w:gridCol w:w="1134"/>
      </w:tblGrid>
      <w:tr w:rsidR="00361919" w14:paraId="4E5B5320" w14:textId="77777777">
        <w:tc>
          <w:tcPr>
            <w:tcW w:w="2197" w:type="dxa"/>
          </w:tcPr>
          <w:p w14:paraId="1477B154" w14:textId="77777777" w:rsidR="00361919" w:rsidRDefault="00361919" w:rsidP="00361919">
            <w:r>
              <w:t>Spannkraft F in N</w:t>
            </w:r>
          </w:p>
        </w:tc>
        <w:tc>
          <w:tcPr>
            <w:tcW w:w="1134" w:type="dxa"/>
          </w:tcPr>
          <w:p w14:paraId="4EDA8D53" w14:textId="77777777" w:rsidR="00361919" w:rsidRDefault="00361919" w:rsidP="00361919">
            <w:pPr>
              <w:jc w:val="center"/>
            </w:pPr>
            <w:r>
              <w:t>5,0</w:t>
            </w:r>
          </w:p>
        </w:tc>
        <w:tc>
          <w:tcPr>
            <w:tcW w:w="1134" w:type="dxa"/>
          </w:tcPr>
          <w:p w14:paraId="316C90A1" w14:textId="77777777" w:rsidR="00361919" w:rsidRDefault="00361919" w:rsidP="00361919">
            <w:pPr>
              <w:jc w:val="center"/>
            </w:pPr>
            <w:r>
              <w:t>10,0</w:t>
            </w:r>
          </w:p>
        </w:tc>
        <w:tc>
          <w:tcPr>
            <w:tcW w:w="1134" w:type="dxa"/>
          </w:tcPr>
          <w:p w14:paraId="2CF54469" w14:textId="77777777" w:rsidR="00361919" w:rsidRDefault="00361919" w:rsidP="00361919">
            <w:pPr>
              <w:jc w:val="center"/>
            </w:pPr>
            <w:r>
              <w:t>15,0</w:t>
            </w:r>
          </w:p>
        </w:tc>
        <w:tc>
          <w:tcPr>
            <w:tcW w:w="1134" w:type="dxa"/>
          </w:tcPr>
          <w:p w14:paraId="584E3467" w14:textId="77777777" w:rsidR="00361919" w:rsidRDefault="00361919" w:rsidP="00361919">
            <w:pPr>
              <w:jc w:val="center"/>
            </w:pPr>
            <w:r>
              <w:t>20,0</w:t>
            </w:r>
          </w:p>
        </w:tc>
        <w:tc>
          <w:tcPr>
            <w:tcW w:w="1134" w:type="dxa"/>
          </w:tcPr>
          <w:p w14:paraId="4B3D3F77" w14:textId="77777777" w:rsidR="00361919" w:rsidRDefault="00361919" w:rsidP="00361919">
            <w:pPr>
              <w:jc w:val="center"/>
            </w:pPr>
            <w:r>
              <w:t>30,0</w:t>
            </w:r>
          </w:p>
        </w:tc>
        <w:tc>
          <w:tcPr>
            <w:tcW w:w="1134" w:type="dxa"/>
          </w:tcPr>
          <w:p w14:paraId="07B88F3A" w14:textId="77777777" w:rsidR="00361919" w:rsidRDefault="00361919" w:rsidP="00361919">
            <w:pPr>
              <w:jc w:val="center"/>
            </w:pPr>
            <w:r>
              <w:t>50,0</w:t>
            </w:r>
          </w:p>
        </w:tc>
      </w:tr>
      <w:tr w:rsidR="00361919" w14:paraId="143ED4C5" w14:textId="77777777">
        <w:tc>
          <w:tcPr>
            <w:tcW w:w="2197" w:type="dxa"/>
          </w:tcPr>
          <w:p w14:paraId="2090CF2A" w14:textId="77777777" w:rsidR="00361919" w:rsidRDefault="00361919" w:rsidP="00361919">
            <w:r>
              <w:t>Saitenlänge s in m</w:t>
            </w:r>
          </w:p>
        </w:tc>
        <w:tc>
          <w:tcPr>
            <w:tcW w:w="1134" w:type="dxa"/>
          </w:tcPr>
          <w:p w14:paraId="6E683E3E" w14:textId="77777777" w:rsidR="00361919" w:rsidRDefault="00361919" w:rsidP="00361919">
            <w:pPr>
              <w:jc w:val="center"/>
            </w:pPr>
            <w:r>
              <w:t>0,190</w:t>
            </w:r>
          </w:p>
        </w:tc>
        <w:tc>
          <w:tcPr>
            <w:tcW w:w="1134" w:type="dxa"/>
          </w:tcPr>
          <w:p w14:paraId="3028D55F" w14:textId="77777777" w:rsidR="00361919" w:rsidRDefault="00361919" w:rsidP="00361919">
            <w:pPr>
              <w:jc w:val="center"/>
            </w:pPr>
            <w:r>
              <w:t>0,269</w:t>
            </w:r>
          </w:p>
        </w:tc>
        <w:tc>
          <w:tcPr>
            <w:tcW w:w="1134" w:type="dxa"/>
          </w:tcPr>
          <w:p w14:paraId="298E794D" w14:textId="77777777" w:rsidR="00361919" w:rsidRDefault="00361919" w:rsidP="00361919">
            <w:pPr>
              <w:jc w:val="center"/>
            </w:pPr>
            <w:r>
              <w:t>0,329</w:t>
            </w:r>
          </w:p>
        </w:tc>
        <w:tc>
          <w:tcPr>
            <w:tcW w:w="1134" w:type="dxa"/>
          </w:tcPr>
          <w:p w14:paraId="59D04601" w14:textId="77777777" w:rsidR="00361919" w:rsidRDefault="00361919" w:rsidP="00361919">
            <w:pPr>
              <w:jc w:val="center"/>
            </w:pPr>
            <w:r>
              <w:t>0,380</w:t>
            </w:r>
          </w:p>
        </w:tc>
        <w:tc>
          <w:tcPr>
            <w:tcW w:w="1134" w:type="dxa"/>
          </w:tcPr>
          <w:p w14:paraId="261A75B2" w14:textId="77777777" w:rsidR="00361919" w:rsidRDefault="00361919" w:rsidP="00361919">
            <w:pPr>
              <w:jc w:val="center"/>
            </w:pPr>
            <w:r>
              <w:t>0,465</w:t>
            </w:r>
          </w:p>
        </w:tc>
        <w:tc>
          <w:tcPr>
            <w:tcW w:w="1134" w:type="dxa"/>
          </w:tcPr>
          <w:p w14:paraId="602205A1" w14:textId="77777777" w:rsidR="00361919" w:rsidRDefault="00361919" w:rsidP="00361919">
            <w:pPr>
              <w:jc w:val="center"/>
            </w:pPr>
            <w:r>
              <w:t>0,601</w:t>
            </w:r>
          </w:p>
        </w:tc>
      </w:tr>
      <w:tr w:rsidR="00361919" w14:paraId="0250EEFC" w14:textId="77777777">
        <w:tc>
          <w:tcPr>
            <w:tcW w:w="2197" w:type="dxa"/>
          </w:tcPr>
          <w:p w14:paraId="497556E4" w14:textId="77777777" w:rsidR="00361919" w:rsidRDefault="00361919" w:rsidP="00361919">
            <w:r>
              <w:t>c in m/s</w:t>
            </w:r>
          </w:p>
        </w:tc>
        <w:tc>
          <w:tcPr>
            <w:tcW w:w="1134" w:type="dxa"/>
          </w:tcPr>
          <w:p w14:paraId="3593540D" w14:textId="77777777" w:rsidR="00361919" w:rsidRDefault="00361919" w:rsidP="00361919">
            <w:pPr>
              <w:jc w:val="center"/>
            </w:pPr>
            <w:r>
              <w:t>167</w:t>
            </w:r>
          </w:p>
        </w:tc>
        <w:tc>
          <w:tcPr>
            <w:tcW w:w="1134" w:type="dxa"/>
          </w:tcPr>
          <w:p w14:paraId="700C4DC9" w14:textId="77777777" w:rsidR="00361919" w:rsidRDefault="00361919" w:rsidP="00361919">
            <w:pPr>
              <w:jc w:val="center"/>
            </w:pPr>
            <w:r>
              <w:t>237</w:t>
            </w:r>
          </w:p>
        </w:tc>
        <w:tc>
          <w:tcPr>
            <w:tcW w:w="1134" w:type="dxa"/>
          </w:tcPr>
          <w:p w14:paraId="23111AC6" w14:textId="77777777" w:rsidR="00361919" w:rsidRDefault="00361919" w:rsidP="00361919">
            <w:pPr>
              <w:jc w:val="center"/>
            </w:pPr>
            <w:r>
              <w:t>290</w:t>
            </w:r>
          </w:p>
        </w:tc>
        <w:tc>
          <w:tcPr>
            <w:tcW w:w="1134" w:type="dxa"/>
          </w:tcPr>
          <w:p w14:paraId="623CD00E" w14:textId="77777777" w:rsidR="00361919" w:rsidRDefault="00361919" w:rsidP="00361919">
            <w:pPr>
              <w:jc w:val="center"/>
            </w:pPr>
            <w:r>
              <w:t>334</w:t>
            </w:r>
          </w:p>
        </w:tc>
        <w:tc>
          <w:tcPr>
            <w:tcW w:w="1134" w:type="dxa"/>
          </w:tcPr>
          <w:p w14:paraId="520696C8" w14:textId="77777777" w:rsidR="00361919" w:rsidRDefault="00361919" w:rsidP="00361919">
            <w:pPr>
              <w:jc w:val="center"/>
            </w:pPr>
            <w:r>
              <w:t>409</w:t>
            </w:r>
          </w:p>
        </w:tc>
        <w:tc>
          <w:tcPr>
            <w:tcW w:w="1134" w:type="dxa"/>
          </w:tcPr>
          <w:p w14:paraId="61D34D7F" w14:textId="77777777" w:rsidR="00361919" w:rsidRDefault="00361919" w:rsidP="00361919">
            <w:pPr>
              <w:jc w:val="center"/>
            </w:pPr>
            <w:r>
              <w:t>529</w:t>
            </w:r>
          </w:p>
        </w:tc>
      </w:tr>
    </w:tbl>
    <w:p w14:paraId="75ECF7F6" w14:textId="77777777" w:rsidR="00361919" w:rsidRDefault="00361919" w:rsidP="00361919"/>
    <w:p w14:paraId="1EF17DFA" w14:textId="77777777" w:rsidR="00361919" w:rsidRDefault="00361919" w:rsidP="00361919">
      <w:r>
        <w:t>Das Diagramm ist in der Excel-Tabelle.</w:t>
      </w:r>
    </w:p>
    <w:p w14:paraId="317A8FB3" w14:textId="77777777" w:rsidR="00361919" w:rsidRDefault="00361919" w:rsidP="00361919">
      <w:bookmarkStart w:id="2183" w:name="_Hlt87101216"/>
      <w:bookmarkEnd w:id="2183"/>
      <w:r>
        <w:t xml:space="preserve">c) </w:t>
      </w:r>
      <w:bookmarkStart w:id="2184" w:name="_Hlt87190194"/>
      <w:bookmarkEnd w:id="2184"/>
      <w:r>
        <w:t>Die Gleichung für die Funktion muss die Ausbreitungsgeschwindigkeit in Abhängigkeit von der Kraft berechnen können. Als Konstante muss die Frequenz von 440 Hz auftauchen.</w:t>
      </w:r>
    </w:p>
    <w:p w14:paraId="45E7A27D" w14:textId="77777777" w:rsidR="00361919" w:rsidRDefault="00361919" w:rsidP="00361919">
      <w:r>
        <w:t>Aus der in a) bestimmten Proportionalität erhält man für diese Saite:</w:t>
      </w:r>
      <w:r>
        <w:br/>
      </w:r>
      <w:r>
        <w:rPr>
          <w:position w:val="-24"/>
        </w:rPr>
        <w:object w:dxaOrig="1240" w:dyaOrig="580" w14:anchorId="17E71C88">
          <v:shape id="_x0000_i1156" type="#_x0000_t75" style="width:62.2pt;height:29.45pt" o:ole="" fillcolor="window">
            <v:imagedata r:id="rId466" o:title=""/>
          </v:shape>
          <o:OLEObject Type="Embed" ProgID="Equation.3" ShapeID="_x0000_i1156" DrawAspect="Content" ObjectID="_1731936152" r:id="rId467"/>
        </w:object>
      </w:r>
    </w:p>
    <w:p w14:paraId="625174CB" w14:textId="77777777" w:rsidR="00361919" w:rsidRDefault="00361919" w:rsidP="00361919">
      <w:r>
        <w:t>Weiterhin ist bekannt:</w:t>
      </w:r>
      <w:r>
        <w:br/>
      </w:r>
      <w:r>
        <w:rPr>
          <w:position w:val="-10"/>
        </w:rPr>
        <w:object w:dxaOrig="840" w:dyaOrig="300" w14:anchorId="183E38DE">
          <v:shape id="_x0000_i1157" type="#_x0000_t75" style="width:42pt;height:15.25pt" o:ole="" fillcolor="window">
            <v:imagedata r:id="rId468" o:title=""/>
          </v:shape>
          <o:OLEObject Type="Embed" ProgID="Equation.3" ShapeID="_x0000_i1157" DrawAspect="Content" ObjectID="_1731936153" r:id="rId469"/>
        </w:object>
      </w:r>
    </w:p>
    <w:p w14:paraId="69FA7259" w14:textId="77777777" w:rsidR="00361919" w:rsidRDefault="00361919" w:rsidP="00361919">
      <w:r>
        <w:t>Die erste Gleichung kann man s umgestellt und in die zweite Gleichung eingesetzt werden:</w:t>
      </w:r>
    </w:p>
    <w:p w14:paraId="4801C208" w14:textId="77777777" w:rsidR="00361919" w:rsidRDefault="00361919" w:rsidP="00361919">
      <w:r>
        <w:rPr>
          <w:position w:val="-36"/>
        </w:rPr>
        <w:object w:dxaOrig="1280" w:dyaOrig="740" w14:anchorId="26185D9D">
          <v:shape id="_x0000_i1158" type="#_x0000_t75" style="width:64.35pt;height:36.55pt" o:ole="" fillcolor="window">
            <v:imagedata r:id="rId470" o:title=""/>
          </v:shape>
          <o:OLEObject Type="Embed" ProgID="Equation.3" ShapeID="_x0000_i1158" DrawAspect="Content" ObjectID="_1731936154" r:id="rId471"/>
        </w:object>
      </w:r>
    </w:p>
    <w:p w14:paraId="067D96DC" w14:textId="77777777" w:rsidR="00361919" w:rsidRDefault="00361919" w:rsidP="00361919">
      <w:r>
        <w:t>Einsetzen:</w:t>
      </w:r>
      <w:r>
        <w:br/>
      </w:r>
      <w:r>
        <w:rPr>
          <w:position w:val="-36"/>
        </w:rPr>
        <w:object w:dxaOrig="1660" w:dyaOrig="740" w14:anchorId="0FCC1605">
          <v:shape id="_x0000_i1159" type="#_x0000_t75" style="width:82.35pt;height:36.55pt" o:ole="" fillcolor="window">
            <v:imagedata r:id="rId472" o:title=""/>
          </v:shape>
          <o:OLEObject Type="Embed" ProgID="Equation.3" ShapeID="_x0000_i1159" DrawAspect="Content" ObjectID="_1731936155" r:id="rId473"/>
        </w:object>
      </w:r>
    </w:p>
    <w:p w14:paraId="1B112342" w14:textId="77777777" w:rsidR="00361919" w:rsidRDefault="00361919" w:rsidP="00361919">
      <w:r>
        <w:lastRenderedPageBreak/>
        <w:t>Die Frequenz ist bekannt und kann ebenfalls noch eingesetzt werden:</w:t>
      </w:r>
      <w:r>
        <w:br/>
      </w:r>
      <w:r>
        <w:rPr>
          <w:position w:val="-36"/>
        </w:rPr>
        <w:object w:dxaOrig="2020" w:dyaOrig="740" w14:anchorId="23758A52">
          <v:shape id="_x0000_i1160" type="#_x0000_t75" style="width:101.45pt;height:36.55pt" o:ole="" fillcolor="window">
            <v:imagedata r:id="rId474" o:title=""/>
          </v:shape>
          <o:OLEObject Type="Embed" ProgID="Equation.3" ShapeID="_x0000_i1160" DrawAspect="Content" ObjectID="_1731936156" r:id="rId475"/>
        </w:object>
      </w:r>
    </w:p>
    <w:p w14:paraId="7B824A54" w14:textId="77777777" w:rsidR="00361919" w:rsidRDefault="00361919" w:rsidP="00361919">
      <w:r>
        <w:t>Zur Verschönerung wird noch die Wurzel entkernt:</w:t>
      </w:r>
      <w:r>
        <w:br/>
      </w:r>
      <w:r>
        <w:rPr>
          <w:position w:val="-20"/>
        </w:rPr>
        <w:object w:dxaOrig="1460" w:dyaOrig="460" w14:anchorId="6F4830B8">
          <v:shape id="_x0000_i1161" type="#_x0000_t75" style="width:73.65pt;height:23.45pt" o:ole="" fillcolor="window">
            <v:imagedata r:id="rId476" o:title=""/>
          </v:shape>
          <o:OLEObject Type="Embed" ProgID="Equation.3" ShapeID="_x0000_i1161" DrawAspect="Content" ObjectID="_1731936157" r:id="rId477"/>
        </w:object>
      </w:r>
    </w:p>
    <w:p w14:paraId="506A70ED" w14:textId="77777777" w:rsidR="00361919" w:rsidRDefault="00361919" w:rsidP="00361919">
      <w:bookmarkStart w:id="2185" w:name="_Hlt87190905"/>
      <w:bookmarkEnd w:id="2185"/>
      <w:r>
        <w:t>d) Damit kann die Ausbreitungsgeschwindigkeit für eine Belastung von 25,0 N berechnet werden:</w:t>
      </w:r>
      <w:r>
        <w:br/>
      </w:r>
      <w:r>
        <w:rPr>
          <w:position w:val="-36"/>
        </w:rPr>
        <w:object w:dxaOrig="1600" w:dyaOrig="820" w14:anchorId="3F82073E">
          <v:shape id="_x0000_i1162" type="#_x0000_t75" style="width:79.65pt;height:41.45pt" o:ole="" fillcolor="window">
            <v:imagedata r:id="rId478" o:title=""/>
          </v:shape>
          <o:OLEObject Type="Embed" ProgID="Equation.3" ShapeID="_x0000_i1162" DrawAspect="Content" ObjectID="_1731936158" r:id="rId479"/>
        </w:object>
      </w:r>
    </w:p>
    <w:p w14:paraId="1E7B0A0B" w14:textId="77777777" w:rsidR="00361919" w:rsidRDefault="00361919" w:rsidP="00361919">
      <w:r>
        <w:t>Ein Blick ins Diagramm zeigt, dass Theorie und Praxis übereinstimmen. Toll.</w:t>
      </w:r>
    </w:p>
    <w:p w14:paraId="713D0895" w14:textId="77777777" w:rsidR="0075124F" w:rsidRDefault="0075124F" w:rsidP="00361919"/>
    <w:p w14:paraId="4D7F2BFF" w14:textId="77777777" w:rsidR="00361919" w:rsidRPr="0075124F" w:rsidRDefault="00361919" w:rsidP="00361919">
      <w:pPr>
        <w:rPr>
          <w:rStyle w:val="Nummer"/>
        </w:rPr>
      </w:pPr>
      <w:bookmarkStart w:id="2186" w:name="_Hlt87609305"/>
      <w:bookmarkStart w:id="2187" w:name="m523"/>
      <w:bookmarkEnd w:id="2186"/>
      <w:r w:rsidRPr="0075124F">
        <w:rPr>
          <w:rStyle w:val="Nummer"/>
        </w:rPr>
        <w:t>523.</w:t>
      </w:r>
      <w:bookmarkEnd w:id="2187"/>
    </w:p>
    <w:p w14:paraId="22C7B6D2" w14:textId="578FA7BE" w:rsidR="00361919" w:rsidRDefault="00361919" w:rsidP="00361919">
      <w:r>
        <w:t xml:space="preserve">d) ist richtig. Ein Staubsauger funktioniert so, dass er am Saugrohr einen Unterdruck erzeugt und der äußere Luftdruck den Schmutz und Staub in das Rohr </w:t>
      </w:r>
      <w:r w:rsidR="00E96708">
        <w:t>hineinschiebt</w:t>
      </w:r>
      <w:r>
        <w:t>. Da es auf dem Mond keinen Luftdruck gibt, kann auch kein Unterdruck erzeugt werden und es kann auch kein äußerer Luftdruck den Mondstaub in das Saugrohr schieben.</w:t>
      </w:r>
    </w:p>
    <w:p w14:paraId="62BD6051" w14:textId="77777777" w:rsidR="0075124F" w:rsidRDefault="0075124F" w:rsidP="00361919"/>
    <w:p w14:paraId="1624EEF3" w14:textId="77777777" w:rsidR="00361919" w:rsidRPr="0075124F" w:rsidRDefault="00361919" w:rsidP="00361919">
      <w:pPr>
        <w:rPr>
          <w:rStyle w:val="Nummer"/>
        </w:rPr>
      </w:pPr>
      <w:bookmarkStart w:id="2188" w:name="m524"/>
      <w:r w:rsidRPr="0075124F">
        <w:rPr>
          <w:rStyle w:val="Nummer"/>
        </w:rPr>
        <w:t xml:space="preserve">524. </w:t>
      </w:r>
      <w:bookmarkEnd w:id="2188"/>
    </w:p>
    <w:p w14:paraId="21EFACDB" w14:textId="77777777" w:rsidR="00361919" w:rsidRDefault="00361919" w:rsidP="00361919">
      <w:bookmarkStart w:id="2189" w:name="_Hlt88729159"/>
      <w:bookmarkEnd w:id="2189"/>
      <w:r>
        <w:t>c) ist richtig.</w:t>
      </w:r>
    </w:p>
    <w:p w14:paraId="02C71977" w14:textId="77777777" w:rsidR="00361919" w:rsidRDefault="00361919" w:rsidP="00361919">
      <w:r>
        <w:t>Wenn sich die Erde nicht drehen würde, käme die Kugel genau unter der Abwurfstelle auf. Die Erde dreht sich aber nach Osten. Deshalb hat der obere Teil des Turmes eine größere Geschwindigkeit als der untere Teil. Beim Fall nach unten behält die Kugel diese Geschwindigkeit in Erddrehrichtung bei, bewegt sich also immer schneller als der untere Teil des Turmes. Durch diese höhere Geschwindigkeit überholt sie den Turm und kommt vor dem Punkt unter der Abwurfstelle auf.</w:t>
      </w:r>
    </w:p>
    <w:p w14:paraId="2B289DC8" w14:textId="77777777" w:rsidR="00361919" w:rsidRDefault="00361919" w:rsidP="00361919"/>
    <w:p w14:paraId="5039DA4C" w14:textId="77777777" w:rsidR="00361919" w:rsidRDefault="00361919" w:rsidP="00361919">
      <w:bookmarkStart w:id="2190" w:name="_Hlt131825684"/>
      <w:bookmarkStart w:id="2191" w:name="m525"/>
      <w:bookmarkEnd w:id="2190"/>
      <w:r w:rsidRPr="0075124F">
        <w:rPr>
          <w:rStyle w:val="Nummer"/>
        </w:rPr>
        <w:t>525.</w:t>
      </w:r>
      <w:bookmarkEnd w:id="2191"/>
      <w:r>
        <w:rPr>
          <w:color w:val="000000"/>
        </w:rPr>
        <w:t xml:space="preserve"> Die mittlere Reibungskraft ist 19,6 N groß.</w:t>
      </w:r>
      <w:bookmarkStart w:id="2192" w:name="_Hlt93561900"/>
      <w:bookmarkEnd w:id="2192"/>
    </w:p>
    <w:p w14:paraId="567881E1" w14:textId="77777777" w:rsidR="00361919" w:rsidRDefault="00B42104" w:rsidP="00361919">
      <w:hyperlink r:id="rId480" w:anchor="m525" w:history="1">
        <w:r w:rsidR="00361919">
          <w:rPr>
            <w:rStyle w:val="Hyperlink"/>
            <w:sz w:val="22"/>
          </w:rPr>
          <w:t>vollst</w:t>
        </w:r>
        <w:bookmarkStart w:id="2193" w:name="_Hlt93561869"/>
        <w:bookmarkStart w:id="2194" w:name="_Hlt93560323"/>
        <w:bookmarkEnd w:id="2193"/>
        <w:r w:rsidR="00361919">
          <w:rPr>
            <w:rStyle w:val="Hyperlink"/>
            <w:sz w:val="22"/>
          </w:rPr>
          <w:t>ä</w:t>
        </w:r>
        <w:bookmarkEnd w:id="2194"/>
        <w:r w:rsidR="00361919">
          <w:rPr>
            <w:rStyle w:val="Hyperlink"/>
            <w:sz w:val="22"/>
          </w:rPr>
          <w:t xml:space="preserve">ndige </w:t>
        </w:r>
        <w:bookmarkStart w:id="2195" w:name="_Hlt119741185"/>
        <w:bookmarkStart w:id="2196" w:name="_Hlt119741142"/>
        <w:bookmarkEnd w:id="2195"/>
        <w:r w:rsidR="00361919">
          <w:rPr>
            <w:rStyle w:val="Hyperlink"/>
            <w:sz w:val="22"/>
          </w:rPr>
          <w:t>L</w:t>
        </w:r>
        <w:bookmarkEnd w:id="2196"/>
        <w:r w:rsidR="00361919">
          <w:rPr>
            <w:rStyle w:val="Hyperlink"/>
            <w:sz w:val="22"/>
          </w:rPr>
          <w:t>ösung</w:t>
        </w:r>
      </w:hyperlink>
    </w:p>
    <w:p w14:paraId="681B80A2" w14:textId="77777777" w:rsidR="00361919" w:rsidRDefault="00361919" w:rsidP="00361919"/>
    <w:p w14:paraId="0222B646" w14:textId="77777777" w:rsidR="00361919" w:rsidRDefault="00361919" w:rsidP="00361919">
      <w:pPr>
        <w:rPr>
          <w:color w:val="000000"/>
        </w:rPr>
      </w:pPr>
      <w:bookmarkStart w:id="2197" w:name="m526"/>
      <w:r w:rsidRPr="0075124F">
        <w:rPr>
          <w:rStyle w:val="Nummer"/>
        </w:rPr>
        <w:t>526.</w:t>
      </w:r>
      <w:bookmarkEnd w:id="2197"/>
      <w:r>
        <w:rPr>
          <w:color w:val="000000"/>
        </w:rPr>
        <w:t xml:space="preserve"> Die Fahrwiderstandskraft ist 265 N groß.</w:t>
      </w:r>
      <w:r>
        <w:rPr>
          <w:color w:val="000000"/>
        </w:rPr>
        <w:br/>
        <w:t>Damit diese Geschwindigkeit gehalten werden kann, muss der Motor eine Leistung von 6,99 kW aufbringen.</w:t>
      </w:r>
    </w:p>
    <w:p w14:paraId="08B752BB" w14:textId="77777777" w:rsidR="00361919" w:rsidRDefault="00361919" w:rsidP="00361919">
      <w:pPr>
        <w:rPr>
          <w:color w:val="000000"/>
        </w:rPr>
      </w:pPr>
      <w:r>
        <w:rPr>
          <w:color w:val="000000"/>
        </w:rPr>
        <w:t>Für die 100 km Fahrstrecke sind 26,5 MJ Energie notwendig.</w:t>
      </w:r>
      <w:r>
        <w:rPr>
          <w:color w:val="000000"/>
        </w:rPr>
        <w:br/>
        <w:t>Der Wirkungsgrad beträgt 11 %.</w:t>
      </w:r>
    </w:p>
    <w:p w14:paraId="7BED855B" w14:textId="77777777" w:rsidR="00361919" w:rsidRDefault="00361919" w:rsidP="00361919">
      <w:bookmarkStart w:id="2198" w:name="_Hlt95546615"/>
      <w:bookmarkEnd w:id="2198"/>
    </w:p>
    <w:p w14:paraId="6221F872" w14:textId="77777777" w:rsidR="00361919" w:rsidRDefault="00B42104" w:rsidP="00361919">
      <w:hyperlink r:id="rId481" w:anchor="m526" w:history="1">
        <w:r w:rsidR="00361919">
          <w:rPr>
            <w:rStyle w:val="Hyperlink"/>
            <w:sz w:val="22"/>
          </w:rPr>
          <w:t>volls</w:t>
        </w:r>
        <w:bookmarkStart w:id="2199" w:name="_Hlt120504118"/>
        <w:bookmarkEnd w:id="2199"/>
        <w:r w:rsidR="00361919">
          <w:rPr>
            <w:rStyle w:val="Hyperlink"/>
            <w:sz w:val="22"/>
          </w:rPr>
          <w:t>tä</w:t>
        </w:r>
        <w:bookmarkStart w:id="2200" w:name="_Hlt164667088"/>
        <w:bookmarkStart w:id="2201" w:name="_Hlt95546603"/>
        <w:bookmarkEnd w:id="2200"/>
        <w:r w:rsidR="00361919">
          <w:rPr>
            <w:rStyle w:val="Hyperlink"/>
            <w:sz w:val="22"/>
          </w:rPr>
          <w:t>n</w:t>
        </w:r>
        <w:bookmarkStart w:id="2202" w:name="_Hlt95291473"/>
        <w:bookmarkEnd w:id="2201"/>
        <w:bookmarkEnd w:id="2202"/>
        <w:r w:rsidR="00361919">
          <w:rPr>
            <w:rStyle w:val="Hyperlink"/>
            <w:sz w:val="22"/>
          </w:rPr>
          <w:t>di</w:t>
        </w:r>
        <w:bookmarkStart w:id="2203" w:name="_Hlt95291499"/>
        <w:r w:rsidR="00361919">
          <w:rPr>
            <w:rStyle w:val="Hyperlink"/>
            <w:sz w:val="22"/>
          </w:rPr>
          <w:t>g</w:t>
        </w:r>
        <w:bookmarkStart w:id="2204" w:name="_Hlt95546600"/>
        <w:bookmarkEnd w:id="2203"/>
        <w:bookmarkEnd w:id="2204"/>
        <w:r w:rsidR="00361919">
          <w:rPr>
            <w:rStyle w:val="Hyperlink"/>
            <w:sz w:val="22"/>
          </w:rPr>
          <w:t>e Lösung</w:t>
        </w:r>
      </w:hyperlink>
    </w:p>
    <w:p w14:paraId="4C451CD5" w14:textId="77777777" w:rsidR="0075124F" w:rsidRDefault="0075124F" w:rsidP="00361919"/>
    <w:p w14:paraId="126FF50B" w14:textId="77777777" w:rsidR="00361919" w:rsidRDefault="00361919" w:rsidP="00361919">
      <w:pPr>
        <w:rPr>
          <w:color w:val="000000"/>
        </w:rPr>
      </w:pPr>
      <w:bookmarkStart w:id="2205" w:name="m527"/>
      <w:r w:rsidRPr="0075124F">
        <w:rPr>
          <w:rStyle w:val="Nummer"/>
        </w:rPr>
        <w:t>527.</w:t>
      </w:r>
      <w:bookmarkEnd w:id="2205"/>
      <w:r>
        <w:rPr>
          <w:color w:val="000000"/>
        </w:rPr>
        <w:t xml:space="preserve"> </w:t>
      </w:r>
      <w:bookmarkStart w:id="2206" w:name="_Hlt95721784"/>
      <w:r>
        <w:rPr>
          <w:color w:val="000000"/>
        </w:rPr>
        <w:t>a) Die Seiltrommel macht in den 20 s 16,2 Umdrehungen.</w:t>
      </w:r>
      <w:bookmarkEnd w:id="2206"/>
      <w:r>
        <w:rPr>
          <w:color w:val="000000"/>
        </w:rPr>
        <w:t xml:space="preserve">  c) </w:t>
      </w:r>
      <w:bookmarkStart w:id="2207" w:name="_Hlt96150135"/>
      <w:bookmarkEnd w:id="2207"/>
    </w:p>
    <w:tbl>
      <w:tblPr>
        <w:tblW w:w="0" w:type="auto"/>
        <w:tblLayout w:type="fixed"/>
        <w:tblCellMar>
          <w:left w:w="70" w:type="dxa"/>
          <w:right w:w="70" w:type="dxa"/>
        </w:tblCellMar>
        <w:tblLook w:val="0000" w:firstRow="0" w:lastRow="0" w:firstColumn="0" w:lastColumn="0" w:noHBand="0" w:noVBand="0"/>
      </w:tblPr>
      <w:tblGrid>
        <w:gridCol w:w="4886"/>
        <w:gridCol w:w="4886"/>
      </w:tblGrid>
      <w:tr w:rsidR="00361919" w14:paraId="52985C3F" w14:textId="77777777">
        <w:tc>
          <w:tcPr>
            <w:tcW w:w="4886" w:type="dxa"/>
          </w:tcPr>
          <w:p w14:paraId="6C185C6B" w14:textId="77777777" w:rsidR="00361919" w:rsidRDefault="00361919" w:rsidP="00361919">
            <w:r>
              <w:rPr>
                <w:color w:val="000000"/>
              </w:rPr>
              <w:lastRenderedPageBreak/>
              <w:t>Nach 4 s hat sich der Aufzug um 15 m bewegt, nach 18 s um 120 m und nach 20 s um 127,5 m.</w:t>
            </w:r>
          </w:p>
          <w:p w14:paraId="7D9E6243" w14:textId="016964DC" w:rsidR="00361919" w:rsidRDefault="00361919" w:rsidP="00361919">
            <w:r>
              <w:t xml:space="preserve">Im Diagramm ist der erste Abschnitt Teil eine Parabel, da der Weg und die Zeit zum </w:t>
            </w:r>
            <w:r w:rsidR="00E96708">
              <w:t>Quadrat zueinander</w:t>
            </w:r>
            <w:r>
              <w:t xml:space="preserve"> proportional sind.</w:t>
            </w:r>
          </w:p>
          <w:p w14:paraId="402CAC09" w14:textId="77777777" w:rsidR="00361919" w:rsidRDefault="00361919" w:rsidP="00361919">
            <w:r>
              <w:t>In der gleichförmigen Phase ist die Kurve eine Gerade, da Weg und Zeit zueinander proportional sind.</w:t>
            </w:r>
          </w:p>
          <w:p w14:paraId="0CD0AD50" w14:textId="77777777" w:rsidR="00361919" w:rsidRDefault="00361919" w:rsidP="00361919">
            <w:r>
              <w:t>Beim Abbremsen wird die Kurve wieder parabelförmig.</w:t>
            </w:r>
          </w:p>
          <w:p w14:paraId="3C9599F3" w14:textId="77777777" w:rsidR="00361919" w:rsidRDefault="00361919" w:rsidP="00361919">
            <w:pPr>
              <w:rPr>
                <w:color w:val="000000"/>
              </w:rPr>
            </w:pPr>
            <w:r>
              <w:t xml:space="preserve">d) </w:t>
            </w:r>
            <w:r>
              <w:rPr>
                <w:color w:val="000000"/>
              </w:rPr>
              <w:t>Die Reibungskraft ist 1,02 kN groß.</w:t>
            </w:r>
            <w:bookmarkStart w:id="2208" w:name="_Hlt96672283"/>
            <w:bookmarkEnd w:id="2208"/>
          </w:p>
          <w:p w14:paraId="523FC87B" w14:textId="77777777" w:rsidR="00361919" w:rsidRDefault="00361919" w:rsidP="00361919">
            <w:pPr>
              <w:rPr>
                <w:color w:val="000000"/>
              </w:rPr>
            </w:pPr>
            <w:r>
              <w:rPr>
                <w:color w:val="000000"/>
              </w:rPr>
              <w:t>e) In den letzten zwei Sekunden greifen an dem Seil 11,9 kN an.</w:t>
            </w:r>
          </w:p>
          <w:p w14:paraId="73FB0247" w14:textId="77777777" w:rsidR="00361919" w:rsidRDefault="00361919" w:rsidP="00361919"/>
        </w:tc>
        <w:tc>
          <w:tcPr>
            <w:tcW w:w="4886" w:type="dxa"/>
          </w:tcPr>
          <w:p w14:paraId="7F9357B3" w14:textId="77777777" w:rsidR="00361919" w:rsidRDefault="00B42104" w:rsidP="00361919">
            <w:r>
              <w:pict w14:anchorId="7A5CADDC">
                <v:shape id="_x0000_i1163" type="#_x0000_t75" style="width:237.25pt;height:230.75pt" fillcolor="window">
                  <v:imagedata r:id="rId482" o:title="lsm527"/>
                </v:shape>
              </w:pict>
            </w:r>
          </w:p>
        </w:tc>
      </w:tr>
    </w:tbl>
    <w:p w14:paraId="3A17BE38" w14:textId="77777777" w:rsidR="00361919" w:rsidRDefault="00361919" w:rsidP="00361919"/>
    <w:p w14:paraId="3BE9424F" w14:textId="77777777" w:rsidR="00361919" w:rsidRDefault="00B42104" w:rsidP="00361919">
      <w:hyperlink r:id="rId483" w:anchor="m527" w:history="1">
        <w:r w:rsidR="00361919">
          <w:rPr>
            <w:rStyle w:val="Hyperlink"/>
            <w:sz w:val="22"/>
          </w:rPr>
          <w:t>vollst</w:t>
        </w:r>
        <w:bookmarkStart w:id="2209" w:name="_Hlt95620880"/>
        <w:r w:rsidR="00361919">
          <w:rPr>
            <w:rStyle w:val="Hyperlink"/>
            <w:sz w:val="22"/>
          </w:rPr>
          <w:t>ä</w:t>
        </w:r>
        <w:bookmarkStart w:id="2210" w:name="_Hlt122682433"/>
        <w:bookmarkEnd w:id="2209"/>
        <w:bookmarkEnd w:id="2210"/>
        <w:r w:rsidR="00361919">
          <w:rPr>
            <w:rStyle w:val="Hyperlink"/>
            <w:sz w:val="22"/>
          </w:rPr>
          <w:t>n</w:t>
        </w:r>
        <w:bookmarkStart w:id="2211" w:name="_Hlt100038157"/>
        <w:bookmarkEnd w:id="2211"/>
        <w:r w:rsidR="00361919">
          <w:rPr>
            <w:rStyle w:val="Hyperlink"/>
            <w:sz w:val="22"/>
          </w:rPr>
          <w:t>di</w:t>
        </w:r>
        <w:bookmarkStart w:id="2212" w:name="_Hlt96672252"/>
        <w:bookmarkStart w:id="2213" w:name="_Hlt122682671"/>
        <w:bookmarkEnd w:id="2212"/>
        <w:r w:rsidR="00361919">
          <w:rPr>
            <w:rStyle w:val="Hyperlink"/>
            <w:sz w:val="22"/>
          </w:rPr>
          <w:t>g</w:t>
        </w:r>
        <w:bookmarkEnd w:id="2213"/>
        <w:r w:rsidR="00361919">
          <w:rPr>
            <w:rStyle w:val="Hyperlink"/>
            <w:sz w:val="22"/>
          </w:rPr>
          <w:t>e Lösung</w:t>
        </w:r>
      </w:hyperlink>
    </w:p>
    <w:p w14:paraId="7EA1B3FA" w14:textId="77777777" w:rsidR="00361919" w:rsidRDefault="00361919" w:rsidP="00361919"/>
    <w:p w14:paraId="1C827183" w14:textId="77777777" w:rsidR="00361919" w:rsidRDefault="00361919" w:rsidP="00361919">
      <w:bookmarkStart w:id="2214" w:name="m528"/>
      <w:r w:rsidRPr="0075124F">
        <w:rPr>
          <w:rStyle w:val="Nummer"/>
        </w:rPr>
        <w:t>528.</w:t>
      </w:r>
      <w:r>
        <w:rPr>
          <w:color w:val="000000"/>
        </w:rPr>
        <w:t xml:space="preserve"> Der Radfahrer bleibt nach 45,7 m stehen.</w:t>
      </w:r>
    </w:p>
    <w:bookmarkEnd w:id="2214"/>
    <w:p w14:paraId="53497373" w14:textId="77777777" w:rsidR="00361919" w:rsidRDefault="00361919" w:rsidP="00361919">
      <w:r>
        <w:fldChar w:fldCharType="begin"/>
      </w:r>
      <w:r w:rsidR="00B57015">
        <w:instrText>HYPERLINK "vlsgmech2</w:instrText>
      </w:r>
      <w:r w:rsidR="008D3EAE">
        <w:instrText>.docx</w:instrText>
      </w:r>
      <w:r w:rsidR="00B57015">
        <w:instrText>" \l "m528"</w:instrText>
      </w:r>
      <w:r>
        <w:fldChar w:fldCharType="separate"/>
      </w:r>
      <w:r>
        <w:rPr>
          <w:rStyle w:val="Hyperlink"/>
          <w:sz w:val="22"/>
        </w:rPr>
        <w:t>vollst</w:t>
      </w:r>
      <w:bookmarkStart w:id="2215" w:name="_Hlt96157327"/>
      <w:bookmarkStart w:id="2216" w:name="_Hlt96151669"/>
      <w:bookmarkEnd w:id="2215"/>
      <w:r>
        <w:rPr>
          <w:rStyle w:val="Hyperlink"/>
          <w:sz w:val="22"/>
        </w:rPr>
        <w:t>ä</w:t>
      </w:r>
      <w:bookmarkStart w:id="2217" w:name="_Hlt96151499"/>
      <w:bookmarkStart w:id="2218" w:name="_Hlt96151252"/>
      <w:bookmarkEnd w:id="2216"/>
      <w:bookmarkEnd w:id="2217"/>
      <w:r>
        <w:rPr>
          <w:rStyle w:val="Hyperlink"/>
          <w:sz w:val="22"/>
        </w:rPr>
        <w:t>n</w:t>
      </w:r>
      <w:bookmarkEnd w:id="2218"/>
      <w:r>
        <w:rPr>
          <w:rStyle w:val="Hyperlink"/>
          <w:sz w:val="22"/>
        </w:rPr>
        <w:t>dige Lösung</w:t>
      </w:r>
      <w:r>
        <w:fldChar w:fldCharType="end"/>
      </w:r>
    </w:p>
    <w:p w14:paraId="43DED9D8" w14:textId="77777777" w:rsidR="0075124F" w:rsidRDefault="0075124F" w:rsidP="00361919"/>
    <w:p w14:paraId="57580FDB" w14:textId="77777777" w:rsidR="00361919" w:rsidRPr="0075124F" w:rsidRDefault="00361919" w:rsidP="00361919">
      <w:pPr>
        <w:rPr>
          <w:rStyle w:val="Nummer"/>
        </w:rPr>
      </w:pPr>
      <w:bookmarkStart w:id="2219" w:name="m529"/>
      <w:r w:rsidRPr="0075124F">
        <w:rPr>
          <w:rStyle w:val="Nummer"/>
        </w:rPr>
        <w:t>529.</w:t>
      </w:r>
      <w:bookmarkEnd w:id="2219"/>
    </w:p>
    <w:p w14:paraId="68651CF9" w14:textId="77777777" w:rsidR="00361919" w:rsidRDefault="00361919" w:rsidP="00361919">
      <w:bookmarkStart w:id="2220" w:name="_Hlt99273372"/>
      <w:r>
        <w:t>Lösung: Sie müssen 55,8 m am Ufer laufen und dann direkt zur Boje schwimmen. Sie benötigen dann 151 s.</w:t>
      </w:r>
    </w:p>
    <w:p w14:paraId="0A156330" w14:textId="77777777" w:rsidR="00361919" w:rsidRDefault="00361919" w:rsidP="00361919">
      <w:r>
        <w:t xml:space="preserve">Es sei A der Standort der drei Jungen, B die Boje, C der Ort senkrecht unter der Boje und D der Ort, an dem man ins Wasser springen muss. Der Winkel bei A heißt </w:t>
      </w:r>
      <w:r>
        <w:rPr>
          <w:rFonts w:ascii="Symbol" w:hAnsi="Symbol"/>
        </w:rPr>
        <w:t></w:t>
      </w:r>
      <w:r>
        <w:t xml:space="preserve"> und ist 51,3° groß, cos </w:t>
      </w:r>
      <w:r>
        <w:rPr>
          <w:rFonts w:ascii="Symbol" w:hAnsi="Symbol"/>
        </w:rPr>
        <w:t></w:t>
      </w:r>
      <w:r>
        <w:t xml:space="preserve"> = 5/8. Die gesuchte Strecke ist AD=x.</w:t>
      </w:r>
    </w:p>
    <w:p w14:paraId="718ADD09" w14:textId="434EFA74" w:rsidR="00361919" w:rsidRDefault="00361919" w:rsidP="00361919">
      <w:r>
        <w:t>Schwimmt man direkt von A nach B benötigt man 160 s, läuft man nach C und schwimmt dann braucht man 158,3 s.</w:t>
      </w:r>
    </w:p>
    <w:p w14:paraId="774E8FBD" w14:textId="77777777" w:rsidR="00361919" w:rsidRDefault="00361919" w:rsidP="00361919">
      <w:r>
        <w:t xml:space="preserve">Die Lösung ist ein Beispiel für das </w:t>
      </w:r>
      <w:proofErr w:type="spellStart"/>
      <w:r>
        <w:t>Fermatsche</w:t>
      </w:r>
      <w:proofErr w:type="spellEnd"/>
      <w:r>
        <w:t xml:space="preserve"> Prinzip.</w:t>
      </w:r>
    </w:p>
    <w:p w14:paraId="1BED2E0A" w14:textId="77777777" w:rsidR="00361919" w:rsidRDefault="00361919" w:rsidP="00361919">
      <w:r>
        <w:t>Eine Welle läuft zwischen zwei Punkten immer so, dass sie dazu möglichst wenig Zeit braucht. Zwischen beiden Punkten können beliebige Medien mit beliebigen scharfen oder kontinuierlichen Übergängen dazwischen liegen.</w:t>
      </w:r>
    </w:p>
    <w:p w14:paraId="750BEA28" w14:textId="77777777" w:rsidR="00361919" w:rsidRDefault="00361919" w:rsidP="00361919">
      <w:r>
        <w:t>Man nimmt nun an Stelle der Welle die drei Jungen. Damit kann man das Problem mit dem Brechungsgesetz lösen:</w:t>
      </w:r>
    </w:p>
    <w:p w14:paraId="6522E708" w14:textId="77777777" w:rsidR="00361919" w:rsidRDefault="00361919" w:rsidP="00361919">
      <w:r>
        <w:t>Der Strand hat die Geschwindigkeit 3 und das Wasser die Geschwindigkeit 1. Damit ergibt sich für den Übergang Wasser - Strand eine Brechzahl von 1/3. Betrachtet man die Bewegung in umgekehrter Richtung, also von B über D nach A dann hat man gerade den Fall der Totalreflexion. Es ergibt sich ein Einfallswinkel von 19,47°, damit ist der Winkel BDA = 109,47°. Über die entsprechenden Winkelfunktionen erhält man 55,84 m für die gesuchte Strecke.</w:t>
      </w:r>
    </w:p>
    <w:p w14:paraId="07060A55" w14:textId="77777777" w:rsidR="00361919" w:rsidRDefault="00361919" w:rsidP="00361919"/>
    <w:p w14:paraId="0DC70BFD" w14:textId="77777777" w:rsidR="00361919" w:rsidRDefault="00361919" w:rsidP="00361919">
      <w:r>
        <w:t>2. Möglichkeit:</w:t>
      </w:r>
    </w:p>
    <w:p w14:paraId="2823A9BA" w14:textId="77777777" w:rsidR="00361919" w:rsidRDefault="00361919" w:rsidP="00361919">
      <w:r>
        <w:t>Geht man von A über D nach B ergibt sich folgende Lösung:</w:t>
      </w:r>
      <w:r>
        <w:br/>
        <w:t>Die Zeit setzt sich aus der Zeit t</w:t>
      </w:r>
      <w:r>
        <w:rPr>
          <w:vertAlign w:val="subscript"/>
        </w:rPr>
        <w:t>1</w:t>
      </w:r>
      <w:r>
        <w:t xml:space="preserve"> (AD) und der Zeit t</w:t>
      </w:r>
      <w:r>
        <w:rPr>
          <w:vertAlign w:val="subscript"/>
        </w:rPr>
        <w:t>2</w:t>
      </w:r>
      <w:r>
        <w:t xml:space="preserve"> (DB) zusammen. </w:t>
      </w:r>
      <w:r>
        <w:br/>
        <w:t>t = t</w:t>
      </w:r>
      <w:r>
        <w:rPr>
          <w:vertAlign w:val="subscript"/>
        </w:rPr>
        <w:t>1</w:t>
      </w:r>
      <w:r>
        <w:t xml:space="preserve"> + t</w:t>
      </w:r>
      <w:r>
        <w:rPr>
          <w:vertAlign w:val="subscript"/>
        </w:rPr>
        <w:t>2</w:t>
      </w:r>
      <w:r>
        <w:t xml:space="preserve">. </w:t>
      </w:r>
      <w:r>
        <w:br/>
        <w:t>t = x/3v</w:t>
      </w:r>
      <w:r>
        <w:rPr>
          <w:vertAlign w:val="subscript"/>
        </w:rPr>
        <w:t>1</w:t>
      </w:r>
      <w:r>
        <w:t xml:space="preserve"> + DB/v</w:t>
      </w:r>
      <w:r>
        <w:rPr>
          <w:vertAlign w:val="subscript"/>
        </w:rPr>
        <w:t>1</w:t>
      </w:r>
    </w:p>
    <w:p w14:paraId="7B32FC9D" w14:textId="77777777" w:rsidR="00361919" w:rsidRDefault="00361919" w:rsidP="00361919"/>
    <w:p w14:paraId="6E120E24" w14:textId="77777777" w:rsidR="00361919" w:rsidRDefault="00361919" w:rsidP="00361919">
      <w:r>
        <w:t xml:space="preserve">nach dem </w:t>
      </w:r>
      <w:proofErr w:type="spellStart"/>
      <w:r>
        <w:t>Kosinussatz</w:t>
      </w:r>
      <w:proofErr w:type="spellEnd"/>
      <w:r>
        <w:t xml:space="preserve"> ist</w:t>
      </w:r>
    </w:p>
    <w:p w14:paraId="45B565B3" w14:textId="77777777" w:rsidR="00361919" w:rsidRDefault="00361919" w:rsidP="00361919">
      <w:pPr>
        <w:rPr>
          <w:rFonts w:ascii="Symbol" w:hAnsi="Symbol"/>
        </w:rPr>
      </w:pPr>
      <w:r>
        <w:t xml:space="preserve">DB = </w:t>
      </w:r>
      <w:proofErr w:type="gramStart"/>
      <w:r>
        <w:t>Wurzel(</w:t>
      </w:r>
      <w:proofErr w:type="gramEnd"/>
      <w:r>
        <w:t xml:space="preserve">160²m² + x² - 2*160m*x*cos </w:t>
      </w:r>
      <w:r>
        <w:rPr>
          <w:rFonts w:ascii="Symbol" w:hAnsi="Symbol"/>
        </w:rPr>
        <w:t></w:t>
      </w:r>
      <w:r>
        <w:rPr>
          <w:rFonts w:ascii="Symbol" w:hAnsi="Symbol"/>
        </w:rPr>
        <w:t></w:t>
      </w:r>
    </w:p>
    <w:p w14:paraId="5B0B7026" w14:textId="77777777" w:rsidR="00361919" w:rsidRDefault="00361919" w:rsidP="00361919"/>
    <w:p w14:paraId="60DA3FC3" w14:textId="77777777" w:rsidR="00361919" w:rsidRDefault="00361919" w:rsidP="00361919">
      <w:r>
        <w:t>damit wird</w:t>
      </w:r>
    </w:p>
    <w:p w14:paraId="2FCD1380" w14:textId="77777777" w:rsidR="00361919" w:rsidRDefault="00361919" w:rsidP="00361919">
      <w:r>
        <w:t xml:space="preserve">t = x/3 + </w:t>
      </w:r>
      <w:proofErr w:type="gramStart"/>
      <w:r>
        <w:t>Wurzel(</w:t>
      </w:r>
      <w:proofErr w:type="gramEnd"/>
      <w:r>
        <w:t>25600 + x² - 200x)</w:t>
      </w:r>
    </w:p>
    <w:p w14:paraId="6971F269" w14:textId="77777777" w:rsidR="00361919" w:rsidRDefault="00361919" w:rsidP="00361919">
      <w:r>
        <w:t>(Zur Vereinfachung habe ich v</w:t>
      </w:r>
      <w:r>
        <w:rPr>
          <w:vertAlign w:val="subscript"/>
        </w:rPr>
        <w:t>1</w:t>
      </w:r>
      <w:r>
        <w:t xml:space="preserve"> weggelassen, da der Zahlenwert ja 1 ist. Die Einheiten werden auch nicht mehr beachtet).</w:t>
      </w:r>
    </w:p>
    <w:p w14:paraId="536D88F9" w14:textId="77777777" w:rsidR="00361919" w:rsidRDefault="00361919" w:rsidP="00361919">
      <w:r>
        <w:t>Die Frage ist nun, wo hat diese Funktion ihr Minimum, denn da ist ja die Zeit am kleinsten. Dazu muss man die 1. Ableitung der Funktion bilden, diese 0 setzen und nach x umstellen. Das ist dann</w:t>
      </w:r>
    </w:p>
    <w:p w14:paraId="2C2CA8B3" w14:textId="77777777" w:rsidR="00361919" w:rsidRDefault="00361919" w:rsidP="00361919">
      <w:r>
        <w:t>0 = (</w:t>
      </w:r>
      <w:proofErr w:type="gramStart"/>
      <w:r>
        <w:t>Wurzel(</w:t>
      </w:r>
      <w:proofErr w:type="gramEnd"/>
      <w:r>
        <w:t>x² - 200x + 25600)+3*(x-100)) /  (3*Wurzel(x² - 200x + 25600))</w:t>
      </w:r>
    </w:p>
    <w:p w14:paraId="4850B89D" w14:textId="77777777" w:rsidR="00361919" w:rsidRDefault="00361919" w:rsidP="00361919">
      <w:r>
        <w:t>Als Lösung ergibt sich dann für x = 55,8 m.</w:t>
      </w:r>
    </w:p>
    <w:p w14:paraId="5BC733DA" w14:textId="77777777" w:rsidR="00361919" w:rsidRDefault="00361919" w:rsidP="00361919">
      <w:r>
        <w:t xml:space="preserve">Hinweis: Zur Lösung dieser Aufgabe wurde das Programm DERIVE benutzt. Dieses Programm stellt die Funktion grafisch dar, berechnet die 1. Ableitung und gibt auch den x-Wert aus. </w:t>
      </w:r>
    </w:p>
    <w:p w14:paraId="041D23B7" w14:textId="77777777" w:rsidR="0075124F" w:rsidRDefault="0075124F" w:rsidP="00361919"/>
    <w:p w14:paraId="6CEFDE12" w14:textId="56210C8C" w:rsidR="00361919" w:rsidRDefault="00361919" w:rsidP="00361919">
      <w:bookmarkStart w:id="2221" w:name="_Hlt120514581"/>
      <w:bookmarkStart w:id="2222" w:name="m530"/>
      <w:bookmarkEnd w:id="2221"/>
      <w:r w:rsidRPr="0075124F">
        <w:rPr>
          <w:rStyle w:val="Nummer"/>
        </w:rPr>
        <w:t>530.</w:t>
      </w:r>
      <w:r>
        <w:t xml:space="preserve"> </w:t>
      </w:r>
      <w:bookmarkEnd w:id="2222"/>
      <w:r>
        <w:t>a) ist richtig.</w:t>
      </w:r>
      <w:r>
        <w:br/>
        <w:t xml:space="preserve">Die Luft strömt in dem rechten Teil des Rohres schneller als im linken Teil. Je größer aber die Strömung, </w:t>
      </w:r>
      <w:r w:rsidR="009F20D1">
        <w:t>umso</w:t>
      </w:r>
      <w:r>
        <w:t xml:space="preserve"> kleiner ist der Druck. Damit spürt die rechte Seite einen kleineren Druck als die linke Seite und das Wasser steigt nach oben.</w:t>
      </w:r>
    </w:p>
    <w:p w14:paraId="49275A64" w14:textId="77777777" w:rsidR="00361919" w:rsidRDefault="00361919" w:rsidP="00361919"/>
    <w:p w14:paraId="05C37FEE" w14:textId="77777777" w:rsidR="00361919" w:rsidRDefault="00361919" w:rsidP="00361919">
      <w:pPr>
        <w:rPr>
          <w:color w:val="000000"/>
        </w:rPr>
      </w:pPr>
      <w:bookmarkStart w:id="2223" w:name="m531"/>
      <w:r w:rsidRPr="0075124F">
        <w:rPr>
          <w:rStyle w:val="Nummer"/>
        </w:rPr>
        <w:t>531.</w:t>
      </w:r>
      <w:bookmarkEnd w:id="2223"/>
      <w:r>
        <w:t xml:space="preserve"> </w:t>
      </w:r>
      <w:r>
        <w:rPr>
          <w:color w:val="000000"/>
        </w:rPr>
        <w:t xml:space="preserve">Hätte die Luft in jeder Höhe die gleiche Dichte, wäre die Atmosphäre nur 7,9 km hoch. Das heißt, die höchsten Berge der Erde </w:t>
      </w:r>
      <w:r w:rsidR="008D482E">
        <w:rPr>
          <w:color w:val="000000"/>
        </w:rPr>
        <w:t>würden</w:t>
      </w:r>
      <w:r>
        <w:rPr>
          <w:color w:val="000000"/>
        </w:rPr>
        <w:t xml:space="preserve"> bereits außerhalb der Luftschicht liegen.</w:t>
      </w:r>
    </w:p>
    <w:p w14:paraId="380F7985" w14:textId="77777777" w:rsidR="00361919" w:rsidRDefault="00361919" w:rsidP="00361919">
      <w:r>
        <w:rPr>
          <w:color w:val="000000"/>
        </w:rPr>
        <w:t>Da die Dichte der Luft nach oben aber schnell kleiner wird, ist die Luftschicht wesentlich höher. Eine genaue Grenze lässt sich nicht angeben. Selbst in 200 km Höhe lassen sich noch Teilchen der Luft nachweisen und bremsen ganz schwach den Flug der Raumschiffe.</w:t>
      </w:r>
      <w:r>
        <w:rPr>
          <w:color w:val="000000"/>
        </w:rPr>
        <w:tab/>
      </w:r>
      <w:bookmarkStart w:id="2224" w:name="_Hlt100713569"/>
      <w:bookmarkEnd w:id="2224"/>
    </w:p>
    <w:p w14:paraId="44B5B5AA" w14:textId="77777777" w:rsidR="00361919" w:rsidRDefault="00361919" w:rsidP="00361919">
      <w:pPr>
        <w:rPr>
          <w:rStyle w:val="Hyperlink"/>
          <w:sz w:val="22"/>
        </w:rPr>
      </w:pPr>
      <w:r>
        <w:fldChar w:fldCharType="begin"/>
      </w:r>
      <w:r w:rsidR="00B57015">
        <w:instrText>HYPERLINK "vlsgmech2</w:instrText>
      </w:r>
      <w:r w:rsidR="008D3EAE">
        <w:instrText>.docx</w:instrText>
      </w:r>
      <w:r w:rsidR="00B57015">
        <w:instrText>" \l "m531"</w:instrText>
      </w:r>
      <w:r>
        <w:fldChar w:fldCharType="separate"/>
      </w:r>
      <w:r>
        <w:rPr>
          <w:rStyle w:val="Hyperlink"/>
          <w:sz w:val="22"/>
        </w:rPr>
        <w:t>vollstä</w:t>
      </w:r>
      <w:bookmarkStart w:id="2225" w:name="_Hlt100670267"/>
      <w:r>
        <w:rPr>
          <w:rStyle w:val="Hyperlink"/>
          <w:sz w:val="22"/>
        </w:rPr>
        <w:t>n</w:t>
      </w:r>
      <w:bookmarkEnd w:id="2225"/>
      <w:r>
        <w:rPr>
          <w:rStyle w:val="Hyperlink"/>
          <w:sz w:val="22"/>
        </w:rPr>
        <w:t>dige Lösung</w:t>
      </w:r>
    </w:p>
    <w:p w14:paraId="0A070624" w14:textId="77777777" w:rsidR="00361919" w:rsidRDefault="00361919" w:rsidP="00361919">
      <w:r>
        <w:fldChar w:fldCharType="end"/>
      </w:r>
    </w:p>
    <w:p w14:paraId="4A833C37" w14:textId="77777777" w:rsidR="00361919" w:rsidRDefault="00361919" w:rsidP="00361919">
      <w:bookmarkStart w:id="2226" w:name="m532"/>
      <w:bookmarkEnd w:id="2220"/>
      <w:r w:rsidRPr="0075124F">
        <w:rPr>
          <w:rStyle w:val="Nummer"/>
        </w:rPr>
        <w:t>532.</w:t>
      </w:r>
      <w:bookmarkEnd w:id="2226"/>
      <w:r>
        <w:t xml:space="preserve"> Der Druck steigt um 39 kPa oder um etwa 16%. Das ist nicht viel und der Reifen braucht vor der Sonne nicht geschützt werden.</w:t>
      </w:r>
    </w:p>
    <w:p w14:paraId="27A9D91B" w14:textId="77777777" w:rsidR="00361919" w:rsidRDefault="00B42104" w:rsidP="00361919">
      <w:hyperlink r:id="rId484" w:anchor="m532" w:history="1">
        <w:r w:rsidR="00361919">
          <w:rPr>
            <w:rStyle w:val="Hyperlink"/>
            <w:sz w:val="22"/>
          </w:rPr>
          <w:t>vollst</w:t>
        </w:r>
        <w:bookmarkStart w:id="2227" w:name="_Hlt101234669"/>
        <w:r w:rsidR="00361919">
          <w:rPr>
            <w:rStyle w:val="Hyperlink"/>
            <w:sz w:val="22"/>
          </w:rPr>
          <w:t>ä</w:t>
        </w:r>
        <w:bookmarkStart w:id="2228" w:name="_Hlt101234706"/>
        <w:bookmarkEnd w:id="2227"/>
        <w:r w:rsidR="00361919">
          <w:rPr>
            <w:rStyle w:val="Hyperlink"/>
            <w:sz w:val="22"/>
          </w:rPr>
          <w:t>n</w:t>
        </w:r>
        <w:bookmarkStart w:id="2229" w:name="_Hlt101234677"/>
        <w:bookmarkStart w:id="2230" w:name="_Hlt101234676"/>
        <w:bookmarkEnd w:id="2228"/>
        <w:bookmarkEnd w:id="2229"/>
        <w:r w:rsidR="00361919">
          <w:rPr>
            <w:rStyle w:val="Hyperlink"/>
            <w:sz w:val="22"/>
          </w:rPr>
          <w:t>d</w:t>
        </w:r>
        <w:bookmarkEnd w:id="2230"/>
        <w:r w:rsidR="00361919">
          <w:rPr>
            <w:rStyle w:val="Hyperlink"/>
            <w:sz w:val="22"/>
          </w:rPr>
          <w:t>ige Lösung</w:t>
        </w:r>
      </w:hyperlink>
      <w:bookmarkStart w:id="2231" w:name="_Hlt101234634"/>
      <w:bookmarkEnd w:id="2231"/>
    </w:p>
    <w:p w14:paraId="39FAB375" w14:textId="77777777" w:rsidR="0075124F" w:rsidRDefault="0075124F" w:rsidP="00361919"/>
    <w:p w14:paraId="61C35064" w14:textId="77777777" w:rsidR="00361919" w:rsidRDefault="00361919" w:rsidP="00361919">
      <w:bookmarkStart w:id="2232" w:name="_Hlt131824877"/>
      <w:bookmarkStart w:id="2233" w:name="m533"/>
      <w:bookmarkEnd w:id="2232"/>
      <w:r w:rsidRPr="0075124F">
        <w:rPr>
          <w:rStyle w:val="Nummer"/>
        </w:rPr>
        <w:t>533.</w:t>
      </w:r>
      <w:bookmarkEnd w:id="2233"/>
      <w:r>
        <w:t xml:space="preserve"> Umrechnung km/h in m/s:</w:t>
      </w:r>
    </w:p>
    <w:p w14:paraId="1CEFF1B5" w14:textId="77777777" w:rsidR="00361919" w:rsidRDefault="00361919" w:rsidP="00361919">
      <w:r>
        <w:rPr>
          <w:position w:val="-12"/>
        </w:rPr>
        <w:object w:dxaOrig="2100" w:dyaOrig="340" w14:anchorId="5086D70B">
          <v:shape id="_x0000_i1164" type="#_x0000_t75" style="width:105.25pt;height:17.45pt" o:ole="" fillcolor="window">
            <v:imagedata r:id="rId485" o:title=""/>
          </v:shape>
          <o:OLEObject Type="Embed" ProgID="Equation.3" ShapeID="_x0000_i1164" DrawAspect="Content" ObjectID="_1731936159" r:id="rId486"/>
        </w:object>
      </w:r>
    </w:p>
    <w:p w14:paraId="3C187D61" w14:textId="77777777" w:rsidR="00361919" w:rsidRDefault="00361919" w:rsidP="00361919">
      <w:bookmarkStart w:id="2234" w:name="_Hlk443303786"/>
      <w:r>
        <w:t>Eine halbe Minute sind 30 s. Wenn die Wespe in einer Sekunde 1,8 m weit fliegt, so schafft sie in 30 s eine Strecke von 1,8 m * 30 s, also 54 m.</w:t>
      </w:r>
    </w:p>
    <w:bookmarkEnd w:id="2234"/>
    <w:p w14:paraId="128EB6CD" w14:textId="77777777" w:rsidR="0075124F" w:rsidRDefault="0075124F" w:rsidP="00361919"/>
    <w:p w14:paraId="080791AB" w14:textId="77777777" w:rsidR="00361919" w:rsidRDefault="00361919" w:rsidP="00361919">
      <w:bookmarkStart w:id="2235" w:name="m534"/>
      <w:r w:rsidRPr="0075124F">
        <w:rPr>
          <w:rStyle w:val="Nummer"/>
        </w:rPr>
        <w:t>534.</w:t>
      </w:r>
      <w:r>
        <w:t xml:space="preserve"> </w:t>
      </w:r>
      <w:bookmarkEnd w:id="2235"/>
      <w:r>
        <w:t>Wenn die Libelle in 2 Sekunden 30 Meter weit fliegt, schafft sie in einer Sekunde 15 Meter. Also beträgt ihre Geschwindigkeit 15 m/s. Das sind 54 km/h.</w:t>
      </w:r>
    </w:p>
    <w:p w14:paraId="256C13A1" w14:textId="77777777" w:rsidR="0075124F" w:rsidRDefault="0075124F" w:rsidP="00361919"/>
    <w:p w14:paraId="3E39DE68" w14:textId="77777777" w:rsidR="00361919" w:rsidRDefault="00361919" w:rsidP="00361919">
      <w:bookmarkStart w:id="2236" w:name="m535"/>
      <w:r w:rsidRPr="0075124F">
        <w:rPr>
          <w:rStyle w:val="Nummer"/>
        </w:rPr>
        <w:t>535.</w:t>
      </w:r>
      <w:r>
        <w:t xml:space="preserve"> Die Geschwindigkeit der Fliege beträgt</w:t>
      </w:r>
    </w:p>
    <w:p w14:paraId="4D160A3B" w14:textId="77777777" w:rsidR="00361919" w:rsidRDefault="00361919" w:rsidP="00361919">
      <w:r>
        <w:rPr>
          <w:position w:val="-12"/>
        </w:rPr>
        <w:object w:dxaOrig="1020" w:dyaOrig="340" w14:anchorId="5FF4A03A">
          <v:shape id="_x0000_i1165" type="#_x0000_t75" style="width:51.25pt;height:17.45pt" o:ole="" fillcolor="window">
            <v:imagedata r:id="rId487" o:title=""/>
          </v:shape>
          <o:OLEObject Type="Embed" ProgID="Equation.3" ShapeID="_x0000_i1165" DrawAspect="Content" ObjectID="_1731936160" r:id="rId488"/>
        </w:object>
      </w:r>
      <w:r>
        <w:t xml:space="preserve"> </w:t>
      </w:r>
      <w:bookmarkEnd w:id="2236"/>
    </w:p>
    <w:p w14:paraId="61935A17" w14:textId="77777777" w:rsidR="00361919" w:rsidRDefault="00361919" w:rsidP="00361919">
      <w:r>
        <w:t>Da eine Minute 60 Sekunden hat, schafft sie in dieser Zeit einen Weg von 120 m.</w:t>
      </w:r>
    </w:p>
    <w:p w14:paraId="6CF40A55" w14:textId="77777777" w:rsidR="0075124F" w:rsidRDefault="0075124F" w:rsidP="00361919"/>
    <w:p w14:paraId="693D40E2" w14:textId="77777777" w:rsidR="00361919" w:rsidRDefault="00361919" w:rsidP="00361919">
      <w:bookmarkStart w:id="2237" w:name="m536"/>
      <w:r w:rsidRPr="0075124F">
        <w:rPr>
          <w:rStyle w:val="Nummer"/>
        </w:rPr>
        <w:t>536.</w:t>
      </w:r>
      <w:r>
        <w:t xml:space="preserve"> </w:t>
      </w:r>
      <w:bookmarkEnd w:id="2237"/>
      <w:r>
        <w:t xml:space="preserve"> Die Geschwindigkeit des Pferdes wird in m/s umgerechnet:</w:t>
      </w:r>
      <w:r>
        <w:br/>
      </w:r>
      <w:r>
        <w:rPr>
          <w:position w:val="-12"/>
        </w:rPr>
        <w:object w:dxaOrig="1100" w:dyaOrig="340" w14:anchorId="46B3CC1A">
          <v:shape id="_x0000_i1166" type="#_x0000_t75" style="width:54.55pt;height:17.45pt" o:ole="" fillcolor="window">
            <v:imagedata r:id="rId489" o:title=""/>
          </v:shape>
          <o:OLEObject Type="Embed" ProgID="Equation.3" ShapeID="_x0000_i1166" DrawAspect="Content" ObjectID="_1731936161" r:id="rId490"/>
        </w:object>
      </w:r>
    </w:p>
    <w:p w14:paraId="6DEF0E6B" w14:textId="77777777" w:rsidR="00361919" w:rsidRDefault="00361919" w:rsidP="00361919">
      <w:r>
        <w:t xml:space="preserve">Eine halbe Minute hat 30 Sekunden. Damit kommt das Pferd </w:t>
      </w:r>
      <w:r>
        <w:br/>
      </w:r>
      <w:r>
        <w:rPr>
          <w:position w:val="-12"/>
        </w:rPr>
        <w:object w:dxaOrig="1560" w:dyaOrig="340" w14:anchorId="7AA9E506">
          <v:shape id="_x0000_i1167" type="#_x0000_t75" style="width:78pt;height:17.45pt" o:ole="" fillcolor="window">
            <v:imagedata r:id="rId491" o:title=""/>
          </v:shape>
          <o:OLEObject Type="Embed" ProgID="Equation.3" ShapeID="_x0000_i1167" DrawAspect="Content" ObjectID="_1731936162" r:id="rId492"/>
        </w:object>
      </w:r>
    </w:p>
    <w:p w14:paraId="0709036E" w14:textId="77777777" w:rsidR="00361919" w:rsidRDefault="00361919" w:rsidP="00361919">
      <w:r>
        <w:t>weit.</w:t>
      </w:r>
    </w:p>
    <w:p w14:paraId="7FD53D71" w14:textId="77777777" w:rsidR="0075124F" w:rsidRDefault="0075124F" w:rsidP="00361919"/>
    <w:p w14:paraId="32A317E1" w14:textId="77777777" w:rsidR="00361919" w:rsidRDefault="00361919" w:rsidP="00361919">
      <w:bookmarkStart w:id="2238" w:name="m537"/>
      <w:r w:rsidRPr="0075124F">
        <w:rPr>
          <w:rStyle w:val="Nummer"/>
        </w:rPr>
        <w:t>537.</w:t>
      </w:r>
      <w:bookmarkEnd w:id="2238"/>
      <w:r>
        <w:t xml:space="preserve"> Ein Tag hat 24 Stunden. Wenn die Fliege in dieser Zeit 43 km zurücklegt, schafft sie in einer Stunde 1,8 km. </w:t>
      </w:r>
    </w:p>
    <w:p w14:paraId="35D7E815" w14:textId="77777777" w:rsidR="00361919" w:rsidRDefault="00361919" w:rsidP="00361919">
      <w:r>
        <w:t>Also beträgt die Geschwindigkeit der Eintagsfliege</w:t>
      </w:r>
    </w:p>
    <w:p w14:paraId="36EF4333" w14:textId="77777777" w:rsidR="00361919" w:rsidRDefault="00361919" w:rsidP="00361919">
      <w:r>
        <w:rPr>
          <w:position w:val="-12"/>
        </w:rPr>
        <w:object w:dxaOrig="1120" w:dyaOrig="340" w14:anchorId="62C40061">
          <v:shape id="_x0000_i1168" type="#_x0000_t75" style="width:56.2pt;height:17.45pt" o:ole="" fillcolor="window">
            <v:imagedata r:id="rId493" o:title=""/>
          </v:shape>
          <o:OLEObject Type="Embed" ProgID="Equation.3" ShapeID="_x0000_i1168" DrawAspect="Content" ObjectID="_1731936163" r:id="rId494"/>
        </w:object>
      </w:r>
    </w:p>
    <w:p w14:paraId="13F1BFA4" w14:textId="77777777" w:rsidR="00361919" w:rsidRDefault="00361919" w:rsidP="00361919"/>
    <w:p w14:paraId="3C51AE53" w14:textId="77777777" w:rsidR="00361919" w:rsidRDefault="00361919" w:rsidP="00361919">
      <w:bookmarkStart w:id="2239" w:name="_Hlt131824767"/>
      <w:bookmarkStart w:id="2240" w:name="m538"/>
      <w:bookmarkEnd w:id="2239"/>
      <w:r w:rsidRPr="0075124F">
        <w:rPr>
          <w:rStyle w:val="Nummer"/>
        </w:rPr>
        <w:lastRenderedPageBreak/>
        <w:t>538.</w:t>
      </w:r>
      <w:bookmarkEnd w:id="2240"/>
      <w:r>
        <w:t xml:space="preserve"> Wie viel Tage müssen vergehen, bis die </w:t>
      </w:r>
      <w:r w:rsidR="00B00ABE">
        <w:t>H</w:t>
      </w:r>
      <w:r>
        <w:t>aare 3 cm gewachsen sind?</w:t>
      </w:r>
    </w:p>
    <w:p w14:paraId="24998563" w14:textId="77777777" w:rsidR="00361919" w:rsidRDefault="00361919" w:rsidP="00361919">
      <w:r>
        <w:t>Da sie 0,34 mm am Tag wachsen, also etwa 1 mm in 3 Tagen, sind rund 90 Tage notwendig. Genau sind es</w:t>
      </w:r>
    </w:p>
    <w:p w14:paraId="309EFBA3" w14:textId="77777777" w:rsidR="00361919" w:rsidRDefault="00361919" w:rsidP="00361919">
      <w:r>
        <w:rPr>
          <w:position w:val="-24"/>
        </w:rPr>
        <w:object w:dxaOrig="1820" w:dyaOrig="580" w14:anchorId="144F63FB">
          <v:shape id="_x0000_i1169" type="#_x0000_t75" style="width:90.55pt;height:29.45pt" o:ole="" fillcolor="window">
            <v:imagedata r:id="rId495" o:title=""/>
          </v:shape>
          <o:OLEObject Type="Embed" ProgID="Equation.3" ShapeID="_x0000_i1169" DrawAspect="Content" ObjectID="_1731936164" r:id="rId496"/>
        </w:object>
      </w:r>
    </w:p>
    <w:p w14:paraId="5E28596E" w14:textId="77777777" w:rsidR="00361919" w:rsidRDefault="00361919" w:rsidP="00361919">
      <w:bookmarkStart w:id="2241" w:name="_Hlk443303390"/>
      <w:r>
        <w:t>Das Jahr hat 365 Tage. Also</w:t>
      </w:r>
    </w:p>
    <w:bookmarkEnd w:id="2241"/>
    <w:p w14:paraId="4CFBBA29" w14:textId="77777777" w:rsidR="00361919" w:rsidRDefault="00361919" w:rsidP="00361919">
      <w:r>
        <w:rPr>
          <w:position w:val="-24"/>
        </w:rPr>
        <w:object w:dxaOrig="859" w:dyaOrig="580" w14:anchorId="44BB4663">
          <v:shape id="_x0000_i1170" type="#_x0000_t75" style="width:42.55pt;height:29.45pt" o:ole="" fillcolor="window">
            <v:imagedata r:id="rId497" o:title=""/>
          </v:shape>
          <o:OLEObject Type="Embed" ProgID="Equation.3" ShapeID="_x0000_i1170" DrawAspect="Content" ObjectID="_1731936165" r:id="rId498"/>
        </w:object>
      </w:r>
    </w:p>
    <w:p w14:paraId="702191A1" w14:textId="77504255" w:rsidR="00361919" w:rsidRDefault="00361919" w:rsidP="00361919">
      <w:bookmarkStart w:id="2242" w:name="_Hlk443303434"/>
      <w:r>
        <w:t xml:space="preserve">Das heißt, Mara muss </w:t>
      </w:r>
      <w:r w:rsidR="009F20D1">
        <w:t>4-mal</w:t>
      </w:r>
      <w:r>
        <w:t xml:space="preserve"> im Jahr zum Friseur gehen.</w:t>
      </w:r>
      <w:bookmarkStart w:id="2243" w:name="_Hlt101838070"/>
      <w:bookmarkEnd w:id="2243"/>
    </w:p>
    <w:bookmarkEnd w:id="2242"/>
    <w:p w14:paraId="52DCCC6A" w14:textId="77777777" w:rsidR="00361919" w:rsidRDefault="00361919" w:rsidP="00361919"/>
    <w:p w14:paraId="7B9AF351" w14:textId="5D0DACE4" w:rsidR="00361919" w:rsidRDefault="00361919" w:rsidP="00361919">
      <w:bookmarkStart w:id="2244" w:name="m539"/>
      <w:r w:rsidRPr="0075124F">
        <w:rPr>
          <w:rStyle w:val="Nummer"/>
        </w:rPr>
        <w:t>539</w:t>
      </w:r>
      <w:bookmarkEnd w:id="2244"/>
      <w:r w:rsidRPr="0075124F">
        <w:rPr>
          <w:rStyle w:val="Nummer"/>
        </w:rPr>
        <w:t>.</w:t>
      </w:r>
      <w:r>
        <w:t xml:space="preserve"> Wenn die Fingernägel 0,08</w:t>
      </w:r>
      <w:bookmarkStart w:id="2245" w:name="_Hlt101845755"/>
      <w:bookmarkEnd w:id="2245"/>
      <w:r>
        <w:t xml:space="preserve"> mm am Tag, also in 24 Stunden wachsen, schaffen sie in einer Stunde</w:t>
      </w:r>
    </w:p>
    <w:p w14:paraId="02757173" w14:textId="77777777" w:rsidR="00361919" w:rsidRDefault="00361919" w:rsidP="00361919">
      <w:r>
        <w:rPr>
          <w:position w:val="-20"/>
        </w:rPr>
        <w:object w:dxaOrig="1860" w:dyaOrig="540" w14:anchorId="5F881243">
          <v:shape id="_x0000_i1171" type="#_x0000_t75" style="width:93.25pt;height:27.25pt" o:ole="" fillcolor="window">
            <v:imagedata r:id="rId499" o:title=""/>
          </v:shape>
          <o:OLEObject Type="Embed" ProgID="Equation.3" ShapeID="_x0000_i1171" DrawAspect="Content" ObjectID="_1731936166" r:id="rId500"/>
        </w:object>
      </w:r>
    </w:p>
    <w:p w14:paraId="6E8E088A" w14:textId="77777777" w:rsidR="00361919" w:rsidRDefault="00361919" w:rsidP="00361919">
      <w:r>
        <w:t xml:space="preserve">Das sind </w:t>
      </w:r>
    </w:p>
    <w:p w14:paraId="59EA8614" w14:textId="77777777" w:rsidR="00361919" w:rsidRDefault="00361919" w:rsidP="00361919">
      <w:r>
        <w:rPr>
          <w:position w:val="-14"/>
        </w:rPr>
        <w:object w:dxaOrig="3400" w:dyaOrig="380" w14:anchorId="02318D6E">
          <v:shape id="_x0000_i1172" type="#_x0000_t75" style="width:170.2pt;height:18.55pt" o:ole="" fillcolor="window">
            <v:imagedata r:id="rId501" o:title=""/>
          </v:shape>
          <o:OLEObject Type="Embed" ProgID="Equation.3" ShapeID="_x0000_i1172" DrawAspect="Content" ObjectID="_1731936167" r:id="rId502"/>
        </w:object>
      </w:r>
    </w:p>
    <w:p w14:paraId="1526860F" w14:textId="77777777" w:rsidR="00361919" w:rsidRDefault="00361919" w:rsidP="00361919"/>
    <w:p w14:paraId="01F1AA4C" w14:textId="77777777" w:rsidR="00361919" w:rsidRDefault="00361919" w:rsidP="00361919">
      <w:r>
        <w:t xml:space="preserve">Das sind </w:t>
      </w:r>
    </w:p>
    <w:p w14:paraId="2F1EC59B" w14:textId="77777777" w:rsidR="00361919" w:rsidRDefault="00361919" w:rsidP="00361919">
      <w:r>
        <w:rPr>
          <w:position w:val="-14"/>
        </w:rPr>
        <w:object w:dxaOrig="1100" w:dyaOrig="380" w14:anchorId="420B5674">
          <v:shape id="_x0000_i1173" type="#_x0000_t75" style="width:54.55pt;height:18.55pt" o:ole="" fillcolor="window">
            <v:imagedata r:id="rId503" o:title=""/>
          </v:shape>
          <o:OLEObject Type="Embed" ProgID="Equation.3" ShapeID="_x0000_i1173" DrawAspect="Content" ObjectID="_1731936168" r:id="rId504"/>
        </w:object>
      </w:r>
    </w:p>
    <w:p w14:paraId="4A8F944A" w14:textId="77777777" w:rsidR="00361919" w:rsidRDefault="00361919" w:rsidP="00361919"/>
    <w:p w14:paraId="0138C895" w14:textId="77777777" w:rsidR="00361919" w:rsidRDefault="00361919" w:rsidP="00361919">
      <w:r>
        <w:t>In einem Jahr wachsen die Fingernägel um</w:t>
      </w:r>
    </w:p>
    <w:p w14:paraId="7A73AC9B" w14:textId="77777777" w:rsidR="00361919" w:rsidRDefault="00361919" w:rsidP="00361919">
      <w:r>
        <w:rPr>
          <w:position w:val="-10"/>
        </w:rPr>
        <w:object w:dxaOrig="2960" w:dyaOrig="300" w14:anchorId="48008166">
          <v:shape id="_x0000_i1174" type="#_x0000_t75" style="width:148.35pt;height:15.25pt" o:ole="" fillcolor="window">
            <v:imagedata r:id="rId505" o:title=""/>
          </v:shape>
          <o:OLEObject Type="Embed" ProgID="Equation.3" ShapeID="_x0000_i1174" DrawAspect="Content" ObjectID="_1731936169" r:id="rId506"/>
        </w:object>
      </w:r>
    </w:p>
    <w:p w14:paraId="42B1A428" w14:textId="77777777" w:rsidR="00361919" w:rsidRDefault="00361919" w:rsidP="00361919"/>
    <w:p w14:paraId="33F35C7D" w14:textId="77777777" w:rsidR="00361919" w:rsidRPr="0075124F" w:rsidRDefault="00361919" w:rsidP="00361919">
      <w:pPr>
        <w:rPr>
          <w:rStyle w:val="Nummer"/>
        </w:rPr>
      </w:pPr>
      <w:bookmarkStart w:id="2246" w:name="m540"/>
      <w:r w:rsidRPr="0075124F">
        <w:rPr>
          <w:rStyle w:val="Nummer"/>
        </w:rPr>
        <w:t>540.</w:t>
      </w:r>
      <w:bookmarkStart w:id="2247" w:name="_Hlt101845906"/>
      <w:bookmarkEnd w:id="2247"/>
    </w:p>
    <w:bookmarkEnd w:id="2246"/>
    <w:p w14:paraId="1A2FE59A" w14:textId="77777777" w:rsidR="00361919" w:rsidRDefault="00361919" w:rsidP="00361919">
      <w:r>
        <w:t>Wenn der Fahrstuhl in eine Höhe von 381 m fährt, benötigt er dazu</w:t>
      </w:r>
    </w:p>
    <w:p w14:paraId="3A8815A5" w14:textId="77777777" w:rsidR="00361919" w:rsidRDefault="00361919" w:rsidP="00361919">
      <w:r>
        <w:rPr>
          <w:position w:val="-96"/>
        </w:rPr>
        <w:object w:dxaOrig="1140" w:dyaOrig="2020" w14:anchorId="56710E0E">
          <v:shape id="_x0000_i1175" type="#_x0000_t75" style="width:57.25pt;height:101.45pt" o:ole="" fillcolor="window">
            <v:imagedata r:id="rId507" o:title=""/>
          </v:shape>
          <o:OLEObject Type="Embed" ProgID="Equation.3" ShapeID="_x0000_i1175" DrawAspect="Content" ObjectID="_1731936170" r:id="rId508"/>
        </w:object>
      </w:r>
    </w:p>
    <w:p w14:paraId="11B32679" w14:textId="77777777" w:rsidR="00361919" w:rsidRDefault="00361919" w:rsidP="00361919">
      <w:r>
        <w:t>Das sind 23 Sekunden.</w:t>
      </w:r>
      <w:bookmarkStart w:id="2248" w:name="_Hlt101846351"/>
      <w:bookmarkEnd w:id="2248"/>
      <w:r>
        <w:t xml:space="preserve"> </w:t>
      </w:r>
    </w:p>
    <w:p w14:paraId="20D7A708" w14:textId="77777777" w:rsidR="00361919" w:rsidRDefault="00361919" w:rsidP="00361919"/>
    <w:p w14:paraId="0C2FA4CB" w14:textId="77777777" w:rsidR="00361919" w:rsidRDefault="00361919" w:rsidP="00361919">
      <w:bookmarkStart w:id="2249" w:name="m541"/>
      <w:r w:rsidRPr="0075124F">
        <w:rPr>
          <w:rStyle w:val="Nummer"/>
        </w:rPr>
        <w:t>541.</w:t>
      </w:r>
      <w:bookmarkEnd w:id="2249"/>
      <w:r>
        <w:t xml:space="preserve"> </w:t>
      </w:r>
      <w:r>
        <w:rPr>
          <w:color w:val="000000"/>
        </w:rPr>
        <w:t>Das Auto hatte eine Anfangsgeschwindigkeit von 78 km/h.</w:t>
      </w:r>
    </w:p>
    <w:p w14:paraId="1AD1ACC8" w14:textId="70AE83F6" w:rsidR="00361919" w:rsidRDefault="00B42104" w:rsidP="00361919">
      <w:hyperlink r:id="rId509" w:anchor="m541" w:history="1">
        <w:r w:rsidR="00361919">
          <w:rPr>
            <w:rStyle w:val="Hyperlink"/>
            <w:sz w:val="22"/>
          </w:rPr>
          <w:t>voll</w:t>
        </w:r>
        <w:bookmarkStart w:id="2250" w:name="_Hlt101848155"/>
        <w:r w:rsidR="00361919">
          <w:rPr>
            <w:rStyle w:val="Hyperlink"/>
            <w:sz w:val="22"/>
          </w:rPr>
          <w:t>s</w:t>
        </w:r>
        <w:bookmarkEnd w:id="2250"/>
        <w:r w:rsidR="00361919">
          <w:rPr>
            <w:rStyle w:val="Hyperlink"/>
            <w:sz w:val="22"/>
          </w:rPr>
          <w:t>t</w:t>
        </w:r>
        <w:bookmarkStart w:id="2251" w:name="_Hlt101848142"/>
        <w:bookmarkStart w:id="2252" w:name="_Hlt101847931"/>
        <w:bookmarkEnd w:id="2251"/>
        <w:r w:rsidR="00361919">
          <w:rPr>
            <w:rStyle w:val="Hyperlink"/>
            <w:sz w:val="22"/>
          </w:rPr>
          <w:t>ä</w:t>
        </w:r>
        <w:bookmarkEnd w:id="2252"/>
        <w:r w:rsidR="00361919">
          <w:rPr>
            <w:rStyle w:val="Hyperlink"/>
            <w:sz w:val="22"/>
          </w:rPr>
          <w:t>n</w:t>
        </w:r>
        <w:bookmarkStart w:id="2253" w:name="_Hlt102804272"/>
        <w:r w:rsidR="00361919">
          <w:rPr>
            <w:rStyle w:val="Hyperlink"/>
            <w:sz w:val="22"/>
          </w:rPr>
          <w:t>d</w:t>
        </w:r>
        <w:bookmarkStart w:id="2254" w:name="_Hlt101849330"/>
        <w:bookmarkEnd w:id="2253"/>
        <w:bookmarkEnd w:id="2254"/>
        <w:r w:rsidR="00361919">
          <w:rPr>
            <w:rStyle w:val="Hyperlink"/>
            <w:sz w:val="22"/>
          </w:rPr>
          <w:t>ig</w:t>
        </w:r>
        <w:bookmarkStart w:id="2255" w:name="_Hlt131992445"/>
        <w:bookmarkStart w:id="2256" w:name="_Hlt131990646"/>
        <w:bookmarkEnd w:id="2255"/>
        <w:r w:rsidR="00361919">
          <w:rPr>
            <w:rStyle w:val="Hyperlink"/>
            <w:sz w:val="22"/>
          </w:rPr>
          <w:t>e</w:t>
        </w:r>
        <w:bookmarkEnd w:id="2256"/>
        <w:r w:rsidR="00361919">
          <w:rPr>
            <w:rStyle w:val="Hyperlink"/>
            <w:sz w:val="22"/>
          </w:rPr>
          <w:t xml:space="preserve"> Lösung</w:t>
        </w:r>
      </w:hyperlink>
    </w:p>
    <w:p w14:paraId="78DE2E7F" w14:textId="77777777" w:rsidR="0075124F" w:rsidRDefault="0075124F" w:rsidP="00361919"/>
    <w:p w14:paraId="7EAAC707" w14:textId="77777777" w:rsidR="00361919" w:rsidRDefault="00361919" w:rsidP="00361919">
      <w:bookmarkStart w:id="2257" w:name="m542"/>
      <w:r w:rsidRPr="0075124F">
        <w:rPr>
          <w:rStyle w:val="Nummer"/>
        </w:rPr>
        <w:t>542.</w:t>
      </w:r>
      <w:bookmarkStart w:id="2258" w:name="_Hlt101876199"/>
      <w:bookmarkEnd w:id="2257"/>
      <w:bookmarkEnd w:id="2258"/>
      <w:r>
        <w:t xml:space="preserve"> </w:t>
      </w:r>
      <w:bookmarkStart w:id="2259" w:name="_Hlt116881177"/>
      <w:r>
        <w:t xml:space="preserve">c) ist richtig, am dem Federkraftmesser ändert sich nichts, er zeigt weiterhin 3 N an. </w:t>
      </w:r>
    </w:p>
    <w:p w14:paraId="78A25259" w14:textId="77777777" w:rsidR="0075124F" w:rsidRDefault="0075124F" w:rsidP="00361919"/>
    <w:p w14:paraId="063E1573" w14:textId="77777777" w:rsidR="00361919" w:rsidRDefault="00361919" w:rsidP="00361919">
      <w:bookmarkStart w:id="2260" w:name="_Hlt131828202"/>
      <w:bookmarkStart w:id="2261" w:name="m543"/>
      <w:bookmarkEnd w:id="2259"/>
      <w:bookmarkEnd w:id="2260"/>
      <w:r w:rsidRPr="0075124F">
        <w:rPr>
          <w:rStyle w:val="Nummer"/>
        </w:rPr>
        <w:t>543.</w:t>
      </w:r>
      <w:bookmarkEnd w:id="2261"/>
      <w:r>
        <w:rPr>
          <w:color w:val="000000"/>
        </w:rPr>
        <w:t xml:space="preserve"> Der Körper von der unteren Plattform muss 1,44 s nach loslassen des Körpers von der oberen Plattform gestartet werden.</w:t>
      </w:r>
    </w:p>
    <w:p w14:paraId="16C98CA9" w14:textId="77777777" w:rsidR="00361919" w:rsidRDefault="00B42104" w:rsidP="00361919">
      <w:hyperlink r:id="rId510" w:anchor="m543" w:history="1">
        <w:r w:rsidR="00361919">
          <w:rPr>
            <w:rStyle w:val="Hyperlink"/>
            <w:sz w:val="22"/>
          </w:rPr>
          <w:t>volls</w:t>
        </w:r>
        <w:bookmarkStart w:id="2262" w:name="_Hlt102804420"/>
        <w:bookmarkStart w:id="2263" w:name="_Hlt102804415"/>
        <w:bookmarkEnd w:id="2262"/>
        <w:r w:rsidR="00361919">
          <w:rPr>
            <w:rStyle w:val="Hyperlink"/>
            <w:sz w:val="22"/>
          </w:rPr>
          <w:t>t</w:t>
        </w:r>
        <w:bookmarkStart w:id="2264" w:name="_Hlt102807228"/>
        <w:bookmarkStart w:id="2265" w:name="_Hlt102808793"/>
        <w:bookmarkEnd w:id="2263"/>
        <w:bookmarkEnd w:id="2264"/>
        <w:r w:rsidR="00361919">
          <w:rPr>
            <w:rStyle w:val="Hyperlink"/>
            <w:sz w:val="22"/>
          </w:rPr>
          <w:t>ä</w:t>
        </w:r>
        <w:bookmarkEnd w:id="2265"/>
        <w:r w:rsidR="00361919">
          <w:rPr>
            <w:rStyle w:val="Hyperlink"/>
            <w:sz w:val="22"/>
          </w:rPr>
          <w:t>nd</w:t>
        </w:r>
        <w:bookmarkStart w:id="2266" w:name="_Hlt102807233"/>
        <w:r w:rsidR="00361919">
          <w:rPr>
            <w:rStyle w:val="Hyperlink"/>
            <w:sz w:val="22"/>
          </w:rPr>
          <w:t>i</w:t>
        </w:r>
        <w:bookmarkEnd w:id="2266"/>
        <w:r w:rsidR="00361919">
          <w:rPr>
            <w:rStyle w:val="Hyperlink"/>
            <w:sz w:val="22"/>
          </w:rPr>
          <w:t>ge Lösung</w:t>
        </w:r>
      </w:hyperlink>
      <w:bookmarkStart w:id="2267" w:name="_Hlt102804344"/>
      <w:bookmarkEnd w:id="2267"/>
    </w:p>
    <w:p w14:paraId="4D25E57E" w14:textId="77777777" w:rsidR="0075124F" w:rsidRDefault="0075124F" w:rsidP="00361919"/>
    <w:p w14:paraId="41E1F228" w14:textId="77777777" w:rsidR="00361919" w:rsidRPr="0075124F" w:rsidRDefault="00361919" w:rsidP="00361919">
      <w:pPr>
        <w:rPr>
          <w:rStyle w:val="Nummer"/>
        </w:rPr>
      </w:pPr>
      <w:bookmarkStart w:id="2268" w:name="_Hlt102882425"/>
      <w:bookmarkStart w:id="2269" w:name="m544"/>
      <w:bookmarkEnd w:id="2268"/>
      <w:r w:rsidRPr="0075124F">
        <w:rPr>
          <w:rStyle w:val="Nummer"/>
        </w:rPr>
        <w:t>544.</w:t>
      </w:r>
      <w:bookmarkEnd w:id="2269"/>
    </w:p>
    <w:p w14:paraId="1413CB24" w14:textId="77777777" w:rsidR="00361919" w:rsidRDefault="00361919" w:rsidP="00361919">
      <w:pPr>
        <w:rPr>
          <w:color w:val="000000"/>
        </w:rPr>
      </w:pPr>
      <w:r>
        <w:rPr>
          <w:color w:val="000000"/>
        </w:rPr>
        <w:t>Randy Barnes hat die Kugel mit 15,06 m/s gestoßen. Die Kugel fliegt 2,17 s und erreicht eine maximale Höhe von 5,78 m.</w:t>
      </w:r>
    </w:p>
    <w:p w14:paraId="5664D90D" w14:textId="6E850579" w:rsidR="00361919" w:rsidRDefault="00361919" w:rsidP="00361919">
      <w:pPr>
        <w:rPr>
          <w:color w:val="000000"/>
        </w:rPr>
      </w:pPr>
      <w:r>
        <w:rPr>
          <w:color w:val="000000"/>
        </w:rPr>
        <w:t xml:space="preserve">Nach einer halben Sekunde war die Kugel 5,32 m weit und 4,09 m </w:t>
      </w:r>
      <w:r w:rsidR="009F20D1">
        <w:rPr>
          <w:color w:val="000000"/>
        </w:rPr>
        <w:t>hochgeflogen</w:t>
      </w:r>
      <w:r>
        <w:rPr>
          <w:color w:val="000000"/>
        </w:rPr>
        <w:t>.</w:t>
      </w:r>
    </w:p>
    <w:p w14:paraId="75E7B1AB" w14:textId="002FDFAF" w:rsidR="00361919" w:rsidRDefault="00361919" w:rsidP="00361919">
      <w:pPr>
        <w:rPr>
          <w:color w:val="000000"/>
        </w:rPr>
      </w:pPr>
      <w:r>
        <w:rPr>
          <w:color w:val="000000"/>
        </w:rPr>
        <w:t>De Kugel erreicht die Höhe von 1m nach 0,11 s (beim Steigen) und nach 2,07 s (beim Fallen).</w:t>
      </w:r>
    </w:p>
    <w:p w14:paraId="5497E72E" w14:textId="77777777" w:rsidR="00361919" w:rsidRDefault="00361919" w:rsidP="00361919">
      <w:pPr>
        <w:rPr>
          <w:color w:val="000000"/>
        </w:rPr>
      </w:pPr>
      <w:r>
        <w:rPr>
          <w:color w:val="000000"/>
        </w:rPr>
        <w:t>Sie hat einen Durchmesser von 12,1 cm.</w:t>
      </w:r>
    </w:p>
    <w:p w14:paraId="628CA581" w14:textId="77777777" w:rsidR="00361919" w:rsidRDefault="00361919" w:rsidP="00361919">
      <w:r>
        <w:rPr>
          <w:color w:val="000000"/>
        </w:rPr>
        <w:lastRenderedPageBreak/>
        <w:t>a) Bei Aufgabe b) und c) muss beachtet werden, dass die Kugel unterhalb des Abwurfpunktes ankommt.</w:t>
      </w:r>
    </w:p>
    <w:p w14:paraId="48B61EE1" w14:textId="77777777" w:rsidR="00361919" w:rsidRDefault="00B42104" w:rsidP="00361919">
      <w:hyperlink r:id="rId511" w:anchor="m544" w:history="1">
        <w:r w:rsidR="00361919">
          <w:rPr>
            <w:rStyle w:val="Hyperlink"/>
            <w:sz w:val="22"/>
          </w:rPr>
          <w:t>volls</w:t>
        </w:r>
        <w:bookmarkStart w:id="2270" w:name="_Hlt102882372"/>
        <w:bookmarkStart w:id="2271" w:name="_Hlt102965796"/>
        <w:bookmarkEnd w:id="2270"/>
        <w:r w:rsidR="00361919">
          <w:rPr>
            <w:rStyle w:val="Hyperlink"/>
            <w:sz w:val="22"/>
          </w:rPr>
          <w:t>t</w:t>
        </w:r>
        <w:bookmarkStart w:id="2272" w:name="_Hlt102894710"/>
        <w:bookmarkStart w:id="2273" w:name="_Hlt102886304"/>
        <w:bookmarkEnd w:id="2271"/>
        <w:bookmarkEnd w:id="2272"/>
        <w:r w:rsidR="00361919">
          <w:rPr>
            <w:rStyle w:val="Hyperlink"/>
            <w:sz w:val="22"/>
          </w:rPr>
          <w:t>ä</w:t>
        </w:r>
        <w:bookmarkEnd w:id="2273"/>
        <w:r w:rsidR="00361919">
          <w:rPr>
            <w:rStyle w:val="Hyperlink"/>
            <w:sz w:val="22"/>
          </w:rPr>
          <w:t xml:space="preserve">ndige </w:t>
        </w:r>
        <w:bookmarkStart w:id="2274" w:name="_Hlt131982281"/>
        <w:bookmarkEnd w:id="2274"/>
        <w:r w:rsidR="00361919">
          <w:rPr>
            <w:rStyle w:val="Hyperlink"/>
            <w:sz w:val="22"/>
          </w:rPr>
          <w:t>Lösung</w:t>
        </w:r>
      </w:hyperlink>
    </w:p>
    <w:p w14:paraId="0DCB6F7D" w14:textId="77777777" w:rsidR="0075124F" w:rsidRDefault="0075124F" w:rsidP="00361919"/>
    <w:p w14:paraId="5080C867" w14:textId="77777777" w:rsidR="00361919" w:rsidRDefault="00361919" w:rsidP="00361919">
      <w:bookmarkStart w:id="2275" w:name="m545"/>
      <w:r w:rsidRPr="0075124F">
        <w:rPr>
          <w:rStyle w:val="Nummer"/>
        </w:rPr>
        <w:t>545.</w:t>
      </w:r>
      <w:bookmarkEnd w:id="2275"/>
      <w:r>
        <w:t xml:space="preserve"> a) Der Idealfall wäre, wenn die Kugel ohne Luftwiderstand fliegen würde und auf gleicher Höhe wie die Abwurfstelle aufkommt. Beide Bedingungen sind nicht erfüllt.</w:t>
      </w:r>
    </w:p>
    <w:p w14:paraId="779507E2" w14:textId="77777777" w:rsidR="00361919" w:rsidRDefault="00361919" w:rsidP="00361919">
      <w:r>
        <w:t>Wären sie erfüllt, muss die Kugel unter einem Winkel von 45° abgeworfen werden.</w:t>
      </w:r>
    </w:p>
    <w:p w14:paraId="2B5C5B98" w14:textId="77777777" w:rsidR="00361919" w:rsidRDefault="00361919" w:rsidP="00361919">
      <w:r>
        <w:t xml:space="preserve">b) </w:t>
      </w:r>
      <w:r>
        <w:rPr>
          <w:color w:val="000000"/>
        </w:rPr>
        <w:t>Damit die Kugel unter idealen Bedingungen mindestens 8 m weit fliegt, muss sie mit einer Geschwindigkeit von 8,9 m/s abgeworfen werden.</w:t>
      </w:r>
    </w:p>
    <w:p w14:paraId="11329EAD" w14:textId="77777777" w:rsidR="00361919" w:rsidRDefault="00B42104" w:rsidP="00361919">
      <w:hyperlink r:id="rId512" w:anchor="m545" w:history="1">
        <w:r w:rsidR="00361919">
          <w:rPr>
            <w:rStyle w:val="Hyperlink"/>
            <w:sz w:val="22"/>
          </w:rPr>
          <w:t>vol</w:t>
        </w:r>
        <w:bookmarkStart w:id="2276" w:name="_Hlt110089785"/>
        <w:r w:rsidR="00361919">
          <w:rPr>
            <w:rStyle w:val="Hyperlink"/>
            <w:sz w:val="22"/>
          </w:rPr>
          <w:t>l</w:t>
        </w:r>
        <w:bookmarkEnd w:id="2276"/>
        <w:r w:rsidR="00361919">
          <w:rPr>
            <w:rStyle w:val="Hyperlink"/>
            <w:sz w:val="22"/>
          </w:rPr>
          <w:t>stä</w:t>
        </w:r>
        <w:bookmarkStart w:id="2277" w:name="_Hlt102974733"/>
        <w:bookmarkStart w:id="2278" w:name="_Hlt111505331"/>
        <w:bookmarkEnd w:id="2277"/>
        <w:r w:rsidR="00361919">
          <w:rPr>
            <w:rStyle w:val="Hyperlink"/>
            <w:sz w:val="22"/>
          </w:rPr>
          <w:t>n</w:t>
        </w:r>
        <w:bookmarkEnd w:id="2278"/>
        <w:r w:rsidR="00361919">
          <w:rPr>
            <w:rStyle w:val="Hyperlink"/>
            <w:sz w:val="22"/>
          </w:rPr>
          <w:t>dig</w:t>
        </w:r>
        <w:bookmarkStart w:id="2279" w:name="_Hlt102974744"/>
        <w:r w:rsidR="00361919">
          <w:rPr>
            <w:rStyle w:val="Hyperlink"/>
            <w:sz w:val="22"/>
          </w:rPr>
          <w:t>e</w:t>
        </w:r>
        <w:bookmarkEnd w:id="2279"/>
        <w:r w:rsidR="00361919">
          <w:rPr>
            <w:rStyle w:val="Hyperlink"/>
            <w:sz w:val="22"/>
          </w:rPr>
          <w:t xml:space="preserve"> Lösung</w:t>
        </w:r>
      </w:hyperlink>
    </w:p>
    <w:p w14:paraId="5DFE1F20" w14:textId="77777777" w:rsidR="0075124F" w:rsidRDefault="0075124F" w:rsidP="00361919"/>
    <w:p w14:paraId="78FCE504" w14:textId="77777777" w:rsidR="00361919" w:rsidRPr="0075124F" w:rsidRDefault="00361919" w:rsidP="00361919">
      <w:pPr>
        <w:rPr>
          <w:rStyle w:val="Nummer"/>
        </w:rPr>
      </w:pPr>
      <w:bookmarkStart w:id="2280" w:name="m546"/>
      <w:r w:rsidRPr="0075124F">
        <w:rPr>
          <w:rStyle w:val="Nummer"/>
        </w:rPr>
        <w:t>546.</w:t>
      </w:r>
      <w:bookmarkEnd w:id="2280"/>
    </w:p>
    <w:p w14:paraId="18EAB4DB" w14:textId="77777777" w:rsidR="00361919" w:rsidRDefault="00361919" w:rsidP="00361919">
      <w:r>
        <w:t>b) ist richtig.</w:t>
      </w:r>
    </w:p>
    <w:p w14:paraId="7F28E655" w14:textId="77777777" w:rsidR="00361919" w:rsidRDefault="00361919" w:rsidP="00361919">
      <w:r>
        <w:t>Es geht der Stoff unter, dessen Dichte größer ist als die Dichte der Flüssigkeit. Normaler weise hat ein fester Stoff immer eine größere Dicht als die entsprechende Flüssigkeit. Deshalb geht das Fett unter.</w:t>
      </w:r>
    </w:p>
    <w:p w14:paraId="5F195498" w14:textId="77777777" w:rsidR="00361919" w:rsidRDefault="00361919" w:rsidP="00361919">
      <w:r>
        <w:t>Wasser ist aber anders, es hat bei 4°C seine größte Dichte. Wird es weiter abgekühlt, wird die Dichte wieder kleiner, so dass Eis immer auf dem Wasser schwimmt.</w:t>
      </w:r>
    </w:p>
    <w:p w14:paraId="69CF4606" w14:textId="77777777" w:rsidR="0075124F" w:rsidRDefault="0075124F" w:rsidP="00361919"/>
    <w:p w14:paraId="4FBE4938" w14:textId="77777777" w:rsidR="00361919" w:rsidRPr="0075124F" w:rsidRDefault="00361919" w:rsidP="00361919">
      <w:pPr>
        <w:rPr>
          <w:rStyle w:val="Nummer"/>
        </w:rPr>
      </w:pPr>
      <w:bookmarkStart w:id="2281" w:name="m547"/>
      <w:r w:rsidRPr="0075124F">
        <w:rPr>
          <w:rStyle w:val="Nummer"/>
        </w:rPr>
        <w:t>547.</w:t>
      </w:r>
      <w:bookmarkEnd w:id="2281"/>
      <w:r w:rsidRPr="0075124F">
        <w:rPr>
          <w:rStyle w:val="Nummer"/>
        </w:rPr>
        <w:t xml:space="preserve"> </w:t>
      </w:r>
    </w:p>
    <w:p w14:paraId="520BB88B" w14:textId="77777777" w:rsidR="00361919" w:rsidRDefault="00361919" w:rsidP="00361919">
      <w:r>
        <w:t>c) ist richtig.</w:t>
      </w:r>
    </w:p>
    <w:p w14:paraId="26B3861D" w14:textId="77777777" w:rsidR="00361919" w:rsidRDefault="00361919" w:rsidP="00361919">
      <w:r>
        <w:t>Wird das Wasser durch den oberen Anschluss gepumpt, ist die Arbeit doppelt so groß bei beim Pumpen durch den unteren Anschluss.</w:t>
      </w:r>
    </w:p>
    <w:p w14:paraId="502CC34D" w14:textId="77777777" w:rsidR="00361919" w:rsidRDefault="00361919" w:rsidP="00361919">
      <w:r>
        <w:t>Die Pumpe muss beim Füllen durch den oberen Anschluss das gesamte Wasser in diese Höhe pumpen. Wenn das Wasser durch den unteren Anschluss läuft, ist zu Beginn keine Hubarbeit notwendig. Erst bei steigendem Wasserspiegel erhöht sich der Druck und es wird eine immer größere Kraft notwendig, um diesen Druck zu überwinden.</w:t>
      </w:r>
    </w:p>
    <w:p w14:paraId="604D46B9" w14:textId="77777777" w:rsidR="00361919" w:rsidRDefault="00361919" w:rsidP="00361919">
      <w:r>
        <w:t xml:space="preserve"> </w:t>
      </w:r>
    </w:p>
    <w:p w14:paraId="0F9F1AAD" w14:textId="77777777" w:rsidR="00361919" w:rsidRDefault="00361919" w:rsidP="00361919">
      <w:bookmarkStart w:id="2282" w:name="m548"/>
      <w:r w:rsidRPr="0075124F">
        <w:rPr>
          <w:rStyle w:val="Nummer"/>
        </w:rPr>
        <w:t>548.</w:t>
      </w:r>
      <w:bookmarkEnd w:id="2282"/>
      <w:r>
        <w:t xml:space="preserve"> </w:t>
      </w:r>
      <w:bookmarkStart w:id="2283" w:name="_Hlk443376879"/>
      <w:r>
        <w:t xml:space="preserve">a) Diese Aufgabe lässt sich </w:t>
      </w:r>
      <w:r w:rsidR="001D7E7D">
        <w:t xml:space="preserve">z.B. </w:t>
      </w:r>
      <w:r>
        <w:t xml:space="preserve">mit einem </w:t>
      </w:r>
      <w:r w:rsidR="001D7E7D">
        <w:t>grafikfähigen</w:t>
      </w:r>
      <w:r>
        <w:t xml:space="preserve"> Taschenrechner lösen (z.B. TI-83). Die beiden Messwertreihen werden in den Listen L</w:t>
      </w:r>
      <w:r>
        <w:rPr>
          <w:vertAlign w:val="subscript"/>
        </w:rPr>
        <w:t xml:space="preserve">1 </w:t>
      </w:r>
      <w:r>
        <w:t>und L</w:t>
      </w:r>
      <w:r>
        <w:rPr>
          <w:vertAlign w:val="subscript"/>
        </w:rPr>
        <w:t>2</w:t>
      </w:r>
      <w:r>
        <w:t xml:space="preserve"> abgelegt. </w:t>
      </w:r>
    </w:p>
    <w:p w14:paraId="65CF0ECD" w14:textId="77777777" w:rsidR="00361919" w:rsidRDefault="00361919" w:rsidP="00361919">
      <w:r>
        <w:t>Anzeigen der Listen: STAT, Edit...</w:t>
      </w:r>
    </w:p>
    <w:p w14:paraId="5377B1E7" w14:textId="77777777" w:rsidR="00361919" w:rsidRDefault="00361919" w:rsidP="00361919">
      <w:r>
        <w:t xml:space="preserve">Über STAT </w:t>
      </w:r>
      <w:proofErr w:type="gramStart"/>
      <w:r>
        <w:t>PLOT  einstellen</w:t>
      </w:r>
      <w:proofErr w:type="gramEnd"/>
      <w:r>
        <w:t>, welche Listen wie gezeichnet werden.</w:t>
      </w:r>
    </w:p>
    <w:p w14:paraId="31F0C62F" w14:textId="77777777" w:rsidR="00361919" w:rsidRDefault="00361919" w:rsidP="00361919">
      <w:r>
        <w:t xml:space="preserve">Über WINDOW die x- und y-Grenzen einstellen, dann zeigt </w:t>
      </w:r>
      <w:proofErr w:type="spellStart"/>
      <w:r>
        <w:t>GRAPHdie</w:t>
      </w:r>
      <w:proofErr w:type="spellEnd"/>
      <w:r>
        <w:t xml:space="preserve"> Punkte an.</w:t>
      </w:r>
    </w:p>
    <w:p w14:paraId="7CEFB5B0" w14:textId="77777777" w:rsidR="00361919" w:rsidRDefault="00361919" w:rsidP="00361919">
      <w:r>
        <w:t xml:space="preserve">Parameter bestimmen: </w:t>
      </w:r>
    </w:p>
    <w:p w14:paraId="131A1F1F" w14:textId="77777777" w:rsidR="00361919" w:rsidRDefault="00361919" w:rsidP="00361919">
      <w:r>
        <w:t>1. STAT, CLAC</w:t>
      </w:r>
    </w:p>
    <w:p w14:paraId="6C28973D" w14:textId="77777777" w:rsidR="00361919" w:rsidRDefault="00361919" w:rsidP="00361919">
      <w:r>
        <w:t xml:space="preserve">2. </w:t>
      </w:r>
      <w:proofErr w:type="spellStart"/>
      <w:r>
        <w:t>QuadReg</w:t>
      </w:r>
      <w:proofErr w:type="spellEnd"/>
      <w:r>
        <w:t xml:space="preserve">, es wird eine quadratische </w:t>
      </w:r>
      <w:bookmarkStart w:id="2284" w:name="_Hlt217094252"/>
      <w:r>
        <w:t>Regr</w:t>
      </w:r>
      <w:bookmarkEnd w:id="2284"/>
      <w:r>
        <w:t>ession</w:t>
      </w:r>
    </w:p>
    <w:p w14:paraId="6C3EFB17" w14:textId="77777777" w:rsidR="00361919" w:rsidRDefault="00361919" w:rsidP="00361919">
      <w:r>
        <w:t xml:space="preserve">3. hinter </w:t>
      </w:r>
      <w:proofErr w:type="spellStart"/>
      <w:r>
        <w:t>QuadReg</w:t>
      </w:r>
      <w:proofErr w:type="spellEnd"/>
      <w:r>
        <w:t xml:space="preserve"> kommt jetzt L</w:t>
      </w:r>
      <w:r>
        <w:rPr>
          <w:vertAlign w:val="subscript"/>
        </w:rPr>
        <w:t>1</w:t>
      </w:r>
      <w:r>
        <w:t>, L</w:t>
      </w:r>
      <w:r>
        <w:rPr>
          <w:vertAlign w:val="subscript"/>
        </w:rPr>
        <w:t>2</w:t>
      </w:r>
      <w:r>
        <w:t xml:space="preserve">, </w:t>
      </w:r>
    </w:p>
    <w:p w14:paraId="47338BFA" w14:textId="77777777" w:rsidR="00361919" w:rsidRDefault="00361919" w:rsidP="00361919">
      <w:r>
        <w:t xml:space="preserve">4. die erzeugte Funktion soll einer Variablen zugeordnet werden: VARS, Y-VARS, </w:t>
      </w:r>
      <w:proofErr w:type="spellStart"/>
      <w:r>
        <w:t>Function</w:t>
      </w:r>
      <w:proofErr w:type="spellEnd"/>
      <w:r>
        <w:t>..., Y</w:t>
      </w:r>
      <w:r>
        <w:rPr>
          <w:vertAlign w:val="subscript"/>
        </w:rPr>
        <w:t>1</w:t>
      </w:r>
    </w:p>
    <w:p w14:paraId="1F8DE1F2" w14:textId="77777777" w:rsidR="00361919" w:rsidRDefault="00361919" w:rsidP="00361919">
      <w:r>
        <w:t>5. jetzt ENTER drücken</w:t>
      </w:r>
    </w:p>
    <w:p w14:paraId="2121B883" w14:textId="77777777" w:rsidR="00361919" w:rsidRDefault="00361919" w:rsidP="00361919">
      <w:pPr>
        <w:pStyle w:val="Fuzeile"/>
        <w:tabs>
          <w:tab w:val="clear" w:pos="4536"/>
          <w:tab w:val="clear" w:pos="9072"/>
        </w:tabs>
      </w:pPr>
      <w:r>
        <w:t>Die Funktion heißt y(x)=-0,0506x²+0,698x+2,00</w:t>
      </w:r>
    </w:p>
    <w:p w14:paraId="25B04AE4" w14:textId="77777777" w:rsidR="00361919" w:rsidRDefault="00361919" w:rsidP="00361919">
      <w:pPr>
        <w:pStyle w:val="Fuzeile"/>
        <w:tabs>
          <w:tab w:val="clear" w:pos="4536"/>
          <w:tab w:val="clear" w:pos="9072"/>
        </w:tabs>
      </w:pPr>
    </w:p>
    <w:p w14:paraId="7735C35F" w14:textId="77777777" w:rsidR="00361919" w:rsidRDefault="00361919" w:rsidP="00361919">
      <w:pPr>
        <w:pStyle w:val="Fuzeile"/>
        <w:tabs>
          <w:tab w:val="clear" w:pos="4536"/>
          <w:tab w:val="clear" w:pos="9072"/>
        </w:tabs>
      </w:pPr>
      <w:r>
        <w:t xml:space="preserve">6. Über CALC, maximum lässt sich der höchste Punkt der Kurve bestimmen: </w:t>
      </w:r>
      <w:proofErr w:type="spellStart"/>
      <w:r>
        <w:t>y</w:t>
      </w:r>
      <w:r>
        <w:rPr>
          <w:vertAlign w:val="subscript"/>
        </w:rPr>
        <w:t>max</w:t>
      </w:r>
      <w:proofErr w:type="spellEnd"/>
      <w:r>
        <w:t>=4,41 m</w:t>
      </w:r>
    </w:p>
    <w:p w14:paraId="64951CB4" w14:textId="77777777" w:rsidR="00361919" w:rsidRDefault="00361919" w:rsidP="00361919">
      <w:pPr>
        <w:pStyle w:val="Fuzeile"/>
        <w:tabs>
          <w:tab w:val="clear" w:pos="4536"/>
          <w:tab w:val="clear" w:pos="9072"/>
        </w:tabs>
      </w:pPr>
      <w:r>
        <w:t xml:space="preserve">7. Mit CALC </w:t>
      </w:r>
      <w:proofErr w:type="spellStart"/>
      <w:r>
        <w:t>zero</w:t>
      </w:r>
      <w:proofErr w:type="spellEnd"/>
      <w:r>
        <w:t xml:space="preserve"> wird die Nullstelle bestimmt: </w:t>
      </w:r>
      <w:proofErr w:type="spellStart"/>
      <w:r>
        <w:t>x</w:t>
      </w:r>
      <w:r>
        <w:rPr>
          <w:vertAlign w:val="subscript"/>
        </w:rPr>
        <w:t>max</w:t>
      </w:r>
      <w:proofErr w:type="spellEnd"/>
      <w:r>
        <w:t>=16,2 m</w:t>
      </w:r>
    </w:p>
    <w:tbl>
      <w:tblPr>
        <w:tblW w:w="0" w:type="auto"/>
        <w:tblLayout w:type="fixed"/>
        <w:tblCellMar>
          <w:left w:w="70" w:type="dxa"/>
          <w:right w:w="70" w:type="dxa"/>
        </w:tblCellMar>
        <w:tblLook w:val="0000" w:firstRow="0" w:lastRow="0" w:firstColumn="0" w:lastColumn="0" w:noHBand="0" w:noVBand="0"/>
      </w:tblPr>
      <w:tblGrid>
        <w:gridCol w:w="9773"/>
      </w:tblGrid>
      <w:tr w:rsidR="00361919" w14:paraId="125E9866" w14:textId="77777777">
        <w:tc>
          <w:tcPr>
            <w:tcW w:w="9773" w:type="dxa"/>
          </w:tcPr>
          <w:p w14:paraId="477B15B5" w14:textId="77777777" w:rsidR="00361919" w:rsidRDefault="00361919" w:rsidP="00361919">
            <w:pPr>
              <w:pStyle w:val="Fuzeile"/>
              <w:tabs>
                <w:tab w:val="clear" w:pos="4536"/>
                <w:tab w:val="clear" w:pos="9072"/>
              </w:tabs>
            </w:pPr>
            <w:r>
              <w:t>8. Der Abwurfwinkel lässt sich aus dem Anstieg m im Punkt x=0 berechnen. Es gilt m=</w:t>
            </w:r>
            <w:proofErr w:type="gramStart"/>
            <w:r>
              <w:t>tan(</w:t>
            </w:r>
            <w:proofErr w:type="gramEnd"/>
            <w:r>
              <w:t xml:space="preserve">Abwurfwinkel). CALC, </w:t>
            </w:r>
            <w:proofErr w:type="spellStart"/>
            <w:r>
              <w:t>dy</w:t>
            </w:r>
            <w:proofErr w:type="spellEnd"/>
            <w:r>
              <w:t xml:space="preserve">/dx, Punkt x=0 auswählen, ENTER. Man erhält </w:t>
            </w:r>
            <w:proofErr w:type="spellStart"/>
            <w:r>
              <w:t>dy</w:t>
            </w:r>
            <w:proofErr w:type="spellEnd"/>
            <w:r>
              <w:t>/dx=0,698. Daraus berechnet sich der Abwurfwinkel zu 34,9°.</w:t>
            </w:r>
          </w:p>
          <w:p w14:paraId="57FCA54E" w14:textId="77777777" w:rsidR="00361919" w:rsidRDefault="00361919" w:rsidP="00361919">
            <w:pPr>
              <w:pStyle w:val="Fuzeile"/>
              <w:tabs>
                <w:tab w:val="clear" w:pos="4536"/>
                <w:tab w:val="clear" w:pos="9072"/>
              </w:tabs>
            </w:pPr>
          </w:p>
        </w:tc>
      </w:tr>
      <w:bookmarkEnd w:id="2283"/>
      <w:tr w:rsidR="00361919" w14:paraId="49CBCD90" w14:textId="77777777">
        <w:tc>
          <w:tcPr>
            <w:tcW w:w="9773" w:type="dxa"/>
          </w:tcPr>
          <w:p w14:paraId="52094C95" w14:textId="77777777" w:rsidR="00361919" w:rsidRDefault="00B42104" w:rsidP="00361919">
            <w:pPr>
              <w:pStyle w:val="Fuzeile"/>
              <w:tabs>
                <w:tab w:val="clear" w:pos="4536"/>
                <w:tab w:val="clear" w:pos="9072"/>
              </w:tabs>
            </w:pPr>
            <w:r>
              <w:lastRenderedPageBreak/>
              <w:pict w14:anchorId="4A350D6C">
                <v:shape id="_x0000_i1176" type="#_x0000_t75" style="width:369.8pt;height:239.45pt" fillcolor="window">
                  <v:imagedata r:id="rId513" o:title="lsm548_1"/>
                </v:shape>
              </w:pict>
            </w:r>
          </w:p>
        </w:tc>
      </w:tr>
    </w:tbl>
    <w:p w14:paraId="2A99FA8F" w14:textId="77777777" w:rsidR="00361919" w:rsidRDefault="00361919" w:rsidP="00361919">
      <w:pPr>
        <w:pStyle w:val="Fuzeile"/>
        <w:tabs>
          <w:tab w:val="clear" w:pos="4536"/>
          <w:tab w:val="clear" w:pos="9072"/>
        </w:tabs>
      </w:pPr>
    </w:p>
    <w:p w14:paraId="702E1357" w14:textId="77777777" w:rsidR="00361919" w:rsidRDefault="00361919" w:rsidP="00361919">
      <w:pPr>
        <w:pStyle w:val="Fuzeile"/>
        <w:tabs>
          <w:tab w:val="clear" w:pos="4536"/>
          <w:tab w:val="clear" w:pos="9072"/>
        </w:tabs>
      </w:pPr>
    </w:p>
    <w:p w14:paraId="32A8F72E" w14:textId="77777777" w:rsidR="00361919" w:rsidRDefault="00361919" w:rsidP="00361919">
      <w:pPr>
        <w:pStyle w:val="Fuzeile"/>
        <w:tabs>
          <w:tab w:val="clear" w:pos="4536"/>
          <w:tab w:val="clear" w:pos="9072"/>
        </w:tabs>
      </w:pPr>
    </w:p>
    <w:p w14:paraId="171F5BE2" w14:textId="77777777" w:rsidR="00361919" w:rsidRDefault="00361919" w:rsidP="00361919">
      <w:pPr>
        <w:pStyle w:val="Fuzeile"/>
        <w:tabs>
          <w:tab w:val="clear" w:pos="4536"/>
          <w:tab w:val="clear" w:pos="9072"/>
        </w:tabs>
      </w:pPr>
    </w:p>
    <w:p w14:paraId="29149B1C" w14:textId="77777777" w:rsidR="00361919" w:rsidRDefault="00361919" w:rsidP="00361919">
      <w:pPr>
        <w:pStyle w:val="Fuzeile"/>
        <w:tabs>
          <w:tab w:val="clear" w:pos="4536"/>
          <w:tab w:val="clear" w:pos="9072"/>
        </w:tabs>
      </w:pPr>
    </w:p>
    <w:p w14:paraId="168F48E2" w14:textId="77777777" w:rsidR="00361919" w:rsidRDefault="00361919" w:rsidP="00361919">
      <w:pPr>
        <w:pStyle w:val="Fuzeile"/>
        <w:tabs>
          <w:tab w:val="clear" w:pos="4536"/>
          <w:tab w:val="clear" w:pos="9072"/>
        </w:tabs>
      </w:pPr>
      <w:bookmarkStart w:id="2285" w:name="_Hlk443377169"/>
      <w:r>
        <w:t xml:space="preserve">b) </w:t>
      </w:r>
    </w:p>
    <w:tbl>
      <w:tblPr>
        <w:tblW w:w="0" w:type="auto"/>
        <w:tblLayout w:type="fixed"/>
        <w:tblCellMar>
          <w:left w:w="70" w:type="dxa"/>
          <w:right w:w="70" w:type="dxa"/>
        </w:tblCellMar>
        <w:tblLook w:val="0000" w:firstRow="0" w:lastRow="0" w:firstColumn="0" w:lastColumn="0" w:noHBand="0" w:noVBand="0"/>
      </w:tblPr>
      <w:tblGrid>
        <w:gridCol w:w="9773"/>
      </w:tblGrid>
      <w:tr w:rsidR="00361919" w14:paraId="4F698997" w14:textId="77777777">
        <w:tc>
          <w:tcPr>
            <w:tcW w:w="9773" w:type="dxa"/>
          </w:tcPr>
          <w:p w14:paraId="11EBB310" w14:textId="77777777" w:rsidR="00361919" w:rsidRDefault="00361919" w:rsidP="00361919">
            <w:pPr>
              <w:pStyle w:val="Fuzeile"/>
              <w:tabs>
                <w:tab w:val="clear" w:pos="4536"/>
                <w:tab w:val="clear" w:pos="9072"/>
              </w:tabs>
            </w:pPr>
            <w:r>
              <w:t>Als Maßstab wird festgelegt:</w:t>
            </w:r>
            <w:r>
              <w:br/>
            </w:r>
            <w:r>
              <w:rPr>
                <w:position w:val="-12"/>
              </w:rPr>
              <w:object w:dxaOrig="880" w:dyaOrig="340" w14:anchorId="7050B602">
                <v:shape id="_x0000_i1177" type="#_x0000_t75" style="width:44.2pt;height:17.45pt" o:ole="" fillcolor="window">
                  <v:imagedata r:id="rId514" o:title=""/>
                </v:shape>
                <o:OLEObject Type="Embed" ProgID="Equation.3" ShapeID="_x0000_i1177" DrawAspect="Content" ObjectID="_1731936171" r:id="rId515"/>
              </w:object>
            </w:r>
          </w:p>
          <w:p w14:paraId="1A411FB1" w14:textId="77777777" w:rsidR="00361919" w:rsidRDefault="00361919" w:rsidP="00361919">
            <w:pPr>
              <w:pStyle w:val="Fuzeile"/>
              <w:tabs>
                <w:tab w:val="clear" w:pos="4536"/>
                <w:tab w:val="clear" w:pos="9072"/>
              </w:tabs>
            </w:pPr>
          </w:p>
        </w:tc>
      </w:tr>
      <w:bookmarkEnd w:id="2285"/>
      <w:tr w:rsidR="00361919" w14:paraId="35482B6D" w14:textId="77777777">
        <w:tc>
          <w:tcPr>
            <w:tcW w:w="9773" w:type="dxa"/>
          </w:tcPr>
          <w:p w14:paraId="1ED039DA" w14:textId="77777777" w:rsidR="00361919" w:rsidRDefault="00B42104" w:rsidP="00361919">
            <w:pPr>
              <w:pStyle w:val="Fuzeile"/>
              <w:tabs>
                <w:tab w:val="clear" w:pos="4536"/>
                <w:tab w:val="clear" w:pos="9072"/>
              </w:tabs>
            </w:pPr>
            <w:r>
              <w:pict w14:anchorId="63635965">
                <v:shape id="_x0000_i1178" type="#_x0000_t75" style="width:141.8pt;height:112.35pt" fillcolor="window">
                  <v:imagedata r:id="rId516" o:title="lsm548_2"/>
                </v:shape>
              </w:pict>
            </w:r>
          </w:p>
        </w:tc>
      </w:tr>
    </w:tbl>
    <w:p w14:paraId="2CB6B629" w14:textId="77777777" w:rsidR="00361919" w:rsidRDefault="00361919" w:rsidP="00361919">
      <w:pPr>
        <w:pStyle w:val="Fuzeile"/>
        <w:tabs>
          <w:tab w:val="clear" w:pos="4536"/>
          <w:tab w:val="clear" w:pos="9072"/>
        </w:tabs>
      </w:pPr>
    </w:p>
    <w:p w14:paraId="78771A42" w14:textId="77777777" w:rsidR="00361919" w:rsidRDefault="00361919" w:rsidP="00361919"/>
    <w:p w14:paraId="0C374E3D" w14:textId="77777777" w:rsidR="00361919" w:rsidRDefault="00361919" w:rsidP="00361919">
      <w:bookmarkStart w:id="2286" w:name="_Hlt115743903"/>
      <w:bookmarkEnd w:id="2286"/>
    </w:p>
    <w:p w14:paraId="40C1422B" w14:textId="77777777" w:rsidR="00361919" w:rsidRDefault="00361919" w:rsidP="00361919">
      <w:bookmarkStart w:id="2287" w:name="_Hlk443377237"/>
      <w:r>
        <w:t>Die Abwurfgeschwindigkeit von 12 m/s kann in eine x- und eine y-Komponente zerlegt werden. Dazu wird sie in ein Koordinatensystem eingetragen. Der Abwurfwinkel ist der unter a) berechnete.</w:t>
      </w:r>
    </w:p>
    <w:p w14:paraId="51143473" w14:textId="77777777" w:rsidR="00361919" w:rsidRDefault="00361919" w:rsidP="00361919">
      <w:r>
        <w:t xml:space="preserve">Aus </w:t>
      </w:r>
      <w:r w:rsidR="004649A6">
        <w:t>dem</w:t>
      </w:r>
      <w:r>
        <w:t xml:space="preserve"> Diagramm können die beiden Komponenten der Geschwindigkeit abgelesen werden: </w:t>
      </w:r>
      <w:r>
        <w:br/>
      </w:r>
      <w:bookmarkEnd w:id="2287"/>
      <w:r>
        <w:rPr>
          <w:position w:val="-32"/>
        </w:rPr>
        <w:object w:dxaOrig="940" w:dyaOrig="740" w14:anchorId="75695C78">
          <v:shape id="_x0000_i1179" type="#_x0000_t75" style="width:47.45pt;height:36.55pt" o:ole="" fillcolor="window">
            <v:imagedata r:id="rId517" o:title=""/>
          </v:shape>
          <o:OLEObject Type="Embed" ProgID="Equation.3" ShapeID="_x0000_i1179" DrawAspect="Content" ObjectID="_1731936172" r:id="rId518"/>
        </w:object>
      </w:r>
    </w:p>
    <w:p w14:paraId="0F2D0EE6" w14:textId="77777777" w:rsidR="00361919" w:rsidRDefault="00361919" w:rsidP="00361919"/>
    <w:p w14:paraId="4EA14F57" w14:textId="77777777" w:rsidR="00361919" w:rsidRDefault="00361919" w:rsidP="00361919">
      <w:bookmarkStart w:id="2288" w:name="_Hlk443377283"/>
      <w:r>
        <w:t>c) Da der Körper aus einer Anfangshöhe von 2 m startet, besitzt er gegenüber der Höhe 0m bereits potenzielle Energie. Durch die Anfangsgeschwindigkeit ist ebenfalls kinetische Energie vorhanden.</w:t>
      </w:r>
    </w:p>
    <w:p w14:paraId="1D6DA8E1" w14:textId="77777777" w:rsidR="00361919" w:rsidRDefault="00361919" w:rsidP="00361919">
      <w:r>
        <w:t>Bis zum Gipfelpunkt wird die potenzielle Energie immer größer und die kinetische immer kleiner, da mit steigender Höhe die y-Komponente der Geschwindigkeit abnimmt.</w:t>
      </w:r>
    </w:p>
    <w:p w14:paraId="12F48546" w14:textId="77777777" w:rsidR="00361919" w:rsidRDefault="00361919" w:rsidP="00361919">
      <w:r>
        <w:lastRenderedPageBreak/>
        <w:t>Nach dem Gipfelpunkt sinkt die potenzielle Energie bis zum Aufschlagen auf 0 zurück und die kinetische Energie wird immer größer. Sie erreicht ihren Maximalwert am Aufschlagpunkt.</w:t>
      </w:r>
    </w:p>
    <w:tbl>
      <w:tblPr>
        <w:tblW w:w="0" w:type="auto"/>
        <w:tblLayout w:type="fixed"/>
        <w:tblCellMar>
          <w:left w:w="70" w:type="dxa"/>
          <w:right w:w="70" w:type="dxa"/>
        </w:tblCellMar>
        <w:tblLook w:val="0000" w:firstRow="0" w:lastRow="0" w:firstColumn="0" w:lastColumn="0" w:noHBand="0" w:noVBand="0"/>
      </w:tblPr>
      <w:tblGrid>
        <w:gridCol w:w="496"/>
        <w:gridCol w:w="9276"/>
      </w:tblGrid>
      <w:tr w:rsidR="00361919" w14:paraId="5422F48A" w14:textId="77777777">
        <w:tc>
          <w:tcPr>
            <w:tcW w:w="496" w:type="dxa"/>
          </w:tcPr>
          <w:bookmarkEnd w:id="2288"/>
          <w:p w14:paraId="49A9977C" w14:textId="77777777" w:rsidR="00361919" w:rsidRDefault="00361919" w:rsidP="00361919">
            <w:r>
              <w:t>d)</w:t>
            </w:r>
          </w:p>
        </w:tc>
        <w:tc>
          <w:tcPr>
            <w:tcW w:w="9276" w:type="dxa"/>
          </w:tcPr>
          <w:p w14:paraId="0A254DB6" w14:textId="77777777" w:rsidR="00361919" w:rsidRDefault="00B42104" w:rsidP="00361919">
            <w:bookmarkStart w:id="2289" w:name="_Hlt116210005"/>
            <w:r>
              <w:pict w14:anchorId="660D4D32">
                <v:shape id="_x0000_i1180" type="#_x0000_t75" style="width:242.2pt;height:172.35pt" fillcolor="window">
                  <v:imagedata r:id="rId519" o:title="lsm548_3"/>
                </v:shape>
              </w:pict>
            </w:r>
            <w:bookmarkEnd w:id="2289"/>
          </w:p>
        </w:tc>
      </w:tr>
    </w:tbl>
    <w:p w14:paraId="5C0C3F87" w14:textId="77777777" w:rsidR="00361919" w:rsidRDefault="00361919" w:rsidP="00361919"/>
    <w:p w14:paraId="5CEDFF60" w14:textId="77777777" w:rsidR="00361919" w:rsidRDefault="00361919" w:rsidP="00361919"/>
    <w:p w14:paraId="316ADDD8" w14:textId="77777777" w:rsidR="00361919" w:rsidRDefault="00361919" w:rsidP="00361919">
      <w:bookmarkStart w:id="2290" w:name="m549"/>
      <w:r w:rsidRPr="0075124F">
        <w:rPr>
          <w:rStyle w:val="Nummer"/>
        </w:rPr>
        <w:t>549</w:t>
      </w:r>
      <w:r>
        <w:t>.</w:t>
      </w:r>
      <w:bookmarkEnd w:id="2290"/>
      <w:r>
        <w:t xml:space="preserve"> Der Läufer ist 1890 m vom Start entfernt.</w:t>
      </w:r>
    </w:p>
    <w:p w14:paraId="6BCD6462" w14:textId="77777777" w:rsidR="00361919" w:rsidRDefault="00361919" w:rsidP="00361919"/>
    <w:p w14:paraId="4190F74B" w14:textId="77777777" w:rsidR="00361919" w:rsidRDefault="00B42104" w:rsidP="00361919">
      <w:hyperlink r:id="rId520" w:anchor="m549" w:history="1">
        <w:r w:rsidR="00361919">
          <w:rPr>
            <w:rStyle w:val="Hyperlink"/>
            <w:sz w:val="22"/>
          </w:rPr>
          <w:t>voll</w:t>
        </w:r>
        <w:bookmarkStart w:id="2291" w:name="_Hlt111507517"/>
        <w:bookmarkStart w:id="2292" w:name="_Hlt111505684"/>
        <w:bookmarkEnd w:id="2291"/>
        <w:r w:rsidR="00361919">
          <w:rPr>
            <w:rStyle w:val="Hyperlink"/>
            <w:sz w:val="22"/>
          </w:rPr>
          <w:t>s</w:t>
        </w:r>
        <w:bookmarkEnd w:id="2292"/>
        <w:r w:rsidR="00361919">
          <w:rPr>
            <w:rStyle w:val="Hyperlink"/>
            <w:sz w:val="22"/>
          </w:rPr>
          <w:t>t</w:t>
        </w:r>
        <w:bookmarkStart w:id="2293" w:name="_Hlt111515674"/>
        <w:r w:rsidR="00361919">
          <w:rPr>
            <w:rStyle w:val="Hyperlink"/>
            <w:sz w:val="22"/>
          </w:rPr>
          <w:t>ä</w:t>
        </w:r>
        <w:bookmarkEnd w:id="2293"/>
        <w:r w:rsidR="00361919">
          <w:rPr>
            <w:rStyle w:val="Hyperlink"/>
            <w:sz w:val="22"/>
          </w:rPr>
          <w:t>n</w:t>
        </w:r>
        <w:bookmarkStart w:id="2294" w:name="_Hlt111514886"/>
        <w:bookmarkStart w:id="2295" w:name="_Hlt111507530"/>
        <w:bookmarkEnd w:id="2294"/>
        <w:r w:rsidR="00361919">
          <w:rPr>
            <w:rStyle w:val="Hyperlink"/>
            <w:sz w:val="22"/>
          </w:rPr>
          <w:t>d</w:t>
        </w:r>
        <w:bookmarkEnd w:id="2295"/>
        <w:r w:rsidR="00361919">
          <w:rPr>
            <w:rStyle w:val="Hyperlink"/>
            <w:sz w:val="22"/>
          </w:rPr>
          <w:t>ig</w:t>
        </w:r>
        <w:bookmarkStart w:id="2296" w:name="_Hlt113370758"/>
        <w:bookmarkStart w:id="2297" w:name="_Hlt113369810"/>
        <w:bookmarkEnd w:id="2296"/>
        <w:r w:rsidR="00361919">
          <w:rPr>
            <w:rStyle w:val="Hyperlink"/>
            <w:sz w:val="22"/>
          </w:rPr>
          <w:t>e</w:t>
        </w:r>
        <w:bookmarkEnd w:id="2297"/>
        <w:r w:rsidR="00361919">
          <w:rPr>
            <w:rStyle w:val="Hyperlink"/>
            <w:sz w:val="22"/>
          </w:rPr>
          <w:t xml:space="preserve"> Lösung</w:t>
        </w:r>
      </w:hyperlink>
      <w:bookmarkStart w:id="2298" w:name="_Hlt111505378"/>
      <w:bookmarkEnd w:id="2298"/>
    </w:p>
    <w:p w14:paraId="716BBD1A" w14:textId="77777777" w:rsidR="0075124F" w:rsidRDefault="0075124F" w:rsidP="00361919"/>
    <w:p w14:paraId="4D428BE0" w14:textId="77777777" w:rsidR="00361919" w:rsidRDefault="00361919" w:rsidP="00361919">
      <w:bookmarkStart w:id="2299" w:name="m550"/>
      <w:r w:rsidRPr="0075124F">
        <w:rPr>
          <w:rStyle w:val="Nummer"/>
        </w:rPr>
        <w:t>550.</w:t>
      </w:r>
      <w:bookmarkEnd w:id="2299"/>
      <w:r>
        <w:rPr>
          <w:color w:val="000000"/>
        </w:rPr>
        <w:t xml:space="preserve"> Der Ball schlägt auf der 3. Stufe auf.</w:t>
      </w:r>
      <w:bookmarkStart w:id="2300" w:name="_Hlt111517655"/>
      <w:bookmarkEnd w:id="2300"/>
    </w:p>
    <w:p w14:paraId="0CFCECEA" w14:textId="77777777" w:rsidR="00361919" w:rsidRDefault="00361919" w:rsidP="00361919">
      <w:pPr>
        <w:rPr>
          <w:rStyle w:val="Hyperlink"/>
          <w:sz w:val="22"/>
        </w:rPr>
      </w:pPr>
      <w:r>
        <w:fldChar w:fldCharType="begin"/>
      </w:r>
      <w:r w:rsidR="00B57015">
        <w:instrText>HYPERLINK "vlsgmech2</w:instrText>
      </w:r>
      <w:r w:rsidR="008D3EAE">
        <w:instrText>.docx</w:instrText>
      </w:r>
      <w:r w:rsidR="00B57015">
        <w:instrText>" \l "m550"</w:instrText>
      </w:r>
      <w:r>
        <w:fldChar w:fldCharType="separate"/>
      </w:r>
      <w:r>
        <w:rPr>
          <w:rStyle w:val="Hyperlink"/>
          <w:sz w:val="22"/>
        </w:rPr>
        <w:t>voll</w:t>
      </w:r>
      <w:bookmarkStart w:id="2301" w:name="_Hlt111515751"/>
      <w:r>
        <w:rPr>
          <w:rStyle w:val="Hyperlink"/>
          <w:sz w:val="22"/>
        </w:rPr>
        <w:t>s</w:t>
      </w:r>
      <w:bookmarkEnd w:id="2301"/>
      <w:r>
        <w:rPr>
          <w:rStyle w:val="Hyperlink"/>
          <w:sz w:val="22"/>
        </w:rPr>
        <w:t>tä</w:t>
      </w:r>
      <w:bookmarkStart w:id="2302" w:name="_Hlt111517747"/>
      <w:bookmarkStart w:id="2303" w:name="_Hlt111517696"/>
      <w:bookmarkEnd w:id="2302"/>
      <w:r>
        <w:rPr>
          <w:rStyle w:val="Hyperlink"/>
          <w:sz w:val="22"/>
        </w:rPr>
        <w:t>n</w:t>
      </w:r>
      <w:bookmarkStart w:id="2304" w:name="_Hlt111591504"/>
      <w:bookmarkEnd w:id="2303"/>
      <w:r>
        <w:rPr>
          <w:rStyle w:val="Hyperlink"/>
          <w:sz w:val="22"/>
        </w:rPr>
        <w:t>d</w:t>
      </w:r>
      <w:bookmarkEnd w:id="2304"/>
      <w:r>
        <w:rPr>
          <w:rStyle w:val="Hyperlink"/>
          <w:sz w:val="22"/>
        </w:rPr>
        <w:t>ige Lösung</w:t>
      </w:r>
    </w:p>
    <w:p w14:paraId="5E198CFF" w14:textId="77777777" w:rsidR="00361919" w:rsidRDefault="00361919" w:rsidP="00361919">
      <w:r>
        <w:fldChar w:fldCharType="end"/>
      </w:r>
    </w:p>
    <w:p w14:paraId="1542F120" w14:textId="77777777" w:rsidR="00361919" w:rsidRDefault="00361919" w:rsidP="00361919">
      <w:bookmarkStart w:id="2305" w:name="_Hlt114277195"/>
      <w:bookmarkStart w:id="2306" w:name="m551"/>
      <w:bookmarkEnd w:id="2305"/>
      <w:r w:rsidRPr="0075124F">
        <w:rPr>
          <w:rStyle w:val="Nummer"/>
        </w:rPr>
        <w:t>551</w:t>
      </w:r>
      <w:bookmarkEnd w:id="2306"/>
      <w:r w:rsidRPr="0075124F">
        <w:rPr>
          <w:rStyle w:val="Nummer"/>
        </w:rPr>
        <w:t>.</w:t>
      </w:r>
      <w:r>
        <w:t xml:space="preserve"> </w:t>
      </w:r>
      <w:r>
        <w:rPr>
          <w:color w:val="000000"/>
        </w:rPr>
        <w:t>In der Nähe des Kindergartens dürfen die Autos höchsten 14 km/h fahren.</w:t>
      </w:r>
    </w:p>
    <w:p w14:paraId="44290DF9" w14:textId="77777777" w:rsidR="00361919" w:rsidRDefault="00B42104" w:rsidP="00361919">
      <w:hyperlink r:id="rId521" w:anchor="m551" w:history="1">
        <w:r w:rsidR="00361919">
          <w:rPr>
            <w:rStyle w:val="Hyperlink"/>
            <w:sz w:val="22"/>
          </w:rPr>
          <w:t>voll</w:t>
        </w:r>
        <w:bookmarkStart w:id="2307" w:name="_Hlt239402941"/>
        <w:bookmarkStart w:id="2308" w:name="_Hlt113609020"/>
        <w:bookmarkEnd w:id="2307"/>
        <w:r w:rsidR="00361919">
          <w:rPr>
            <w:rStyle w:val="Hyperlink"/>
            <w:sz w:val="22"/>
          </w:rPr>
          <w:t>s</w:t>
        </w:r>
        <w:bookmarkStart w:id="2309" w:name="_Hlt114273920"/>
        <w:bookmarkEnd w:id="2308"/>
        <w:bookmarkEnd w:id="2309"/>
        <w:r w:rsidR="00361919">
          <w:rPr>
            <w:rStyle w:val="Hyperlink"/>
            <w:sz w:val="22"/>
          </w:rPr>
          <w:t>tändige L</w:t>
        </w:r>
        <w:bookmarkStart w:id="2310" w:name="_Hlt239402756"/>
        <w:bookmarkStart w:id="2311" w:name="_Hlt239402677"/>
        <w:bookmarkEnd w:id="2310"/>
        <w:r w:rsidR="00361919">
          <w:rPr>
            <w:rStyle w:val="Hyperlink"/>
            <w:sz w:val="22"/>
          </w:rPr>
          <w:t>ö</w:t>
        </w:r>
        <w:bookmarkEnd w:id="2311"/>
        <w:r w:rsidR="00361919">
          <w:rPr>
            <w:rStyle w:val="Hyperlink"/>
            <w:sz w:val="22"/>
          </w:rPr>
          <w:t>sung</w:t>
        </w:r>
      </w:hyperlink>
    </w:p>
    <w:p w14:paraId="7609EFE2" w14:textId="77777777" w:rsidR="0075124F" w:rsidRDefault="0075124F" w:rsidP="00361919"/>
    <w:p w14:paraId="7644968D" w14:textId="77777777" w:rsidR="00361919" w:rsidRPr="0075124F" w:rsidRDefault="00361919" w:rsidP="00361919">
      <w:pPr>
        <w:rPr>
          <w:rStyle w:val="Nummer"/>
        </w:rPr>
      </w:pPr>
      <w:bookmarkStart w:id="2312" w:name="m552"/>
      <w:r w:rsidRPr="0075124F">
        <w:rPr>
          <w:rStyle w:val="Nummer"/>
        </w:rPr>
        <w:t xml:space="preserve">552. </w:t>
      </w:r>
      <w:bookmarkEnd w:id="23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361919" w14:paraId="7D9608E0" w14:textId="77777777">
        <w:tc>
          <w:tcPr>
            <w:tcW w:w="4886" w:type="dxa"/>
          </w:tcPr>
          <w:p w14:paraId="40509D54" w14:textId="77777777" w:rsidR="00361919" w:rsidRDefault="00361919" w:rsidP="00361919">
            <w:proofErr w:type="spellStart"/>
            <w:r>
              <w:t>s</w:t>
            </w:r>
            <w:r>
              <w:rPr>
                <w:vertAlign w:val="subscript"/>
              </w:rPr>
              <w:t>x</w:t>
            </w:r>
            <w:proofErr w:type="spellEnd"/>
            <w:r>
              <w:t>-t-Diagramm</w:t>
            </w:r>
          </w:p>
          <w:p w14:paraId="6FB06DF7" w14:textId="77777777" w:rsidR="00361919" w:rsidRDefault="00B42104" w:rsidP="00361919">
            <w:r>
              <w:pict w14:anchorId="27575CB2">
                <v:shape id="_x0000_i1181" type="#_x0000_t75" style="width:236.75pt;height:152.2pt" fillcolor="window">
                  <v:imagedata r:id="rId522" o:title="lsm552_1"/>
                </v:shape>
              </w:pict>
            </w:r>
          </w:p>
          <w:p w14:paraId="5E777D63" w14:textId="77777777" w:rsidR="00361919" w:rsidRDefault="00B42104" w:rsidP="00361919">
            <w:hyperlink r:id="rId523" w:history="1">
              <w:r w:rsidR="00361919">
                <w:rPr>
                  <w:rStyle w:val="Hyperlink"/>
                  <w:sz w:val="22"/>
                </w:rPr>
                <w:t>zur Excel-T</w:t>
              </w:r>
              <w:bookmarkStart w:id="2313" w:name="_Hlt113000830"/>
              <w:r w:rsidR="00361919">
                <w:rPr>
                  <w:rStyle w:val="Hyperlink"/>
                  <w:sz w:val="22"/>
                </w:rPr>
                <w:t>a</w:t>
              </w:r>
              <w:bookmarkEnd w:id="2313"/>
              <w:r w:rsidR="00361919">
                <w:rPr>
                  <w:rStyle w:val="Hyperlink"/>
                  <w:sz w:val="22"/>
                </w:rPr>
                <w:t>belle</w:t>
              </w:r>
            </w:hyperlink>
          </w:p>
        </w:tc>
        <w:tc>
          <w:tcPr>
            <w:tcW w:w="4886" w:type="dxa"/>
          </w:tcPr>
          <w:p w14:paraId="29122518" w14:textId="77777777" w:rsidR="00361919" w:rsidRDefault="00361919" w:rsidP="00361919">
            <w:proofErr w:type="spellStart"/>
            <w:r>
              <w:t>s</w:t>
            </w:r>
            <w:r>
              <w:rPr>
                <w:vertAlign w:val="subscript"/>
              </w:rPr>
              <w:t>y</w:t>
            </w:r>
            <w:proofErr w:type="spellEnd"/>
            <w:r>
              <w:t>-t-Diagramm</w:t>
            </w:r>
          </w:p>
          <w:p w14:paraId="3825D34D" w14:textId="77777777" w:rsidR="00361919" w:rsidRDefault="00B42104" w:rsidP="00361919">
            <w:r>
              <w:pict w14:anchorId="5D8BD0DC">
                <v:shape id="_x0000_i1182" type="#_x0000_t75" style="width:236.75pt;height:152.2pt" fillcolor="window">
                  <v:imagedata r:id="rId524" o:title="lsm552_2"/>
                </v:shape>
              </w:pict>
            </w:r>
          </w:p>
          <w:p w14:paraId="1E27F2B0" w14:textId="77777777" w:rsidR="00361919" w:rsidRDefault="00361919" w:rsidP="00361919"/>
        </w:tc>
      </w:tr>
    </w:tbl>
    <w:p w14:paraId="7FDF6964" w14:textId="77777777" w:rsidR="00361919" w:rsidRDefault="00361919" w:rsidP="00361919"/>
    <w:p w14:paraId="38DB1073" w14:textId="77777777" w:rsidR="00361919" w:rsidRDefault="00361919" w:rsidP="00361919"/>
    <w:p w14:paraId="4712CDA4" w14:textId="77777777" w:rsidR="00361919" w:rsidRDefault="00361919" w:rsidP="00361919">
      <w:bookmarkStart w:id="2314" w:name="m553"/>
      <w:r w:rsidRPr="0075124F">
        <w:rPr>
          <w:rStyle w:val="Nummer"/>
        </w:rPr>
        <w:t>553.</w:t>
      </w:r>
      <w:bookmarkEnd w:id="2314"/>
      <w:r>
        <w:rPr>
          <w:color w:val="000000"/>
        </w:rPr>
        <w:t xml:space="preserve"> Die Ebene muss um 36,9° geneigt werden.</w:t>
      </w:r>
    </w:p>
    <w:p w14:paraId="3767D975" w14:textId="77777777" w:rsidR="00361919" w:rsidRDefault="00361919" w:rsidP="00361919"/>
    <w:p w14:paraId="260E1EEB" w14:textId="77777777" w:rsidR="00361919" w:rsidRDefault="00361919" w:rsidP="00361919">
      <w:pPr>
        <w:rPr>
          <w:rStyle w:val="Hyperlink"/>
          <w:sz w:val="22"/>
        </w:rPr>
      </w:pPr>
      <w:r>
        <w:fldChar w:fldCharType="begin"/>
      </w:r>
      <w:r w:rsidR="00B57015">
        <w:instrText>HYPERLINK "vlsgmech2</w:instrText>
      </w:r>
      <w:r w:rsidR="008D3EAE">
        <w:instrText>.docx</w:instrText>
      </w:r>
      <w:r w:rsidR="00B57015">
        <w:instrText>" \l "m553"</w:instrText>
      </w:r>
      <w:r>
        <w:fldChar w:fldCharType="separate"/>
      </w:r>
      <w:r>
        <w:rPr>
          <w:rStyle w:val="Hyperlink"/>
          <w:sz w:val="22"/>
        </w:rPr>
        <w:t>voll</w:t>
      </w:r>
      <w:bookmarkStart w:id="2315" w:name="_Hlt113849304"/>
      <w:r>
        <w:rPr>
          <w:rStyle w:val="Hyperlink"/>
          <w:sz w:val="22"/>
        </w:rPr>
        <w:t>s</w:t>
      </w:r>
      <w:bookmarkEnd w:id="2315"/>
      <w:r>
        <w:rPr>
          <w:rStyle w:val="Hyperlink"/>
          <w:sz w:val="22"/>
        </w:rPr>
        <w:t>t</w:t>
      </w:r>
      <w:bookmarkStart w:id="2316" w:name="_Hlt113609776"/>
      <w:bookmarkStart w:id="2317" w:name="_Hlt113609773"/>
      <w:bookmarkEnd w:id="2316"/>
      <w:r>
        <w:rPr>
          <w:rStyle w:val="Hyperlink"/>
          <w:sz w:val="22"/>
        </w:rPr>
        <w:t>ä</w:t>
      </w:r>
      <w:bookmarkEnd w:id="2317"/>
      <w:r>
        <w:rPr>
          <w:rStyle w:val="Hyperlink"/>
          <w:sz w:val="22"/>
        </w:rPr>
        <w:t>ndi</w:t>
      </w:r>
      <w:bookmarkStart w:id="2318" w:name="_Hlt113801927"/>
      <w:bookmarkEnd w:id="2318"/>
      <w:r>
        <w:rPr>
          <w:rStyle w:val="Hyperlink"/>
          <w:sz w:val="22"/>
        </w:rPr>
        <w:t xml:space="preserve">ge </w:t>
      </w:r>
      <w:bookmarkStart w:id="2319" w:name="_Hlt158418373"/>
      <w:bookmarkStart w:id="2320" w:name="_Hlt158418296"/>
      <w:bookmarkEnd w:id="2319"/>
      <w:r>
        <w:rPr>
          <w:rStyle w:val="Hyperlink"/>
          <w:sz w:val="22"/>
        </w:rPr>
        <w:t>L</w:t>
      </w:r>
      <w:bookmarkEnd w:id="2320"/>
      <w:r>
        <w:rPr>
          <w:rStyle w:val="Hyperlink"/>
          <w:sz w:val="22"/>
        </w:rPr>
        <w:t>ösung</w:t>
      </w:r>
    </w:p>
    <w:p w14:paraId="06C4E6CE" w14:textId="77777777" w:rsidR="00361919" w:rsidRDefault="00361919" w:rsidP="00361919">
      <w:r>
        <w:fldChar w:fldCharType="end"/>
      </w:r>
      <w:bookmarkStart w:id="2321" w:name="_Hlt113609267"/>
      <w:bookmarkEnd w:id="2321"/>
    </w:p>
    <w:p w14:paraId="4AD7209C" w14:textId="77777777" w:rsidR="00361919" w:rsidRDefault="00361919" w:rsidP="00361919">
      <w:bookmarkStart w:id="2322" w:name="m554"/>
      <w:r w:rsidRPr="0075124F">
        <w:rPr>
          <w:rStyle w:val="Nummer"/>
        </w:rPr>
        <w:t>554.</w:t>
      </w:r>
      <w:bookmarkEnd w:id="2322"/>
      <w:r>
        <w:t xml:space="preserve"> </w:t>
      </w:r>
      <w:r>
        <w:rPr>
          <w:color w:val="000000"/>
        </w:rPr>
        <w:t>Der Abstand der beiden PKW sollte mindestens 490 m betragen. Das ist fast ein halber Kilometer!</w:t>
      </w:r>
    </w:p>
    <w:p w14:paraId="3A0AEE38" w14:textId="77777777" w:rsidR="00361919" w:rsidRDefault="00B42104" w:rsidP="00361919">
      <w:hyperlink r:id="rId525" w:anchor="m554" w:history="1">
        <w:r w:rsidR="00361919">
          <w:rPr>
            <w:rStyle w:val="Hyperlink"/>
            <w:sz w:val="22"/>
          </w:rPr>
          <w:t>vol</w:t>
        </w:r>
        <w:bookmarkStart w:id="2323" w:name="_Hlt114273942"/>
        <w:r w:rsidR="00361919">
          <w:rPr>
            <w:rStyle w:val="Hyperlink"/>
            <w:sz w:val="22"/>
          </w:rPr>
          <w:t>l</w:t>
        </w:r>
        <w:bookmarkEnd w:id="2323"/>
        <w:r w:rsidR="00361919">
          <w:rPr>
            <w:rStyle w:val="Hyperlink"/>
            <w:sz w:val="22"/>
          </w:rPr>
          <w:t>st</w:t>
        </w:r>
        <w:bookmarkStart w:id="2324" w:name="_Hlt115493951"/>
        <w:r w:rsidR="00361919">
          <w:rPr>
            <w:rStyle w:val="Hyperlink"/>
            <w:sz w:val="22"/>
          </w:rPr>
          <w:t>ä</w:t>
        </w:r>
        <w:bookmarkEnd w:id="2324"/>
        <w:r w:rsidR="00361919">
          <w:rPr>
            <w:rStyle w:val="Hyperlink"/>
            <w:sz w:val="22"/>
          </w:rPr>
          <w:t>ndi</w:t>
        </w:r>
        <w:bookmarkStart w:id="2325" w:name="_Hlt113849687"/>
        <w:r w:rsidR="00361919">
          <w:rPr>
            <w:rStyle w:val="Hyperlink"/>
            <w:sz w:val="22"/>
          </w:rPr>
          <w:t>g</w:t>
        </w:r>
        <w:bookmarkEnd w:id="2325"/>
        <w:r w:rsidR="00361919">
          <w:rPr>
            <w:rStyle w:val="Hyperlink"/>
            <w:sz w:val="22"/>
          </w:rPr>
          <w:t>e Lösung</w:t>
        </w:r>
      </w:hyperlink>
    </w:p>
    <w:p w14:paraId="5061A340" w14:textId="77777777" w:rsidR="0075124F" w:rsidRDefault="0075124F" w:rsidP="00361919"/>
    <w:p w14:paraId="4CC09DF9" w14:textId="77777777" w:rsidR="00361919" w:rsidRDefault="00361919" w:rsidP="00361919">
      <w:bookmarkStart w:id="2326" w:name="m555"/>
      <w:r w:rsidRPr="0075124F">
        <w:rPr>
          <w:rStyle w:val="Nummer"/>
        </w:rPr>
        <w:lastRenderedPageBreak/>
        <w:t>555.</w:t>
      </w:r>
      <w:r>
        <w:t xml:space="preserve"> </w:t>
      </w:r>
      <w:r>
        <w:rPr>
          <w:color w:val="000000"/>
        </w:rPr>
        <w:t xml:space="preserve">Der </w:t>
      </w:r>
      <w:r w:rsidR="00760594">
        <w:rPr>
          <w:color w:val="000000"/>
        </w:rPr>
        <w:t>Interregio</w:t>
      </w:r>
      <w:r>
        <w:rPr>
          <w:color w:val="000000"/>
        </w:rPr>
        <w:t xml:space="preserve"> prallt nach 16,5 s auf den Güterzug auf.</w:t>
      </w:r>
    </w:p>
    <w:bookmarkEnd w:id="2326"/>
    <w:p w14:paraId="14793D7D" w14:textId="77777777" w:rsidR="00361919" w:rsidRDefault="00361919" w:rsidP="00361919">
      <w:r>
        <w:fldChar w:fldCharType="begin"/>
      </w:r>
      <w:r w:rsidR="00B57015">
        <w:instrText>HYPERLINK "vlsgmech2</w:instrText>
      </w:r>
      <w:r w:rsidR="008D3EAE">
        <w:instrText>.docx</w:instrText>
      </w:r>
      <w:r w:rsidR="00B57015">
        <w:instrText>" \l "m555"</w:instrText>
      </w:r>
      <w:r>
        <w:fldChar w:fldCharType="separate"/>
      </w:r>
      <w:r>
        <w:rPr>
          <w:rStyle w:val="Hyperlink"/>
          <w:sz w:val="22"/>
        </w:rPr>
        <w:t>voll</w:t>
      </w:r>
      <w:bookmarkStart w:id="2327" w:name="_Hlt122665430"/>
      <w:r>
        <w:rPr>
          <w:rStyle w:val="Hyperlink"/>
          <w:sz w:val="22"/>
        </w:rPr>
        <w:t>s</w:t>
      </w:r>
      <w:bookmarkEnd w:id="2327"/>
      <w:r>
        <w:rPr>
          <w:rStyle w:val="Hyperlink"/>
          <w:sz w:val="22"/>
        </w:rPr>
        <w:t>t</w:t>
      </w:r>
      <w:bookmarkStart w:id="2328" w:name="_Hlt114277237"/>
      <w:r>
        <w:rPr>
          <w:rStyle w:val="Hyperlink"/>
          <w:sz w:val="22"/>
        </w:rPr>
        <w:t>ä</w:t>
      </w:r>
      <w:bookmarkEnd w:id="2328"/>
      <w:r>
        <w:rPr>
          <w:rStyle w:val="Hyperlink"/>
          <w:sz w:val="22"/>
        </w:rPr>
        <w:t>n</w:t>
      </w:r>
      <w:bookmarkStart w:id="2329" w:name="_Hlt246732997"/>
      <w:bookmarkStart w:id="2330" w:name="_Hlt246732857"/>
      <w:bookmarkEnd w:id="2329"/>
      <w:r>
        <w:rPr>
          <w:rStyle w:val="Hyperlink"/>
          <w:sz w:val="22"/>
        </w:rPr>
        <w:t>d</w:t>
      </w:r>
      <w:bookmarkEnd w:id="2330"/>
      <w:r>
        <w:rPr>
          <w:rStyle w:val="Hyperlink"/>
          <w:sz w:val="22"/>
        </w:rPr>
        <w:t xml:space="preserve">ige </w:t>
      </w:r>
      <w:bookmarkStart w:id="2331" w:name="_Hlt115158936"/>
      <w:r>
        <w:rPr>
          <w:rStyle w:val="Hyperlink"/>
          <w:sz w:val="22"/>
        </w:rPr>
        <w:t>L</w:t>
      </w:r>
      <w:bookmarkEnd w:id="2331"/>
      <w:r>
        <w:rPr>
          <w:rStyle w:val="Hyperlink"/>
          <w:sz w:val="22"/>
        </w:rPr>
        <w:t>ösung</w:t>
      </w:r>
      <w:r>
        <w:fldChar w:fldCharType="end"/>
      </w:r>
    </w:p>
    <w:p w14:paraId="0A38AAB2" w14:textId="77777777" w:rsidR="0075124F" w:rsidRDefault="0075124F" w:rsidP="00361919"/>
    <w:p w14:paraId="3AF930AD" w14:textId="77777777" w:rsidR="00361919" w:rsidRDefault="00361919" w:rsidP="00361919">
      <w:bookmarkStart w:id="2332" w:name="m556"/>
      <w:r w:rsidRPr="0075124F">
        <w:rPr>
          <w:rStyle w:val="Nummer"/>
        </w:rPr>
        <w:t>556</w:t>
      </w:r>
      <w:bookmarkEnd w:id="2332"/>
      <w:r w:rsidRPr="0075124F">
        <w:rPr>
          <w:rStyle w:val="Nummer"/>
        </w:rPr>
        <w:t>.</w:t>
      </w:r>
      <w:r>
        <w:t xml:space="preserve"> </w:t>
      </w:r>
      <w:r>
        <w:rPr>
          <w:color w:val="000000"/>
        </w:rPr>
        <w:t>Bei 0,87 c oder 260 000 km/s hat sich die Ruhemasse eines Körpers verdoppelt.</w:t>
      </w:r>
      <w:bookmarkStart w:id="2333" w:name="_Hlt115160966"/>
      <w:bookmarkEnd w:id="2333"/>
    </w:p>
    <w:p w14:paraId="04CD37AA" w14:textId="77777777" w:rsidR="00361919" w:rsidRDefault="00B42104" w:rsidP="00361919">
      <w:hyperlink r:id="rId526" w:anchor="m556" w:history="1">
        <w:r w:rsidR="00361919">
          <w:rPr>
            <w:rStyle w:val="Hyperlink"/>
            <w:sz w:val="22"/>
          </w:rPr>
          <w:t>vollst</w:t>
        </w:r>
        <w:bookmarkStart w:id="2334" w:name="_Hlt115159310"/>
        <w:r w:rsidR="00361919">
          <w:rPr>
            <w:rStyle w:val="Hyperlink"/>
            <w:sz w:val="22"/>
          </w:rPr>
          <w:t>ä</w:t>
        </w:r>
        <w:bookmarkEnd w:id="2334"/>
        <w:r w:rsidR="00361919">
          <w:rPr>
            <w:rStyle w:val="Hyperlink"/>
            <w:sz w:val="22"/>
          </w:rPr>
          <w:t>ndige</w:t>
        </w:r>
        <w:bookmarkStart w:id="2335" w:name="_Hlt127165209"/>
        <w:bookmarkStart w:id="2336" w:name="_Hlt127164956"/>
        <w:bookmarkEnd w:id="2335"/>
        <w:r w:rsidR="00361919">
          <w:rPr>
            <w:rStyle w:val="Hyperlink"/>
            <w:sz w:val="22"/>
          </w:rPr>
          <w:t xml:space="preserve"> </w:t>
        </w:r>
        <w:bookmarkEnd w:id="2336"/>
        <w:r w:rsidR="00361919">
          <w:rPr>
            <w:rStyle w:val="Hyperlink"/>
            <w:sz w:val="22"/>
          </w:rPr>
          <w:t>Lösung</w:t>
        </w:r>
      </w:hyperlink>
    </w:p>
    <w:p w14:paraId="4FDD2DED" w14:textId="77777777" w:rsidR="00361919" w:rsidRDefault="00361919" w:rsidP="00361919"/>
    <w:p w14:paraId="7337CDA3" w14:textId="77777777" w:rsidR="00361919" w:rsidRPr="0075124F" w:rsidRDefault="00361919" w:rsidP="00361919">
      <w:pPr>
        <w:rPr>
          <w:rStyle w:val="Nummer"/>
        </w:rPr>
      </w:pPr>
      <w:bookmarkStart w:id="2337" w:name="_Hlt247431759"/>
      <w:bookmarkStart w:id="2338" w:name="m557"/>
      <w:bookmarkEnd w:id="2337"/>
      <w:r w:rsidRPr="0075124F">
        <w:rPr>
          <w:rStyle w:val="Nummer"/>
        </w:rPr>
        <w:t>557</w:t>
      </w:r>
      <w:bookmarkEnd w:id="2338"/>
      <w:r w:rsidRPr="0075124F">
        <w:rPr>
          <w:rStyle w:val="Nummer"/>
        </w:rPr>
        <w:t xml:space="preserve">. </w:t>
      </w:r>
    </w:p>
    <w:p w14:paraId="3ED8DFAD" w14:textId="1B16115E" w:rsidR="00361919" w:rsidRDefault="00361919" w:rsidP="00361919">
      <w:r>
        <w:t>Beim Kleider ausschütteln wirkt das Trägheitsgesetz: Ein Körper bewegt sich geradlinig, gleichförmig weiter, wenn keine Kraft auf ihn wirkt.</w:t>
      </w:r>
      <w:r>
        <w:br/>
        <w:t xml:space="preserve">Der Staub haftet auf Grund </w:t>
      </w:r>
      <w:r w:rsidR="009F20D1">
        <w:t>der Reibung</w:t>
      </w:r>
      <w:r>
        <w:t xml:space="preserve"> am Gewebe der Kleidung. Diese Reibungskraft hat eine bestimmte Größe, je intensiver der Staub haftet, umso größer ist sie.</w:t>
      </w:r>
      <w:r>
        <w:br/>
        <w:t>Wird die Kleidung geschüttelt, bedeutet das physikalisch, dass die auf eine hohe Geschwindigkeit gebracht und dann plötzlich abgebremst wird. Der Staub wird ebenfalls mit abgebremst und dazu ist eine bestimmte Kraft notwendig (Newtonsches Grundgesetz). Ist die Reibungskraft, mit der der Staub an der Kleidung haftet, kleiner als diese notwendige Kraft, kann der Staub eben nicht abgebremst werden und bewegt sich auf Grund seiner Trägheit weiter. Damit verlässt er aber das Gewebe.</w:t>
      </w:r>
    </w:p>
    <w:p w14:paraId="2109B442" w14:textId="2E08CD9B" w:rsidR="00361919" w:rsidRDefault="00361919" w:rsidP="00361919">
      <w:r>
        <w:t xml:space="preserve">Je kräftiger man schüttelt, </w:t>
      </w:r>
      <w:r w:rsidR="009F20D1">
        <w:t>umso</w:t>
      </w:r>
      <w:r>
        <w:t xml:space="preserve"> größer muss die Kraft, die den Staub im Gewebe hält, sein. All der Staub, der </w:t>
      </w:r>
      <w:proofErr w:type="spellStart"/>
      <w:r>
        <w:t>dese</w:t>
      </w:r>
      <w:proofErr w:type="spellEnd"/>
      <w:r>
        <w:t xml:space="preserve"> kraft nicht aufbringt, fliegt raus.</w:t>
      </w:r>
    </w:p>
    <w:p w14:paraId="0C551B9A" w14:textId="66EF58ED" w:rsidR="00361919" w:rsidRDefault="00361919" w:rsidP="00361919">
      <w:r>
        <w:t xml:space="preserve">Hinweis: Schüttelt man </w:t>
      </w:r>
      <w:r w:rsidR="009F20D1">
        <w:t>allzu</w:t>
      </w:r>
      <w:r>
        <w:t xml:space="preserve"> kräftig, kann das Gewebe die Kraft zum Abbremsen auch nicht mehr aufbringen und </w:t>
      </w:r>
      <w:proofErr w:type="spellStart"/>
      <w:r>
        <w:t>zerreist</w:t>
      </w:r>
      <w:proofErr w:type="spellEnd"/>
      <w:r>
        <w:t>.</w:t>
      </w:r>
    </w:p>
    <w:p w14:paraId="38108B55" w14:textId="77777777" w:rsidR="0075124F" w:rsidRDefault="0075124F" w:rsidP="00361919"/>
    <w:p w14:paraId="6DBE120B" w14:textId="77777777" w:rsidR="00361919" w:rsidRPr="0075124F" w:rsidRDefault="00361919" w:rsidP="00361919">
      <w:pPr>
        <w:rPr>
          <w:rStyle w:val="Nummer"/>
        </w:rPr>
      </w:pPr>
      <w:bookmarkStart w:id="2339" w:name="m558"/>
      <w:r w:rsidRPr="0075124F">
        <w:rPr>
          <w:rStyle w:val="Nummer"/>
        </w:rPr>
        <w:t>558.</w:t>
      </w:r>
    </w:p>
    <w:bookmarkEnd w:id="2339"/>
    <w:p w14:paraId="2FC72BDB" w14:textId="77777777" w:rsidR="00361919" w:rsidRDefault="00361919" w:rsidP="00361919">
      <w:r>
        <w:t>Wenn ein Mensch stolpert, werden seine Füße plötzlich abgebremst, es wirkt also eine Kraft auf sie entgegen der Bewegungsrichtung. Da die Kraft immer eine gewisse Zeit braucht, um sich in einem Körper auszubreiten, spürt der Rest des Körpers noch nichts davon und bewegt sich nach dem Trägheitsgesetz nach vor weiter. Damit verliert der Mensch das Gleichgewicht und fällt nach vorn.</w:t>
      </w:r>
    </w:p>
    <w:p w14:paraId="06EA2DC7" w14:textId="5B06C0BB" w:rsidR="00361919" w:rsidRDefault="00361919" w:rsidP="00361919">
      <w:r>
        <w:t xml:space="preserve"> Rutsch ein Mensch auf dem Eis aus, wirkt auf Grund der fehlenden Reibung zwischen Füßen und Eis keine Kraft mehr auf die Füße. Damit bewegen sie sich schneller als der restliche Körper, der durch seine Trägheit </w:t>
      </w:r>
      <w:r w:rsidR="009F20D1">
        <w:t>zurückbleibt</w:t>
      </w:r>
      <w:r>
        <w:t>. Auch hier verliert der Mensch das Gleichgewicht und bleibt hinter seinen Füßen zurück, fällt also nach hinten.</w:t>
      </w:r>
    </w:p>
    <w:p w14:paraId="60EAEE21" w14:textId="77777777" w:rsidR="0075124F" w:rsidRDefault="0075124F" w:rsidP="00361919"/>
    <w:p w14:paraId="2FBE42BA" w14:textId="77777777" w:rsidR="00361919" w:rsidRPr="0075124F" w:rsidRDefault="00361919" w:rsidP="00361919">
      <w:pPr>
        <w:rPr>
          <w:rStyle w:val="Nummer"/>
        </w:rPr>
      </w:pPr>
      <w:bookmarkStart w:id="2340" w:name="m559"/>
      <w:r w:rsidRPr="0075124F">
        <w:rPr>
          <w:rStyle w:val="Nummer"/>
        </w:rPr>
        <w:t xml:space="preserve">559. </w:t>
      </w:r>
      <w:bookmarkEnd w:id="2340"/>
    </w:p>
    <w:p w14:paraId="3112B223" w14:textId="77777777" w:rsidR="00361919" w:rsidRDefault="00361919" w:rsidP="00361919">
      <w:r>
        <w:t>Die Milch verhält sich träge. Beim Anfahren bleibt sie etwas zurück, also Bild b, beim Fahren mit konstanter Geschwindigkeit liegt sie ruhig im Tankwagen, also a und beim Abbremsen bewegt sie sich nach vorn, also c.</w:t>
      </w:r>
    </w:p>
    <w:p w14:paraId="3548B704" w14:textId="77777777" w:rsidR="0075124F" w:rsidRDefault="0075124F" w:rsidP="00361919"/>
    <w:p w14:paraId="41A1E72D" w14:textId="77777777" w:rsidR="00361919" w:rsidRPr="0075124F" w:rsidRDefault="00361919" w:rsidP="00361919">
      <w:pPr>
        <w:rPr>
          <w:rStyle w:val="Nummer"/>
        </w:rPr>
      </w:pPr>
      <w:bookmarkStart w:id="2341" w:name="_Hlt115493846"/>
      <w:bookmarkStart w:id="2342" w:name="m560"/>
      <w:bookmarkEnd w:id="2341"/>
      <w:r w:rsidRPr="0075124F">
        <w:rPr>
          <w:rStyle w:val="Nummer"/>
        </w:rPr>
        <w:t>560</w:t>
      </w:r>
      <w:bookmarkEnd w:id="2342"/>
      <w:r w:rsidRPr="0075124F">
        <w:rPr>
          <w:rStyle w:val="Nummer"/>
        </w:rPr>
        <w:t xml:space="preserve">. </w:t>
      </w:r>
    </w:p>
    <w:p w14:paraId="7B2E7133" w14:textId="77777777" w:rsidR="00361919" w:rsidRDefault="00361919" w:rsidP="00361919">
      <w:bookmarkStart w:id="2343" w:name="_Hlt115493948"/>
      <w:bookmarkEnd w:id="2343"/>
      <w:r>
        <w:rPr>
          <w:color w:val="000000"/>
        </w:rPr>
        <w:t xml:space="preserve">Der Fluss hat eine Geschwindigkeit von </w:t>
      </w:r>
      <w:r>
        <w:rPr>
          <w:color w:val="000000"/>
          <w:position w:val="-14"/>
        </w:rPr>
        <w:object w:dxaOrig="620" w:dyaOrig="380" w14:anchorId="57D86A9A">
          <v:shape id="_x0000_i1183" type="#_x0000_t75" style="width:30.55pt;height:18.55pt" o:ole="" fillcolor="window">
            <v:imagedata r:id="rId527" o:title=""/>
          </v:shape>
          <o:OLEObject Type="Embed" ProgID="Equation.3" ShapeID="_x0000_i1183" DrawAspect="Content" ObjectID="_1731936173" r:id="rId528"/>
        </w:object>
      </w:r>
      <w:r>
        <w:rPr>
          <w:color w:val="000000"/>
        </w:rPr>
        <w:t>.</w:t>
      </w:r>
    </w:p>
    <w:p w14:paraId="3FB9B926" w14:textId="77777777" w:rsidR="00361919" w:rsidRDefault="00B42104" w:rsidP="00361919">
      <w:hyperlink r:id="rId529" w:anchor="m560" w:history="1">
        <w:r w:rsidR="00361919">
          <w:rPr>
            <w:rStyle w:val="Hyperlink"/>
            <w:sz w:val="22"/>
          </w:rPr>
          <w:t>voll</w:t>
        </w:r>
        <w:bookmarkStart w:id="2344" w:name="_Hlt115496994"/>
        <w:r w:rsidR="00361919">
          <w:rPr>
            <w:rStyle w:val="Hyperlink"/>
            <w:sz w:val="22"/>
          </w:rPr>
          <w:t>s</w:t>
        </w:r>
        <w:bookmarkEnd w:id="2344"/>
        <w:r w:rsidR="00361919">
          <w:rPr>
            <w:rStyle w:val="Hyperlink"/>
            <w:sz w:val="22"/>
          </w:rPr>
          <w:t>tändige Lösung</w:t>
        </w:r>
      </w:hyperlink>
    </w:p>
    <w:p w14:paraId="5300B7F4" w14:textId="77777777" w:rsidR="00361919" w:rsidRDefault="00361919" w:rsidP="00361919"/>
    <w:p w14:paraId="5D9DDA9D" w14:textId="77777777" w:rsidR="00361919" w:rsidRDefault="00361919" w:rsidP="00361919">
      <w:bookmarkStart w:id="2345" w:name="m561"/>
      <w:r w:rsidRPr="0075124F">
        <w:rPr>
          <w:rStyle w:val="Nummer"/>
        </w:rPr>
        <w:t>561.</w:t>
      </w:r>
      <w:bookmarkEnd w:id="2345"/>
      <w:r>
        <w:t xml:space="preserve"> </w:t>
      </w:r>
      <w:bookmarkStart w:id="2346" w:name="_Hlt115497303"/>
      <w:r>
        <w:rPr>
          <w:color w:val="000000"/>
        </w:rPr>
        <w:t>Axel wird etwa 8.40 Uhr nach rund 3,3 km Weg von seinem Kumpel eingeholt.</w:t>
      </w:r>
      <w:bookmarkStart w:id="2347" w:name="_Hlt209598991"/>
      <w:bookmarkEnd w:id="2346"/>
      <w:bookmarkEnd w:id="2347"/>
    </w:p>
    <w:p w14:paraId="0BD8A41C" w14:textId="77777777" w:rsidR="00361919" w:rsidRDefault="00B42104" w:rsidP="00361919">
      <w:hyperlink r:id="rId530" w:anchor="m561" w:history="1">
        <w:r w:rsidR="00361919">
          <w:rPr>
            <w:rStyle w:val="Hyperlink"/>
            <w:sz w:val="22"/>
          </w:rPr>
          <w:t>vollst</w:t>
        </w:r>
        <w:bookmarkStart w:id="2348" w:name="_Hlt115498509"/>
        <w:r w:rsidR="00361919">
          <w:rPr>
            <w:rStyle w:val="Hyperlink"/>
            <w:sz w:val="22"/>
          </w:rPr>
          <w:t>ä</w:t>
        </w:r>
        <w:bookmarkStart w:id="2349" w:name="_Hlt208983339"/>
        <w:bookmarkEnd w:id="2348"/>
        <w:bookmarkEnd w:id="2349"/>
        <w:r w:rsidR="00361919">
          <w:rPr>
            <w:rStyle w:val="Hyperlink"/>
            <w:sz w:val="22"/>
          </w:rPr>
          <w:t>ndi</w:t>
        </w:r>
        <w:bookmarkStart w:id="2350" w:name="_Hlt115497273"/>
        <w:r w:rsidR="00361919">
          <w:rPr>
            <w:rStyle w:val="Hyperlink"/>
            <w:sz w:val="22"/>
          </w:rPr>
          <w:t>g</w:t>
        </w:r>
        <w:bookmarkEnd w:id="2350"/>
        <w:r w:rsidR="00361919">
          <w:rPr>
            <w:rStyle w:val="Hyperlink"/>
            <w:sz w:val="22"/>
          </w:rPr>
          <w:t>e L</w:t>
        </w:r>
        <w:bookmarkStart w:id="2351" w:name="_Hlt115497375"/>
        <w:bookmarkEnd w:id="2351"/>
        <w:r w:rsidR="00361919">
          <w:rPr>
            <w:rStyle w:val="Hyperlink"/>
            <w:sz w:val="22"/>
          </w:rPr>
          <w:t>ösung</w:t>
        </w:r>
      </w:hyperlink>
    </w:p>
    <w:p w14:paraId="111C8F4E" w14:textId="77777777" w:rsidR="0075124F" w:rsidRDefault="0075124F" w:rsidP="00361919"/>
    <w:p w14:paraId="0FB2619B" w14:textId="77777777" w:rsidR="00361919" w:rsidRDefault="00361919" w:rsidP="00361919">
      <w:bookmarkStart w:id="2352" w:name="m562"/>
      <w:r w:rsidRPr="0075124F">
        <w:rPr>
          <w:rStyle w:val="Nummer"/>
        </w:rPr>
        <w:t>562.</w:t>
      </w:r>
      <w:bookmarkStart w:id="2353" w:name="_Hlt115498555"/>
      <w:bookmarkEnd w:id="2352"/>
      <w:bookmarkEnd w:id="2353"/>
      <w:r>
        <w:t xml:space="preserve"> </w:t>
      </w:r>
      <w:r>
        <w:rPr>
          <w:color w:val="000000"/>
        </w:rPr>
        <w:t>Der Fußgänger läuft in einer Stunde 4,8 km.</w:t>
      </w:r>
    </w:p>
    <w:p w14:paraId="4957289C" w14:textId="77777777" w:rsidR="00361919" w:rsidRDefault="00B42104" w:rsidP="00361919">
      <w:hyperlink r:id="rId531" w:anchor="m562" w:history="1">
        <w:r w:rsidR="00361919">
          <w:rPr>
            <w:rStyle w:val="Hyperlink"/>
            <w:sz w:val="22"/>
          </w:rPr>
          <w:t>volls</w:t>
        </w:r>
        <w:bookmarkStart w:id="2354" w:name="_Hlt115499014"/>
        <w:r w:rsidR="00361919">
          <w:rPr>
            <w:rStyle w:val="Hyperlink"/>
            <w:sz w:val="22"/>
          </w:rPr>
          <w:t>t</w:t>
        </w:r>
        <w:bookmarkStart w:id="2355" w:name="_Hlt115499176"/>
        <w:bookmarkEnd w:id="2354"/>
        <w:r w:rsidR="00361919">
          <w:rPr>
            <w:rStyle w:val="Hyperlink"/>
            <w:sz w:val="22"/>
          </w:rPr>
          <w:t>ä</w:t>
        </w:r>
        <w:bookmarkStart w:id="2356" w:name="_Hlt115498598"/>
        <w:bookmarkEnd w:id="2355"/>
        <w:r w:rsidR="00361919">
          <w:rPr>
            <w:rStyle w:val="Hyperlink"/>
            <w:sz w:val="22"/>
          </w:rPr>
          <w:t>n</w:t>
        </w:r>
        <w:bookmarkEnd w:id="2356"/>
        <w:r w:rsidR="00361919">
          <w:rPr>
            <w:rStyle w:val="Hyperlink"/>
            <w:sz w:val="22"/>
          </w:rPr>
          <w:t>dige Lösung</w:t>
        </w:r>
      </w:hyperlink>
    </w:p>
    <w:p w14:paraId="2FBDD671" w14:textId="77777777" w:rsidR="00361919" w:rsidRDefault="00361919" w:rsidP="00361919"/>
    <w:p w14:paraId="20D88ADD" w14:textId="77777777" w:rsidR="00361919" w:rsidRPr="0075124F" w:rsidRDefault="00361919" w:rsidP="00361919">
      <w:pPr>
        <w:rPr>
          <w:rStyle w:val="Nummer"/>
        </w:rPr>
      </w:pPr>
      <w:bookmarkStart w:id="2357" w:name="m563"/>
      <w:r w:rsidRPr="0075124F">
        <w:rPr>
          <w:rStyle w:val="Nummer"/>
        </w:rPr>
        <w:t>563.</w:t>
      </w:r>
    </w:p>
    <w:bookmarkEnd w:id="2357"/>
    <w:p w14:paraId="2E5403A6" w14:textId="77777777" w:rsidR="00361919" w:rsidRDefault="00361919" w:rsidP="00361919">
      <w:pPr>
        <w:rPr>
          <w:color w:val="000000"/>
        </w:rPr>
      </w:pPr>
      <w:r>
        <w:rPr>
          <w:color w:val="000000"/>
        </w:rPr>
        <w:t>Die Zündschnur sollte mindestens 24 cm lang sein, damit der Sprengmeister genau zum Zeitpunkt der Sprengung die Deckung erreichen kann.</w:t>
      </w:r>
    </w:p>
    <w:bookmarkStart w:id="2358" w:name="_Hlt115499141"/>
    <w:bookmarkEnd w:id="2358"/>
    <w:p w14:paraId="681CB618" w14:textId="77777777" w:rsidR="00361919" w:rsidRDefault="00361919" w:rsidP="00361919">
      <w:r>
        <w:fldChar w:fldCharType="begin"/>
      </w:r>
      <w:r w:rsidR="00B57015">
        <w:instrText>HYPERLINK "vlsgmech2</w:instrText>
      </w:r>
      <w:r w:rsidR="008D3EAE">
        <w:instrText>.docx</w:instrText>
      </w:r>
      <w:r w:rsidR="00B57015">
        <w:instrText>" \l "m563"</w:instrText>
      </w:r>
      <w:r>
        <w:fldChar w:fldCharType="separate"/>
      </w:r>
      <w:r>
        <w:rPr>
          <w:rStyle w:val="Hyperlink"/>
          <w:sz w:val="22"/>
        </w:rPr>
        <w:t>vollst</w:t>
      </w:r>
      <w:bookmarkStart w:id="2359" w:name="_Hlt115499758"/>
      <w:r>
        <w:rPr>
          <w:rStyle w:val="Hyperlink"/>
          <w:sz w:val="22"/>
        </w:rPr>
        <w:t>ä</w:t>
      </w:r>
      <w:bookmarkEnd w:id="2359"/>
      <w:r>
        <w:rPr>
          <w:rStyle w:val="Hyperlink"/>
          <w:sz w:val="22"/>
        </w:rPr>
        <w:t xml:space="preserve">ndige </w:t>
      </w:r>
      <w:bookmarkStart w:id="2360" w:name="_Hlt187136081"/>
      <w:bookmarkEnd w:id="2360"/>
      <w:r>
        <w:rPr>
          <w:rStyle w:val="Hyperlink"/>
          <w:sz w:val="22"/>
        </w:rPr>
        <w:t>Lösung</w:t>
      </w:r>
      <w:r>
        <w:fldChar w:fldCharType="end"/>
      </w:r>
      <w:bookmarkStart w:id="2361" w:name="_Hlt115499265"/>
      <w:bookmarkEnd w:id="2361"/>
    </w:p>
    <w:p w14:paraId="308298CD" w14:textId="77777777" w:rsidR="0075124F" w:rsidRDefault="0075124F" w:rsidP="00361919"/>
    <w:p w14:paraId="1D2CC166" w14:textId="77777777" w:rsidR="00361919" w:rsidRDefault="00361919" w:rsidP="00361919">
      <w:bookmarkStart w:id="2362" w:name="m564"/>
      <w:r w:rsidRPr="0075124F">
        <w:rPr>
          <w:rStyle w:val="Nummer"/>
        </w:rPr>
        <w:lastRenderedPageBreak/>
        <w:t>564.</w:t>
      </w:r>
      <w:r>
        <w:t xml:space="preserve"> </w:t>
      </w:r>
      <w:bookmarkEnd w:id="2362"/>
      <w:r>
        <w:t>Die Fähnchen stehen an folgenden Positionen:</w:t>
      </w:r>
      <w:r>
        <w:br/>
        <w:t>0,08 m; 0,32 m; 0,72 m; 1,28 m; 2,00 m; 2,8 m; 3,6 m</w:t>
      </w:r>
    </w:p>
    <w:p w14:paraId="5904201F" w14:textId="77777777" w:rsidR="00361919" w:rsidRDefault="00361919" w:rsidP="00361919"/>
    <w:p w14:paraId="0E513CB3" w14:textId="77777777" w:rsidR="00361919" w:rsidRDefault="00B42104" w:rsidP="00361919">
      <w:hyperlink r:id="rId532" w:anchor="m564" w:history="1">
        <w:r w:rsidR="00361919">
          <w:rPr>
            <w:rStyle w:val="Hyperlink"/>
            <w:sz w:val="22"/>
          </w:rPr>
          <w:t>vollstän</w:t>
        </w:r>
        <w:bookmarkStart w:id="2363" w:name="_Hlt115499832"/>
        <w:r w:rsidR="00361919">
          <w:rPr>
            <w:rStyle w:val="Hyperlink"/>
            <w:sz w:val="22"/>
          </w:rPr>
          <w:t>d</w:t>
        </w:r>
        <w:bookmarkStart w:id="2364" w:name="_Hlt115500277"/>
        <w:bookmarkEnd w:id="2363"/>
        <w:r w:rsidR="00361919">
          <w:rPr>
            <w:rStyle w:val="Hyperlink"/>
            <w:sz w:val="22"/>
          </w:rPr>
          <w:t>i</w:t>
        </w:r>
        <w:bookmarkStart w:id="2365" w:name="_Hlt121031720"/>
        <w:bookmarkEnd w:id="2364"/>
        <w:bookmarkEnd w:id="2365"/>
        <w:r w:rsidR="00361919">
          <w:rPr>
            <w:rStyle w:val="Hyperlink"/>
            <w:sz w:val="22"/>
          </w:rPr>
          <w:t>ge Lösung</w:t>
        </w:r>
      </w:hyperlink>
    </w:p>
    <w:p w14:paraId="5D926708" w14:textId="77777777" w:rsidR="0075124F" w:rsidRDefault="0075124F" w:rsidP="00361919"/>
    <w:p w14:paraId="54878D19" w14:textId="77777777" w:rsidR="00361919" w:rsidRPr="0075124F" w:rsidRDefault="00361919" w:rsidP="00361919">
      <w:pPr>
        <w:rPr>
          <w:rStyle w:val="Nummer"/>
        </w:rPr>
      </w:pPr>
      <w:bookmarkStart w:id="2366" w:name="_Hlt115499931"/>
      <w:bookmarkStart w:id="2367" w:name="_Hlt246733025"/>
      <w:bookmarkStart w:id="2368" w:name="m565"/>
      <w:bookmarkEnd w:id="2366"/>
      <w:bookmarkEnd w:id="2367"/>
      <w:r w:rsidRPr="0075124F">
        <w:rPr>
          <w:rStyle w:val="Nummer"/>
        </w:rPr>
        <w:t>565.</w:t>
      </w:r>
      <w:bookmarkEnd w:id="2368"/>
    </w:p>
    <w:p w14:paraId="6F3CE733" w14:textId="77777777" w:rsidR="00361919" w:rsidRDefault="00361919" w:rsidP="00361919">
      <w:r>
        <w:t>Aus der Aufgabenstellung ist bekannt:</w:t>
      </w:r>
      <w:r>
        <w:br/>
      </w:r>
      <w:r>
        <w:rPr>
          <w:position w:val="-20"/>
        </w:rPr>
        <w:object w:dxaOrig="620" w:dyaOrig="540" w14:anchorId="247E7841">
          <v:shape id="_x0000_i1184" type="#_x0000_t75" style="width:30.55pt;height:27.25pt" o:ole="" fillcolor="window">
            <v:imagedata r:id="rId533" o:title=""/>
          </v:shape>
          <o:OLEObject Type="Embed" ProgID="Equation.3" ShapeID="_x0000_i1184" DrawAspect="Content" ObjectID="_1731936174" r:id="rId534"/>
        </w:object>
      </w:r>
    </w:p>
    <w:p w14:paraId="0E7E77AE" w14:textId="77777777" w:rsidR="00361919" w:rsidRDefault="00361919" w:rsidP="00361919">
      <w:r>
        <w:t>Es gelten die Gesetze der gleichmäßig beschleunigten Bewegung. Für den gesuchten Weg gilt:</w:t>
      </w:r>
      <w:r>
        <w:br/>
      </w:r>
      <w:r>
        <w:rPr>
          <w:position w:val="-20"/>
        </w:rPr>
        <w:object w:dxaOrig="1280" w:dyaOrig="540" w14:anchorId="22D81514">
          <v:shape id="_x0000_i1185" type="#_x0000_t75" style="width:64.35pt;height:27.25pt" o:ole="" fillcolor="window">
            <v:imagedata r:id="rId535" o:title=""/>
          </v:shape>
          <o:OLEObject Type="Embed" ProgID="Equation.3" ShapeID="_x0000_i1185" DrawAspect="Content" ObjectID="_1731936175" r:id="rId536"/>
        </w:object>
      </w:r>
    </w:p>
    <w:p w14:paraId="24C21445" w14:textId="77777777" w:rsidR="00361919" w:rsidRDefault="00361919" w:rsidP="00361919">
      <w:r>
        <w:t>Die Abhängigkeit von a ist bereits in der Gleichung enthalten. Über die Zeit muss noch eine Aussage gemacht werden. Es gilt:</w:t>
      </w:r>
      <w:r>
        <w:br/>
      </w:r>
      <w:r>
        <w:rPr>
          <w:position w:val="-38"/>
        </w:rPr>
        <w:object w:dxaOrig="980" w:dyaOrig="859" w14:anchorId="56AD7456">
          <v:shape id="_x0000_i1186" type="#_x0000_t75" style="width:48.55pt;height:42.55pt" o:ole="" fillcolor="window">
            <v:imagedata r:id="rId537" o:title=""/>
          </v:shape>
          <o:OLEObject Type="Embed" ProgID="Equation.3" ShapeID="_x0000_i1186" DrawAspect="Content" ObjectID="_1731936176" r:id="rId538"/>
        </w:object>
      </w:r>
    </w:p>
    <w:p w14:paraId="44906E89" w14:textId="77777777" w:rsidR="00361919" w:rsidRDefault="00361919" w:rsidP="00361919">
      <w:r>
        <w:t>Da die Endgeschwindigkeit die Hälfte der Anfangsgeschwindigkeit sein soll, kann man schreiben:</w:t>
      </w:r>
    </w:p>
    <w:p w14:paraId="73ED64F1" w14:textId="77777777" w:rsidR="00361919" w:rsidRDefault="00361919" w:rsidP="00361919">
      <w:r>
        <w:rPr>
          <w:position w:val="-80"/>
        </w:rPr>
        <w:object w:dxaOrig="920" w:dyaOrig="1860" w14:anchorId="5754D970">
          <v:shape id="_x0000_i1187" type="#_x0000_t75" style="width:45.8pt;height:93.25pt" o:ole="" fillcolor="window">
            <v:imagedata r:id="rId539" o:title=""/>
          </v:shape>
          <o:OLEObject Type="Embed" ProgID="Equation.3" ShapeID="_x0000_i1187" DrawAspect="Content" ObjectID="_1731936177" r:id="rId540"/>
        </w:object>
      </w:r>
    </w:p>
    <w:p w14:paraId="75467652" w14:textId="77777777" w:rsidR="00361919" w:rsidRDefault="00361919" w:rsidP="00361919">
      <w:r>
        <w:t>Diese Zeit wird in die Gleichung für den Weg eingesetzt:</w:t>
      </w:r>
      <w:r>
        <w:br/>
      </w:r>
      <w:r>
        <w:rPr>
          <w:position w:val="-122"/>
        </w:rPr>
        <w:object w:dxaOrig="2220" w:dyaOrig="2540" w14:anchorId="6D26817D">
          <v:shape id="_x0000_i1188" type="#_x0000_t75" style="width:111.25pt;height:126.55pt" o:ole="" fillcolor="window">
            <v:imagedata r:id="rId541" o:title=""/>
          </v:shape>
          <o:OLEObject Type="Embed" ProgID="Equation.3" ShapeID="_x0000_i1188" DrawAspect="Content" ObjectID="_1731936178" r:id="rId542"/>
        </w:object>
      </w:r>
      <w:r>
        <w:br/>
        <w:t>Da die Bremsbeschleunigung negativ ist, ergibt sich ein positiver Wert für den Weg:</w:t>
      </w:r>
    </w:p>
    <w:p w14:paraId="2B3622E6" w14:textId="77777777" w:rsidR="00361919" w:rsidRDefault="00361919" w:rsidP="00361919">
      <w:r>
        <w:rPr>
          <w:position w:val="-24"/>
        </w:rPr>
        <w:object w:dxaOrig="840" w:dyaOrig="620" w14:anchorId="79429683">
          <v:shape id="_x0000_i1189" type="#_x0000_t75" style="width:42pt;height:30.55pt" o:ole="" fillcolor="window">
            <v:imagedata r:id="rId543" o:title=""/>
          </v:shape>
          <o:OLEObject Type="Embed" ProgID="Equation.3" ShapeID="_x0000_i1189" DrawAspect="Content" ObjectID="_1731936179" r:id="rId544"/>
        </w:object>
      </w:r>
    </w:p>
    <w:p w14:paraId="56E595D0" w14:textId="77777777" w:rsidR="00361919" w:rsidRDefault="00361919" w:rsidP="00361919"/>
    <w:p w14:paraId="40B1389C" w14:textId="77777777" w:rsidR="00361919" w:rsidRDefault="00361919" w:rsidP="00361919"/>
    <w:p w14:paraId="69D58FA9" w14:textId="77777777" w:rsidR="00361919" w:rsidRDefault="00361919" w:rsidP="00361919">
      <w:bookmarkStart w:id="2369" w:name="m566"/>
      <w:r w:rsidRPr="0075124F">
        <w:rPr>
          <w:rStyle w:val="Nummer"/>
        </w:rPr>
        <w:t>566.</w:t>
      </w:r>
      <w:bookmarkEnd w:id="2369"/>
      <w:r>
        <w:rPr>
          <w:color w:val="000000"/>
        </w:rPr>
        <w:t xml:space="preserve"> Der S-Bahnzug fährt mit einer maximalen Geschwindigkeit von 66,7 km/h.</w:t>
      </w:r>
    </w:p>
    <w:p w14:paraId="40F5422D" w14:textId="77777777" w:rsidR="00361919" w:rsidRDefault="00361919" w:rsidP="00361919"/>
    <w:p w14:paraId="1BF894E3" w14:textId="77777777" w:rsidR="00361919" w:rsidRDefault="00B42104" w:rsidP="00361919">
      <w:hyperlink r:id="rId545" w:anchor="m566" w:history="1">
        <w:r w:rsidR="00361919">
          <w:rPr>
            <w:rStyle w:val="Hyperlink"/>
            <w:sz w:val="22"/>
          </w:rPr>
          <w:t>vollst</w:t>
        </w:r>
        <w:bookmarkStart w:id="2370" w:name="_Hlt115500434"/>
        <w:bookmarkStart w:id="2371" w:name="_Hlt115500430"/>
        <w:bookmarkEnd w:id="2370"/>
        <w:r w:rsidR="00361919">
          <w:rPr>
            <w:rStyle w:val="Hyperlink"/>
            <w:sz w:val="22"/>
          </w:rPr>
          <w:t>ä</w:t>
        </w:r>
        <w:bookmarkStart w:id="2372" w:name="_Hlt116828192"/>
        <w:bookmarkEnd w:id="2371"/>
        <w:r w:rsidR="00361919">
          <w:rPr>
            <w:rStyle w:val="Hyperlink"/>
            <w:sz w:val="22"/>
          </w:rPr>
          <w:t>n</w:t>
        </w:r>
        <w:bookmarkEnd w:id="2372"/>
        <w:r w:rsidR="00361919">
          <w:rPr>
            <w:rStyle w:val="Hyperlink"/>
            <w:sz w:val="22"/>
          </w:rPr>
          <w:t>dige Lösung</w:t>
        </w:r>
      </w:hyperlink>
      <w:bookmarkStart w:id="2373" w:name="_Hlt115500320"/>
      <w:bookmarkEnd w:id="2373"/>
    </w:p>
    <w:p w14:paraId="2A748875" w14:textId="77777777" w:rsidR="0075124F" w:rsidRDefault="0075124F" w:rsidP="00361919"/>
    <w:p w14:paraId="53A3A8A0" w14:textId="77777777" w:rsidR="00361919" w:rsidRDefault="00361919" w:rsidP="00361919">
      <w:bookmarkStart w:id="2374" w:name="_Hlt115500665"/>
      <w:bookmarkStart w:id="2375" w:name="m567"/>
      <w:bookmarkEnd w:id="2374"/>
      <w:r w:rsidRPr="00356F6B">
        <w:rPr>
          <w:rStyle w:val="Nummer"/>
        </w:rPr>
        <w:t>567</w:t>
      </w:r>
      <w:bookmarkEnd w:id="2375"/>
      <w:r>
        <w:t>.</w:t>
      </w:r>
    </w:p>
    <w:p w14:paraId="4888DDD6" w14:textId="77777777" w:rsidR="00361919" w:rsidRDefault="00361919" w:rsidP="00361919">
      <w:r>
        <w:t xml:space="preserve">Die goldene Regel der Mechanik besagt, dass man das an Weg zulegen muss, was an Kraft eingespart wird. </w:t>
      </w:r>
      <w:r>
        <w:br/>
      </w:r>
      <w:r>
        <w:lastRenderedPageBreak/>
        <w:t>1. Welche Kraft ist notwendig, um das Tor ohne Hilfe zu bewegen?</w:t>
      </w:r>
      <w:r>
        <w:br/>
      </w:r>
      <w:r>
        <w:rPr>
          <w:position w:val="-46"/>
        </w:rPr>
        <w:object w:dxaOrig="1719" w:dyaOrig="999" w14:anchorId="0A951468">
          <v:shape id="_x0000_i1190" type="#_x0000_t75" style="width:85.65pt;height:50.2pt" o:ole="" fillcolor="window">
            <v:imagedata r:id="rId546" o:title=""/>
          </v:shape>
          <o:OLEObject Type="Embed" ProgID="Equation.3" ShapeID="_x0000_i1190" DrawAspect="Content" ObjectID="_1731936180" r:id="rId547"/>
        </w:object>
      </w:r>
      <w:r>
        <w:t xml:space="preserve"> </w:t>
      </w:r>
    </w:p>
    <w:p w14:paraId="45B3412B" w14:textId="77777777" w:rsidR="00361919" w:rsidRDefault="00361919" w:rsidP="00361919">
      <w:r>
        <w:t>2. Welchen Weg legt die Kurbel zurück? Da es eine Kreisbewegung ist, kann man schreiben:</w:t>
      </w:r>
      <w:r>
        <w:br/>
      </w:r>
      <w:r>
        <w:rPr>
          <w:position w:val="-40"/>
        </w:rPr>
        <w:object w:dxaOrig="1500" w:dyaOrig="900" w14:anchorId="143C9427">
          <v:shape id="_x0000_i1191" type="#_x0000_t75" style="width:75.25pt;height:45.25pt" o:ole="" fillcolor="window">
            <v:imagedata r:id="rId548" o:title=""/>
          </v:shape>
          <o:OLEObject Type="Embed" ProgID="Equation.3" ShapeID="_x0000_i1191" DrawAspect="Content" ObjectID="_1731936181" r:id="rId549"/>
        </w:object>
      </w:r>
    </w:p>
    <w:p w14:paraId="08D7F414" w14:textId="42ED09C4" w:rsidR="00361919" w:rsidRDefault="00361919" w:rsidP="00361919">
      <w:r>
        <w:t xml:space="preserve">Der Weg der Kurbel, also der angreifenden, gesuchten Kraft ist </w:t>
      </w:r>
      <w:r w:rsidR="009F20D1">
        <w:t>176-mal</w:t>
      </w:r>
      <w:r>
        <w:t xml:space="preserve"> länger als der Weg des Tores. Damit verringert sich die notwendige Kraft ebenfalls um diesen Wert, also</w:t>
      </w:r>
    </w:p>
    <w:p w14:paraId="5FBB547E" w14:textId="77777777" w:rsidR="00361919" w:rsidRDefault="00361919" w:rsidP="00361919">
      <w:r>
        <w:rPr>
          <w:position w:val="-38"/>
        </w:rPr>
        <w:object w:dxaOrig="980" w:dyaOrig="859" w14:anchorId="730C62BF">
          <v:shape id="_x0000_i1192" type="#_x0000_t75" style="width:48.55pt;height:42.55pt" o:ole="" fillcolor="window">
            <v:imagedata r:id="rId550" o:title=""/>
          </v:shape>
          <o:OLEObject Type="Embed" ProgID="Equation.3" ShapeID="_x0000_i1192" DrawAspect="Content" ObjectID="_1731936182" r:id="rId551"/>
        </w:object>
      </w:r>
      <w:r>
        <w:t xml:space="preserve">  </w:t>
      </w:r>
    </w:p>
    <w:p w14:paraId="30A54C94" w14:textId="77777777" w:rsidR="00361919" w:rsidRDefault="00361919" w:rsidP="00361919">
      <w:r>
        <w:t>Das entspricht etwa einer Masse u</w:t>
      </w:r>
      <w:bookmarkStart w:id="2376" w:name="_Hlt115788492"/>
      <w:bookmarkEnd w:id="2376"/>
      <w:r>
        <w:t>nd 5,7 kg und ist leicht zu bewegen.</w:t>
      </w:r>
    </w:p>
    <w:p w14:paraId="50778555" w14:textId="77777777" w:rsidR="00361919" w:rsidRDefault="00361919" w:rsidP="00361919"/>
    <w:p w14:paraId="1442F73B" w14:textId="77777777" w:rsidR="00361919" w:rsidRPr="0075124F" w:rsidRDefault="00361919" w:rsidP="00361919">
      <w:pPr>
        <w:rPr>
          <w:rStyle w:val="Nummer"/>
        </w:rPr>
      </w:pPr>
      <w:bookmarkStart w:id="2377" w:name="_Hlt115501418"/>
      <w:bookmarkStart w:id="2378" w:name="m568"/>
      <w:bookmarkEnd w:id="2377"/>
      <w:r w:rsidRPr="0075124F">
        <w:rPr>
          <w:rStyle w:val="Nummer"/>
        </w:rPr>
        <w:t>568</w:t>
      </w:r>
      <w:bookmarkEnd w:id="2378"/>
      <w:r w:rsidRPr="0075124F">
        <w:rPr>
          <w:rStyle w:val="Nummer"/>
        </w:rPr>
        <w:t>.</w:t>
      </w:r>
    </w:p>
    <w:p w14:paraId="681354BE" w14:textId="77777777" w:rsidR="00361919" w:rsidRDefault="00361919" w:rsidP="00361919">
      <w:r>
        <w:t>Es wird die Gleichung für die Schwingungsdauer des mathematischen Pendels verwendet:</w:t>
      </w:r>
      <w:r>
        <w:br/>
      </w:r>
      <w:r>
        <w:rPr>
          <w:position w:val="-26"/>
        </w:rPr>
        <w:object w:dxaOrig="1060" w:dyaOrig="639" w14:anchorId="3D353DA3">
          <v:shape id="_x0000_i1193" type="#_x0000_t75" style="width:53.45pt;height:32.2pt" o:ole="" fillcolor="window">
            <v:imagedata r:id="rId552" o:title=""/>
          </v:shape>
          <o:OLEObject Type="Embed" ProgID="Equation.3" ShapeID="_x0000_i1193" DrawAspect="Content" ObjectID="_1731936183" r:id="rId553"/>
        </w:object>
      </w:r>
    </w:p>
    <w:p w14:paraId="48A6F3B6" w14:textId="77777777" w:rsidR="00361919" w:rsidRDefault="00361919" w:rsidP="00361919">
      <w:r>
        <w:t>Aus dieser Gleichung kann der Zusammenhang zwischen Schwingungsdauer und Länge des Pendels abgelesen werden:</w:t>
      </w:r>
      <w:r>
        <w:br/>
      </w:r>
      <w:r>
        <w:rPr>
          <w:position w:val="-42"/>
        </w:rPr>
        <w:object w:dxaOrig="1320" w:dyaOrig="940" w14:anchorId="3E8A609E">
          <v:shape id="_x0000_i1194" type="#_x0000_t75" style="width:66pt;height:47.45pt" o:ole="" fillcolor="window">
            <v:imagedata r:id="rId554" o:title=""/>
          </v:shape>
          <o:OLEObject Type="Embed" ProgID="Equation.3" ShapeID="_x0000_i1194" DrawAspect="Content" ObjectID="_1731936184" r:id="rId555"/>
        </w:object>
      </w:r>
    </w:p>
    <w:p w14:paraId="47E05C2B" w14:textId="77777777" w:rsidR="00361919" w:rsidRDefault="00361919" w:rsidP="00361919">
      <w:r>
        <w:t>Da in der Aufgabenstellung die Schwingungen je Zeit, also die Frequenz, angegeben sind, wird an Stelle der Schwingungsdauer T der Kehrwert verwendet, da</w:t>
      </w:r>
    </w:p>
    <w:p w14:paraId="053CA94D" w14:textId="77777777" w:rsidR="00361919" w:rsidRDefault="00361919" w:rsidP="00361919">
      <w:r>
        <w:rPr>
          <w:position w:val="-20"/>
        </w:rPr>
        <w:object w:dxaOrig="480" w:dyaOrig="540" w14:anchorId="5DA97566">
          <v:shape id="_x0000_i1195" type="#_x0000_t75" style="width:24pt;height:27.25pt" o:ole="" fillcolor="window">
            <v:imagedata r:id="rId556" o:title=""/>
          </v:shape>
          <o:OLEObject Type="Embed" ProgID="Equation.3" ShapeID="_x0000_i1195" DrawAspect="Content" ObjectID="_1731936185" r:id="rId557"/>
        </w:object>
      </w:r>
      <w:r>
        <w:t xml:space="preserve">, </w:t>
      </w:r>
    </w:p>
    <w:p w14:paraId="0337B3FC" w14:textId="77777777" w:rsidR="00361919" w:rsidRDefault="00361919" w:rsidP="00361919">
      <w:r>
        <w:t>also</w:t>
      </w:r>
    </w:p>
    <w:p w14:paraId="0B008931" w14:textId="77777777" w:rsidR="00361919" w:rsidRDefault="00361919" w:rsidP="00361919">
      <w:r>
        <w:rPr>
          <w:position w:val="-166"/>
        </w:rPr>
        <w:object w:dxaOrig="1700" w:dyaOrig="3420" w14:anchorId="4909A864">
          <v:shape id="_x0000_i1196" type="#_x0000_t75" style="width:84.55pt;height:171.25pt" o:ole="" fillcolor="window">
            <v:imagedata r:id="rId558" o:title=""/>
          </v:shape>
          <o:OLEObject Type="Embed" ProgID="Equation.3" ShapeID="_x0000_i1196" DrawAspect="Content" ObjectID="_1731936186" r:id="rId559"/>
        </w:object>
      </w:r>
    </w:p>
    <w:p w14:paraId="2E9BCA96" w14:textId="77777777" w:rsidR="00361919" w:rsidRDefault="00361919" w:rsidP="00361919">
      <w:r>
        <w:t xml:space="preserve">Das Pendel mit der größeren Schwingungsanzahl ist um den Faktor 0,64 kürzer als das mit der kleineren Anzahl. </w:t>
      </w:r>
    </w:p>
    <w:p w14:paraId="29B7A64A" w14:textId="77777777" w:rsidR="00361919" w:rsidRDefault="00361919" w:rsidP="00361919"/>
    <w:p w14:paraId="05732C42" w14:textId="77777777" w:rsidR="00361919" w:rsidRPr="0075124F" w:rsidRDefault="00361919" w:rsidP="00361919">
      <w:pPr>
        <w:rPr>
          <w:rStyle w:val="Nummer"/>
        </w:rPr>
      </w:pPr>
      <w:bookmarkStart w:id="2379" w:name="_Hlt115503165"/>
      <w:bookmarkStart w:id="2380" w:name="m569"/>
      <w:bookmarkEnd w:id="2379"/>
      <w:r w:rsidRPr="0075124F">
        <w:rPr>
          <w:rStyle w:val="Nummer"/>
        </w:rPr>
        <w:t>569.</w:t>
      </w:r>
    </w:p>
    <w:bookmarkEnd w:id="2380"/>
    <w:p w14:paraId="2E7580C2" w14:textId="1A9C8EFB" w:rsidR="00361919" w:rsidRDefault="00361919" w:rsidP="00361919">
      <w:r>
        <w:t>Es wird die Gleichung für die Schwingung eines Fadenpendels verwendet, da die Lampe als mathematisches Pendel betrachtet werden kann. (lange, fast masselose Aufhängung und fast punktförmige Pendelmasse)</w:t>
      </w:r>
    </w:p>
    <w:p w14:paraId="6CD96B14" w14:textId="77777777" w:rsidR="00361919" w:rsidRDefault="00361919" w:rsidP="00361919">
      <w:r>
        <w:lastRenderedPageBreak/>
        <w:t>Die Schwingungsdauer beträgt 9 s.</w:t>
      </w:r>
    </w:p>
    <w:p w14:paraId="6BEDC33B" w14:textId="77777777" w:rsidR="00361919" w:rsidRDefault="00361919" w:rsidP="00361919">
      <w:r>
        <w:rPr>
          <w:position w:val="-128"/>
        </w:rPr>
        <w:object w:dxaOrig="1620" w:dyaOrig="2900" w14:anchorId="128DD21B">
          <v:shape id="_x0000_i1197" type="#_x0000_t75" style="width:81.25pt;height:145.65pt" o:ole="" fillcolor="window">
            <v:imagedata r:id="rId560" o:title=""/>
          </v:shape>
          <o:OLEObject Type="Embed" ProgID="Equation.3" ShapeID="_x0000_i1197" DrawAspect="Content" ObjectID="_1731936187" r:id="rId561"/>
        </w:object>
      </w:r>
    </w:p>
    <w:p w14:paraId="1B679251" w14:textId="77777777" w:rsidR="00361919" w:rsidRDefault="00361919" w:rsidP="00361919">
      <w:r>
        <w:t>Die Schwingungsdauer ändert sich praktisch nicht, da durch das Verbrennen das Öles zwar die Masse des Pendels kleiner wird, dieser Wert aber die Dauer einer Schwingung nicht beeinflusst.</w:t>
      </w:r>
      <w:r>
        <w:br/>
        <w:t>Der Legende nach soll Galilei durch solche Beobachtungen auf die Untersuchung der Pendelschwingung gestoßen sein.</w:t>
      </w:r>
    </w:p>
    <w:p w14:paraId="6F64E5D8" w14:textId="77777777" w:rsidR="00361919" w:rsidRDefault="00361919" w:rsidP="00361919"/>
    <w:p w14:paraId="0CD2870F" w14:textId="77777777" w:rsidR="00361919" w:rsidRPr="0075124F" w:rsidRDefault="00361919" w:rsidP="00361919">
      <w:pPr>
        <w:rPr>
          <w:rStyle w:val="Nummer"/>
        </w:rPr>
      </w:pPr>
      <w:bookmarkStart w:id="2381" w:name="_Hlt115503161"/>
      <w:bookmarkStart w:id="2382" w:name="m570"/>
      <w:bookmarkEnd w:id="2381"/>
      <w:r w:rsidRPr="0075124F">
        <w:rPr>
          <w:rStyle w:val="Nummer"/>
        </w:rPr>
        <w:t>570.</w:t>
      </w:r>
    </w:p>
    <w:p w14:paraId="0393FA08" w14:textId="77777777" w:rsidR="00361919" w:rsidRDefault="00361919" w:rsidP="00361919">
      <w:bookmarkStart w:id="2383" w:name="_Hlt125341167"/>
      <w:bookmarkEnd w:id="2382"/>
      <w:r>
        <w:t>Für beide Schaukeln gilt die Schwingungsgleichung:</w:t>
      </w:r>
      <w:r>
        <w:br/>
      </w:r>
      <w:r>
        <w:rPr>
          <w:position w:val="-26"/>
        </w:rPr>
        <w:object w:dxaOrig="1060" w:dyaOrig="639" w14:anchorId="65C21E1D">
          <v:shape id="_x0000_i1198" type="#_x0000_t75" style="width:53.45pt;height:32.2pt" o:ole="" fillcolor="window">
            <v:imagedata r:id="rId562" o:title=""/>
          </v:shape>
          <o:OLEObject Type="Embed" ProgID="Equation.3" ShapeID="_x0000_i1198" DrawAspect="Content" ObjectID="_1731936188" r:id="rId563"/>
        </w:object>
      </w:r>
    </w:p>
    <w:p w14:paraId="5EEBC57E" w14:textId="77777777" w:rsidR="00361919" w:rsidRDefault="00361919" w:rsidP="00361919">
      <w:r>
        <w:t>Bekannt ist, dass das eine Kind 15 Schwingungen macht, während das andere nur 14 Schwingungen schafft. Die Schwingungsdauer wird berechnet mit</w:t>
      </w:r>
      <w:r>
        <w:br/>
      </w:r>
      <w:r>
        <w:rPr>
          <w:position w:val="-20"/>
        </w:rPr>
        <w:object w:dxaOrig="499" w:dyaOrig="540" w14:anchorId="630A233D">
          <v:shape id="_x0000_i1199" type="#_x0000_t75" style="width:24.55pt;height:27.25pt" o:ole="" fillcolor="window">
            <v:imagedata r:id="rId564" o:title=""/>
          </v:shape>
          <o:OLEObject Type="Embed" ProgID="Equation.3" ShapeID="_x0000_i1199" DrawAspect="Content" ObjectID="_1731936189" r:id="rId565"/>
        </w:object>
      </w:r>
      <w:r>
        <w:t xml:space="preserve">, </w:t>
      </w:r>
    </w:p>
    <w:p w14:paraId="160462A5" w14:textId="77777777" w:rsidR="00361919" w:rsidRDefault="00361919" w:rsidP="00361919">
      <w:r>
        <w:t>wobei n die Anzahl der Schwingungen und t die dazu benötigte Zeit ist. Da die Zeit t für die beiden Bewegungen gleich groß ist, gilt:</w:t>
      </w:r>
      <w:r>
        <w:br/>
      </w:r>
      <w:r>
        <w:rPr>
          <w:position w:val="-82"/>
        </w:rPr>
        <w:object w:dxaOrig="1500" w:dyaOrig="1740" w14:anchorId="16F6B9CC">
          <v:shape id="_x0000_i1200" type="#_x0000_t75" style="width:75.25pt;height:87.25pt" o:ole="" fillcolor="window">
            <v:imagedata r:id="rId566" o:title=""/>
          </v:shape>
          <o:OLEObject Type="Embed" ProgID="Equation.3" ShapeID="_x0000_i1200" DrawAspect="Content" ObjectID="_1731936190" r:id="rId567"/>
        </w:object>
      </w:r>
    </w:p>
    <w:p w14:paraId="41490EAF" w14:textId="77777777" w:rsidR="00361919" w:rsidRDefault="00361919" w:rsidP="00361919"/>
    <w:p w14:paraId="2AC53900" w14:textId="77777777" w:rsidR="00361919" w:rsidRDefault="00361919" w:rsidP="00361919">
      <w:r>
        <w:t>Aus der Schwingungsgleichung lässt sich ableiten:</w:t>
      </w:r>
      <w:r>
        <w:br/>
      </w:r>
      <w:r>
        <w:rPr>
          <w:position w:val="-30"/>
        </w:rPr>
        <w:object w:dxaOrig="920" w:dyaOrig="700" w14:anchorId="12428A66">
          <v:shape id="_x0000_i1201" type="#_x0000_t75" style="width:45.8pt;height:35.45pt" o:ole="" fillcolor="window">
            <v:imagedata r:id="rId568" o:title=""/>
          </v:shape>
          <o:OLEObject Type="Embed" ProgID="Equation.3" ShapeID="_x0000_i1201" DrawAspect="Content" ObjectID="_1731936191" r:id="rId569"/>
        </w:object>
      </w:r>
    </w:p>
    <w:p w14:paraId="6B287E47" w14:textId="77777777" w:rsidR="00361919" w:rsidRDefault="00361919" w:rsidP="00361919">
      <w:r>
        <w:t>also</w:t>
      </w:r>
    </w:p>
    <w:p w14:paraId="0B815C5D" w14:textId="77777777" w:rsidR="00361919" w:rsidRDefault="00361919" w:rsidP="00361919"/>
    <w:p w14:paraId="7CC104EB" w14:textId="77777777" w:rsidR="00361919" w:rsidRDefault="00361919" w:rsidP="00361919">
      <w:r>
        <w:rPr>
          <w:position w:val="-116"/>
        </w:rPr>
        <w:object w:dxaOrig="1080" w:dyaOrig="3000" w14:anchorId="1DC422E1">
          <v:shape id="_x0000_i1202" type="#_x0000_t75" style="width:54pt;height:150pt" o:ole="" fillcolor="window">
            <v:imagedata r:id="rId570" o:title=""/>
          </v:shape>
          <o:OLEObject Type="Embed" ProgID="Equation.3" ShapeID="_x0000_i1202" DrawAspect="Content" ObjectID="_1731936192" r:id="rId571"/>
        </w:object>
      </w:r>
    </w:p>
    <w:p w14:paraId="13E6A0DD" w14:textId="5F201DCD" w:rsidR="00361919" w:rsidRDefault="00361919" w:rsidP="00361919">
      <w:r>
        <w:t xml:space="preserve">Die schnellere Schaukel ist </w:t>
      </w:r>
      <w:r w:rsidR="009F20D1">
        <w:t>0,87-mal</w:t>
      </w:r>
      <w:r>
        <w:t xml:space="preserve"> so lang wie die langsame. Geht man bei der langsamen Schaukel z.B. von einer üblichen Länge von 3 m aus, so ist die andere Schaukel nur 2,6 m lang.</w:t>
      </w:r>
    </w:p>
    <w:p w14:paraId="11B5EA92" w14:textId="77777777" w:rsidR="00361919" w:rsidRDefault="00361919" w:rsidP="00361919">
      <w:r>
        <w:t xml:space="preserve">Dabei ist nicht die Länge der Aufhängung des Sitzes gemeint, sondern die Lage des Schwerpunktes des Kindes.  </w:t>
      </w:r>
      <w:r>
        <w:br/>
      </w:r>
      <w:bookmarkEnd w:id="2383"/>
    </w:p>
    <w:p w14:paraId="0AF4A3EE" w14:textId="77777777" w:rsidR="00361919" w:rsidRDefault="00361919" w:rsidP="00361919"/>
    <w:p w14:paraId="6641A079" w14:textId="77777777" w:rsidR="00361919" w:rsidRDefault="00361919" w:rsidP="00361919">
      <w:bookmarkStart w:id="2384" w:name="m571"/>
      <w:r w:rsidRPr="0075124F">
        <w:rPr>
          <w:rStyle w:val="Nummer"/>
        </w:rPr>
        <w:t>571.</w:t>
      </w:r>
      <w:bookmarkStart w:id="2385" w:name="_Hlt116828211"/>
      <w:bookmarkEnd w:id="2384"/>
      <w:bookmarkEnd w:id="2385"/>
      <w:r>
        <w:t xml:space="preserve"> </w:t>
      </w:r>
      <w:r>
        <w:rPr>
          <w:color w:val="000000"/>
        </w:rPr>
        <w:t>Die Beschleunigung beträgt 2,8 m/s². Während der Beschleunigung legt das Auto 54,3 m zurück.</w:t>
      </w:r>
      <w:r>
        <w:rPr>
          <w:color w:val="000000"/>
        </w:rPr>
        <w:br/>
      </w:r>
      <w:hyperlink r:id="rId572" w:anchor="m571" w:history="1">
        <w:r>
          <w:rPr>
            <w:rStyle w:val="Hyperlink"/>
            <w:sz w:val="22"/>
          </w:rPr>
          <w:t>vol</w:t>
        </w:r>
        <w:bookmarkStart w:id="2386" w:name="_Hlt223061837"/>
        <w:bookmarkStart w:id="2387" w:name="_Hlt223061727"/>
        <w:bookmarkEnd w:id="2386"/>
        <w:r>
          <w:rPr>
            <w:rStyle w:val="Hyperlink"/>
            <w:sz w:val="22"/>
          </w:rPr>
          <w:t>l</w:t>
        </w:r>
        <w:bookmarkEnd w:id="2387"/>
        <w:r>
          <w:rPr>
            <w:rStyle w:val="Hyperlink"/>
            <w:sz w:val="22"/>
          </w:rPr>
          <w:t>st</w:t>
        </w:r>
        <w:bookmarkStart w:id="2388" w:name="_Hlt130204220"/>
        <w:r>
          <w:rPr>
            <w:rStyle w:val="Hyperlink"/>
            <w:sz w:val="22"/>
          </w:rPr>
          <w:t>ä</w:t>
        </w:r>
        <w:bookmarkStart w:id="2389" w:name="_Hlt239402988"/>
        <w:bookmarkStart w:id="2390" w:name="_Hlt239402969"/>
        <w:bookmarkEnd w:id="2388"/>
        <w:bookmarkEnd w:id="2389"/>
        <w:r>
          <w:rPr>
            <w:rStyle w:val="Hyperlink"/>
            <w:sz w:val="22"/>
          </w:rPr>
          <w:t>n</w:t>
        </w:r>
        <w:bookmarkEnd w:id="2390"/>
        <w:r>
          <w:rPr>
            <w:rStyle w:val="Hyperlink"/>
            <w:sz w:val="22"/>
          </w:rPr>
          <w:t>di</w:t>
        </w:r>
        <w:bookmarkStart w:id="2391" w:name="_Hlt131820711"/>
        <w:bookmarkEnd w:id="2391"/>
        <w:r>
          <w:rPr>
            <w:rStyle w:val="Hyperlink"/>
            <w:sz w:val="22"/>
          </w:rPr>
          <w:t>ge Lösung</w:t>
        </w:r>
      </w:hyperlink>
    </w:p>
    <w:p w14:paraId="7EB638F1" w14:textId="77777777" w:rsidR="00361919" w:rsidRDefault="00361919" w:rsidP="00361919"/>
    <w:p w14:paraId="2FB3607A" w14:textId="77777777" w:rsidR="00361919" w:rsidRPr="0075124F" w:rsidRDefault="00361919" w:rsidP="00361919">
      <w:pPr>
        <w:rPr>
          <w:rStyle w:val="Nummer"/>
        </w:rPr>
      </w:pPr>
      <w:bookmarkStart w:id="2392" w:name="m572"/>
      <w:r w:rsidRPr="0075124F">
        <w:rPr>
          <w:rStyle w:val="Nummer"/>
        </w:rPr>
        <w:t>572.</w:t>
      </w:r>
      <w:bookmarkEnd w:id="2392"/>
    </w:p>
    <w:p w14:paraId="0F88E398" w14:textId="77777777" w:rsidR="00361919" w:rsidRDefault="00361919" w:rsidP="00361919">
      <w:r>
        <w:t>Die Gleichung für die Wurfparabel beim schrägen Wurf lautet:</w:t>
      </w:r>
    </w:p>
    <w:p w14:paraId="118FE556" w14:textId="77777777" w:rsidR="00361919" w:rsidRDefault="00361919" w:rsidP="00361919">
      <w:r>
        <w:rPr>
          <w:position w:val="-28"/>
        </w:rPr>
        <w:object w:dxaOrig="2580" w:dyaOrig="620" w14:anchorId="087AD195">
          <v:shape id="_x0000_i1203" type="#_x0000_t75" style="width:129.25pt;height:30.55pt" o:ole="" fillcolor="window">
            <v:imagedata r:id="rId573" o:title=""/>
          </v:shape>
          <o:OLEObject Type="Embed" ProgID="Equation.3" ShapeID="_x0000_i1203" DrawAspect="Content" ObjectID="_1731936193" r:id="rId574"/>
        </w:object>
      </w:r>
    </w:p>
    <w:p w14:paraId="585DC0AC" w14:textId="77777777" w:rsidR="00361919" w:rsidRDefault="00361919" w:rsidP="00361919">
      <w:r>
        <w:t xml:space="preserve">Beim waagerechten Wurf ist der Abwurfwinkel 0°. Für diesen Winkel ist der Tangens ebenfalls 0, so dass der erste Ausdruck wegfallen kann. </w:t>
      </w:r>
    </w:p>
    <w:p w14:paraId="1FB57BAD" w14:textId="77777777" w:rsidR="00361919" w:rsidRDefault="00361919" w:rsidP="00361919">
      <w:r>
        <w:t>Der Kosinus von 0° ist 1 und das Quadrat dann ebenfalls. Damit bleibt der zweite Ausdruck stehen, der Winkelausdruck kann aber weggelassen werde, da er 1 ist.</w:t>
      </w:r>
    </w:p>
    <w:p w14:paraId="105652A0" w14:textId="77777777" w:rsidR="00361919" w:rsidRDefault="00361919" w:rsidP="00361919">
      <w:r>
        <w:rPr>
          <w:position w:val="-28"/>
        </w:rPr>
        <w:object w:dxaOrig="1240" w:dyaOrig="620" w14:anchorId="6AC6EB50">
          <v:shape id="_x0000_i1204" type="#_x0000_t75" style="width:62.2pt;height:30.55pt" o:ole="" fillcolor="window">
            <v:imagedata r:id="rId575" o:title=""/>
          </v:shape>
          <o:OLEObject Type="Embed" ProgID="Equation.3" ShapeID="_x0000_i1204" DrawAspect="Content" ObjectID="_1731936194" r:id="rId576"/>
        </w:object>
      </w:r>
      <w:r>
        <w:t xml:space="preserve"> </w:t>
      </w:r>
    </w:p>
    <w:p w14:paraId="5AAC6F22" w14:textId="77777777" w:rsidR="00361919" w:rsidRDefault="00361919" w:rsidP="00361919"/>
    <w:p w14:paraId="24304F3C" w14:textId="77777777" w:rsidR="00361919" w:rsidRDefault="00361919" w:rsidP="00361919">
      <w:pPr>
        <w:rPr>
          <w:color w:val="000000"/>
        </w:rPr>
      </w:pPr>
      <w:bookmarkStart w:id="2393" w:name="m573"/>
      <w:r w:rsidRPr="0075124F">
        <w:rPr>
          <w:rStyle w:val="Nummer"/>
        </w:rPr>
        <w:t>573.</w:t>
      </w:r>
      <w:r>
        <w:t xml:space="preserve"> </w:t>
      </w:r>
      <w:bookmarkEnd w:id="2393"/>
      <w:r>
        <w:rPr>
          <w:color w:val="000000"/>
        </w:rPr>
        <w:t>Der Stein wurde aus einer Höhe von 19,6 m abgeworfen und flog 2 Sekunden. Er trifft mit 28 m/s in einem Winkel von 44,4° auf dem Boden auf.</w:t>
      </w:r>
    </w:p>
    <w:bookmarkStart w:id="2394" w:name="_Hlt116886225"/>
    <w:bookmarkEnd w:id="2394"/>
    <w:p w14:paraId="6C5C6924" w14:textId="77777777" w:rsidR="00361919" w:rsidRDefault="00361919" w:rsidP="00361919">
      <w:pPr>
        <w:rPr>
          <w:rStyle w:val="Hyperlink"/>
          <w:sz w:val="22"/>
        </w:rPr>
      </w:pPr>
      <w:r>
        <w:fldChar w:fldCharType="begin"/>
      </w:r>
      <w:r w:rsidR="00B57015">
        <w:instrText>HYPERLINK "vlsgmech2</w:instrText>
      </w:r>
      <w:r w:rsidR="008D3EAE">
        <w:instrText>.docx</w:instrText>
      </w:r>
      <w:r w:rsidR="00B57015">
        <w:instrText>" \l "m573"</w:instrText>
      </w:r>
      <w:r>
        <w:fldChar w:fldCharType="separate"/>
      </w:r>
      <w:r>
        <w:rPr>
          <w:rStyle w:val="Hyperlink"/>
          <w:sz w:val="22"/>
        </w:rPr>
        <w:t>v</w:t>
      </w:r>
      <w:bookmarkStart w:id="2395" w:name="_Hlt116874059"/>
      <w:bookmarkStart w:id="2396" w:name="_Hlt116872357"/>
      <w:bookmarkEnd w:id="2395"/>
      <w:r>
        <w:rPr>
          <w:rStyle w:val="Hyperlink"/>
          <w:sz w:val="22"/>
        </w:rPr>
        <w:t>o</w:t>
      </w:r>
      <w:bookmarkEnd w:id="2396"/>
      <w:r>
        <w:rPr>
          <w:rStyle w:val="Hyperlink"/>
          <w:sz w:val="22"/>
        </w:rPr>
        <w:t>ll</w:t>
      </w:r>
      <w:bookmarkStart w:id="2397" w:name="_Hlt116886213"/>
      <w:bookmarkStart w:id="2398" w:name="_Hlt116885179"/>
      <w:bookmarkEnd w:id="2397"/>
      <w:r>
        <w:rPr>
          <w:rStyle w:val="Hyperlink"/>
          <w:sz w:val="22"/>
        </w:rPr>
        <w:t>s</w:t>
      </w:r>
      <w:bookmarkStart w:id="2399" w:name="_Hlt117051103"/>
      <w:bookmarkEnd w:id="2398"/>
      <w:r>
        <w:rPr>
          <w:rStyle w:val="Hyperlink"/>
          <w:sz w:val="22"/>
        </w:rPr>
        <w:t>t</w:t>
      </w:r>
      <w:bookmarkStart w:id="2400" w:name="_Hlt116872178"/>
      <w:bookmarkStart w:id="2401" w:name="_Hlt116874074"/>
      <w:bookmarkEnd w:id="2399"/>
      <w:bookmarkEnd w:id="2400"/>
      <w:r>
        <w:rPr>
          <w:rStyle w:val="Hyperlink"/>
          <w:sz w:val="22"/>
        </w:rPr>
        <w:t>ä</w:t>
      </w:r>
      <w:bookmarkStart w:id="2402" w:name="_Hlt116884722"/>
      <w:bookmarkStart w:id="2403" w:name="_Hlt116881352"/>
      <w:bookmarkEnd w:id="2401"/>
      <w:bookmarkEnd w:id="2402"/>
      <w:r>
        <w:rPr>
          <w:rStyle w:val="Hyperlink"/>
          <w:sz w:val="22"/>
        </w:rPr>
        <w:t>n</w:t>
      </w:r>
      <w:bookmarkEnd w:id="2403"/>
      <w:r>
        <w:rPr>
          <w:rStyle w:val="Hyperlink"/>
          <w:sz w:val="22"/>
        </w:rPr>
        <w:t>dige Lösung</w:t>
      </w:r>
    </w:p>
    <w:p w14:paraId="303A7AB2" w14:textId="77777777" w:rsidR="0075124F" w:rsidRDefault="00361919" w:rsidP="00361919">
      <w:r>
        <w:fldChar w:fldCharType="end"/>
      </w:r>
      <w:bookmarkStart w:id="2404" w:name="m574"/>
    </w:p>
    <w:p w14:paraId="4E81D8CD" w14:textId="77777777" w:rsidR="00361919" w:rsidRDefault="00361919" w:rsidP="00361919">
      <w:r w:rsidRPr="0075124F">
        <w:rPr>
          <w:rStyle w:val="Nummer"/>
        </w:rPr>
        <w:t>574.</w:t>
      </w:r>
      <w:r>
        <w:t xml:space="preserve"> </w:t>
      </w:r>
      <w:bookmarkEnd w:id="2404"/>
      <w:r>
        <w:rPr>
          <w:color w:val="000000"/>
        </w:rPr>
        <w:t>Der Ball kommt mit einer Geschwindigkeit von 7,8 m/s auf und ist nach 0,18</w:t>
      </w:r>
      <w:r>
        <w:t xml:space="preserve"> s wieder an der Hand des Ballspielers.</w:t>
      </w:r>
    </w:p>
    <w:p w14:paraId="66671E04" w14:textId="77777777" w:rsidR="00361919" w:rsidRDefault="00B42104" w:rsidP="00361919">
      <w:hyperlink r:id="rId577" w:anchor="m574" w:history="1">
        <w:r w:rsidR="00361919">
          <w:rPr>
            <w:rStyle w:val="Hyperlink"/>
            <w:sz w:val="22"/>
          </w:rPr>
          <w:t>voll</w:t>
        </w:r>
        <w:bookmarkStart w:id="2405" w:name="_Hlt117057544"/>
        <w:bookmarkStart w:id="2406" w:name="_Hlt117055998"/>
        <w:bookmarkEnd w:id="2405"/>
        <w:r w:rsidR="00361919">
          <w:rPr>
            <w:rStyle w:val="Hyperlink"/>
            <w:sz w:val="22"/>
          </w:rPr>
          <w:t>s</w:t>
        </w:r>
        <w:bookmarkStart w:id="2407" w:name="_Hlt117054940"/>
        <w:bookmarkStart w:id="2408" w:name="_Hlt117051816"/>
        <w:bookmarkEnd w:id="2406"/>
        <w:bookmarkEnd w:id="2407"/>
        <w:r w:rsidR="00361919">
          <w:rPr>
            <w:rStyle w:val="Hyperlink"/>
            <w:sz w:val="22"/>
          </w:rPr>
          <w:t>t</w:t>
        </w:r>
        <w:bookmarkEnd w:id="2408"/>
        <w:r w:rsidR="00361919">
          <w:rPr>
            <w:rStyle w:val="Hyperlink"/>
            <w:sz w:val="22"/>
          </w:rPr>
          <w:t>änd</w:t>
        </w:r>
        <w:bookmarkStart w:id="2409" w:name="_Hlt117058448"/>
        <w:bookmarkStart w:id="2410" w:name="_Hlt117058102"/>
        <w:bookmarkEnd w:id="2409"/>
        <w:r w:rsidR="00361919">
          <w:rPr>
            <w:rStyle w:val="Hyperlink"/>
            <w:sz w:val="22"/>
          </w:rPr>
          <w:t>i</w:t>
        </w:r>
        <w:bookmarkStart w:id="2411" w:name="_Hlt117156419"/>
        <w:bookmarkEnd w:id="2410"/>
        <w:bookmarkEnd w:id="2411"/>
        <w:r w:rsidR="00361919">
          <w:rPr>
            <w:rStyle w:val="Hyperlink"/>
            <w:sz w:val="22"/>
          </w:rPr>
          <w:t>ge Lösung</w:t>
        </w:r>
      </w:hyperlink>
    </w:p>
    <w:p w14:paraId="1CF76EB9" w14:textId="77777777" w:rsidR="0075124F" w:rsidRDefault="0075124F" w:rsidP="00361919">
      <w:bookmarkStart w:id="2412" w:name="m575"/>
    </w:p>
    <w:p w14:paraId="5B5F7EEE" w14:textId="6E2417A4" w:rsidR="00361919" w:rsidRDefault="00361919" w:rsidP="00361919">
      <w:pPr>
        <w:rPr>
          <w:snapToGrid w:val="0"/>
        </w:rPr>
      </w:pPr>
      <w:r w:rsidRPr="0075124F">
        <w:rPr>
          <w:rStyle w:val="Nummer"/>
        </w:rPr>
        <w:t>575.</w:t>
      </w:r>
      <w:bookmarkEnd w:id="2412"/>
      <w:r>
        <w:t xml:space="preserve"> </w:t>
      </w:r>
      <w:r>
        <w:rPr>
          <w:snapToGrid w:val="0"/>
        </w:rPr>
        <w:t xml:space="preserve">b) ist richtig. Da sich die Ziegel mit konstanter Geschwindigkeit bewegen, muss die wirkende Kraft Null sein (Trägheitsgesetz). Nach unten wirkt die Gewichtskraft. Die Kraft des Motors muss so groß sein, dass sie die Gewichtskraft genau aufhebt. </w:t>
      </w:r>
      <w:r>
        <w:rPr>
          <w:snapToGrid w:val="0"/>
        </w:rPr>
        <w:br/>
        <w:t>Wäre die Kraft nach oben etwas größer als die Gewichtskraft, wäre die resultierende Kraft nach oben gerichtet und würde die Dachziegel beschleunigen.</w:t>
      </w:r>
    </w:p>
    <w:p w14:paraId="7995547D" w14:textId="77777777" w:rsidR="00361919" w:rsidRDefault="00361919" w:rsidP="00361919">
      <w:pPr>
        <w:rPr>
          <w:snapToGrid w:val="0"/>
        </w:rPr>
      </w:pPr>
    </w:p>
    <w:p w14:paraId="70D72C0E" w14:textId="77777777" w:rsidR="00361919" w:rsidRDefault="00361919" w:rsidP="00361919">
      <w:pPr>
        <w:rPr>
          <w:snapToGrid w:val="0"/>
        </w:rPr>
      </w:pPr>
    </w:p>
    <w:p w14:paraId="09C1FD9D" w14:textId="77777777" w:rsidR="00361919" w:rsidRPr="00F24BB8" w:rsidRDefault="00361919" w:rsidP="00361919">
      <w:pPr>
        <w:rPr>
          <w:rStyle w:val="Nummer"/>
        </w:rPr>
      </w:pPr>
      <w:bookmarkStart w:id="2413" w:name="_Hlt129838917"/>
      <w:bookmarkStart w:id="2414" w:name="m576"/>
      <w:bookmarkEnd w:id="2413"/>
      <w:r w:rsidRPr="00F24BB8">
        <w:rPr>
          <w:rStyle w:val="Nummer"/>
        </w:rPr>
        <w:t>576.</w:t>
      </w:r>
      <w:bookmarkEnd w:id="2414"/>
    </w:p>
    <w:p w14:paraId="722B327E" w14:textId="77777777" w:rsidR="00361919" w:rsidRDefault="00361919" w:rsidP="00361919">
      <w:r>
        <w:t>Lösung: a) ist richtig.</w:t>
      </w:r>
    </w:p>
    <w:p w14:paraId="7E3D1065" w14:textId="77777777" w:rsidR="00361919" w:rsidRDefault="00361919" w:rsidP="00361919">
      <w:r>
        <w:t>Wird das Massestück in das Wassergefäß gehängt, verringert sich scheinbar seine Gewichtskraft. Diese Gewichtskraftverringerung wird als Auftrieb bezeichnet und kommt durch die Abhängigkeit des Schweredrucks von der Eintauchtiefe zustande.</w:t>
      </w:r>
    </w:p>
    <w:p w14:paraId="07AAE004" w14:textId="77777777" w:rsidR="00361919" w:rsidRDefault="00361919" w:rsidP="00361919">
      <w:r>
        <w:lastRenderedPageBreak/>
        <w:t>Der Auftrieb ist also eine Kraft, die nach oben wirkt. Nach dem Wechselwirkungsgesetz existiert dazu eine gleich große, aber entgegengesetzt gerichtete Kraft. Diese Kraft wirkt nach unten und drückt somit über das Wasser auf das Gefäß. Das wird dadurch schwerer und die Waage neigt sich auf dieser Seite nach unten.</w:t>
      </w:r>
    </w:p>
    <w:p w14:paraId="4160AD87" w14:textId="77777777" w:rsidR="00361919" w:rsidRDefault="00361919" w:rsidP="00361919">
      <w:r>
        <w:t>Man kann auch sagen, dass durch das Einbringen des Massestückes der Wasserspiegel in dem Gefäß steigt, damit vergrößert sich die Masse und die Seite geht nach unten.</w:t>
      </w:r>
    </w:p>
    <w:p w14:paraId="34EDF719" w14:textId="77777777" w:rsidR="00356F6B" w:rsidRDefault="00356F6B" w:rsidP="00361919"/>
    <w:p w14:paraId="282D58DE" w14:textId="77777777" w:rsidR="00361919" w:rsidRDefault="00361919" w:rsidP="00361919">
      <w:pPr>
        <w:rPr>
          <w:snapToGrid w:val="0"/>
        </w:rPr>
      </w:pPr>
      <w:bookmarkStart w:id="2415" w:name="m577"/>
      <w:r w:rsidRPr="00F24BB8">
        <w:rPr>
          <w:rStyle w:val="Nummer"/>
        </w:rPr>
        <w:t>577</w:t>
      </w:r>
      <w:bookmarkEnd w:id="2415"/>
      <w:r w:rsidRPr="00F24BB8">
        <w:rPr>
          <w:rStyle w:val="Nummer"/>
        </w:rPr>
        <w:t>.</w:t>
      </w:r>
      <w:r>
        <w:rPr>
          <w:snapToGrid w:val="0"/>
        </w:rPr>
        <w:t xml:space="preserve">  Lösung: c ist richtig, beide Lampen sind gleich hell.</w:t>
      </w:r>
    </w:p>
    <w:p w14:paraId="6EB70DDE" w14:textId="77777777" w:rsidR="00361919" w:rsidRDefault="00361919" w:rsidP="00361919">
      <w:pPr>
        <w:rPr>
          <w:snapToGrid w:val="0"/>
        </w:rPr>
      </w:pPr>
      <w:r>
        <w:rPr>
          <w:snapToGrid w:val="0"/>
        </w:rPr>
        <w:t>Da beide mit gleicher Geschwindigkeit fahren, ist die Bahngeschwindigkeit eines Punktes auf dem Reifen gleich groß. Damit drehen sich auch die Dynamos gleich schnell und liefern gleiche Spannungen.</w:t>
      </w:r>
      <w:r>
        <w:rPr>
          <w:snapToGrid w:val="0"/>
        </w:rPr>
        <w:br/>
      </w:r>
      <w:r w:rsidR="00D11987">
        <w:rPr>
          <w:snapToGrid w:val="0"/>
        </w:rPr>
        <w:t>Dass</w:t>
      </w:r>
      <w:r>
        <w:rPr>
          <w:snapToGrid w:val="0"/>
        </w:rPr>
        <w:t xml:space="preserve"> das kleine Rad sich öfter drehen muss, spielt dabei keine Rolle.</w:t>
      </w:r>
      <w:bookmarkStart w:id="2416" w:name="_Hlt119290753"/>
      <w:bookmarkEnd w:id="2416"/>
    </w:p>
    <w:p w14:paraId="7F9BF9F3" w14:textId="77777777" w:rsidR="00361919" w:rsidRDefault="00361919" w:rsidP="00361919">
      <w:pPr>
        <w:rPr>
          <w:snapToGrid w:val="0"/>
        </w:rPr>
      </w:pPr>
    </w:p>
    <w:p w14:paraId="1DD0ECAB" w14:textId="51004257" w:rsidR="00361919" w:rsidRDefault="00361919" w:rsidP="00361919">
      <w:pPr>
        <w:rPr>
          <w:snapToGrid w:val="0"/>
        </w:rPr>
      </w:pPr>
      <w:bookmarkStart w:id="2417" w:name="m578"/>
      <w:r w:rsidRPr="00F24BB8">
        <w:rPr>
          <w:rStyle w:val="Nummer"/>
        </w:rPr>
        <w:t>578.</w:t>
      </w:r>
      <w:r>
        <w:rPr>
          <w:snapToGrid w:val="0"/>
        </w:rPr>
        <w:t xml:space="preserve"> </w:t>
      </w:r>
      <w:bookmarkStart w:id="2418" w:name="_Hlt150729041"/>
      <w:bookmarkEnd w:id="2417"/>
      <w:bookmarkEnd w:id="2418"/>
      <w:r>
        <w:t xml:space="preserve">Die Zentrifuge muss sich etwa </w:t>
      </w:r>
      <w:r w:rsidR="009F20D1">
        <w:t>28-mal</w:t>
      </w:r>
      <w:r>
        <w:t xml:space="preserve"> in der Minute drehen, um diesen Andruck zu erzeugen.</w:t>
      </w:r>
    </w:p>
    <w:p w14:paraId="73142CAB" w14:textId="77777777" w:rsidR="00361919" w:rsidRDefault="00361919" w:rsidP="00361919">
      <w:pPr>
        <w:rPr>
          <w:rStyle w:val="Hyperlink"/>
          <w:sz w:val="22"/>
        </w:rPr>
      </w:pPr>
      <w:r>
        <w:rPr>
          <w:snapToGrid w:val="0"/>
        </w:rPr>
        <w:fldChar w:fldCharType="begin"/>
      </w:r>
      <w:r w:rsidR="00B57015">
        <w:rPr>
          <w:snapToGrid w:val="0"/>
        </w:rPr>
        <w:instrText>HYPERLINK "vlsgmech2</w:instrText>
      </w:r>
      <w:r w:rsidR="008D3EAE">
        <w:rPr>
          <w:snapToGrid w:val="0"/>
        </w:rPr>
        <w:instrText>.docx</w:instrText>
      </w:r>
      <w:r w:rsidR="00B57015">
        <w:rPr>
          <w:snapToGrid w:val="0"/>
        </w:rPr>
        <w:instrText>" \l "m578"</w:instrText>
      </w:r>
      <w:r>
        <w:rPr>
          <w:snapToGrid w:val="0"/>
        </w:rPr>
        <w:fldChar w:fldCharType="separate"/>
      </w:r>
      <w:r>
        <w:rPr>
          <w:rStyle w:val="Hyperlink"/>
          <w:sz w:val="22"/>
        </w:rPr>
        <w:t>vol</w:t>
      </w:r>
      <w:bookmarkStart w:id="2419" w:name="_Hlt248216301"/>
      <w:bookmarkStart w:id="2420" w:name="_Hlt248216288"/>
      <w:bookmarkEnd w:id="2419"/>
      <w:r>
        <w:rPr>
          <w:rStyle w:val="Hyperlink"/>
          <w:sz w:val="22"/>
        </w:rPr>
        <w:t>l</w:t>
      </w:r>
      <w:bookmarkEnd w:id="2420"/>
      <w:r>
        <w:rPr>
          <w:rStyle w:val="Hyperlink"/>
          <w:sz w:val="22"/>
        </w:rPr>
        <w:t>stän</w:t>
      </w:r>
      <w:bookmarkStart w:id="2421" w:name="_Hlt150731291"/>
      <w:bookmarkStart w:id="2422" w:name="_Hlt150731285"/>
      <w:bookmarkEnd w:id="2421"/>
      <w:r>
        <w:rPr>
          <w:rStyle w:val="Hyperlink"/>
          <w:sz w:val="22"/>
        </w:rPr>
        <w:t>d</w:t>
      </w:r>
      <w:bookmarkEnd w:id="2422"/>
      <w:r>
        <w:rPr>
          <w:rStyle w:val="Hyperlink"/>
          <w:sz w:val="22"/>
        </w:rPr>
        <w:t>ige Lösung</w:t>
      </w:r>
    </w:p>
    <w:p w14:paraId="68028013" w14:textId="77777777" w:rsidR="00F24BB8" w:rsidRDefault="00361919" w:rsidP="00361919">
      <w:pPr>
        <w:rPr>
          <w:snapToGrid w:val="0"/>
        </w:rPr>
      </w:pPr>
      <w:r>
        <w:rPr>
          <w:snapToGrid w:val="0"/>
        </w:rPr>
        <w:fldChar w:fldCharType="end"/>
      </w:r>
      <w:bookmarkStart w:id="2423" w:name="_Hlt120940602"/>
      <w:bookmarkStart w:id="2424" w:name="m579"/>
      <w:bookmarkEnd w:id="2423"/>
    </w:p>
    <w:p w14:paraId="42F83EBB" w14:textId="77777777" w:rsidR="00361919" w:rsidRPr="00F24BB8" w:rsidRDefault="00361919" w:rsidP="00361919">
      <w:pPr>
        <w:rPr>
          <w:rStyle w:val="Nummer"/>
        </w:rPr>
      </w:pPr>
      <w:r w:rsidRPr="00F24BB8">
        <w:rPr>
          <w:rStyle w:val="Nummer"/>
        </w:rPr>
        <w:t>579</w:t>
      </w:r>
      <w:bookmarkEnd w:id="2424"/>
      <w:r w:rsidRPr="00F24BB8">
        <w:rPr>
          <w:rStyle w:val="Nummer"/>
        </w:rPr>
        <w:t>.</w:t>
      </w:r>
    </w:p>
    <w:p w14:paraId="488B6001" w14:textId="77777777" w:rsidR="00361919" w:rsidRDefault="00361919" w:rsidP="00361919">
      <w:pPr>
        <w:rPr>
          <w:snapToGrid w:val="0"/>
        </w:rPr>
      </w:pPr>
      <w:bookmarkStart w:id="2425" w:name="_Hlt120944549"/>
      <w:r>
        <w:rPr>
          <w:snapToGrid w:val="0"/>
        </w:rPr>
        <w:t xml:space="preserve">Die Federkombination dehnt sich um 6 cm aus.  </w:t>
      </w:r>
      <w:bookmarkEnd w:id="2425"/>
    </w:p>
    <w:p w14:paraId="25EED890" w14:textId="77777777" w:rsidR="00361919" w:rsidRDefault="00361919" w:rsidP="00361919">
      <w:pPr>
        <w:rPr>
          <w:snapToGrid w:val="0"/>
        </w:rPr>
      </w:pPr>
    </w:p>
    <w:p w14:paraId="56F6C9C1" w14:textId="77777777" w:rsidR="00361919" w:rsidRDefault="00B42104" w:rsidP="00361919">
      <w:pPr>
        <w:rPr>
          <w:snapToGrid w:val="0"/>
        </w:rPr>
      </w:pPr>
      <w:hyperlink r:id="rId578" w:anchor="m579" w:history="1">
        <w:r w:rsidR="00361919">
          <w:rPr>
            <w:rStyle w:val="Hyperlink"/>
            <w:sz w:val="22"/>
          </w:rPr>
          <w:t>voll</w:t>
        </w:r>
        <w:bookmarkStart w:id="2426" w:name="_Hlt120503553"/>
        <w:bookmarkEnd w:id="2426"/>
        <w:r w:rsidR="00361919">
          <w:rPr>
            <w:rStyle w:val="Hyperlink"/>
            <w:sz w:val="22"/>
          </w:rPr>
          <w:t>s</w:t>
        </w:r>
        <w:bookmarkStart w:id="2427" w:name="_Hlt120940618"/>
        <w:r w:rsidR="00361919">
          <w:rPr>
            <w:rStyle w:val="Hyperlink"/>
            <w:sz w:val="22"/>
          </w:rPr>
          <w:t>t</w:t>
        </w:r>
        <w:bookmarkStart w:id="2428" w:name="_Hlt120433915"/>
        <w:bookmarkEnd w:id="2427"/>
        <w:r w:rsidR="00361919">
          <w:rPr>
            <w:rStyle w:val="Hyperlink"/>
            <w:sz w:val="22"/>
          </w:rPr>
          <w:t>ä</w:t>
        </w:r>
        <w:bookmarkEnd w:id="2428"/>
        <w:r w:rsidR="00361919">
          <w:rPr>
            <w:rStyle w:val="Hyperlink"/>
            <w:sz w:val="22"/>
          </w:rPr>
          <w:t>n</w:t>
        </w:r>
        <w:bookmarkStart w:id="2429" w:name="_Hlt120426169"/>
        <w:bookmarkStart w:id="2430" w:name="_Hlt120425868"/>
        <w:bookmarkEnd w:id="2429"/>
        <w:r w:rsidR="00361919">
          <w:rPr>
            <w:rStyle w:val="Hyperlink"/>
            <w:sz w:val="22"/>
          </w:rPr>
          <w:t>d</w:t>
        </w:r>
        <w:bookmarkEnd w:id="2430"/>
        <w:r w:rsidR="00361919">
          <w:rPr>
            <w:rStyle w:val="Hyperlink"/>
            <w:sz w:val="22"/>
          </w:rPr>
          <w:t>ig</w:t>
        </w:r>
        <w:bookmarkStart w:id="2431" w:name="_Hlt150729462"/>
        <w:r w:rsidR="00361919">
          <w:rPr>
            <w:rStyle w:val="Hyperlink"/>
            <w:sz w:val="22"/>
          </w:rPr>
          <w:t>e</w:t>
        </w:r>
        <w:bookmarkEnd w:id="2431"/>
        <w:r w:rsidR="00361919">
          <w:rPr>
            <w:rStyle w:val="Hyperlink"/>
            <w:sz w:val="22"/>
          </w:rPr>
          <w:t xml:space="preserve"> Lösung</w:t>
        </w:r>
      </w:hyperlink>
    </w:p>
    <w:p w14:paraId="54A6C8DA" w14:textId="77777777" w:rsidR="00356F6B" w:rsidRDefault="00356F6B" w:rsidP="00361919">
      <w:pPr>
        <w:rPr>
          <w:snapToGrid w:val="0"/>
        </w:rPr>
      </w:pPr>
    </w:p>
    <w:p w14:paraId="1D7447F0" w14:textId="77777777" w:rsidR="00361919" w:rsidRPr="00F24BB8" w:rsidRDefault="00361919" w:rsidP="00361919">
      <w:pPr>
        <w:rPr>
          <w:rStyle w:val="Nummer"/>
        </w:rPr>
      </w:pPr>
      <w:bookmarkStart w:id="2432" w:name="_Hlt121637594"/>
      <w:bookmarkStart w:id="2433" w:name="m580"/>
      <w:bookmarkEnd w:id="2432"/>
      <w:r w:rsidRPr="00F24BB8">
        <w:rPr>
          <w:rStyle w:val="Nummer"/>
        </w:rPr>
        <w:t>580.</w:t>
      </w:r>
      <w:bookmarkEnd w:id="2433"/>
    </w:p>
    <w:p w14:paraId="10F87584" w14:textId="77777777" w:rsidR="00361919" w:rsidRDefault="00361919" w:rsidP="00361919">
      <w:pPr>
        <w:rPr>
          <w:snapToGrid w:val="0"/>
        </w:rPr>
      </w:pPr>
      <w:r>
        <w:rPr>
          <w:snapToGrid w:val="0"/>
        </w:rPr>
        <w:t>c) ist richtig</w:t>
      </w:r>
    </w:p>
    <w:p w14:paraId="26C10CB1" w14:textId="77777777" w:rsidR="00361919" w:rsidRDefault="00361919" w:rsidP="00361919">
      <w:pPr>
        <w:rPr>
          <w:snapToGrid w:val="0"/>
        </w:rPr>
      </w:pPr>
      <w:r>
        <w:rPr>
          <w:snapToGrid w:val="0"/>
        </w:rPr>
        <w:t xml:space="preserve">Die ausströmenden Gase verleihen der Rakete einen Kraftstoß. Da sie selbst einen Impuls in der einen Richtung besitzen, bekommt die Rakete einen Impuls in der anderen Richtung. Beide Impulse sind vom Betrag her gleich, da nach dem Impulserhaltungssatz der Impuls des gesamten Systems </w:t>
      </w:r>
      <w:proofErr w:type="gramStart"/>
      <w:r>
        <w:rPr>
          <w:snapToGrid w:val="0"/>
        </w:rPr>
        <w:t>gleich bleibt</w:t>
      </w:r>
      <w:proofErr w:type="gramEnd"/>
      <w:r>
        <w:rPr>
          <w:snapToGrid w:val="0"/>
        </w:rPr>
        <w:t>. Da der Impuls vor dem Start Null ist und keine äußeren Kräfte wirken, bleibt der Impuls des gesamten Systems während des Starts auch Null.</w:t>
      </w:r>
    </w:p>
    <w:p w14:paraId="57109D91" w14:textId="77777777" w:rsidR="00361919" w:rsidRDefault="00361919" w:rsidP="00361919">
      <w:pPr>
        <w:rPr>
          <w:snapToGrid w:val="0"/>
        </w:rPr>
      </w:pPr>
      <w:r>
        <w:rPr>
          <w:snapToGrid w:val="0"/>
        </w:rPr>
        <w:t xml:space="preserve">Die ausströmenden Gase haben während des Starts immer den gleichen Impuls, da die </w:t>
      </w:r>
      <w:proofErr w:type="spellStart"/>
      <w:r>
        <w:rPr>
          <w:snapToGrid w:val="0"/>
        </w:rPr>
        <w:t>Ausströmgeschwindigkeit</w:t>
      </w:r>
      <w:proofErr w:type="spellEnd"/>
      <w:r>
        <w:rPr>
          <w:snapToGrid w:val="0"/>
        </w:rPr>
        <w:t xml:space="preserve"> und die pro Zeit austretenden Massen </w:t>
      </w:r>
      <w:proofErr w:type="gramStart"/>
      <w:r>
        <w:rPr>
          <w:snapToGrid w:val="0"/>
        </w:rPr>
        <w:t>gleich bleiben</w:t>
      </w:r>
      <w:proofErr w:type="gramEnd"/>
      <w:r>
        <w:rPr>
          <w:snapToGrid w:val="0"/>
        </w:rPr>
        <w:t>. Die Rakete verliert jedoch an Masse. Um dem Impulserhaltungssatz zu erfüllen, muss die Geschwindigkeitsänderung immer größer werden, die Beschleunigung also wachsen.</w:t>
      </w:r>
    </w:p>
    <w:p w14:paraId="3379B784" w14:textId="77777777" w:rsidR="00361919" w:rsidRDefault="00361919" w:rsidP="00361919">
      <w:pPr>
        <w:rPr>
          <w:snapToGrid w:val="0"/>
        </w:rPr>
      </w:pPr>
      <w:r>
        <w:rPr>
          <w:snapToGrid w:val="0"/>
        </w:rPr>
        <w:t xml:space="preserve">Zur weiteren Vergrößerung der Beschleunigung werden die leeren Treibstofftanks abgeworfen. </w:t>
      </w:r>
    </w:p>
    <w:p w14:paraId="5F8215BF" w14:textId="77777777" w:rsidR="00356F6B" w:rsidRDefault="00356F6B" w:rsidP="00361919">
      <w:pPr>
        <w:rPr>
          <w:snapToGrid w:val="0"/>
        </w:rPr>
      </w:pPr>
    </w:p>
    <w:p w14:paraId="1C893594" w14:textId="77777777" w:rsidR="00361919" w:rsidRDefault="00361919" w:rsidP="00361919">
      <w:pPr>
        <w:rPr>
          <w:snapToGrid w:val="0"/>
        </w:rPr>
      </w:pPr>
      <w:bookmarkStart w:id="2434" w:name="m581"/>
      <w:r w:rsidRPr="00F24BB8">
        <w:rPr>
          <w:rStyle w:val="Nummer"/>
        </w:rPr>
        <w:t>581.</w:t>
      </w:r>
      <w:bookmarkEnd w:id="2434"/>
      <w:r>
        <w:rPr>
          <w:snapToGrid w:val="0"/>
        </w:rPr>
        <w:t xml:space="preserve"> Ergebnis: </w:t>
      </w:r>
      <w:r>
        <w:rPr>
          <w:snapToGrid w:val="0"/>
          <w:position w:val="-22"/>
        </w:rPr>
        <w:object w:dxaOrig="820" w:dyaOrig="560" w14:anchorId="6C3E4004">
          <v:shape id="_x0000_i1205" type="#_x0000_t75" style="width:41.45pt;height:27.8pt" o:ole="" fillcolor="window">
            <v:imagedata r:id="rId579" o:title=""/>
          </v:shape>
          <o:OLEObject Type="Embed" ProgID="Equation.DSMT4" ShapeID="_x0000_i1205" DrawAspect="Content" ObjectID="_1731936195" r:id="rId580"/>
        </w:object>
      </w:r>
    </w:p>
    <w:p w14:paraId="56D9258A" w14:textId="77777777" w:rsidR="00361919" w:rsidRDefault="00B42104" w:rsidP="00361919">
      <w:pPr>
        <w:rPr>
          <w:snapToGrid w:val="0"/>
        </w:rPr>
      </w:pPr>
      <w:hyperlink r:id="rId581" w:anchor="m581" w:history="1">
        <w:r w:rsidR="00361919">
          <w:rPr>
            <w:rStyle w:val="Hyperlink"/>
            <w:sz w:val="22"/>
          </w:rPr>
          <w:t>vol</w:t>
        </w:r>
        <w:bookmarkStart w:id="2435" w:name="_Hlt248207024"/>
        <w:bookmarkStart w:id="2436" w:name="_Hlt248206798"/>
        <w:bookmarkEnd w:id="2435"/>
        <w:r w:rsidR="00361919">
          <w:rPr>
            <w:rStyle w:val="Hyperlink"/>
            <w:sz w:val="22"/>
          </w:rPr>
          <w:t>l</w:t>
        </w:r>
        <w:bookmarkEnd w:id="2436"/>
        <w:r w:rsidR="00361919">
          <w:rPr>
            <w:rStyle w:val="Hyperlink"/>
            <w:sz w:val="22"/>
          </w:rPr>
          <w:t>st</w:t>
        </w:r>
        <w:bookmarkStart w:id="2437" w:name="_Hlt121649783"/>
        <w:bookmarkStart w:id="2438" w:name="_Hlt121649752"/>
        <w:bookmarkEnd w:id="2437"/>
        <w:r w:rsidR="00361919">
          <w:rPr>
            <w:rStyle w:val="Hyperlink"/>
            <w:sz w:val="22"/>
          </w:rPr>
          <w:t>ä</w:t>
        </w:r>
        <w:bookmarkEnd w:id="2438"/>
        <w:r w:rsidR="00361919">
          <w:rPr>
            <w:rStyle w:val="Hyperlink"/>
            <w:sz w:val="22"/>
          </w:rPr>
          <w:t>ndi</w:t>
        </w:r>
        <w:bookmarkStart w:id="2439" w:name="_Hlt122665617"/>
        <w:bookmarkStart w:id="2440" w:name="_Hlt122665497"/>
        <w:bookmarkEnd w:id="2439"/>
        <w:r w:rsidR="00361919">
          <w:rPr>
            <w:rStyle w:val="Hyperlink"/>
            <w:sz w:val="22"/>
          </w:rPr>
          <w:t>g</w:t>
        </w:r>
        <w:bookmarkStart w:id="2441" w:name="_Hlt248206274"/>
        <w:bookmarkStart w:id="2442" w:name="_Hlt122665667"/>
        <w:bookmarkEnd w:id="2440"/>
        <w:bookmarkEnd w:id="2441"/>
        <w:r w:rsidR="00361919">
          <w:rPr>
            <w:rStyle w:val="Hyperlink"/>
            <w:sz w:val="22"/>
          </w:rPr>
          <w:t>e</w:t>
        </w:r>
        <w:bookmarkEnd w:id="2442"/>
        <w:r w:rsidR="00361919">
          <w:rPr>
            <w:rStyle w:val="Hyperlink"/>
            <w:sz w:val="22"/>
          </w:rPr>
          <w:t xml:space="preserve"> </w:t>
        </w:r>
        <w:bookmarkStart w:id="2443" w:name="_Hlt121649849"/>
        <w:bookmarkStart w:id="2444" w:name="_Hlt121649839"/>
        <w:bookmarkEnd w:id="2443"/>
        <w:r w:rsidR="00361919">
          <w:rPr>
            <w:rStyle w:val="Hyperlink"/>
            <w:sz w:val="22"/>
          </w:rPr>
          <w:t>L</w:t>
        </w:r>
        <w:bookmarkEnd w:id="2444"/>
        <w:r w:rsidR="00361919">
          <w:rPr>
            <w:rStyle w:val="Hyperlink"/>
            <w:sz w:val="22"/>
          </w:rPr>
          <w:t>ösung</w:t>
        </w:r>
      </w:hyperlink>
      <w:bookmarkStart w:id="2445" w:name="_Hlt121649677"/>
      <w:bookmarkEnd w:id="2445"/>
    </w:p>
    <w:p w14:paraId="6381F081" w14:textId="77777777" w:rsidR="00356F6B" w:rsidRDefault="00356F6B" w:rsidP="00361919">
      <w:pPr>
        <w:rPr>
          <w:snapToGrid w:val="0"/>
        </w:rPr>
      </w:pPr>
    </w:p>
    <w:p w14:paraId="0AF468BF" w14:textId="77777777" w:rsidR="00361919" w:rsidRDefault="00361919" w:rsidP="00361919">
      <w:bookmarkStart w:id="2446" w:name="_Hlt121664887"/>
      <w:bookmarkStart w:id="2447" w:name="m582"/>
      <w:bookmarkEnd w:id="2446"/>
      <w:r w:rsidRPr="00F24BB8">
        <w:rPr>
          <w:rStyle w:val="Nummer"/>
        </w:rPr>
        <w:t>582</w:t>
      </w:r>
      <w:bookmarkStart w:id="2448" w:name="_Hlt122665373"/>
      <w:bookmarkEnd w:id="2448"/>
      <w:r w:rsidRPr="00F24BB8">
        <w:rPr>
          <w:rStyle w:val="Nummer"/>
        </w:rPr>
        <w:t>.</w:t>
      </w:r>
      <w:bookmarkEnd w:id="2447"/>
      <w:r>
        <w:t xml:space="preserve"> a) ist richtig.</w:t>
      </w:r>
    </w:p>
    <w:p w14:paraId="5D631FBB" w14:textId="77777777" w:rsidR="00361919" w:rsidRDefault="00361919" w:rsidP="00361919">
      <w:r>
        <w:t xml:space="preserve">Beim Ausströmen der Verbrennungsgase geben diese der Rakete durch den Rückstoß einen Impuls. Das heißt, egal wie schnell die Rakete ist, die Gase müssen ausgestoßen werden und dadurch spürt die Rakete eine Kraft in die </w:t>
      </w:r>
      <w:proofErr w:type="gramStart"/>
      <w:r>
        <w:t>entgegen</w:t>
      </w:r>
      <w:r w:rsidR="00DF6081">
        <w:t xml:space="preserve"> </w:t>
      </w:r>
      <w:r>
        <w:t>gesetzte Richtung</w:t>
      </w:r>
      <w:proofErr w:type="gramEnd"/>
      <w:r>
        <w:t>. Jede Kraft hat aber eine Beschleunigung zur Folge, so dass die Rakete dadurch schneller wird.</w:t>
      </w:r>
    </w:p>
    <w:p w14:paraId="3EC5398D" w14:textId="77777777" w:rsidR="00361919" w:rsidRDefault="00361919" w:rsidP="00361919"/>
    <w:p w14:paraId="2F3DB04A" w14:textId="77777777" w:rsidR="00361919" w:rsidRDefault="00361919" w:rsidP="00361919">
      <w:pPr>
        <w:rPr>
          <w:color w:val="000000"/>
        </w:rPr>
      </w:pPr>
      <w:bookmarkStart w:id="2449" w:name="m583"/>
      <w:r w:rsidRPr="00F24BB8">
        <w:rPr>
          <w:rStyle w:val="Nummer"/>
        </w:rPr>
        <w:t>583</w:t>
      </w:r>
      <w:bookmarkEnd w:id="2449"/>
      <w:r w:rsidRPr="00F24BB8">
        <w:rPr>
          <w:rStyle w:val="Nummer"/>
        </w:rPr>
        <w:t>.</w:t>
      </w:r>
      <w:r>
        <w:t xml:space="preserve"> </w:t>
      </w:r>
      <w:r>
        <w:rPr>
          <w:color w:val="000000"/>
        </w:rPr>
        <w:t xml:space="preserve">Am Ende des Rennens ist jeder Rennfahrer um 200 </w:t>
      </w:r>
      <w:proofErr w:type="spellStart"/>
      <w:r>
        <w:rPr>
          <w:color w:val="000000"/>
        </w:rPr>
        <w:t>ps</w:t>
      </w:r>
      <w:proofErr w:type="spellEnd"/>
      <w:r>
        <w:rPr>
          <w:color w:val="000000"/>
        </w:rPr>
        <w:t xml:space="preserve"> weniger gealtert.</w:t>
      </w:r>
    </w:p>
    <w:p w14:paraId="6CA0C718" w14:textId="77777777" w:rsidR="00361919" w:rsidRDefault="00361919" w:rsidP="00361919">
      <w:r>
        <w:rPr>
          <w:color w:val="000000"/>
        </w:rPr>
        <w:t xml:space="preserve">(Dabei sind </w:t>
      </w:r>
      <w:proofErr w:type="spellStart"/>
      <w:r>
        <w:rPr>
          <w:color w:val="000000"/>
        </w:rPr>
        <w:t>Alterungen</w:t>
      </w:r>
      <w:proofErr w:type="spellEnd"/>
      <w:r>
        <w:rPr>
          <w:color w:val="000000"/>
        </w:rPr>
        <w:t xml:space="preserve"> durch Stress nicht berücksichtigt!)</w:t>
      </w:r>
    </w:p>
    <w:p w14:paraId="6F02D71B" w14:textId="77777777" w:rsidR="00361919" w:rsidRDefault="00361919" w:rsidP="00361919">
      <w:pPr>
        <w:rPr>
          <w:rStyle w:val="Hyperlink"/>
          <w:sz w:val="22"/>
        </w:rPr>
      </w:pPr>
      <w:r>
        <w:fldChar w:fldCharType="begin"/>
      </w:r>
      <w:r w:rsidR="00B57015">
        <w:instrText>HYPERLINK "vlsgmech2</w:instrText>
      </w:r>
      <w:r w:rsidR="008D3EAE">
        <w:instrText>.docx</w:instrText>
      </w:r>
      <w:r w:rsidR="00B57015">
        <w:instrText>" \l "m583"</w:instrText>
      </w:r>
      <w:r>
        <w:fldChar w:fldCharType="separate"/>
      </w:r>
      <w:r>
        <w:rPr>
          <w:rStyle w:val="Hyperlink"/>
          <w:sz w:val="22"/>
        </w:rPr>
        <w:t>voll</w:t>
      </w:r>
      <w:bookmarkStart w:id="2450" w:name="_Hlt122665698"/>
      <w:bookmarkStart w:id="2451" w:name="_Hlt122665694"/>
      <w:bookmarkEnd w:id="2450"/>
      <w:r>
        <w:rPr>
          <w:rStyle w:val="Hyperlink"/>
          <w:sz w:val="22"/>
        </w:rPr>
        <w:t>s</w:t>
      </w:r>
      <w:bookmarkEnd w:id="2451"/>
      <w:r>
        <w:rPr>
          <w:rStyle w:val="Hyperlink"/>
          <w:sz w:val="22"/>
        </w:rPr>
        <w:t>tä</w:t>
      </w:r>
      <w:bookmarkStart w:id="2452" w:name="_Hlt122675500"/>
      <w:bookmarkStart w:id="2453" w:name="_Hlt122665703"/>
      <w:bookmarkEnd w:id="2452"/>
      <w:r>
        <w:rPr>
          <w:rStyle w:val="Hyperlink"/>
          <w:sz w:val="22"/>
        </w:rPr>
        <w:t>n</w:t>
      </w:r>
      <w:bookmarkStart w:id="2454" w:name="_Hlt122677084"/>
      <w:bookmarkStart w:id="2455" w:name="_Hlt122676912"/>
      <w:bookmarkEnd w:id="2453"/>
      <w:bookmarkEnd w:id="2454"/>
      <w:r>
        <w:rPr>
          <w:rStyle w:val="Hyperlink"/>
          <w:sz w:val="22"/>
        </w:rPr>
        <w:t>d</w:t>
      </w:r>
      <w:bookmarkEnd w:id="2455"/>
      <w:r>
        <w:rPr>
          <w:rStyle w:val="Hyperlink"/>
          <w:sz w:val="22"/>
        </w:rPr>
        <w:t>ig</w:t>
      </w:r>
      <w:bookmarkStart w:id="2456" w:name="_Hlt123711548"/>
      <w:bookmarkEnd w:id="2456"/>
      <w:r>
        <w:rPr>
          <w:rStyle w:val="Hyperlink"/>
          <w:sz w:val="22"/>
        </w:rPr>
        <w:t>e Lösung</w:t>
      </w:r>
    </w:p>
    <w:p w14:paraId="5B031C85" w14:textId="77777777" w:rsidR="00F24BB8" w:rsidRDefault="00361919" w:rsidP="00361919">
      <w:r>
        <w:fldChar w:fldCharType="end"/>
      </w:r>
    </w:p>
    <w:p w14:paraId="216A01F2" w14:textId="77777777" w:rsidR="00356F6B" w:rsidRDefault="00356F6B" w:rsidP="00361919"/>
    <w:p w14:paraId="7AD95C67" w14:textId="77777777" w:rsidR="00361919" w:rsidRDefault="00361919" w:rsidP="00361919">
      <w:bookmarkStart w:id="2457" w:name="m584"/>
      <w:r w:rsidRPr="00F24BB8">
        <w:rPr>
          <w:rStyle w:val="Nummer"/>
        </w:rPr>
        <w:t>584.</w:t>
      </w:r>
      <w:bookmarkEnd w:id="2457"/>
      <w:r>
        <w:t xml:space="preserve"> Das Trägheitsmoment wird um 34,4% kleiner.</w:t>
      </w:r>
    </w:p>
    <w:p w14:paraId="7FBAE429" w14:textId="77777777" w:rsidR="00361919" w:rsidRDefault="00B42104" w:rsidP="00361919">
      <w:hyperlink r:id="rId582" w:anchor="m584" w:history="1">
        <w:r w:rsidR="00361919">
          <w:rPr>
            <w:rStyle w:val="Hyperlink"/>
            <w:sz w:val="22"/>
          </w:rPr>
          <w:t>vollst</w:t>
        </w:r>
        <w:bookmarkStart w:id="2458" w:name="_Hlt124074569"/>
        <w:bookmarkStart w:id="2459" w:name="_Hlt124073683"/>
        <w:bookmarkEnd w:id="2458"/>
        <w:r w:rsidR="00361919">
          <w:rPr>
            <w:rStyle w:val="Hyperlink"/>
            <w:sz w:val="22"/>
          </w:rPr>
          <w:t>ä</w:t>
        </w:r>
        <w:bookmarkStart w:id="2460" w:name="_Hlt125201425"/>
        <w:bookmarkEnd w:id="2459"/>
        <w:r w:rsidR="00361919">
          <w:rPr>
            <w:rStyle w:val="Hyperlink"/>
            <w:sz w:val="22"/>
          </w:rPr>
          <w:t>n</w:t>
        </w:r>
        <w:bookmarkEnd w:id="2460"/>
        <w:r w:rsidR="00361919">
          <w:rPr>
            <w:rStyle w:val="Hyperlink"/>
            <w:sz w:val="22"/>
          </w:rPr>
          <w:t xml:space="preserve">dige </w:t>
        </w:r>
        <w:bookmarkStart w:id="2461" w:name="_Hlt248217273"/>
        <w:bookmarkStart w:id="2462" w:name="_Hlt248217260"/>
        <w:bookmarkEnd w:id="2461"/>
        <w:r w:rsidR="00361919">
          <w:rPr>
            <w:rStyle w:val="Hyperlink"/>
            <w:sz w:val="22"/>
          </w:rPr>
          <w:t>L</w:t>
        </w:r>
        <w:bookmarkEnd w:id="2462"/>
        <w:r w:rsidR="00361919">
          <w:rPr>
            <w:rStyle w:val="Hyperlink"/>
            <w:sz w:val="22"/>
          </w:rPr>
          <w:t>ösung</w:t>
        </w:r>
      </w:hyperlink>
      <w:bookmarkStart w:id="2463" w:name="_Hlt124073677"/>
      <w:bookmarkEnd w:id="2463"/>
    </w:p>
    <w:p w14:paraId="3FCFE5C4" w14:textId="77777777" w:rsidR="00361919" w:rsidRDefault="00361919" w:rsidP="00361919"/>
    <w:p w14:paraId="25AE6732" w14:textId="77777777" w:rsidR="00361919" w:rsidRDefault="00361919" w:rsidP="00361919"/>
    <w:p w14:paraId="2EB9BE95" w14:textId="77777777" w:rsidR="00361919" w:rsidRPr="00F24BB8" w:rsidRDefault="00361919" w:rsidP="00361919">
      <w:pPr>
        <w:suppressAutoHyphens/>
        <w:rPr>
          <w:rStyle w:val="Nummer"/>
        </w:rPr>
      </w:pPr>
      <w:bookmarkStart w:id="2464" w:name="_Hlt124072512"/>
      <w:bookmarkStart w:id="2465" w:name="m585"/>
      <w:bookmarkEnd w:id="2464"/>
      <w:r w:rsidRPr="00F24BB8">
        <w:rPr>
          <w:rStyle w:val="Nummer"/>
        </w:rPr>
        <w:t xml:space="preserve">585. </w:t>
      </w:r>
      <w:bookmarkStart w:id="2466" w:name="_Hlt124132813"/>
      <w:bookmarkEnd w:id="2465"/>
    </w:p>
    <w:tbl>
      <w:tblPr>
        <w:tblW w:w="0" w:type="auto"/>
        <w:tblLayout w:type="fixed"/>
        <w:tblCellMar>
          <w:left w:w="70" w:type="dxa"/>
          <w:right w:w="70" w:type="dxa"/>
        </w:tblCellMar>
        <w:tblLook w:val="0000" w:firstRow="0" w:lastRow="0" w:firstColumn="0" w:lastColumn="0" w:noHBand="0" w:noVBand="0"/>
      </w:tblPr>
      <w:tblGrid>
        <w:gridCol w:w="4886"/>
        <w:gridCol w:w="4886"/>
      </w:tblGrid>
      <w:tr w:rsidR="00361919" w14:paraId="4BA4CAAF" w14:textId="77777777">
        <w:tc>
          <w:tcPr>
            <w:tcW w:w="4886" w:type="dxa"/>
          </w:tcPr>
          <w:p w14:paraId="26D136AB" w14:textId="77777777" w:rsidR="00361919" w:rsidRDefault="00361919" w:rsidP="00361919">
            <w:pPr>
              <w:suppressAutoHyphens/>
            </w:pPr>
            <w:r>
              <w:t>c) Die Metallrolle (Hohlzylinder) kommt höher.</w:t>
            </w:r>
          </w:p>
          <w:p w14:paraId="432AFE1C" w14:textId="77777777" w:rsidR="00361919" w:rsidRDefault="00361919" w:rsidP="00361919">
            <w:pPr>
              <w:suppressAutoHyphens/>
            </w:pPr>
            <w:r>
              <w:t>Die Rollen haben am Fuß der geneigten Ebene kinetische Energie und Rotationsenergie. Die Summe aus beiden wird beim hoch rollen in potentielle Energie umgewandelt. Der Körper mit der größeren Gesamtenergie kommt am höchsten.</w:t>
            </w:r>
          </w:p>
          <w:p w14:paraId="636356A8" w14:textId="77777777" w:rsidR="00361919" w:rsidRDefault="00361919" w:rsidP="00361919">
            <w:pPr>
              <w:suppressAutoHyphens/>
            </w:pPr>
            <w:r>
              <w:t xml:space="preserve">Die kinetische Energie m/s * v² ist bei beiden gleich. Aber die Rotationsenergien unterscheiden sich. </w:t>
            </w:r>
          </w:p>
          <w:p w14:paraId="750046BE" w14:textId="77777777" w:rsidR="00361919" w:rsidRDefault="00361919" w:rsidP="00361919">
            <w:pPr>
              <w:suppressAutoHyphens/>
            </w:pPr>
            <w:r>
              <w:t>Die Rotationsenergie ist proportional zum Quadrat der Winkelgeschwindigkeit und proportional zum Trägheitsmoment.  Die Winkelgeschwindigkeit ist bei beiden Körpern gleich groß, also in der Betrachtung zu vernachlässigen.</w:t>
            </w:r>
          </w:p>
          <w:p w14:paraId="26A6CD74" w14:textId="7B1077F7" w:rsidR="00361919" w:rsidRDefault="00361919" w:rsidP="00361919">
            <w:pPr>
              <w:suppressAutoHyphens/>
            </w:pPr>
            <w:r>
              <w:t xml:space="preserve">Das Trägheitsmoment J entspricht der Masse bei der Translationsbewegung. Je größer es ist, </w:t>
            </w:r>
            <w:r w:rsidR="009F20D1">
              <w:t>umso</w:t>
            </w:r>
            <w:r>
              <w:t xml:space="preserve"> schwerer </w:t>
            </w:r>
            <w:proofErr w:type="gramStart"/>
            <w:r>
              <w:t>ist</w:t>
            </w:r>
            <w:proofErr w:type="gramEnd"/>
            <w:r>
              <w:t xml:space="preserve"> der Körper in Bewegung zu bringen, </w:t>
            </w:r>
            <w:r w:rsidR="009F20D1">
              <w:t>umso</w:t>
            </w:r>
            <w:r>
              <w:t xml:space="preserve"> schwerer ist er aber auch wieder zu bremsen (Trägheit).</w:t>
            </w:r>
          </w:p>
          <w:p w14:paraId="68249A4E" w14:textId="77777777" w:rsidR="00361919" w:rsidRDefault="00361919" w:rsidP="00361919">
            <w:pPr>
              <w:suppressAutoHyphens/>
            </w:pPr>
            <w:r>
              <w:t>Ein Hohlzylinder hat nun ein größeres Trägheitsmoment als ein Vollzylinder.</w:t>
            </w:r>
          </w:p>
          <w:p w14:paraId="5F4080E5" w14:textId="77777777" w:rsidR="00361919" w:rsidRDefault="00361919" w:rsidP="00361919">
            <w:pPr>
              <w:suppressAutoHyphens/>
            </w:pPr>
            <w:r>
              <w:t>(</w:t>
            </w:r>
            <w:proofErr w:type="spellStart"/>
            <w:r>
              <w:t>Jh</w:t>
            </w:r>
            <w:proofErr w:type="spellEnd"/>
            <w:r>
              <w:t xml:space="preserve"> = 0,5 * m * (ra²+ri²) und </w:t>
            </w:r>
            <w:proofErr w:type="spellStart"/>
            <w:r>
              <w:t>Jv</w:t>
            </w:r>
            <w:proofErr w:type="spellEnd"/>
            <w:r>
              <w:t xml:space="preserve"> = 0,5 * m * ra², </w:t>
            </w:r>
            <w:proofErr w:type="spellStart"/>
            <w:r>
              <w:t>ra</w:t>
            </w:r>
            <w:proofErr w:type="spellEnd"/>
            <w:r>
              <w:t xml:space="preserve"> Außendurchmesser, </w:t>
            </w:r>
            <w:proofErr w:type="spellStart"/>
            <w:r>
              <w:t>ri</w:t>
            </w:r>
            <w:proofErr w:type="spellEnd"/>
            <w:r>
              <w:t xml:space="preserve"> Innendurchmesser)</w:t>
            </w:r>
          </w:p>
          <w:p w14:paraId="489DB3DF" w14:textId="77777777" w:rsidR="00361919" w:rsidRDefault="00361919" w:rsidP="00361919">
            <w:pPr>
              <w:suppressAutoHyphens/>
            </w:pPr>
            <w:r>
              <w:t>Damit rollt der Hohlzylinder höher, da in ihm bei gleicher Geschwindigkeit mehr Energie steckt.  Um beide Zylinder auf die gleiche Geschwindigkeit zu bringen, ist beim Hohlzylinder auch mehr Energie erforderlich.</w:t>
            </w:r>
          </w:p>
          <w:p w14:paraId="650A5451" w14:textId="77777777" w:rsidR="00361919" w:rsidRDefault="00361919" w:rsidP="00361919">
            <w:pPr>
              <w:suppressAutoHyphens/>
            </w:pPr>
          </w:p>
        </w:tc>
        <w:tc>
          <w:tcPr>
            <w:tcW w:w="4886" w:type="dxa"/>
          </w:tcPr>
          <w:p w14:paraId="58518D41" w14:textId="77777777" w:rsidR="00361919" w:rsidRDefault="00B42104" w:rsidP="00361919">
            <w:pPr>
              <w:suppressAutoHyphens/>
            </w:pPr>
            <w:r>
              <w:pict w14:anchorId="2B2ABF48">
                <v:shape id="_x0000_i1206" type="#_x0000_t75" style="width:237.25pt;height:177.8pt" fillcolor="window">
                  <v:imagedata r:id="rId583" o:title="lsm585"/>
                </v:shape>
              </w:pict>
            </w:r>
          </w:p>
        </w:tc>
      </w:tr>
    </w:tbl>
    <w:p w14:paraId="0C006DC6" w14:textId="77777777" w:rsidR="00361919" w:rsidRDefault="00361919" w:rsidP="00361919">
      <w:pPr>
        <w:suppressAutoHyphens/>
      </w:pPr>
    </w:p>
    <w:p w14:paraId="07800260" w14:textId="77777777" w:rsidR="00361919" w:rsidRDefault="00361919" w:rsidP="00361919">
      <w:pPr>
        <w:suppressAutoHyphens/>
      </w:pPr>
    </w:p>
    <w:p w14:paraId="54E7CE40" w14:textId="77777777" w:rsidR="00361919" w:rsidRDefault="00361919" w:rsidP="00361919">
      <w:pPr>
        <w:suppressAutoHyphens/>
      </w:pPr>
      <w:r>
        <w:t>Lösung: c) Die Metallrolle (Hohlzylinder) kommt höher.</w:t>
      </w:r>
    </w:p>
    <w:p w14:paraId="5BE061FD" w14:textId="77777777" w:rsidR="00361919" w:rsidRDefault="00361919" w:rsidP="00361919">
      <w:pPr>
        <w:suppressAutoHyphens/>
      </w:pPr>
      <w:r>
        <w:t>Die Rollen haben am Fuß der geneigten Ebene kinetische Energie und Rotationsenergie. Die Summe aus beiden wird beim hoch rollen in potentielle Energie umgewandelt. Der Körper mit der größeren Gesamtenergie kommt am höchsten.</w:t>
      </w:r>
    </w:p>
    <w:p w14:paraId="4A1C0099" w14:textId="77777777" w:rsidR="00361919" w:rsidRDefault="00361919" w:rsidP="00361919">
      <w:pPr>
        <w:suppressAutoHyphens/>
      </w:pPr>
      <w:r>
        <w:t xml:space="preserve">Die kinetische Energie m/s * v² ist bei beiden gleich. Aber die Rotationsenergien unterscheiden sich. </w:t>
      </w:r>
    </w:p>
    <w:p w14:paraId="2F4FD7AF" w14:textId="77777777" w:rsidR="00361919" w:rsidRDefault="00361919" w:rsidP="00361919">
      <w:pPr>
        <w:suppressAutoHyphens/>
      </w:pPr>
      <w:r>
        <w:t>Die Rotationsenergie ist proportional zum Quadrat der Winkelgeschwindigkeit und proportional zum Trägheitsmoment.  Die Winkelgeschwindigkeit ist bei beiden Körpern gleich groß, also in der Betrachtung zu vernachlässigen.</w:t>
      </w:r>
    </w:p>
    <w:p w14:paraId="25120FD8" w14:textId="0C7E97FF" w:rsidR="00361919" w:rsidRDefault="00361919" w:rsidP="00361919">
      <w:pPr>
        <w:suppressAutoHyphens/>
      </w:pPr>
      <w:r>
        <w:t xml:space="preserve">Das Trägheitsmoment J entspricht der Masse bei der Translationsbewegung. Je größer es ist, </w:t>
      </w:r>
      <w:r w:rsidR="009F20D1">
        <w:t>umso</w:t>
      </w:r>
      <w:r>
        <w:t xml:space="preserve"> schwerer </w:t>
      </w:r>
      <w:proofErr w:type="gramStart"/>
      <w:r>
        <w:t>ist</w:t>
      </w:r>
      <w:proofErr w:type="gramEnd"/>
      <w:r>
        <w:t xml:space="preserve"> der Körper in Bewegung zu bringen, </w:t>
      </w:r>
      <w:r w:rsidR="009F20D1">
        <w:t>umso</w:t>
      </w:r>
      <w:r>
        <w:t xml:space="preserve"> schwerer ist er aber auch wieder zu bremsen (Trägheit).</w:t>
      </w:r>
    </w:p>
    <w:p w14:paraId="40F69EF2" w14:textId="77777777" w:rsidR="00361919" w:rsidRDefault="00361919" w:rsidP="00361919">
      <w:pPr>
        <w:suppressAutoHyphens/>
      </w:pPr>
      <w:r>
        <w:t>Ein Hohlzylinder hat nun ein größeres Trägheitsmoment als ein Vollzylinder.</w:t>
      </w:r>
    </w:p>
    <w:p w14:paraId="503C7CB6" w14:textId="77777777" w:rsidR="00361919" w:rsidRDefault="00361919" w:rsidP="00361919">
      <w:pPr>
        <w:suppressAutoHyphens/>
      </w:pPr>
      <w:r>
        <w:t>(</w:t>
      </w:r>
      <w:proofErr w:type="spellStart"/>
      <w:r>
        <w:t>Jh</w:t>
      </w:r>
      <w:proofErr w:type="spellEnd"/>
      <w:r>
        <w:t xml:space="preserve"> = 0,5 * m * (ra²+ri²) und </w:t>
      </w:r>
      <w:proofErr w:type="spellStart"/>
      <w:r>
        <w:t>Jv</w:t>
      </w:r>
      <w:proofErr w:type="spellEnd"/>
      <w:r>
        <w:t xml:space="preserve"> = 0,5 * m * ra², </w:t>
      </w:r>
      <w:proofErr w:type="spellStart"/>
      <w:r>
        <w:t>ra</w:t>
      </w:r>
      <w:proofErr w:type="spellEnd"/>
      <w:r>
        <w:t xml:space="preserve"> Außendurchmesser, </w:t>
      </w:r>
      <w:proofErr w:type="spellStart"/>
      <w:r>
        <w:t>ri</w:t>
      </w:r>
      <w:proofErr w:type="spellEnd"/>
      <w:r>
        <w:t xml:space="preserve"> Innendurchmesser)</w:t>
      </w:r>
    </w:p>
    <w:p w14:paraId="3B8920F1" w14:textId="77777777" w:rsidR="00361919" w:rsidRDefault="00361919" w:rsidP="00361919">
      <w:pPr>
        <w:suppressAutoHyphens/>
      </w:pPr>
      <w:r>
        <w:t>Damit rollt der Hohlzylinder höher, da in ihm bei gleicher Geschwindigkeit mehr Energie steckt.  Um beide Zylinder auf die gleiche Geschwindigkeit zu bringen, ist beim Hohlzylinder auch mehr Energie erforderlich.</w:t>
      </w:r>
      <w:bookmarkEnd w:id="2466"/>
    </w:p>
    <w:p w14:paraId="16C19AB1" w14:textId="77777777" w:rsidR="00361919" w:rsidRDefault="00361919" w:rsidP="00361919">
      <w:bookmarkStart w:id="2467" w:name="_Hlt122665403"/>
      <w:bookmarkEnd w:id="2467"/>
    </w:p>
    <w:p w14:paraId="1C582350" w14:textId="77777777" w:rsidR="00361919" w:rsidRDefault="00361919" w:rsidP="00361919">
      <w:bookmarkStart w:id="2468" w:name="m586"/>
      <w:r w:rsidRPr="00F24BB8">
        <w:rPr>
          <w:rStyle w:val="Nummer"/>
        </w:rPr>
        <w:lastRenderedPageBreak/>
        <w:t>586.</w:t>
      </w:r>
      <w:bookmarkEnd w:id="2468"/>
      <w:r>
        <w:t xml:space="preserve"> Das Trägheitsmoment wird um 46% größer.</w:t>
      </w:r>
    </w:p>
    <w:p w14:paraId="7C4F7193" w14:textId="77777777" w:rsidR="00361919" w:rsidRDefault="00B42104" w:rsidP="00361919">
      <w:hyperlink r:id="rId584" w:anchor="m586" w:history="1">
        <w:r w:rsidR="00361919">
          <w:rPr>
            <w:rStyle w:val="Hyperlink"/>
            <w:sz w:val="22"/>
          </w:rPr>
          <w:t>vollstä</w:t>
        </w:r>
        <w:bookmarkStart w:id="2469" w:name="_Hlt125201460"/>
        <w:r w:rsidR="00361919">
          <w:rPr>
            <w:rStyle w:val="Hyperlink"/>
            <w:sz w:val="22"/>
          </w:rPr>
          <w:t>n</w:t>
        </w:r>
        <w:bookmarkStart w:id="2470" w:name="_Hlt125942553"/>
        <w:bookmarkEnd w:id="2469"/>
        <w:r w:rsidR="00361919">
          <w:rPr>
            <w:rStyle w:val="Hyperlink"/>
            <w:sz w:val="22"/>
          </w:rPr>
          <w:t>d</w:t>
        </w:r>
        <w:bookmarkEnd w:id="2470"/>
        <w:r w:rsidR="00361919">
          <w:rPr>
            <w:rStyle w:val="Hyperlink"/>
            <w:sz w:val="22"/>
          </w:rPr>
          <w:t>i</w:t>
        </w:r>
        <w:bookmarkStart w:id="2471" w:name="_Hlt125942550"/>
        <w:bookmarkStart w:id="2472" w:name="_Hlt125942536"/>
        <w:bookmarkEnd w:id="2471"/>
        <w:r w:rsidR="00361919">
          <w:rPr>
            <w:rStyle w:val="Hyperlink"/>
            <w:sz w:val="22"/>
          </w:rPr>
          <w:t>g</w:t>
        </w:r>
        <w:bookmarkEnd w:id="2472"/>
        <w:r w:rsidR="00361919">
          <w:rPr>
            <w:rStyle w:val="Hyperlink"/>
            <w:sz w:val="22"/>
          </w:rPr>
          <w:t>e Lösung</w:t>
        </w:r>
      </w:hyperlink>
    </w:p>
    <w:p w14:paraId="0EC5197A" w14:textId="77777777" w:rsidR="00361919" w:rsidRDefault="00361919" w:rsidP="00361919"/>
    <w:p w14:paraId="3A6F2793" w14:textId="77777777" w:rsidR="00361919" w:rsidRPr="00F24BB8" w:rsidRDefault="00361919" w:rsidP="00361919">
      <w:pPr>
        <w:rPr>
          <w:rStyle w:val="Nummer"/>
        </w:rPr>
      </w:pPr>
      <w:bookmarkStart w:id="2473" w:name="m587"/>
      <w:r w:rsidRPr="00F24BB8">
        <w:rPr>
          <w:rStyle w:val="Nummer"/>
        </w:rPr>
        <w:t>587.</w:t>
      </w:r>
      <w:bookmarkEnd w:id="2473"/>
    </w:p>
    <w:p w14:paraId="554E0C77" w14:textId="77777777" w:rsidR="00361919" w:rsidRDefault="00361919" w:rsidP="00361919">
      <w:r>
        <w:t>Die Bewegung ist keine harmonische Schwingung.</w:t>
      </w:r>
    </w:p>
    <w:p w14:paraId="2E4117CF" w14:textId="77777777" w:rsidR="00361919" w:rsidRDefault="00361919" w:rsidP="00361919">
      <w:r>
        <w:t>Bei einer harmonischen Schwingung ist die rücktreibende Kraft proportional zur Auslenkung. Die Auslenkung ist der Abstand vom unteren Punkt der Bahn, die rücktreibende Kraft ist die Hangabtriebskraft. Die ist aber nur von der Neigung der Bahn und der Masse der Bahn abhängig. (eigentlich auch noch von der Fallbeschleunigung)</w:t>
      </w:r>
      <w:r>
        <w:br/>
        <w:t>Da sich bei dieser Bewegung weder die Masse noch die Neigung ändern, ist die rücktreibende Kraft konstant und die Bewegung ist keine harmonische Schwingung.</w:t>
      </w:r>
    </w:p>
    <w:p w14:paraId="123B2D3B" w14:textId="77777777" w:rsidR="00361919" w:rsidRDefault="00361919" w:rsidP="00361919">
      <w:bookmarkStart w:id="2474" w:name="_Hlt125285593"/>
      <w:bookmarkEnd w:id="2474"/>
    </w:p>
    <w:p w14:paraId="0342D96C" w14:textId="77777777" w:rsidR="00361919" w:rsidRPr="00F24BB8" w:rsidRDefault="00361919" w:rsidP="00361919">
      <w:pPr>
        <w:rPr>
          <w:rStyle w:val="Nummer"/>
        </w:rPr>
      </w:pPr>
      <w:bookmarkStart w:id="2475" w:name="_Hlt131828175"/>
      <w:bookmarkStart w:id="2476" w:name="m588"/>
      <w:bookmarkEnd w:id="2475"/>
      <w:r w:rsidRPr="00F24BB8">
        <w:rPr>
          <w:rStyle w:val="Nummer"/>
        </w:rPr>
        <w:t xml:space="preserve">588. </w:t>
      </w:r>
      <w:bookmarkEnd w:id="24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361919" w14:paraId="5E3E428A" w14:textId="77777777">
        <w:tc>
          <w:tcPr>
            <w:tcW w:w="4886" w:type="dxa"/>
          </w:tcPr>
          <w:p w14:paraId="369BC56C" w14:textId="77777777" w:rsidR="00361919" w:rsidRDefault="00361919" w:rsidP="00361919">
            <w:r>
              <w:t xml:space="preserve">Da der Reifen unregelmäßig geformt ist, kann das Volumen nicht einfach berechnet werden. </w:t>
            </w:r>
          </w:p>
          <w:p w14:paraId="10F19B21" w14:textId="77777777" w:rsidR="00361919" w:rsidRDefault="00361919" w:rsidP="00361919">
            <w:r>
              <w:t xml:space="preserve">Zur Bestimmung des Volumens nimmt man einen Messzylinder und füllt eine bestimmte Menge Wasser hinein, z.B. genau 60 ml. Dann wird der Reifen vollständig eingetaucht und das Wasser steigt im Messzylinder nach oben. </w:t>
            </w:r>
          </w:p>
          <w:p w14:paraId="1FD8F1C5" w14:textId="77777777" w:rsidR="00361919" w:rsidRDefault="00361919" w:rsidP="00361919">
            <w:r>
              <w:t xml:space="preserve">Nun liest man wieder ab. Jetzt sind im Messzylinder 68 ml. </w:t>
            </w:r>
          </w:p>
          <w:p w14:paraId="60BFCF8E" w14:textId="77777777" w:rsidR="00361919" w:rsidRDefault="00361919" w:rsidP="00361919">
            <w:r>
              <w:t>Die Differenz aus dem letzten und dem ersten Wert ist das Volumen des Reifens, also 8 ml.</w:t>
            </w:r>
          </w:p>
          <w:p w14:paraId="398A753F" w14:textId="77777777" w:rsidR="00361919" w:rsidRDefault="00361919" w:rsidP="00361919"/>
          <w:p w14:paraId="0FC0B2A1" w14:textId="77777777" w:rsidR="00361919" w:rsidRDefault="00361919" w:rsidP="00361919">
            <w:r>
              <w:t>Wenn das Schmuckstück vollständig aus Gold wäre, müsste es bei diesem Volumen eine bestimmte Masse haben. Der Wert, der angibt, wie viel das sein muss, ist die Dichte. Sie beträgt bei Gold 19,3 g/cm³. Also wiegt ein Kubikzentimeter (cm³) Gold immer 19,3 g. Sind es mehr oder weniger, ist das Gold mit einem anderen Metall verunreinigt.</w:t>
            </w:r>
            <w:r>
              <w:br/>
              <w:t xml:space="preserve">Da ein cm³ auch ein Milliliter (ml) ist, nimmt der Reifen ein Volumen von 8 cm³ ein und müsste </w:t>
            </w:r>
            <w:r>
              <w:br/>
              <w:t>19,3 mal 8 g, also 154,4g wiegen. Macht er das, dann ist er vollständig aus Gold. Ansonsten ist etwas anders drin, z.B. Silber.</w:t>
            </w:r>
          </w:p>
        </w:tc>
        <w:tc>
          <w:tcPr>
            <w:tcW w:w="4886" w:type="dxa"/>
          </w:tcPr>
          <w:p w14:paraId="6E917B90" w14:textId="77777777" w:rsidR="00361919" w:rsidRDefault="00B42104" w:rsidP="00361919">
            <w:r>
              <w:pict w14:anchorId="21F9014E">
                <v:shape id="_x0000_i1207" type="#_x0000_t75" style="width:236.75pt;height:228pt" fillcolor="window">
                  <v:imagedata r:id="rId585" o:title="lsm588"/>
                </v:shape>
              </w:pict>
            </w:r>
          </w:p>
        </w:tc>
      </w:tr>
    </w:tbl>
    <w:p w14:paraId="158B9275" w14:textId="77777777" w:rsidR="00361919" w:rsidRDefault="00361919" w:rsidP="00361919"/>
    <w:p w14:paraId="267E62AE" w14:textId="77777777" w:rsidR="00361919" w:rsidRPr="00F24BB8" w:rsidRDefault="00361919" w:rsidP="00361919">
      <w:pPr>
        <w:rPr>
          <w:rStyle w:val="Nummer"/>
        </w:rPr>
      </w:pPr>
      <w:bookmarkStart w:id="2477" w:name="_Hlt131822290"/>
      <w:bookmarkStart w:id="2478" w:name="_Hlt125941320"/>
      <w:bookmarkStart w:id="2479" w:name="m589"/>
      <w:bookmarkEnd w:id="2477"/>
      <w:r w:rsidRPr="00F24BB8">
        <w:rPr>
          <w:rStyle w:val="Nummer"/>
        </w:rPr>
        <w:t>589</w:t>
      </w:r>
      <w:bookmarkEnd w:id="2478"/>
      <w:r w:rsidRPr="00F24BB8">
        <w:rPr>
          <w:rStyle w:val="Nummer"/>
        </w:rPr>
        <w:t>.</w:t>
      </w:r>
      <w:bookmarkEnd w:id="2479"/>
      <w:r w:rsidRPr="00F24BB8">
        <w:rPr>
          <w:rStyle w:val="Nummer"/>
        </w:rPr>
        <w:t xml:space="preserve"> </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361919" w14:paraId="76D8158B" w14:textId="77777777">
        <w:tc>
          <w:tcPr>
            <w:tcW w:w="4886" w:type="dxa"/>
          </w:tcPr>
          <w:p w14:paraId="599C6E53" w14:textId="77777777" w:rsidR="00361919" w:rsidRDefault="00361919" w:rsidP="00361919">
            <w:r>
              <w:lastRenderedPageBreak/>
              <w:t>Gegenüber den Speichen: in Ruhe</w:t>
            </w:r>
          </w:p>
          <w:p w14:paraId="61413A12" w14:textId="77777777" w:rsidR="00361919" w:rsidRDefault="00361919" w:rsidP="00361919">
            <w:r>
              <w:t>Gegenüber der Achse: Kreisbewegung</w:t>
            </w:r>
          </w:p>
          <w:p w14:paraId="1E5DAF2A" w14:textId="77777777" w:rsidR="00361919" w:rsidRDefault="00361919" w:rsidP="00361919">
            <w:r>
              <w:t>Gegenüber der Straße: Schleifenbewegung</w:t>
            </w:r>
          </w:p>
          <w:p w14:paraId="0B15A3F2" w14:textId="583DD0FE" w:rsidR="00361919" w:rsidRDefault="009F20D1" w:rsidP="00361919">
            <w:r>
              <w:t>Gegenüber den Pedalen</w:t>
            </w:r>
            <w:r w:rsidR="00361919">
              <w:t xml:space="preserve">: irgendwas kompliziertes </w:t>
            </w:r>
          </w:p>
          <w:p w14:paraId="583F2B8B" w14:textId="77777777" w:rsidR="00361919" w:rsidRDefault="00361919" w:rsidP="00361919"/>
        </w:tc>
        <w:tc>
          <w:tcPr>
            <w:tcW w:w="4886" w:type="dxa"/>
          </w:tcPr>
          <w:p w14:paraId="0A7648EB" w14:textId="77777777" w:rsidR="00361919" w:rsidRDefault="00B42104" w:rsidP="00361919">
            <w:r>
              <w:pict w14:anchorId="68B3C023">
                <v:shape id="_x0000_i1208" type="#_x0000_t75" style="width:167.45pt;height:282.55pt" fillcolor="window">
                  <v:imagedata r:id="rId586" o:title="lsm589"/>
                </v:shape>
              </w:pict>
            </w:r>
          </w:p>
        </w:tc>
      </w:tr>
    </w:tbl>
    <w:p w14:paraId="5ABF5BD9" w14:textId="77777777" w:rsidR="00361919" w:rsidRDefault="00361919" w:rsidP="00361919"/>
    <w:p w14:paraId="7A337277" w14:textId="77777777" w:rsidR="00361919" w:rsidRDefault="00361919" w:rsidP="00361919"/>
    <w:p w14:paraId="22BB28E2" w14:textId="77777777" w:rsidR="00361919" w:rsidRDefault="00361919" w:rsidP="00361919">
      <w:pPr>
        <w:ind w:left="1416" w:hanging="1416"/>
        <w:rPr>
          <w:snapToGrid w:val="0"/>
        </w:rPr>
      </w:pPr>
      <w:bookmarkStart w:id="2480" w:name="m590"/>
      <w:r w:rsidRPr="00F24BB8">
        <w:rPr>
          <w:rStyle w:val="Nummer"/>
        </w:rPr>
        <w:t>590.</w:t>
      </w:r>
      <w:bookmarkEnd w:id="2480"/>
      <w:r>
        <w:t xml:space="preserve"> </w:t>
      </w:r>
      <w:bookmarkStart w:id="2481" w:name="_Hlt125945932"/>
      <w:r>
        <w:rPr>
          <w:snapToGrid w:val="0"/>
        </w:rPr>
        <w:t>Die Wellen breiten sich kreisförmig aus.</w:t>
      </w:r>
    </w:p>
    <w:p w14:paraId="011C1E14" w14:textId="77777777" w:rsidR="00F24BB8" w:rsidRDefault="00F24BB8" w:rsidP="00361919">
      <w:pPr>
        <w:ind w:left="1416" w:hanging="1416"/>
        <w:rPr>
          <w:snapToGrid w:val="0"/>
        </w:rPr>
      </w:pPr>
    </w:p>
    <w:p w14:paraId="2EBA8CAE" w14:textId="77777777" w:rsidR="00361919" w:rsidRDefault="00361919" w:rsidP="00361919">
      <w:bookmarkStart w:id="2482" w:name="_Hlt125941402"/>
      <w:bookmarkStart w:id="2483" w:name="m591"/>
      <w:bookmarkEnd w:id="2481"/>
      <w:bookmarkEnd w:id="2482"/>
      <w:r w:rsidRPr="00F24BB8">
        <w:rPr>
          <w:rStyle w:val="Nummer"/>
        </w:rPr>
        <w:t>591.</w:t>
      </w:r>
      <w:bookmarkEnd w:id="2483"/>
      <w:r>
        <w:fldChar w:fldCharType="begin"/>
      </w:r>
      <w:r w:rsidR="00B57015">
        <w:instrText>HYPERLINK "vlsgmech2</w:instrText>
      </w:r>
      <w:r w:rsidR="008D3EAE">
        <w:instrText>.docx</w:instrText>
      </w:r>
      <w:r w:rsidR="00B57015">
        <w:instrText>" \l "m591"</w:instrText>
      </w:r>
      <w:r>
        <w:fldChar w:fldCharType="separate"/>
      </w:r>
      <w:r>
        <w:rPr>
          <w:rStyle w:val="Hyperlink"/>
          <w:sz w:val="22"/>
        </w:rPr>
        <w:t>vollst</w:t>
      </w:r>
      <w:bookmarkStart w:id="2484" w:name="_Hlt125943328"/>
      <w:bookmarkStart w:id="2485" w:name="_Hlt125942656"/>
      <w:bookmarkEnd w:id="2484"/>
      <w:r>
        <w:rPr>
          <w:rStyle w:val="Hyperlink"/>
          <w:sz w:val="22"/>
        </w:rPr>
        <w:t>ä</w:t>
      </w:r>
      <w:bookmarkStart w:id="2486" w:name="_Hlt125945992"/>
      <w:bookmarkEnd w:id="2485"/>
      <w:r>
        <w:rPr>
          <w:rStyle w:val="Hyperlink"/>
          <w:sz w:val="22"/>
        </w:rPr>
        <w:t>n</w:t>
      </w:r>
      <w:bookmarkEnd w:id="2486"/>
      <w:r>
        <w:rPr>
          <w:rStyle w:val="Hyperlink"/>
          <w:sz w:val="22"/>
        </w:rPr>
        <w:t>dig</w:t>
      </w:r>
      <w:bookmarkStart w:id="2487" w:name="_Hlt125942601"/>
      <w:bookmarkStart w:id="2488" w:name="_Hlt125942598"/>
      <w:bookmarkEnd w:id="2487"/>
      <w:r>
        <w:rPr>
          <w:rStyle w:val="Hyperlink"/>
          <w:sz w:val="22"/>
        </w:rPr>
        <w:t>e</w:t>
      </w:r>
      <w:bookmarkEnd w:id="2488"/>
      <w:r>
        <w:rPr>
          <w:rStyle w:val="Hyperlink"/>
          <w:sz w:val="22"/>
        </w:rPr>
        <w:t xml:space="preserve"> Lösung</w:t>
      </w:r>
      <w:r>
        <w:fldChar w:fldCharType="end"/>
      </w:r>
    </w:p>
    <w:p w14:paraId="45B3B785" w14:textId="77777777" w:rsidR="00356F6B" w:rsidRDefault="00356F6B" w:rsidP="00361919"/>
    <w:p w14:paraId="1A943329" w14:textId="77777777" w:rsidR="00361919" w:rsidRDefault="00361919" w:rsidP="00361919">
      <w:bookmarkStart w:id="2489" w:name="_Hlt125955678"/>
      <w:bookmarkStart w:id="2490" w:name="m592"/>
      <w:bookmarkEnd w:id="2489"/>
      <w:r w:rsidRPr="00F24BB8">
        <w:rPr>
          <w:rStyle w:val="Nummer"/>
        </w:rPr>
        <w:t>592.</w:t>
      </w:r>
      <w:r>
        <w:t xml:space="preserve"> </w:t>
      </w:r>
      <w:bookmarkEnd w:id="2490"/>
      <w:r>
        <w:t xml:space="preserve"> c) ist richtig.</w:t>
      </w:r>
    </w:p>
    <w:p w14:paraId="427B72C7" w14:textId="77777777" w:rsidR="00361919" w:rsidRDefault="00361919" w:rsidP="00361919">
      <w:r>
        <w:t xml:space="preserve">Da beide mit gleicher Geschwindigkeit fahren, bewegt sich der Umfang der Räder auch mit gleicher Geschwindigkeit. Das kleine Rad muss sich zwar öfter drehen, aber die Bahngeschwindigkeit am Reifen ist gleich. Damit werden auch beide Dynamos mit gleicher Geschwindigkeit gedreht und liefern die gleiche Spannung. </w:t>
      </w:r>
    </w:p>
    <w:p w14:paraId="14EF0FB1" w14:textId="77777777" w:rsidR="00356F6B" w:rsidRDefault="00356F6B" w:rsidP="00361919"/>
    <w:p w14:paraId="3239B326" w14:textId="77777777" w:rsidR="00361919" w:rsidRDefault="00361919" w:rsidP="00361919">
      <w:pPr>
        <w:rPr>
          <w:color w:val="000000"/>
        </w:rPr>
      </w:pPr>
      <w:bookmarkStart w:id="2491" w:name="m593"/>
      <w:r w:rsidRPr="00F24BB8">
        <w:rPr>
          <w:rStyle w:val="Nummer"/>
        </w:rPr>
        <w:t>593.</w:t>
      </w:r>
      <w:bookmarkEnd w:id="2491"/>
      <w:r>
        <w:rPr>
          <w:color w:val="000000"/>
        </w:rPr>
        <w:t xml:space="preserve"> a) Wagen 1 bewegt sich nach dem Stoß mit der kleineren Geschwindigkeit 0,5e m/s weiter. Der Wagen 2 ist auf 1,13 m/s schneller geworden.</w:t>
      </w:r>
    </w:p>
    <w:p w14:paraId="6A9A74F8" w14:textId="77777777" w:rsidR="00361919" w:rsidRDefault="00361919" w:rsidP="00361919">
      <w:pPr>
        <w:rPr>
          <w:color w:val="000000"/>
        </w:rPr>
      </w:pPr>
      <w:r>
        <w:rPr>
          <w:color w:val="000000"/>
        </w:rPr>
        <w:t>b) Die Summe der kinetischen Energien vor dem Stoß ist so groß wie die Summe der kinetischen Energie nach dem Stoß.</w:t>
      </w:r>
    </w:p>
    <w:p w14:paraId="428648D4" w14:textId="36AD4DE6" w:rsidR="00361919" w:rsidRDefault="00361919" w:rsidP="00361919">
      <w:r>
        <w:rPr>
          <w:color w:val="000000"/>
        </w:rPr>
        <w:t>c) Wenn die Wagen aufeinander zulaufen, fahren nach dem Stoß beide Wagen in die entgegengesetzte Richtung zurück, Wagen 1 mit 0,8 m/s und Wagen 2 mit 1 m/s.</w:t>
      </w:r>
    </w:p>
    <w:p w14:paraId="34A4B4B9" w14:textId="77777777" w:rsidR="00361919" w:rsidRDefault="00B42104" w:rsidP="00361919">
      <w:hyperlink r:id="rId587" w:anchor="m593" w:history="1">
        <w:r w:rsidR="00361919">
          <w:rPr>
            <w:rStyle w:val="Hyperlink"/>
            <w:sz w:val="22"/>
          </w:rPr>
          <w:t>volls</w:t>
        </w:r>
        <w:bookmarkStart w:id="2492" w:name="_Hlt127677434"/>
        <w:bookmarkStart w:id="2493" w:name="_Hlt127677138"/>
        <w:bookmarkEnd w:id="2492"/>
        <w:r w:rsidR="00361919">
          <w:rPr>
            <w:rStyle w:val="Hyperlink"/>
            <w:sz w:val="22"/>
          </w:rPr>
          <w:t>t</w:t>
        </w:r>
        <w:bookmarkEnd w:id="2493"/>
        <w:r w:rsidR="00361919">
          <w:rPr>
            <w:rStyle w:val="Hyperlink"/>
            <w:sz w:val="22"/>
          </w:rPr>
          <w:t>ä</w:t>
        </w:r>
        <w:bookmarkStart w:id="2494" w:name="_Hlt127680369"/>
        <w:bookmarkStart w:id="2495" w:name="_Hlt127677520"/>
        <w:bookmarkEnd w:id="2494"/>
        <w:r w:rsidR="00361919">
          <w:rPr>
            <w:rStyle w:val="Hyperlink"/>
            <w:sz w:val="22"/>
          </w:rPr>
          <w:t>n</w:t>
        </w:r>
        <w:bookmarkEnd w:id="2495"/>
        <w:r w:rsidR="00361919">
          <w:rPr>
            <w:rStyle w:val="Hyperlink"/>
            <w:sz w:val="22"/>
          </w:rPr>
          <w:t>di</w:t>
        </w:r>
        <w:bookmarkStart w:id="2496" w:name="_Hlt158195399"/>
        <w:bookmarkStart w:id="2497" w:name="_Hlt158195322"/>
        <w:bookmarkEnd w:id="2496"/>
        <w:r w:rsidR="00361919">
          <w:rPr>
            <w:rStyle w:val="Hyperlink"/>
            <w:sz w:val="22"/>
          </w:rPr>
          <w:t>g</w:t>
        </w:r>
        <w:bookmarkEnd w:id="2497"/>
        <w:r w:rsidR="00361919">
          <w:rPr>
            <w:rStyle w:val="Hyperlink"/>
            <w:sz w:val="22"/>
          </w:rPr>
          <w:t>e Lösung</w:t>
        </w:r>
      </w:hyperlink>
    </w:p>
    <w:p w14:paraId="2DB5F087" w14:textId="77777777" w:rsidR="00361919" w:rsidRDefault="00361919" w:rsidP="00361919"/>
    <w:p w14:paraId="37D94449" w14:textId="77777777" w:rsidR="00361919" w:rsidRDefault="00361919" w:rsidP="00361919">
      <w:bookmarkStart w:id="2498" w:name="m594"/>
      <w:r w:rsidRPr="00F24BB8">
        <w:rPr>
          <w:rStyle w:val="Nummer"/>
        </w:rPr>
        <w:t>594.</w:t>
      </w:r>
      <w:bookmarkEnd w:id="2498"/>
      <w:r>
        <w:t xml:space="preserve"> </w:t>
      </w:r>
      <w:r>
        <w:rPr>
          <w:color w:val="000000"/>
        </w:rPr>
        <w:t>Die kinetische Energie nach dem Stoß ist kleiner als vor dem Stoß. Der Differenzbetrag wird in Verformungsarbeit umgewandelt.</w:t>
      </w:r>
    </w:p>
    <w:p w14:paraId="251D64CF" w14:textId="77777777" w:rsidR="00361919" w:rsidRDefault="00361919" w:rsidP="00361919">
      <w:pPr>
        <w:rPr>
          <w:rStyle w:val="Hyperlink"/>
          <w:sz w:val="22"/>
        </w:rPr>
      </w:pPr>
      <w:r>
        <w:fldChar w:fldCharType="begin"/>
      </w:r>
      <w:r w:rsidR="00B57015">
        <w:instrText>HYPERLINK "vlsgmech2</w:instrText>
      </w:r>
      <w:r w:rsidR="008D3EAE">
        <w:instrText>.docx</w:instrText>
      </w:r>
      <w:r w:rsidR="00B57015">
        <w:instrText>" \l "m594"</w:instrText>
      </w:r>
      <w:r>
        <w:fldChar w:fldCharType="separate"/>
      </w:r>
      <w:r>
        <w:rPr>
          <w:rStyle w:val="Hyperlink"/>
          <w:sz w:val="22"/>
        </w:rPr>
        <w:t>voll</w:t>
      </w:r>
      <w:bookmarkStart w:id="2499" w:name="_Hlt127683683"/>
      <w:bookmarkStart w:id="2500" w:name="_Hlt127680759"/>
      <w:bookmarkEnd w:id="2499"/>
      <w:r>
        <w:rPr>
          <w:rStyle w:val="Hyperlink"/>
          <w:sz w:val="22"/>
        </w:rPr>
        <w:t>s</w:t>
      </w:r>
      <w:bookmarkEnd w:id="2500"/>
      <w:r>
        <w:rPr>
          <w:rStyle w:val="Hyperlink"/>
          <w:sz w:val="22"/>
        </w:rPr>
        <w:t>t</w:t>
      </w:r>
      <w:bookmarkStart w:id="2501" w:name="_Hlt127680754"/>
      <w:bookmarkStart w:id="2502" w:name="_Hlt127680750"/>
      <w:bookmarkEnd w:id="2501"/>
      <w:r>
        <w:rPr>
          <w:rStyle w:val="Hyperlink"/>
          <w:sz w:val="22"/>
        </w:rPr>
        <w:t>ä</w:t>
      </w:r>
      <w:bookmarkEnd w:id="2502"/>
      <w:r>
        <w:rPr>
          <w:rStyle w:val="Hyperlink"/>
          <w:sz w:val="22"/>
        </w:rPr>
        <w:t>ndige Lösung</w:t>
      </w:r>
    </w:p>
    <w:p w14:paraId="73B12D31" w14:textId="77777777" w:rsidR="00361919" w:rsidRDefault="00361919" w:rsidP="00361919">
      <w:r>
        <w:fldChar w:fldCharType="end"/>
      </w:r>
      <w:bookmarkStart w:id="2503" w:name="_Hlt127677053"/>
      <w:bookmarkEnd w:id="2503"/>
    </w:p>
    <w:p w14:paraId="6F1FA264" w14:textId="77777777" w:rsidR="00361919" w:rsidRPr="00F24BB8" w:rsidRDefault="00361919" w:rsidP="00361919">
      <w:pPr>
        <w:rPr>
          <w:rStyle w:val="Nummer"/>
        </w:rPr>
      </w:pPr>
      <w:bookmarkStart w:id="2504" w:name="m595"/>
      <w:r w:rsidRPr="00F24BB8">
        <w:rPr>
          <w:rStyle w:val="Nummer"/>
        </w:rPr>
        <w:t>595.</w:t>
      </w:r>
      <w:bookmarkEnd w:id="2504"/>
    </w:p>
    <w:p w14:paraId="2BA5BE41" w14:textId="77777777" w:rsidR="00361919" w:rsidRDefault="00361919" w:rsidP="00361919">
      <w:pPr>
        <w:widowControl w:val="0"/>
        <w:ind w:right="567"/>
      </w:pPr>
      <w:r>
        <w:t>a) ist richtig.</w:t>
      </w:r>
    </w:p>
    <w:p w14:paraId="10809B0F" w14:textId="77777777" w:rsidR="00361919" w:rsidRDefault="00361919" w:rsidP="00361919">
      <w:pPr>
        <w:widowControl w:val="0"/>
        <w:ind w:right="567"/>
      </w:pPr>
      <w:r>
        <w:t>Die Schwingungsdauer einer Feder ist von der Federkonstante D und der anhängenden Masse m abhängig. T=2*Pi*Wurzel(m/D).</w:t>
      </w:r>
    </w:p>
    <w:p w14:paraId="30C940F4" w14:textId="77777777" w:rsidR="00361919" w:rsidRDefault="00361919" w:rsidP="00361919">
      <w:pPr>
        <w:widowControl w:val="0"/>
        <w:ind w:right="567"/>
      </w:pPr>
      <w:r>
        <w:t xml:space="preserve">Die Federkonstante ist eine Größe, die nur von der Feder abhängt, nicht von dem Ort, an dem sich die Feder befindet. Die Masse ist ebenfalls überall gleich. Und: schwere Masse = träge </w:t>
      </w:r>
      <w:r>
        <w:lastRenderedPageBreak/>
        <w:t>Masse.</w:t>
      </w:r>
    </w:p>
    <w:p w14:paraId="33CD9474" w14:textId="77777777" w:rsidR="00F24BB8" w:rsidRDefault="00F24BB8" w:rsidP="00361919">
      <w:pPr>
        <w:widowControl w:val="0"/>
        <w:ind w:right="567"/>
      </w:pPr>
    </w:p>
    <w:p w14:paraId="70C4E860" w14:textId="77777777" w:rsidR="00361919" w:rsidRPr="00F24BB8" w:rsidRDefault="00361919" w:rsidP="00361919">
      <w:pPr>
        <w:rPr>
          <w:rStyle w:val="Nummer"/>
        </w:rPr>
      </w:pPr>
      <w:bookmarkStart w:id="2505" w:name="m596"/>
      <w:r w:rsidRPr="00F24BB8">
        <w:rPr>
          <w:rStyle w:val="Nummer"/>
        </w:rPr>
        <w:t>596.</w:t>
      </w:r>
      <w:bookmarkEnd w:id="2505"/>
    </w:p>
    <w:tbl>
      <w:tblPr>
        <w:tblW w:w="0" w:type="auto"/>
        <w:tblLayout w:type="fixed"/>
        <w:tblCellMar>
          <w:left w:w="70" w:type="dxa"/>
          <w:right w:w="70" w:type="dxa"/>
        </w:tblCellMar>
        <w:tblLook w:val="0000" w:firstRow="0" w:lastRow="0" w:firstColumn="0" w:lastColumn="0" w:noHBand="0" w:noVBand="0"/>
      </w:tblPr>
      <w:tblGrid>
        <w:gridCol w:w="4886"/>
        <w:gridCol w:w="4886"/>
      </w:tblGrid>
      <w:tr w:rsidR="00361919" w14:paraId="75F4871D" w14:textId="77777777">
        <w:tc>
          <w:tcPr>
            <w:tcW w:w="4886" w:type="dxa"/>
          </w:tcPr>
          <w:p w14:paraId="4D139A98" w14:textId="77777777" w:rsidR="00361919" w:rsidRDefault="00361919" w:rsidP="00361919">
            <w:r>
              <w:t>c) Die Teekrümel sammeln sich in der Mitte des Tassenbodens an.</w:t>
            </w:r>
          </w:p>
          <w:p w14:paraId="041E8C78" w14:textId="77777777" w:rsidR="00361919" w:rsidRDefault="00361919" w:rsidP="00361919"/>
          <w:p w14:paraId="22FF8381" w14:textId="77777777" w:rsidR="00361919" w:rsidRDefault="00361919" w:rsidP="00361919">
            <w:r>
              <w:t>Erklärung: Der Tee und das Wasser werden durch den Löffel beschleunigt. Beide besitzen die gleiche Winkelgeschwindigkeit.</w:t>
            </w:r>
          </w:p>
          <w:p w14:paraId="3F64B046" w14:textId="77777777" w:rsidR="00361919" w:rsidRDefault="00361919" w:rsidP="00361919">
            <w:r>
              <w:t>Damit die äußeren Wasserschichten auf einer Kreisbahn gehalten werden, ist ein Radialkraft notwendig. Diese wird von der Innenwand der Tasse aufgebracht und ist F=m®</w:t>
            </w:r>
            <w:r>
              <w:rPr>
                <w:rFonts w:ascii="Symbol" w:hAnsi="Symbol"/>
              </w:rPr>
              <w:t></w:t>
            </w:r>
            <w:r>
              <w:t xml:space="preserve">²r.  (m®, </w:t>
            </w:r>
            <w:proofErr w:type="gramStart"/>
            <w:r>
              <w:rPr>
                <w:rFonts w:ascii="Symbol" w:hAnsi="Symbol"/>
              </w:rPr>
              <w:t></w:t>
            </w:r>
            <w:r>
              <w:t xml:space="preserve"> :</w:t>
            </w:r>
            <w:proofErr w:type="gramEnd"/>
            <w:r>
              <w:t xml:space="preserve"> Masse und Winkelbeschleunigung der  betrachteten Wasserschicht) Die Innenwand übt also einen Druck p=F/A auf diese Wasserschicht aus.</w:t>
            </w:r>
          </w:p>
          <w:p w14:paraId="14CB410D" w14:textId="77777777" w:rsidR="00361919" w:rsidRDefault="00361919" w:rsidP="00361919">
            <w:r>
              <w:t xml:space="preserve">Da das Volumen der Wasserschichten und damit auch die Masse nach innen hin kleiner wird, nimmt der Druck nach innen hin ab. Ein rotierendes Teekrümel erfährt die aus diesem Druck resultierende Kraft. </w:t>
            </w:r>
          </w:p>
          <w:p w14:paraId="548B5E79" w14:textId="77777777" w:rsidR="00361919" w:rsidRDefault="00361919" w:rsidP="00361919"/>
        </w:tc>
        <w:tc>
          <w:tcPr>
            <w:tcW w:w="4886" w:type="dxa"/>
          </w:tcPr>
          <w:p w14:paraId="01B41E21" w14:textId="77777777" w:rsidR="00361919" w:rsidRDefault="00B42104" w:rsidP="00361919">
            <w:r>
              <w:pict w14:anchorId="52DEDE66">
                <v:shape id="_x0000_i1209" type="#_x0000_t75" style="width:237.25pt;height:177.8pt" fillcolor="window">
                  <v:imagedata r:id="rId588" o:title="m596_2"/>
                </v:shape>
              </w:pict>
            </w:r>
          </w:p>
        </w:tc>
      </w:tr>
      <w:tr w:rsidR="00361919" w14:paraId="41AACB6E" w14:textId="77777777">
        <w:tc>
          <w:tcPr>
            <w:tcW w:w="4886" w:type="dxa"/>
          </w:tcPr>
          <w:p w14:paraId="40F06D68" w14:textId="77777777" w:rsidR="00361919" w:rsidRDefault="00361919" w:rsidP="00361919">
            <w:r>
              <w:t>Der Krümel verändert im Tee seine Position solange, bis die aus dem Druck entstehende Kraft gleich dem für die Kreisbewegung notwendige Radialkraft ist.</w:t>
            </w:r>
          </w:p>
          <w:p w14:paraId="62A201BA" w14:textId="77777777" w:rsidR="00361919" w:rsidRDefault="00361919" w:rsidP="00361919">
            <w:r>
              <w:t>Solange der Löffel rührt, nimmt das Teilchen eine stabile Bahn ein. (Kräftegleichgewicht)</w:t>
            </w:r>
          </w:p>
          <w:p w14:paraId="7C291954" w14:textId="77777777" w:rsidR="00361919" w:rsidRDefault="00361919" w:rsidP="00361919">
            <w:r>
              <w:t>Wird der Löffel aus dem Tee genommen, reiben sowohl Tee als auch Krümel am Boden der Tasse. Zuvor wurde diese Reibung durch den Löffel kompensiert.</w:t>
            </w:r>
          </w:p>
          <w:p w14:paraId="4FBDA6C6" w14:textId="77777777" w:rsidR="00361919" w:rsidRDefault="00361919" w:rsidP="00361919">
            <w:r>
              <w:t>Die Teekrümel werden stärker abgebremst als die Wassermoleküle, da die Reibungszahl zwischen Krümel und Tasse größer ist als die Reibungszahl zwischen Wasser und Tasse. Die Winkelgeschwindigkeit der Krümel wird kleiner, die notwendige Radialkraft ist kleiner geworden. Damit überwiegt jetzt die Kraft, die das Wasser auf die Krümel ausübt und sie werden nach innen gedrückt. Das nun folgende Kräftegleichgewicht wird durch weiteres Abbremsen wieder zerstört und die Krümel wandern bis zur Mitte der Tasse.</w:t>
            </w:r>
          </w:p>
        </w:tc>
        <w:tc>
          <w:tcPr>
            <w:tcW w:w="4886" w:type="dxa"/>
          </w:tcPr>
          <w:p w14:paraId="39B3CC20" w14:textId="77777777" w:rsidR="00361919" w:rsidRDefault="00B42104" w:rsidP="00361919">
            <w:r>
              <w:pict w14:anchorId="4B06C72C">
                <v:shape id="_x0000_i1210" type="#_x0000_t75" style="width:237.25pt;height:177.8pt" fillcolor="window">
                  <v:imagedata r:id="rId589" o:title="m596_3"/>
                </v:shape>
              </w:pict>
            </w:r>
          </w:p>
        </w:tc>
      </w:tr>
    </w:tbl>
    <w:p w14:paraId="504B12B4" w14:textId="77777777" w:rsidR="00361919" w:rsidRDefault="00361919" w:rsidP="00361919"/>
    <w:p w14:paraId="6B1951C3" w14:textId="77777777" w:rsidR="00361919" w:rsidRDefault="00361919" w:rsidP="00361919"/>
    <w:p w14:paraId="4562A5E4" w14:textId="77777777" w:rsidR="00361919" w:rsidRDefault="00361919" w:rsidP="00361919"/>
    <w:p w14:paraId="74830600" w14:textId="77777777" w:rsidR="00361919" w:rsidRPr="00F24BB8" w:rsidRDefault="00361919" w:rsidP="00361919">
      <w:pPr>
        <w:rPr>
          <w:rStyle w:val="Nummer"/>
        </w:rPr>
      </w:pPr>
      <w:bookmarkStart w:id="2506" w:name="_Hlt131774057"/>
      <w:bookmarkStart w:id="2507" w:name="m597"/>
      <w:bookmarkEnd w:id="2506"/>
      <w:r w:rsidRPr="00F24BB8">
        <w:rPr>
          <w:rStyle w:val="Nummer"/>
        </w:rPr>
        <w:t>597.</w:t>
      </w:r>
      <w:bookmarkEnd w:id="2507"/>
    </w:p>
    <w:p w14:paraId="618A1699" w14:textId="77777777" w:rsidR="00361919" w:rsidRDefault="00361919" w:rsidP="00361919">
      <w:r>
        <w:t>Lösung: b ist richtig.</w:t>
      </w:r>
    </w:p>
    <w:p w14:paraId="0991DB4E" w14:textId="77777777" w:rsidR="00361919" w:rsidRDefault="00361919" w:rsidP="00361919">
      <w:r>
        <w:t xml:space="preserve">In der Zeiteinheit </w:t>
      </w:r>
      <w:proofErr w:type="spellStart"/>
      <w:r>
        <w:t>dt</w:t>
      </w:r>
      <w:proofErr w:type="spellEnd"/>
      <w:r>
        <w:t xml:space="preserve"> fällt aus der oberen Kammer die Massen </w:t>
      </w:r>
      <w:proofErr w:type="spellStart"/>
      <w:r>
        <w:t>dm</w:t>
      </w:r>
      <w:proofErr w:type="spellEnd"/>
      <w:r>
        <w:t xml:space="preserve">. </w:t>
      </w:r>
    </w:p>
    <w:p w14:paraId="3B96EC25" w14:textId="77777777" w:rsidR="00361919" w:rsidRDefault="00361919" w:rsidP="00361919">
      <w:r>
        <w:t xml:space="preserve">Die </w:t>
      </w:r>
      <w:proofErr w:type="spellStart"/>
      <w:r>
        <w:t>Fallzeit</w:t>
      </w:r>
      <w:proofErr w:type="spellEnd"/>
      <w:r>
        <w:t xml:space="preserve"> beträgt t=Wurzel(2h/g). h ist die Höhe von der Öffnung bis zum Auftreffpunkt.</w:t>
      </w:r>
    </w:p>
    <w:p w14:paraId="27EE12BF" w14:textId="77777777" w:rsidR="00361919" w:rsidRDefault="00361919" w:rsidP="00361919"/>
    <w:p w14:paraId="7351F1EA" w14:textId="425FEDFB" w:rsidR="00361919" w:rsidRDefault="00361919" w:rsidP="00361919">
      <w:r>
        <w:t>Also ist zwischen den Kammern insgesamt di</w:t>
      </w:r>
      <w:r w:rsidR="00551288">
        <w:t>e</w:t>
      </w:r>
      <w:r>
        <w:t xml:space="preserve"> Masse (</w:t>
      </w:r>
      <w:proofErr w:type="spellStart"/>
      <w:r>
        <w:t>dm</w:t>
      </w:r>
      <w:proofErr w:type="spellEnd"/>
      <w:r>
        <w:t>/</w:t>
      </w:r>
      <w:proofErr w:type="spellStart"/>
      <w:proofErr w:type="gramStart"/>
      <w:r>
        <w:t>dt</w:t>
      </w:r>
      <w:proofErr w:type="spellEnd"/>
      <w:r>
        <w:t>)*</w:t>
      </w:r>
      <w:proofErr w:type="gramEnd"/>
      <w:r>
        <w:t>t = (</w:t>
      </w:r>
      <w:proofErr w:type="spellStart"/>
      <w:r>
        <w:t>dm</w:t>
      </w:r>
      <w:proofErr w:type="spellEnd"/>
      <w:r>
        <w:t>/</w:t>
      </w:r>
      <w:proofErr w:type="spellStart"/>
      <w:r>
        <w:t>dt</w:t>
      </w:r>
      <w:proofErr w:type="spellEnd"/>
      <w:r>
        <w:t>)*Wurzel (2h/g) unterwegs und entlastet die obere Kammer um das Gewicht m*g = (</w:t>
      </w:r>
      <w:proofErr w:type="spellStart"/>
      <w:r>
        <w:t>dm</w:t>
      </w:r>
      <w:proofErr w:type="spellEnd"/>
      <w:r>
        <w:t>/</w:t>
      </w:r>
      <w:proofErr w:type="spellStart"/>
      <w:r>
        <w:t>dt</w:t>
      </w:r>
      <w:proofErr w:type="spellEnd"/>
      <w:r>
        <w:t>) * t g = (</w:t>
      </w:r>
      <w:proofErr w:type="spellStart"/>
      <w:r>
        <w:t>dm</w:t>
      </w:r>
      <w:proofErr w:type="spellEnd"/>
      <w:r>
        <w:t>/</w:t>
      </w:r>
      <w:proofErr w:type="spellStart"/>
      <w:r>
        <w:t>dt</w:t>
      </w:r>
      <w:proofErr w:type="spellEnd"/>
      <w:r>
        <w:t>) * Wurzel(2h*g).</w:t>
      </w:r>
    </w:p>
    <w:p w14:paraId="29BA979E" w14:textId="75399052" w:rsidR="00361919" w:rsidRDefault="00361919" w:rsidP="00361919">
      <w:r>
        <w:t>Die Masse trifft mit der Fallgeschwindigkeit v = Wurzel(2g*h) am Boden auf und belastet die Waage mit der Kraft (</w:t>
      </w:r>
      <w:proofErr w:type="spellStart"/>
      <w:r>
        <w:t>dm</w:t>
      </w:r>
      <w:proofErr w:type="spellEnd"/>
      <w:r>
        <w:t>/</w:t>
      </w:r>
      <w:proofErr w:type="spellStart"/>
      <w:proofErr w:type="gramStart"/>
      <w:r>
        <w:t>dt</w:t>
      </w:r>
      <w:proofErr w:type="spellEnd"/>
      <w:r>
        <w:t>)*</w:t>
      </w:r>
      <w:proofErr w:type="gramEnd"/>
      <w:r>
        <w:t xml:space="preserve">Wurzel(2g*h).  </w:t>
      </w:r>
    </w:p>
    <w:p w14:paraId="76575ABE" w14:textId="77777777" w:rsidR="00361919" w:rsidRDefault="00361919" w:rsidP="00361919">
      <w:r>
        <w:t>Entlastung und Belastung gleichen sich also aus: Die gleichförmig rinnende Zeit wiegt nichts.</w:t>
      </w:r>
    </w:p>
    <w:p w14:paraId="10411CC5" w14:textId="77777777" w:rsidR="00F24BB8" w:rsidRDefault="00F24BB8" w:rsidP="00361919"/>
    <w:p w14:paraId="2CF95ADA" w14:textId="77777777" w:rsidR="00361919" w:rsidRPr="00F24BB8" w:rsidRDefault="00361919" w:rsidP="00361919">
      <w:pPr>
        <w:rPr>
          <w:rStyle w:val="Nummer"/>
        </w:rPr>
      </w:pPr>
      <w:bookmarkStart w:id="2508" w:name="m598"/>
      <w:r w:rsidRPr="00F24BB8">
        <w:rPr>
          <w:rStyle w:val="Nummer"/>
        </w:rPr>
        <w:t>598.</w:t>
      </w:r>
      <w:bookmarkEnd w:id="2508"/>
    </w:p>
    <w:p w14:paraId="751F3A41" w14:textId="77777777" w:rsidR="00361919" w:rsidRDefault="00361919" w:rsidP="00361919">
      <w:r>
        <w:t>b) ist richtig, der untere Faden reißt.</w:t>
      </w:r>
      <w:bookmarkStart w:id="2509" w:name="_Hlt128096072"/>
      <w:bookmarkEnd w:id="2509"/>
    </w:p>
    <w:p w14:paraId="4A0AC061" w14:textId="77777777" w:rsidR="00361919" w:rsidRDefault="00361919" w:rsidP="00361919">
      <w:r>
        <w:t xml:space="preserve">Der Faden hat eine sehr viel geringere Masse als der Stein. Der Faden hat damit ein anderes Beschleunigungsverhalten als der Stein. Wird am Faden ruckartig gezogen, so erfährt dieser eine wesentlich stärkere Beschleunigung als der Stein. Der untere Faden reißt, während der Stein nahezu in Ruhe bleibt und damit im oberen Faden im </w:t>
      </w:r>
      <w:r w:rsidR="00DF6081">
        <w:t>Wesentlichen</w:t>
      </w:r>
      <w:r>
        <w:t xml:space="preserve"> nur die Gewichtskraft des Steines wirksam bleibt.</w:t>
      </w:r>
    </w:p>
    <w:p w14:paraId="19833151" w14:textId="77777777" w:rsidR="00356F6B" w:rsidRDefault="00356F6B" w:rsidP="00361919"/>
    <w:p w14:paraId="5907AF5D" w14:textId="77777777" w:rsidR="00356F6B" w:rsidRDefault="00356F6B" w:rsidP="00361919"/>
    <w:p w14:paraId="16DF72CE" w14:textId="77777777" w:rsidR="00361919" w:rsidRPr="00F24BB8" w:rsidRDefault="00361919" w:rsidP="00361919">
      <w:pPr>
        <w:rPr>
          <w:rStyle w:val="Nummer"/>
        </w:rPr>
      </w:pPr>
      <w:bookmarkStart w:id="2510" w:name="m599"/>
      <w:r w:rsidRPr="00F24BB8">
        <w:rPr>
          <w:rStyle w:val="Nummer"/>
        </w:rPr>
        <w:t>599.</w:t>
      </w:r>
      <w:bookmarkEnd w:id="2510"/>
    </w:p>
    <w:p w14:paraId="15441185" w14:textId="77777777" w:rsidR="00361919" w:rsidRDefault="00361919" w:rsidP="00361919">
      <w:r>
        <w:t>c ist richtig.</w:t>
      </w:r>
    </w:p>
    <w:p w14:paraId="6F60D622" w14:textId="77777777" w:rsidR="00361919" w:rsidRDefault="00361919" w:rsidP="00361919">
      <w:r>
        <w:t>Die Federkonstante gibt an, wie groß die Kraft sein muss, die eine Feder um einen Meter auszudehnen. Halbiert man die Feder, besteht sie aus weniger Windungen. Das heißt, um sie wieder einen Meter auszudehnen, muss sind jede Windung viel weiter ausdehnen. Dazu ist eine größere Kraft notwendig, also ist die Federkonstante der halben Feder größer.</w:t>
      </w:r>
    </w:p>
    <w:p w14:paraId="7103C6BE" w14:textId="77777777" w:rsidR="00356F6B" w:rsidRDefault="00356F6B" w:rsidP="00361919"/>
    <w:p w14:paraId="38EC528C" w14:textId="77777777" w:rsidR="00361919" w:rsidRPr="00F24BB8" w:rsidRDefault="00361919" w:rsidP="00361919">
      <w:pPr>
        <w:rPr>
          <w:rStyle w:val="Nummer"/>
        </w:rPr>
      </w:pPr>
      <w:bookmarkStart w:id="2511" w:name="_Hlt131825618"/>
      <w:bookmarkStart w:id="2512" w:name="m600"/>
      <w:bookmarkEnd w:id="2511"/>
      <w:r w:rsidRPr="00F24BB8">
        <w:rPr>
          <w:rStyle w:val="Nummer"/>
        </w:rPr>
        <w:t>600.</w:t>
      </w:r>
      <w:bookmarkEnd w:id="2512"/>
    </w:p>
    <w:p w14:paraId="5D279182" w14:textId="77777777" w:rsidR="00361919" w:rsidRDefault="00361919" w:rsidP="00361919">
      <w:r>
        <w:t>a) ist richtig.</w:t>
      </w:r>
    </w:p>
    <w:p w14:paraId="52062176" w14:textId="77777777" w:rsidR="00361919" w:rsidRDefault="00361919" w:rsidP="00361919">
      <w:r>
        <w:t xml:space="preserve">Begründung: </w:t>
      </w:r>
    </w:p>
    <w:p w14:paraId="503E81A9" w14:textId="77777777" w:rsidR="00361919" w:rsidRDefault="00361919" w:rsidP="00361919">
      <w:r>
        <w:t>Die Antwort lässt sich über eine Aussage zum Reibungskoeffizienten machen. Ein sehr kleiner Wert ist nur durch Rollreibung zu erreichen.</w:t>
      </w:r>
    </w:p>
    <w:p w14:paraId="0901096A" w14:textId="77777777" w:rsidR="00361919" w:rsidRDefault="00361919" w:rsidP="00361919">
      <w:r>
        <w:t>Der Körper führt eine gleichmäßig abbremsende Bewegung durch. Die bremsende Kraft wird durch die Reibung zwischen Holztisch und Körper aufgebracht:</w:t>
      </w:r>
    </w:p>
    <w:p w14:paraId="07D2D2E5" w14:textId="77777777" w:rsidR="00361919" w:rsidRDefault="00361919" w:rsidP="00361919">
      <w:r w:rsidRPr="00710B26">
        <w:rPr>
          <w:position w:val="-12"/>
        </w:rPr>
        <w:object w:dxaOrig="940" w:dyaOrig="360" w14:anchorId="5E13ADD6">
          <v:shape id="_x0000_i1211" type="#_x0000_t75" style="width:47.45pt;height:18pt" o:ole="">
            <v:imagedata r:id="rId590" o:title=""/>
          </v:shape>
          <o:OLEObject Type="Embed" ProgID="Equation.DSMT4" ShapeID="_x0000_i1211" DrawAspect="Content" ObjectID="_1731936196" r:id="rId591"/>
        </w:object>
      </w:r>
    </w:p>
    <w:p w14:paraId="3DF15530" w14:textId="77777777" w:rsidR="00361919" w:rsidRDefault="00361919" w:rsidP="00361919">
      <w:r>
        <w:t>µ ist der Reibungskoeffizient, F</w:t>
      </w:r>
      <w:r>
        <w:rPr>
          <w:vertAlign w:val="subscript"/>
        </w:rPr>
        <w:t>G</w:t>
      </w:r>
      <w:r>
        <w:t xml:space="preserve"> die Gewichtskraft. Wie groß ist µ?</w:t>
      </w:r>
      <w:r>
        <w:br/>
      </w:r>
    </w:p>
    <w:p w14:paraId="6E5DDC8A" w14:textId="77777777" w:rsidR="00361919" w:rsidRDefault="00361919" w:rsidP="00361919">
      <w:r>
        <w:t>Da die Reibungskraft konstant wirkt, spürt der Körper eine konstante negative Beschleunigung (Abbremsung). Nach dem Newtonschen Grundgesetz ist diese Beschleunigung mit der Bremskraft verbunden:</w:t>
      </w:r>
    </w:p>
    <w:p w14:paraId="21E28CA0" w14:textId="77777777" w:rsidR="00361919" w:rsidRDefault="00361919" w:rsidP="00361919">
      <w:r w:rsidRPr="00710B26">
        <w:rPr>
          <w:position w:val="-10"/>
        </w:rPr>
        <w:object w:dxaOrig="820" w:dyaOrig="320" w14:anchorId="3400D631">
          <v:shape id="_x0000_i1212" type="#_x0000_t75" style="width:41.45pt;height:15.8pt" o:ole="">
            <v:imagedata r:id="rId592" o:title=""/>
          </v:shape>
          <o:OLEObject Type="Embed" ProgID="Equation.DSMT4" ShapeID="_x0000_i1212" DrawAspect="Content" ObjectID="_1731936197" r:id="rId593"/>
        </w:object>
      </w:r>
    </w:p>
    <w:p w14:paraId="0B399E96" w14:textId="77777777" w:rsidR="00361919" w:rsidRDefault="00361919" w:rsidP="00361919">
      <w:r>
        <w:t>Da die Bremskraft die Reibungskraft ist, kann man schreiben:</w:t>
      </w:r>
    </w:p>
    <w:p w14:paraId="3C858668" w14:textId="77777777" w:rsidR="00361919" w:rsidRDefault="00361919" w:rsidP="00361919">
      <w:r w:rsidRPr="00710B26">
        <w:rPr>
          <w:position w:val="-12"/>
        </w:rPr>
        <w:object w:dxaOrig="1140" w:dyaOrig="360" w14:anchorId="1F25DB69">
          <v:shape id="_x0000_i1213" type="#_x0000_t75" style="width:57.25pt;height:18pt" o:ole="">
            <v:imagedata r:id="rId594" o:title=""/>
          </v:shape>
          <o:OLEObject Type="Embed" ProgID="Equation.DSMT4" ShapeID="_x0000_i1213" DrawAspect="Content" ObjectID="_1731936198" r:id="rId595"/>
        </w:object>
      </w:r>
    </w:p>
    <w:p w14:paraId="69821A2C" w14:textId="77777777" w:rsidR="00361919" w:rsidRDefault="00361919" w:rsidP="00361919">
      <w:bookmarkStart w:id="2513" w:name="_Hlk442713097"/>
      <w:r>
        <w:t xml:space="preserve">Die Gewichtskraft </w:t>
      </w:r>
      <w:proofErr w:type="gramStart"/>
      <w:r>
        <w:t xml:space="preserve">ist </w:t>
      </w:r>
      <w:r w:rsidR="00C76B6C">
        <w:t xml:space="preserve"> das</w:t>
      </w:r>
      <w:proofErr w:type="gramEnd"/>
      <w:r w:rsidR="00C76B6C">
        <w:t xml:space="preserve"> Produkt aus Masse und Fallbeschleunigung</w:t>
      </w:r>
      <w:r>
        <w:t>, so dass sich die Masse des Körpers rauskürzt:</w:t>
      </w:r>
    </w:p>
    <w:bookmarkEnd w:id="2513"/>
    <w:p w14:paraId="3F32F462" w14:textId="77777777" w:rsidR="00361919" w:rsidRDefault="00361919" w:rsidP="00361919">
      <w:r w:rsidRPr="00710B26">
        <w:rPr>
          <w:position w:val="-44"/>
        </w:rPr>
        <w:object w:dxaOrig="760" w:dyaOrig="999" w14:anchorId="0A5F1B2C">
          <v:shape id="_x0000_i1214" type="#_x0000_t75" style="width:38.2pt;height:50.2pt" o:ole="">
            <v:imagedata r:id="rId596" o:title=""/>
          </v:shape>
          <o:OLEObject Type="Embed" ProgID="Equation.DSMT4" ShapeID="_x0000_i1214" DrawAspect="Content" ObjectID="_1731936199" r:id="rId597"/>
        </w:object>
      </w:r>
    </w:p>
    <w:p w14:paraId="20D62ABF" w14:textId="77777777" w:rsidR="00361919" w:rsidRDefault="00361919" w:rsidP="00361919">
      <w:bookmarkStart w:id="2514" w:name="_Hlk442713140"/>
      <w:r>
        <w:t xml:space="preserve">Da die Beschleunigung konstant ist, kann man darüber auch noch Aussagen </w:t>
      </w:r>
      <w:proofErr w:type="gramStart"/>
      <w:r>
        <w:t>machen  Es</w:t>
      </w:r>
      <w:proofErr w:type="gramEnd"/>
      <w:r>
        <w:t xml:space="preserve"> gilt:</w:t>
      </w:r>
    </w:p>
    <w:bookmarkEnd w:id="2514"/>
    <w:p w14:paraId="53329E61" w14:textId="77777777" w:rsidR="00361919" w:rsidRDefault="00361919" w:rsidP="00361919">
      <w:r w:rsidRPr="007B0261">
        <w:rPr>
          <w:position w:val="-58"/>
        </w:rPr>
        <w:object w:dxaOrig="820" w:dyaOrig="1280" w14:anchorId="7DA21A28">
          <v:shape id="_x0000_i1215" type="#_x0000_t75" style="width:41.45pt;height:64.35pt" o:ole="">
            <v:imagedata r:id="rId598" o:title=""/>
          </v:shape>
          <o:OLEObject Type="Embed" ProgID="Equation.DSMT4" ShapeID="_x0000_i1215" DrawAspect="Content" ObjectID="_1731936200" r:id="rId599"/>
        </w:object>
      </w:r>
    </w:p>
    <w:p w14:paraId="57F2C388" w14:textId="77777777" w:rsidR="00361919" w:rsidRDefault="00361919" w:rsidP="00361919">
      <w:bookmarkStart w:id="2515" w:name="_Hlk442713182"/>
      <w:r>
        <w:lastRenderedPageBreak/>
        <w:t xml:space="preserve">Damit lässt sich über die gegebenen Größen der Reibungskoeffizient berechnen. </w:t>
      </w:r>
    </w:p>
    <w:bookmarkEnd w:id="2515"/>
    <w:p w14:paraId="17441F83" w14:textId="77777777" w:rsidR="00361919" w:rsidRDefault="00361919" w:rsidP="00361919">
      <w:r w:rsidRPr="007B0261">
        <w:rPr>
          <w:position w:val="-90"/>
        </w:rPr>
        <w:object w:dxaOrig="1820" w:dyaOrig="1980" w14:anchorId="4ED2730E">
          <v:shape id="_x0000_i1216" type="#_x0000_t75" style="width:90.55pt;height:99.25pt" o:ole="">
            <v:imagedata r:id="rId600" o:title=""/>
          </v:shape>
          <o:OLEObject Type="Embed" ProgID="Equation.DSMT4" ShapeID="_x0000_i1216" DrawAspect="Content" ObjectID="_1731936201" r:id="rId601"/>
        </w:object>
      </w:r>
    </w:p>
    <w:p w14:paraId="2B7995AB" w14:textId="77777777" w:rsidR="00361919" w:rsidRDefault="00361919" w:rsidP="00361919">
      <w:bookmarkStart w:id="2516" w:name="_Hlk442713225"/>
      <w:r>
        <w:t>Dieser sehr kleine Reibungskoeffizient auf einer Holzunterlage kann aber nur durch Rollreibung erreicht werden.</w:t>
      </w:r>
    </w:p>
    <w:p w14:paraId="726F99FC" w14:textId="77777777" w:rsidR="00356F6B" w:rsidRDefault="00356F6B" w:rsidP="00361919"/>
    <w:p w14:paraId="3E7342B8" w14:textId="77777777" w:rsidR="00361919" w:rsidRPr="00F24BB8" w:rsidRDefault="00361919" w:rsidP="00361919">
      <w:pPr>
        <w:rPr>
          <w:rStyle w:val="Nummer"/>
        </w:rPr>
      </w:pPr>
      <w:bookmarkStart w:id="2517" w:name="m601"/>
      <w:bookmarkEnd w:id="2516"/>
      <w:r w:rsidRPr="00F24BB8">
        <w:rPr>
          <w:rStyle w:val="Nummer"/>
        </w:rPr>
        <w:t>601.</w:t>
      </w:r>
      <w:bookmarkEnd w:id="2517"/>
    </w:p>
    <w:p w14:paraId="66D37584" w14:textId="77777777" w:rsidR="00361919" w:rsidRDefault="00361919" w:rsidP="00361919">
      <w:bookmarkStart w:id="2518" w:name="_Hlt128205291"/>
      <w:bookmarkStart w:id="2519" w:name="_Hlt128205569"/>
      <w:bookmarkEnd w:id="2518"/>
      <w:r>
        <w:t>c) ist richtig.</w:t>
      </w:r>
    </w:p>
    <w:p w14:paraId="59503FA3" w14:textId="3C628756" w:rsidR="00361919" w:rsidRDefault="00361919" w:rsidP="00361919">
      <w:r>
        <w:t>Begründung: Während die Finger voneinander entfernt sind, liegt die größere Last auf dem Finger, der dem Schwerpunkt am nächsten liegt. Mit dem Auflagedruck wächst auch die Reibung. Der Finger, der näher zum Schwerpunkt liegt, ist einer größeren Reibung ausgesetzt als der entferntere. Deshalb rutscht der näher zum Zentrum stehende nicht unter dem Stock. Es bewegt sich stets nur der Finger, der von diesem Punkt am weitesten entfernt ist. Sobald der sich bewegende Finger näher an den Schwerpunkt herangekommen ist, vertauschen die beiden Finger ihre Rollen. So ein Wechsel findet mehrere Male statt, bis die Finger dicht zusammengekommen sind. Und das ist genau unter dem Schwerpunkt.</w:t>
      </w:r>
    </w:p>
    <w:p w14:paraId="76A645A0" w14:textId="77777777" w:rsidR="00356F6B" w:rsidRDefault="00356F6B" w:rsidP="00361919"/>
    <w:p w14:paraId="63C9FD2A" w14:textId="77777777" w:rsidR="00361919" w:rsidRPr="00F24BB8" w:rsidRDefault="00361919" w:rsidP="00361919">
      <w:pPr>
        <w:rPr>
          <w:rStyle w:val="Nummer"/>
        </w:rPr>
      </w:pPr>
      <w:bookmarkStart w:id="2520" w:name="m602"/>
      <w:bookmarkEnd w:id="2519"/>
      <w:r w:rsidRPr="00F24BB8">
        <w:rPr>
          <w:rStyle w:val="Nummer"/>
        </w:rPr>
        <w:t>602.</w:t>
      </w:r>
      <w:bookmarkEnd w:id="2520"/>
    </w:p>
    <w:p w14:paraId="57021FC7" w14:textId="7BA944A5" w:rsidR="00361919" w:rsidRDefault="00361919" w:rsidP="00361919">
      <w:bookmarkStart w:id="2521" w:name="_Hlt131822194"/>
      <w:r>
        <w:t>a) Max gewinnt</w:t>
      </w:r>
      <w:r w:rsidR="005848A4">
        <w:t xml:space="preserve"> wieder</w:t>
      </w:r>
      <w:r>
        <w:t>.</w:t>
      </w:r>
    </w:p>
    <w:p w14:paraId="27BB5B6A" w14:textId="22C5850E" w:rsidR="005848A4" w:rsidRDefault="005848A4" w:rsidP="00361919">
      <w:r>
        <w:t xml:space="preserve">Es werden zwei Läufe gemacht: Lauf 1 und Lauf 2. </w:t>
      </w:r>
    </w:p>
    <w:p w14:paraId="374836FF" w14:textId="77777777" w:rsidR="00710808" w:rsidRDefault="005848A4" w:rsidP="00361919">
      <w:r>
        <w:t xml:space="preserve">Max ist in jedem Lauf schneller als </w:t>
      </w:r>
      <w:proofErr w:type="spellStart"/>
      <w:r>
        <w:t>Mäxchen</w:t>
      </w:r>
      <w:proofErr w:type="spellEnd"/>
      <w:r w:rsidR="00710808">
        <w:t xml:space="preserve"> </w:t>
      </w:r>
    </w:p>
    <w:p w14:paraId="078A083D" w14:textId="23B0AC5F" w:rsidR="00361919" w:rsidRDefault="00710808" w:rsidP="00361919">
      <w:r w:rsidRPr="00710808">
        <w:rPr>
          <w:position w:val="-12"/>
        </w:rPr>
        <w:object w:dxaOrig="1140" w:dyaOrig="360" w14:anchorId="40461815">
          <v:shape id="_x0000_i1217" type="#_x0000_t75" style="width:57.25pt;height:18pt" o:ole="">
            <v:imagedata r:id="rId602" o:title=""/>
          </v:shape>
          <o:OLEObject Type="Embed" ProgID="Equation.DSMT4" ShapeID="_x0000_i1217" DrawAspect="Content" ObjectID="_1731936202" r:id="rId603"/>
        </w:object>
      </w:r>
      <w:r w:rsidR="005848A4">
        <w:t xml:space="preserve"> </w:t>
      </w:r>
    </w:p>
    <w:p w14:paraId="3A052952" w14:textId="68365015" w:rsidR="005848A4" w:rsidRDefault="005848A4" w:rsidP="00361919">
      <w:r>
        <w:t>Die Geschwindigkeit ist allgemein</w:t>
      </w:r>
    </w:p>
    <w:p w14:paraId="06AB33BD" w14:textId="7CE5709F" w:rsidR="005848A4" w:rsidRDefault="005848A4" w:rsidP="00361919">
      <w:r w:rsidRPr="005848A4">
        <w:rPr>
          <w:position w:val="-24"/>
        </w:rPr>
        <w:object w:dxaOrig="560" w:dyaOrig="620" w14:anchorId="202C4C4E">
          <v:shape id="_x0000_i1218" type="#_x0000_t75" style="width:28.35pt;height:31.65pt" o:ole="">
            <v:imagedata r:id="rId604" o:title=""/>
          </v:shape>
          <o:OLEObject Type="Embed" ProgID="Equation.DSMT4" ShapeID="_x0000_i1218" DrawAspect="Content" ObjectID="_1731936203" r:id="rId605"/>
        </w:object>
      </w:r>
    </w:p>
    <w:p w14:paraId="091E8731" w14:textId="718500C7" w:rsidR="005848A4" w:rsidRDefault="005848A4" w:rsidP="00361919">
      <w:r>
        <w:t xml:space="preserve">Für den ersten Weg sind die beiden Zeiten gleichgroß, der Weg von </w:t>
      </w:r>
      <w:proofErr w:type="spellStart"/>
      <w:r>
        <w:t>Mäxchen</w:t>
      </w:r>
      <w:proofErr w:type="spellEnd"/>
      <w:r>
        <w:t xml:space="preserve"> ist aber 5 m weniger als der von Max.</w:t>
      </w:r>
      <w:r w:rsidR="00C77F21">
        <w:t xml:space="preserve"> </w:t>
      </w:r>
    </w:p>
    <w:p w14:paraId="58CF6B61" w14:textId="3B4DC440" w:rsidR="00C77F21" w:rsidRDefault="00C77F21" w:rsidP="00361919">
      <w:r w:rsidRPr="00C77F21">
        <w:rPr>
          <w:position w:val="-58"/>
        </w:rPr>
        <w:object w:dxaOrig="1400" w:dyaOrig="1280" w14:anchorId="3B4E594C">
          <v:shape id="_x0000_i1219" type="#_x0000_t75" style="width:70.35pt;height:64.35pt" o:ole="">
            <v:imagedata r:id="rId606" o:title=""/>
          </v:shape>
          <o:OLEObject Type="Embed" ProgID="Equation.DSMT4" ShapeID="_x0000_i1219" DrawAspect="Content" ObjectID="_1731936204" r:id="rId607"/>
        </w:object>
      </w:r>
    </w:p>
    <w:p w14:paraId="70431936" w14:textId="77777777" w:rsidR="005848A4" w:rsidRDefault="005848A4" w:rsidP="00361919"/>
    <w:p w14:paraId="556AB1B3" w14:textId="77777777" w:rsidR="00356F6B" w:rsidRDefault="00356F6B" w:rsidP="00361919"/>
    <w:p w14:paraId="792FF9F0" w14:textId="77777777" w:rsidR="00361919" w:rsidRPr="00F24BB8" w:rsidRDefault="00361919" w:rsidP="00361919">
      <w:pPr>
        <w:rPr>
          <w:rStyle w:val="Nummer"/>
        </w:rPr>
      </w:pPr>
      <w:bookmarkStart w:id="2522" w:name="_Hlt250296793"/>
      <w:bookmarkStart w:id="2523" w:name="m603"/>
      <w:bookmarkEnd w:id="2521"/>
      <w:bookmarkEnd w:id="2522"/>
      <w:r w:rsidRPr="00F24BB8">
        <w:rPr>
          <w:rStyle w:val="Nummer"/>
        </w:rPr>
        <w:t>603.</w:t>
      </w:r>
      <w:bookmarkEnd w:id="2523"/>
    </w:p>
    <w:p w14:paraId="40946B31" w14:textId="77777777" w:rsidR="00361919" w:rsidRDefault="00361919" w:rsidP="00361919">
      <w:r>
        <w:t>a ist richtig. An dem Federkraftmesser hängt nur das Gewicht von 1 N und das zeigt er an. Die Kraft am anderen Ende dient dazu, das System im Gleichgewicht zu halten. Das könnte auch ein Nagel in der Wand sein, der dann die Kraft von 1,5 N aufbringen müsste.</w:t>
      </w:r>
    </w:p>
    <w:p w14:paraId="18E10C26" w14:textId="77777777" w:rsidR="00356F6B" w:rsidRDefault="00356F6B" w:rsidP="00361919"/>
    <w:p w14:paraId="0C9BBD03" w14:textId="77777777" w:rsidR="00361919" w:rsidRPr="00F24BB8" w:rsidRDefault="00361919" w:rsidP="00361919">
      <w:pPr>
        <w:rPr>
          <w:rStyle w:val="Nummer"/>
        </w:rPr>
      </w:pPr>
      <w:bookmarkStart w:id="2524" w:name="_Hlt129606121"/>
      <w:bookmarkStart w:id="2525" w:name="m604"/>
      <w:bookmarkEnd w:id="2524"/>
      <w:r w:rsidRPr="00F24BB8">
        <w:rPr>
          <w:rStyle w:val="Nummer"/>
        </w:rPr>
        <w:t>604.</w:t>
      </w:r>
      <w:bookmarkEnd w:id="2525"/>
    </w:p>
    <w:p w14:paraId="4DAEE033" w14:textId="77777777" w:rsidR="00361919" w:rsidRDefault="00361919" w:rsidP="00361919">
      <w:r>
        <w:t>Lösung: a)</w:t>
      </w:r>
      <w:r>
        <w:br/>
        <w:t>Die Kugel auf der breiteren Bahn liegt tiefer und hat daher einen kleineren Abrollkreis. Sie muss sich auf gleicher Streckenlänge öfter drehen als die andere Kugel. Damit wird von der für beide Kugeln gleichen Ausgangsenergie (</w:t>
      </w:r>
      <w:proofErr w:type="spellStart"/>
      <w:r>
        <w:t>pot</w:t>
      </w:r>
      <w:proofErr w:type="spellEnd"/>
      <w:r>
        <w:t>. Energie) mehr in Rotationsenergie umgewandelt. Die andere Kugel hat mehr kinetische Energie, ist schneller und deshalb zu erst am Ziel.</w:t>
      </w:r>
    </w:p>
    <w:p w14:paraId="48DBE2A3" w14:textId="77777777" w:rsidR="00361919" w:rsidRDefault="00361919" w:rsidP="00361919"/>
    <w:p w14:paraId="36926673" w14:textId="77777777" w:rsidR="00361919" w:rsidRPr="00F24BB8" w:rsidRDefault="00361919" w:rsidP="00361919">
      <w:pPr>
        <w:rPr>
          <w:rStyle w:val="Nummer"/>
        </w:rPr>
      </w:pPr>
      <w:bookmarkStart w:id="2526" w:name="m605"/>
      <w:r w:rsidRPr="00F24BB8">
        <w:rPr>
          <w:rStyle w:val="Nummer"/>
        </w:rPr>
        <w:lastRenderedPageBreak/>
        <w:t>605</w:t>
      </w:r>
      <w:bookmarkEnd w:id="2526"/>
      <w:r w:rsidRPr="00F24BB8">
        <w:rPr>
          <w:rStyle w:val="Nummer"/>
        </w:rPr>
        <w:t>.</w:t>
      </w:r>
    </w:p>
    <w:p w14:paraId="29711E73" w14:textId="77777777" w:rsidR="00361919" w:rsidRDefault="00361919" w:rsidP="00361919">
      <w:pPr>
        <w:rPr>
          <w:snapToGrid w:val="0"/>
        </w:rPr>
      </w:pPr>
      <w:bookmarkStart w:id="2527" w:name="_Hlt129836471"/>
      <w:r>
        <w:rPr>
          <w:snapToGrid w:val="0"/>
        </w:rPr>
        <w:t xml:space="preserve">a ist richtig, er geht unter. </w:t>
      </w:r>
    </w:p>
    <w:p w14:paraId="73A9DEFE" w14:textId="77777777" w:rsidR="00356F6B" w:rsidRDefault="00361919" w:rsidP="00361919">
      <w:pPr>
        <w:rPr>
          <w:snapToGrid w:val="0"/>
        </w:rPr>
      </w:pPr>
      <w:r>
        <w:rPr>
          <w:snapToGrid w:val="0"/>
        </w:rPr>
        <w:t>Man kann z.B. annehmen, dass beide Körper 1 cm³ groß sind. Dann wiegt der Styroporkörper 0,02 g und der Aluminiumkörper 2,7 g. Das sind zusammen 2,72 g. Das Volumen beträgt 2 cm³. Ein cm³ wiegt demzufolge 1,36 g, der zusammengesetzte Körper hat also eine Dichte von 1,36 g/cm³. Damit ist seine Dichte größer als Wasser und er geht unter.</w:t>
      </w:r>
    </w:p>
    <w:p w14:paraId="56DC9F79" w14:textId="77777777" w:rsidR="00361919" w:rsidRDefault="00361919" w:rsidP="00361919">
      <w:pPr>
        <w:rPr>
          <w:snapToGrid w:val="0"/>
        </w:rPr>
      </w:pPr>
      <w:r>
        <w:rPr>
          <w:snapToGrid w:val="0"/>
        </w:rPr>
        <w:t xml:space="preserve"> </w:t>
      </w:r>
      <w:bookmarkEnd w:id="2527"/>
    </w:p>
    <w:p w14:paraId="68DEBFB1" w14:textId="77777777" w:rsidR="00361919" w:rsidRPr="00F24BB8" w:rsidRDefault="00361919" w:rsidP="00361919">
      <w:pPr>
        <w:rPr>
          <w:rStyle w:val="Nummer"/>
        </w:rPr>
      </w:pPr>
      <w:bookmarkStart w:id="2528" w:name="m606"/>
      <w:r w:rsidRPr="00F24BB8">
        <w:rPr>
          <w:rStyle w:val="Nummer"/>
        </w:rPr>
        <w:t>606.</w:t>
      </w:r>
      <w:bookmarkEnd w:id="2528"/>
    </w:p>
    <w:p w14:paraId="446CE83B" w14:textId="77777777" w:rsidR="00361919" w:rsidRDefault="00361919" w:rsidP="00361919">
      <w:pPr>
        <w:rPr>
          <w:snapToGrid w:val="0"/>
        </w:rPr>
      </w:pPr>
      <w:r>
        <w:rPr>
          <w:snapToGrid w:val="0"/>
        </w:rPr>
        <w:t xml:space="preserve">b ist richtig. </w:t>
      </w:r>
      <w:r>
        <w:rPr>
          <w:snapToGrid w:val="0"/>
        </w:rPr>
        <w:br/>
        <w:t>Nach dem 1. Relativitätspostulat aus Einsteins spezieller Relativitätstheorie gibt es kein Experiment, mit dem man zwischen Ruhe und gleichförmiger Bewegung unterscheiden kann. Der Dartpfeil fliegt im ruhenden und bewegten Fahrstuhl völlig gleich.</w:t>
      </w:r>
    </w:p>
    <w:p w14:paraId="2115EDBC" w14:textId="77777777" w:rsidR="00361919" w:rsidRDefault="00361919" w:rsidP="00361919">
      <w:pPr>
        <w:rPr>
          <w:snapToGrid w:val="0"/>
        </w:rPr>
      </w:pPr>
    </w:p>
    <w:p w14:paraId="614E1804" w14:textId="77777777" w:rsidR="00361919" w:rsidRPr="00F24BB8" w:rsidRDefault="00361919" w:rsidP="00361919">
      <w:pPr>
        <w:rPr>
          <w:rStyle w:val="Nummer"/>
        </w:rPr>
      </w:pPr>
      <w:bookmarkStart w:id="2529" w:name="m607"/>
      <w:r w:rsidRPr="00F24BB8">
        <w:rPr>
          <w:rStyle w:val="Nummer"/>
        </w:rPr>
        <w:t>607.</w:t>
      </w:r>
    </w:p>
    <w:p w14:paraId="0BFC3FAD" w14:textId="77777777" w:rsidR="00361919" w:rsidRDefault="00361919" w:rsidP="00361919">
      <w:pPr>
        <w:rPr>
          <w:snapToGrid w:val="0"/>
        </w:rPr>
      </w:pPr>
      <w:r>
        <w:rPr>
          <w:snapToGrid w:val="0"/>
        </w:rPr>
        <w:t xml:space="preserve">a) ist richtig, sie neigt sich auf die Seite des Jungen. </w:t>
      </w:r>
    </w:p>
    <w:p w14:paraId="67238ABD" w14:textId="77777777" w:rsidR="00361919" w:rsidRDefault="00361919" w:rsidP="00361919">
      <w:pPr>
        <w:rPr>
          <w:snapToGrid w:val="0"/>
        </w:rPr>
      </w:pPr>
      <w:r>
        <w:rPr>
          <w:snapToGrid w:val="0"/>
        </w:rPr>
        <w:t>Begründung:</w:t>
      </w:r>
    </w:p>
    <w:bookmarkEnd w:id="2529"/>
    <w:p w14:paraId="598E6C05" w14:textId="77777777" w:rsidR="00361919" w:rsidRDefault="00361919" w:rsidP="00361919">
      <w:pPr>
        <w:rPr>
          <w:snapToGrid w:val="0"/>
        </w:rPr>
      </w:pPr>
      <w:r>
        <w:rPr>
          <w:snapToGrid w:val="0"/>
        </w:rPr>
        <w:t>Wenn die Waage vor dem Absenken des Steines im Gleichgewicht war, müssen die Kräfte auf beiden Seiten gleich groß sein. Auf der einen Seite steht der Junge, also wirkt hier die Gewichtskraft. Da er den Stein an einem Faden hält, wirkt die Gewichtskraft des Steines nach oben! Es gilt F=</w:t>
      </w:r>
      <w:proofErr w:type="spellStart"/>
      <w:r>
        <w:rPr>
          <w:snapToGrid w:val="0"/>
        </w:rPr>
        <w:t>Fg-Fs</w:t>
      </w:r>
      <w:proofErr w:type="spellEnd"/>
      <w:r>
        <w:rPr>
          <w:snapToGrid w:val="0"/>
        </w:rPr>
        <w:t>.</w:t>
      </w:r>
    </w:p>
    <w:p w14:paraId="47D2E338" w14:textId="77777777" w:rsidR="00361919" w:rsidRDefault="00361919" w:rsidP="00361919">
      <w:pPr>
        <w:rPr>
          <w:snapToGrid w:val="0"/>
        </w:rPr>
      </w:pPr>
      <w:r>
        <w:rPr>
          <w:snapToGrid w:val="0"/>
        </w:rPr>
        <w:t xml:space="preserve">Auf der anderen Seite ist der Stein über eine Rolle am Balken der Waage befestigt, es wirkt als die Gewichtskraft des Steins. Da die Waage im Gleichgewicht war, muss zusätzlich noch die Gewichtskraft des </w:t>
      </w:r>
      <w:proofErr w:type="spellStart"/>
      <w:r>
        <w:rPr>
          <w:snapToGrid w:val="0"/>
        </w:rPr>
        <w:t>Wassers+Gefäß</w:t>
      </w:r>
      <w:proofErr w:type="spellEnd"/>
      <w:r>
        <w:rPr>
          <w:snapToGrid w:val="0"/>
        </w:rPr>
        <w:t xml:space="preserve"> berücksichtigt werden. Stein und </w:t>
      </w:r>
      <w:proofErr w:type="spellStart"/>
      <w:r>
        <w:rPr>
          <w:snapToGrid w:val="0"/>
        </w:rPr>
        <w:t>Wasser+Gefäß</w:t>
      </w:r>
      <w:proofErr w:type="spellEnd"/>
      <w:r>
        <w:rPr>
          <w:snapToGrid w:val="0"/>
        </w:rPr>
        <w:t xml:space="preserve"> müssen so schwer sein wie die Gewichtskraft des Jungen - Gewichtskraft des Steines.</w:t>
      </w:r>
    </w:p>
    <w:p w14:paraId="0063A84D" w14:textId="77777777" w:rsidR="00361919" w:rsidRDefault="00361919" w:rsidP="00361919">
      <w:pPr>
        <w:rPr>
          <w:snapToGrid w:val="0"/>
        </w:rPr>
      </w:pPr>
      <w:r>
        <w:rPr>
          <w:snapToGrid w:val="0"/>
        </w:rPr>
        <w:t>Nun wird der Stein ins Wasser gelassen. Damit wird er durch den Auftrieb leichter, die Kraft auf der Seite des Mannes ist damit Gewichtskraft Junge - Gewichtskraft Stein + Auftrieb. Gleichzeitig fließt aber das überlaufende Wasser auf diese Seite, sie wird dadurch noch schwerer.</w:t>
      </w:r>
    </w:p>
    <w:p w14:paraId="0A3C33FE" w14:textId="77777777" w:rsidR="00361919" w:rsidRDefault="00361919" w:rsidP="00361919">
      <w:pPr>
        <w:rPr>
          <w:snapToGrid w:val="0"/>
        </w:rPr>
      </w:pPr>
      <w:r>
        <w:rPr>
          <w:snapToGrid w:val="0"/>
        </w:rPr>
        <w:t xml:space="preserve">Auf der anderen Seite läuft Wasser weg. Damit wird sie leichter. </w:t>
      </w:r>
    </w:p>
    <w:p w14:paraId="42A35C95" w14:textId="77777777" w:rsidR="00356F6B" w:rsidRDefault="00356F6B" w:rsidP="00361919">
      <w:pPr>
        <w:rPr>
          <w:snapToGrid w:val="0"/>
        </w:rPr>
      </w:pPr>
    </w:p>
    <w:p w14:paraId="1023A906" w14:textId="77777777" w:rsidR="00361919" w:rsidRDefault="00361919" w:rsidP="00361919">
      <w:pPr>
        <w:rPr>
          <w:snapToGrid w:val="0"/>
        </w:rPr>
      </w:pPr>
      <w:bookmarkStart w:id="2530" w:name="m608"/>
      <w:r w:rsidRPr="00F24BB8">
        <w:rPr>
          <w:rStyle w:val="Nummer"/>
        </w:rPr>
        <w:t>608.</w:t>
      </w:r>
      <w:bookmarkEnd w:id="2530"/>
      <w:r>
        <w:rPr>
          <w:color w:val="000000"/>
        </w:rPr>
        <w:t xml:space="preserve"> </w:t>
      </w:r>
      <w:bookmarkStart w:id="2531" w:name="_Hlt135102571"/>
      <w:r>
        <w:rPr>
          <w:color w:val="000000"/>
        </w:rPr>
        <w:t>Auf den Fuß wirkt eine Beschleunigung von 15 g. Das ist sehr viel und muss durch entsprechende Landetechnik abgefangen werden.</w:t>
      </w:r>
      <w:bookmarkEnd w:id="2531"/>
      <w:r>
        <w:rPr>
          <w:color w:val="000000"/>
        </w:rPr>
        <w:t xml:space="preserve"> (z.B. Abrollen des Fußes, Einknicken der Knie, Hinwerfen)</w:t>
      </w:r>
    </w:p>
    <w:bookmarkStart w:id="2532" w:name="_Hlt137862535"/>
    <w:p w14:paraId="4317FAC2" w14:textId="77777777" w:rsidR="00361919" w:rsidRDefault="00361919" w:rsidP="00361919">
      <w:pPr>
        <w:rPr>
          <w:snapToGrid w:val="0"/>
        </w:rPr>
      </w:pPr>
      <w:r>
        <w:rPr>
          <w:snapToGrid w:val="0"/>
        </w:rPr>
        <w:fldChar w:fldCharType="begin"/>
      </w:r>
      <w:r w:rsidR="00B57015">
        <w:rPr>
          <w:snapToGrid w:val="0"/>
        </w:rPr>
        <w:instrText>HYPERLINK "vlsgmech2</w:instrText>
      </w:r>
      <w:r w:rsidR="008D3EAE">
        <w:rPr>
          <w:snapToGrid w:val="0"/>
        </w:rPr>
        <w:instrText>.docx</w:instrText>
      </w:r>
      <w:r w:rsidR="00B57015">
        <w:rPr>
          <w:snapToGrid w:val="0"/>
        </w:rPr>
        <w:instrText>" \l "m608"</w:instrText>
      </w:r>
      <w:r>
        <w:rPr>
          <w:snapToGrid w:val="0"/>
        </w:rPr>
        <w:fldChar w:fldCharType="separate"/>
      </w:r>
      <w:r>
        <w:rPr>
          <w:rStyle w:val="Hyperlink"/>
          <w:sz w:val="22"/>
        </w:rPr>
        <w:t>v</w:t>
      </w:r>
      <w:bookmarkStart w:id="2533" w:name="_Hlt137862783"/>
      <w:bookmarkStart w:id="2534" w:name="_Hlt137862557"/>
      <w:bookmarkEnd w:id="2533"/>
      <w:r>
        <w:rPr>
          <w:rStyle w:val="Hyperlink"/>
          <w:sz w:val="22"/>
        </w:rPr>
        <w:t>o</w:t>
      </w:r>
      <w:bookmarkEnd w:id="2534"/>
      <w:r>
        <w:rPr>
          <w:rStyle w:val="Hyperlink"/>
          <w:sz w:val="22"/>
        </w:rPr>
        <w:t>llst</w:t>
      </w:r>
      <w:bookmarkStart w:id="2535" w:name="_Hlt135100079"/>
      <w:bookmarkStart w:id="2536" w:name="_Hlt135098754"/>
      <w:bookmarkEnd w:id="2535"/>
      <w:r>
        <w:rPr>
          <w:rStyle w:val="Hyperlink"/>
          <w:sz w:val="22"/>
        </w:rPr>
        <w:t>ä</w:t>
      </w:r>
      <w:bookmarkEnd w:id="2536"/>
      <w:r>
        <w:rPr>
          <w:rStyle w:val="Hyperlink"/>
          <w:sz w:val="22"/>
        </w:rPr>
        <w:t>ndi</w:t>
      </w:r>
      <w:bookmarkStart w:id="2537" w:name="_Hlt137862517"/>
      <w:r>
        <w:rPr>
          <w:rStyle w:val="Hyperlink"/>
          <w:sz w:val="22"/>
        </w:rPr>
        <w:t>g</w:t>
      </w:r>
      <w:bookmarkEnd w:id="2537"/>
      <w:r>
        <w:rPr>
          <w:rStyle w:val="Hyperlink"/>
          <w:sz w:val="22"/>
        </w:rPr>
        <w:t>e Lösung</w:t>
      </w:r>
      <w:r>
        <w:rPr>
          <w:snapToGrid w:val="0"/>
        </w:rPr>
        <w:fldChar w:fldCharType="end"/>
      </w:r>
      <w:bookmarkStart w:id="2538" w:name="_Hlt135098742"/>
      <w:bookmarkEnd w:id="2532"/>
      <w:bookmarkEnd w:id="2538"/>
    </w:p>
    <w:p w14:paraId="09FBCB6F" w14:textId="77777777" w:rsidR="00356F6B" w:rsidRDefault="00356F6B" w:rsidP="00361919">
      <w:pPr>
        <w:rPr>
          <w:snapToGrid w:val="0"/>
        </w:rPr>
      </w:pPr>
    </w:p>
    <w:p w14:paraId="1BB80478" w14:textId="77777777" w:rsidR="00361919" w:rsidRPr="00F24BB8" w:rsidRDefault="00361919" w:rsidP="00361919">
      <w:pPr>
        <w:rPr>
          <w:rStyle w:val="Nummer"/>
        </w:rPr>
      </w:pPr>
      <w:bookmarkStart w:id="2539" w:name="m609"/>
      <w:r w:rsidRPr="00F24BB8">
        <w:rPr>
          <w:rStyle w:val="Nummer"/>
        </w:rPr>
        <w:t>609.</w:t>
      </w:r>
      <w:bookmarkEnd w:id="2539"/>
    </w:p>
    <w:p w14:paraId="7D902A56" w14:textId="77777777" w:rsidR="00361919" w:rsidRDefault="00361919" w:rsidP="00361919">
      <w:pPr>
        <w:rPr>
          <w:snapToGrid w:val="0"/>
        </w:rPr>
      </w:pPr>
      <w:r>
        <w:rPr>
          <w:snapToGrid w:val="0"/>
        </w:rPr>
        <w:t>a) Das Trägheitsmoment für einen Vollzylinder (massives Rad) wird mit</w:t>
      </w:r>
    </w:p>
    <w:p w14:paraId="1EB50EAB" w14:textId="77777777" w:rsidR="00361919" w:rsidRDefault="00361919" w:rsidP="00361919">
      <w:pPr>
        <w:rPr>
          <w:snapToGrid w:val="0"/>
        </w:rPr>
      </w:pPr>
      <w:r>
        <w:rPr>
          <w:snapToGrid w:val="0"/>
          <w:position w:val="-24"/>
        </w:rPr>
        <w:object w:dxaOrig="1040" w:dyaOrig="620" w14:anchorId="7A94CA1B">
          <v:shape id="_x0000_i1220" type="#_x0000_t75" style="width:51.8pt;height:30.55pt" o:ole="" fillcolor="window">
            <v:imagedata r:id="rId608" o:title=""/>
          </v:shape>
          <o:OLEObject Type="Embed" ProgID="Equation.DSMT4" ShapeID="_x0000_i1220" DrawAspect="Content" ObjectID="_1731936205" r:id="rId609"/>
        </w:object>
      </w:r>
    </w:p>
    <w:p w14:paraId="23007F7A" w14:textId="77777777" w:rsidR="00361919" w:rsidRDefault="00361919" w:rsidP="00361919">
      <w:pPr>
        <w:rPr>
          <w:snapToGrid w:val="0"/>
        </w:rPr>
      </w:pPr>
      <w:r>
        <w:rPr>
          <w:snapToGrid w:val="0"/>
        </w:rPr>
        <w:t>berechnet. r ist der Radius.</w:t>
      </w:r>
    </w:p>
    <w:p w14:paraId="65273E7D" w14:textId="77777777" w:rsidR="00361919" w:rsidRDefault="00361919" w:rsidP="00361919">
      <w:pPr>
        <w:rPr>
          <w:snapToGrid w:val="0"/>
        </w:rPr>
      </w:pPr>
      <w:r>
        <w:rPr>
          <w:snapToGrid w:val="0"/>
        </w:rPr>
        <w:t>Für einen Holzylinder (Speichenrad) gilt:</w:t>
      </w:r>
    </w:p>
    <w:p w14:paraId="2D953314" w14:textId="77777777" w:rsidR="00361919" w:rsidRDefault="00361919" w:rsidP="00361919">
      <w:pPr>
        <w:rPr>
          <w:snapToGrid w:val="0"/>
        </w:rPr>
      </w:pPr>
      <w:r>
        <w:rPr>
          <w:snapToGrid w:val="0"/>
          <w:position w:val="-24"/>
        </w:rPr>
        <w:object w:dxaOrig="1560" w:dyaOrig="620" w14:anchorId="391A6ED6">
          <v:shape id="_x0000_i1221" type="#_x0000_t75" style="width:78pt;height:30.55pt" o:ole="" fillcolor="window">
            <v:imagedata r:id="rId610" o:title=""/>
          </v:shape>
          <o:OLEObject Type="Embed" ProgID="Equation.DSMT4" ShapeID="_x0000_i1221" DrawAspect="Content" ObjectID="_1731936206" r:id="rId611"/>
        </w:object>
      </w:r>
    </w:p>
    <w:p w14:paraId="4FD54ECC" w14:textId="77777777" w:rsidR="00361919" w:rsidRDefault="00361919" w:rsidP="00361919">
      <w:pPr>
        <w:rPr>
          <w:snapToGrid w:val="0"/>
        </w:rPr>
      </w:pPr>
      <w:proofErr w:type="spellStart"/>
      <w:r>
        <w:rPr>
          <w:snapToGrid w:val="0"/>
        </w:rPr>
        <w:t>r</w:t>
      </w:r>
      <w:r>
        <w:rPr>
          <w:snapToGrid w:val="0"/>
          <w:vertAlign w:val="subscript"/>
        </w:rPr>
        <w:t>i</w:t>
      </w:r>
      <w:proofErr w:type="spellEnd"/>
      <w:r>
        <w:rPr>
          <w:snapToGrid w:val="0"/>
        </w:rPr>
        <w:t xml:space="preserve"> ist der innere Radius, </w:t>
      </w:r>
      <w:proofErr w:type="spellStart"/>
      <w:r>
        <w:rPr>
          <w:snapToGrid w:val="0"/>
        </w:rPr>
        <w:t>r</w:t>
      </w:r>
      <w:r>
        <w:rPr>
          <w:snapToGrid w:val="0"/>
          <w:vertAlign w:val="subscript"/>
        </w:rPr>
        <w:t>a</w:t>
      </w:r>
      <w:proofErr w:type="spellEnd"/>
      <w:r>
        <w:rPr>
          <w:snapToGrid w:val="0"/>
        </w:rPr>
        <w:t xml:space="preserve"> der äußere. Dieser entspricht laut Aufgabenstellung dem Radius des massiven Rades. </w:t>
      </w:r>
    </w:p>
    <w:p w14:paraId="453CBB5B" w14:textId="77777777" w:rsidR="00361919" w:rsidRDefault="00361919" w:rsidP="00361919">
      <w:pPr>
        <w:rPr>
          <w:snapToGrid w:val="0"/>
        </w:rPr>
      </w:pPr>
      <w:r>
        <w:rPr>
          <w:snapToGrid w:val="0"/>
        </w:rPr>
        <w:t>Da die Massen gleich sind, ist das Trägheitsmoment des Speichenrades immer größer als das des massiven Rades.</w:t>
      </w:r>
    </w:p>
    <w:p w14:paraId="45EC6454" w14:textId="77777777" w:rsidR="00361919" w:rsidRDefault="00361919" w:rsidP="00361919">
      <w:pPr>
        <w:rPr>
          <w:color w:val="000000"/>
        </w:rPr>
      </w:pPr>
      <w:r>
        <w:rPr>
          <w:color w:val="000000"/>
        </w:rPr>
        <w:t>Die Winkelbeschleunigung beträgt 5,3 s</w:t>
      </w:r>
      <w:r>
        <w:rPr>
          <w:color w:val="000000"/>
          <w:vertAlign w:val="superscript"/>
        </w:rPr>
        <w:t>-2</w:t>
      </w:r>
      <w:r>
        <w:rPr>
          <w:color w:val="000000"/>
        </w:rPr>
        <w:t>.</w:t>
      </w:r>
    </w:p>
    <w:p w14:paraId="18D1D54B" w14:textId="77777777" w:rsidR="00361919" w:rsidRDefault="00361919" w:rsidP="00361919">
      <w:pPr>
        <w:rPr>
          <w:color w:val="000000"/>
        </w:rPr>
      </w:pPr>
      <w:r>
        <w:rPr>
          <w:color w:val="000000"/>
        </w:rPr>
        <w:t>Das Schwungrad hat ein Trägheitsmoment von 41,6 kgm².</w:t>
      </w:r>
    </w:p>
    <w:p w14:paraId="44F04B81" w14:textId="77777777" w:rsidR="00361919" w:rsidRDefault="00361919" w:rsidP="00361919">
      <w:pPr>
        <w:rPr>
          <w:color w:val="000000"/>
        </w:rPr>
      </w:pPr>
      <w:r>
        <w:rPr>
          <w:color w:val="000000"/>
        </w:rPr>
        <w:t xml:space="preserve">e) Es werden zwei Zeit-Winkelgeschwindigkeit-Diagramme gezeigt. Bei konstanter Bremskraft ist die Bremsbeschleunigung konstant (Newtonsches Grundgesetz) und die Winkelgeschwindigkeit ändert sich in gleichen Zeiten um den gleichen Wert. </w:t>
      </w:r>
    </w:p>
    <w:p w14:paraId="518D629D" w14:textId="77777777" w:rsidR="00361919" w:rsidRDefault="00361919" w:rsidP="00361919">
      <w:pPr>
        <w:rPr>
          <w:color w:val="000000"/>
        </w:rPr>
      </w:pPr>
      <w:r>
        <w:rPr>
          <w:color w:val="000000"/>
        </w:rPr>
        <w:t>Das stellt das 2. Diagramm dar.</w:t>
      </w:r>
    </w:p>
    <w:p w14:paraId="380CF734" w14:textId="77777777" w:rsidR="00361919" w:rsidRDefault="00361919" w:rsidP="00361919">
      <w:pPr>
        <w:rPr>
          <w:color w:val="000000"/>
        </w:rPr>
      </w:pPr>
      <w:r>
        <w:rPr>
          <w:color w:val="000000"/>
        </w:rPr>
        <w:lastRenderedPageBreak/>
        <w:t>Im ersten Diagramm ändert sich die Winkelgeschwindigkeit in gleichen Zeiten immer stärker, es liegt also keine gleichmäßig beschleunigte Bewegung vor. Das ist nur möglich, wenn die Bremskraft immer größer wird.</w:t>
      </w:r>
    </w:p>
    <w:p w14:paraId="64745B62" w14:textId="77777777" w:rsidR="00361919" w:rsidRDefault="00B42104" w:rsidP="00361919">
      <w:pPr>
        <w:rPr>
          <w:snapToGrid w:val="0"/>
        </w:rPr>
      </w:pPr>
      <w:hyperlink r:id="rId612" w:anchor="m609" w:history="1">
        <w:r w:rsidR="00361919">
          <w:rPr>
            <w:rStyle w:val="Hyperlink"/>
            <w:sz w:val="22"/>
          </w:rPr>
          <w:t>vollständ</w:t>
        </w:r>
        <w:bookmarkStart w:id="2540" w:name="_Hlt138227242"/>
        <w:r w:rsidR="00361919">
          <w:rPr>
            <w:rStyle w:val="Hyperlink"/>
            <w:sz w:val="22"/>
          </w:rPr>
          <w:t>i</w:t>
        </w:r>
        <w:bookmarkEnd w:id="2540"/>
        <w:r w:rsidR="00361919">
          <w:rPr>
            <w:rStyle w:val="Hyperlink"/>
            <w:sz w:val="22"/>
          </w:rPr>
          <w:t>ge Lösung</w:t>
        </w:r>
        <w:r w:rsidR="00361919">
          <w:rPr>
            <w:rStyle w:val="Hyperlink"/>
            <w:sz w:val="22"/>
          </w:rPr>
          <w:br/>
        </w:r>
      </w:hyperlink>
    </w:p>
    <w:p w14:paraId="5EE2A21B" w14:textId="77777777" w:rsidR="00361919" w:rsidRDefault="00361919" w:rsidP="00361919">
      <w:pPr>
        <w:rPr>
          <w:snapToGrid w:val="0"/>
        </w:rPr>
      </w:pPr>
    </w:p>
    <w:p w14:paraId="3771C80A" w14:textId="77777777" w:rsidR="00361919" w:rsidRDefault="00361919" w:rsidP="00361919">
      <w:pPr>
        <w:rPr>
          <w:snapToGrid w:val="0"/>
        </w:rPr>
      </w:pPr>
      <w:bookmarkStart w:id="2541" w:name="_Hlt223061585"/>
      <w:bookmarkStart w:id="2542" w:name="m610"/>
      <w:bookmarkEnd w:id="2541"/>
      <w:r w:rsidRPr="00F24BB8">
        <w:rPr>
          <w:rStyle w:val="Nummer"/>
        </w:rPr>
        <w:t>610.</w:t>
      </w:r>
      <w:bookmarkEnd w:id="2542"/>
      <w:r>
        <w:rPr>
          <w:snapToGrid w:val="0"/>
        </w:rPr>
        <w:t xml:space="preserve"> </w:t>
      </w:r>
      <w:r w:rsidRPr="00551288">
        <w:rPr>
          <w:b/>
          <w:snapToGrid w:val="0"/>
        </w:rPr>
        <w:t>a)</w:t>
      </w:r>
      <w:r>
        <w:rPr>
          <w:snapToGrid w:val="0"/>
        </w:rPr>
        <w:t xml:space="preserve"> </w:t>
      </w:r>
      <w:r>
        <w:rPr>
          <w:color w:val="000000"/>
        </w:rPr>
        <w:t>Der PKW 2 beschleunigt 4,6 s und legt dabei eine</w:t>
      </w:r>
      <w:r w:rsidR="00C862E6">
        <w:rPr>
          <w:color w:val="000000"/>
        </w:rPr>
        <w:t>n</w:t>
      </w:r>
      <w:r>
        <w:rPr>
          <w:color w:val="000000"/>
        </w:rPr>
        <w:t xml:space="preserve"> Weg von 32 m zurück.</w:t>
      </w:r>
    </w:p>
    <w:tbl>
      <w:tblPr>
        <w:tblW w:w="0" w:type="auto"/>
        <w:tblLayout w:type="fixed"/>
        <w:tblCellMar>
          <w:left w:w="70" w:type="dxa"/>
          <w:right w:w="70" w:type="dxa"/>
        </w:tblCellMar>
        <w:tblLook w:val="0000" w:firstRow="0" w:lastRow="0" w:firstColumn="0" w:lastColumn="0" w:noHBand="0" w:noVBand="0"/>
      </w:tblPr>
      <w:tblGrid>
        <w:gridCol w:w="9773"/>
      </w:tblGrid>
      <w:tr w:rsidR="00361919" w14:paraId="666BC88C" w14:textId="77777777">
        <w:tc>
          <w:tcPr>
            <w:tcW w:w="9773" w:type="dxa"/>
          </w:tcPr>
          <w:p w14:paraId="2314067E" w14:textId="77777777" w:rsidR="00361919" w:rsidRDefault="00361919" w:rsidP="00361919">
            <w:pPr>
              <w:rPr>
                <w:snapToGrid w:val="0"/>
              </w:rPr>
            </w:pPr>
            <w:r w:rsidRPr="00551288">
              <w:rPr>
                <w:b/>
                <w:snapToGrid w:val="0"/>
              </w:rPr>
              <w:t>b)</w:t>
            </w:r>
            <w:r>
              <w:rPr>
                <w:snapToGrid w:val="0"/>
              </w:rPr>
              <w:t xml:space="preserve"> Im s(t)-Diagramm haben die Kurven für beide Autos in der Beschleunigungsphase eine Parabelform. Nach dem Beschleunigen verlaufen die Kurven gerade weiter. Da die Endgeschwindigkeiten gleich groß sind, sind dann auch die Anstiege der Kurven gleich. PKW 2 beschleunigt stärker und erreicht deshalb auch eher den gleichförmigen Teil der Fahrt. Das bedeutet, er hat auch in der gleichen Zeit einen größeren Weg zurückgelegt.</w:t>
            </w:r>
          </w:p>
          <w:p w14:paraId="5249E7F7" w14:textId="77777777" w:rsidR="00361919" w:rsidRDefault="00361919" w:rsidP="00361919">
            <w:pPr>
              <w:rPr>
                <w:snapToGrid w:val="0"/>
              </w:rPr>
            </w:pPr>
            <w:r>
              <w:rPr>
                <w:snapToGrid w:val="0"/>
              </w:rPr>
              <w:t>Im v(t)-Diagramm verlaufen beide Kurven gerade nach oben (Proportionalität). Für PKW 2 ist der Anstieg größer, da er schneller beschleunigt.</w:t>
            </w:r>
          </w:p>
          <w:p w14:paraId="7854C08D" w14:textId="77777777" w:rsidR="00361919" w:rsidRDefault="00361919" w:rsidP="00361919">
            <w:pPr>
              <w:rPr>
                <w:snapToGrid w:val="0"/>
              </w:rPr>
            </w:pPr>
            <w:r>
              <w:rPr>
                <w:snapToGrid w:val="0"/>
              </w:rPr>
              <w:t xml:space="preserve">Beim Erreichen der Endgeschwindigkeit verlaufen beide Kurven parallel zur t-Achse weiter. </w:t>
            </w:r>
          </w:p>
        </w:tc>
      </w:tr>
      <w:tr w:rsidR="00361919" w14:paraId="33FA90A1" w14:textId="77777777">
        <w:tc>
          <w:tcPr>
            <w:tcW w:w="9773" w:type="dxa"/>
          </w:tcPr>
          <w:p w14:paraId="4FF98F48" w14:textId="77777777" w:rsidR="00361919" w:rsidRDefault="00B42104" w:rsidP="00361919">
            <w:pPr>
              <w:rPr>
                <w:snapToGrid w:val="0"/>
              </w:rPr>
            </w:pPr>
            <w:r>
              <w:rPr>
                <w:snapToGrid w:val="0"/>
              </w:rPr>
              <w:pict w14:anchorId="461AD97D">
                <v:shape id="_x0000_i1222" type="#_x0000_t75" style="width:271.65pt;height:128.2pt" fillcolor="window">
                  <v:imagedata r:id="rId613" o:title="lsm610_1"/>
                </v:shape>
              </w:pict>
            </w:r>
          </w:p>
        </w:tc>
      </w:tr>
    </w:tbl>
    <w:p w14:paraId="2E8B314D" w14:textId="77777777" w:rsidR="00361919" w:rsidRDefault="00361919" w:rsidP="00361919">
      <w:pPr>
        <w:rPr>
          <w:snapToGrid w:val="0"/>
        </w:rPr>
      </w:pPr>
    </w:p>
    <w:p w14:paraId="2CEF3562" w14:textId="77777777" w:rsidR="00361919" w:rsidRDefault="00361919" w:rsidP="00361919">
      <w:pPr>
        <w:rPr>
          <w:snapToGrid w:val="0"/>
        </w:rPr>
      </w:pPr>
      <w:r w:rsidRPr="00551288">
        <w:rPr>
          <w:b/>
          <w:snapToGrid w:val="0"/>
        </w:rPr>
        <w:t>c)</w:t>
      </w:r>
      <w:r>
        <w:rPr>
          <w:snapToGrid w:val="0"/>
        </w:rPr>
        <w:t xml:space="preserve"> </w:t>
      </w:r>
      <w:r>
        <w:rPr>
          <w:color w:val="000000"/>
        </w:rPr>
        <w:t>Nach 100 m beträgt der Abstand zwischen beiden Autos 12,4 m.</w:t>
      </w:r>
      <w:r>
        <w:rPr>
          <w:snapToGrid w:val="0"/>
        </w:rPr>
        <w:t xml:space="preserve"> </w:t>
      </w:r>
    </w:p>
    <w:p w14:paraId="6FDFC558" w14:textId="77777777" w:rsidR="00361919" w:rsidRDefault="00B42104" w:rsidP="00361919">
      <w:pPr>
        <w:rPr>
          <w:snapToGrid w:val="0"/>
        </w:rPr>
      </w:pPr>
      <w:hyperlink r:id="rId614" w:anchor="m610" w:history="1">
        <w:r w:rsidR="00361919">
          <w:rPr>
            <w:rStyle w:val="Hyperlink"/>
            <w:sz w:val="22"/>
          </w:rPr>
          <w:t>vollst</w:t>
        </w:r>
        <w:bookmarkStart w:id="2543" w:name="_Hlt146153765"/>
        <w:r w:rsidR="00361919">
          <w:rPr>
            <w:rStyle w:val="Hyperlink"/>
            <w:sz w:val="22"/>
          </w:rPr>
          <w:t>ä</w:t>
        </w:r>
        <w:bookmarkStart w:id="2544" w:name="_Hlt162754428"/>
        <w:bookmarkStart w:id="2545" w:name="_Hlt162752794"/>
        <w:bookmarkEnd w:id="2543"/>
        <w:bookmarkEnd w:id="2544"/>
        <w:r w:rsidR="00361919">
          <w:rPr>
            <w:rStyle w:val="Hyperlink"/>
            <w:sz w:val="22"/>
          </w:rPr>
          <w:t>n</w:t>
        </w:r>
        <w:bookmarkEnd w:id="2545"/>
        <w:r w:rsidR="00361919">
          <w:rPr>
            <w:rStyle w:val="Hyperlink"/>
            <w:sz w:val="22"/>
          </w:rPr>
          <w:t>di</w:t>
        </w:r>
        <w:bookmarkStart w:id="2546" w:name="_Hlt146153805"/>
        <w:r w:rsidR="00361919">
          <w:rPr>
            <w:rStyle w:val="Hyperlink"/>
            <w:sz w:val="22"/>
          </w:rPr>
          <w:t>g</w:t>
        </w:r>
        <w:bookmarkStart w:id="2547" w:name="_Hlt162752783"/>
        <w:bookmarkStart w:id="2548" w:name="_Hlt162752735"/>
        <w:bookmarkEnd w:id="2546"/>
        <w:bookmarkEnd w:id="2547"/>
        <w:r w:rsidR="00361919">
          <w:rPr>
            <w:rStyle w:val="Hyperlink"/>
            <w:sz w:val="22"/>
          </w:rPr>
          <w:t>e</w:t>
        </w:r>
        <w:bookmarkEnd w:id="2548"/>
        <w:r w:rsidR="00361919">
          <w:rPr>
            <w:rStyle w:val="Hyperlink"/>
            <w:sz w:val="22"/>
          </w:rPr>
          <w:t xml:space="preserve"> Lösung</w:t>
        </w:r>
      </w:hyperlink>
      <w:bookmarkStart w:id="2549" w:name="_Hlt138227294"/>
      <w:bookmarkEnd w:id="2549"/>
    </w:p>
    <w:p w14:paraId="76A2AB84" w14:textId="77777777" w:rsidR="00356F6B" w:rsidRDefault="00356F6B" w:rsidP="00361919">
      <w:pPr>
        <w:rPr>
          <w:snapToGrid w:val="0"/>
        </w:rPr>
      </w:pPr>
    </w:p>
    <w:p w14:paraId="599ACC2E" w14:textId="77777777" w:rsidR="00361919" w:rsidRDefault="00361919" w:rsidP="00361919">
      <w:bookmarkStart w:id="2550" w:name="_Hlt146153933"/>
      <w:bookmarkStart w:id="2551" w:name="m611"/>
      <w:bookmarkEnd w:id="2550"/>
      <w:r w:rsidRPr="00F24BB8">
        <w:rPr>
          <w:rStyle w:val="Nummer"/>
        </w:rPr>
        <w:t>611.</w:t>
      </w:r>
      <w:bookmarkEnd w:id="2551"/>
      <w:r>
        <w:rPr>
          <w:color w:val="000000"/>
        </w:rPr>
        <w:t xml:space="preserve"> Bei ebener Straße muss der Reibungskoeffizient 0,31 betragen. Bei einer Neigung von 10% muss die Reibungszahl für die geforderte Beschleunigung 0,41 betragen.</w:t>
      </w:r>
    </w:p>
    <w:p w14:paraId="2297E9D6" w14:textId="77777777" w:rsidR="00361919" w:rsidRDefault="00B42104" w:rsidP="00361919">
      <w:hyperlink r:id="rId615" w:anchor="m611" w:history="1">
        <w:r w:rsidR="00361919">
          <w:rPr>
            <w:rStyle w:val="Hyperlink"/>
            <w:sz w:val="22"/>
          </w:rPr>
          <w:t>volls</w:t>
        </w:r>
        <w:bookmarkStart w:id="2552" w:name="_Hlt149518508"/>
        <w:bookmarkEnd w:id="2552"/>
        <w:r w:rsidR="00361919">
          <w:rPr>
            <w:rStyle w:val="Hyperlink"/>
            <w:sz w:val="22"/>
          </w:rPr>
          <w:t>t</w:t>
        </w:r>
        <w:bookmarkStart w:id="2553" w:name="_Hlt146154204"/>
        <w:bookmarkStart w:id="2554" w:name="_Hlt146153938"/>
        <w:bookmarkEnd w:id="2553"/>
        <w:r w:rsidR="00361919">
          <w:rPr>
            <w:rStyle w:val="Hyperlink"/>
            <w:sz w:val="22"/>
          </w:rPr>
          <w:t>ä</w:t>
        </w:r>
        <w:bookmarkStart w:id="2555" w:name="_Hlt146154270"/>
        <w:bookmarkEnd w:id="2554"/>
        <w:r w:rsidR="00361919">
          <w:rPr>
            <w:rStyle w:val="Hyperlink"/>
            <w:sz w:val="22"/>
          </w:rPr>
          <w:t>n</w:t>
        </w:r>
        <w:bookmarkStart w:id="2556" w:name="_Hlt182609835"/>
        <w:bookmarkEnd w:id="2555"/>
        <w:bookmarkEnd w:id="2556"/>
        <w:r w:rsidR="00361919">
          <w:rPr>
            <w:rStyle w:val="Hyperlink"/>
            <w:sz w:val="22"/>
          </w:rPr>
          <w:t>di</w:t>
        </w:r>
        <w:bookmarkStart w:id="2557" w:name="_Hlt149390850"/>
        <w:r w:rsidR="00361919">
          <w:rPr>
            <w:rStyle w:val="Hyperlink"/>
            <w:sz w:val="22"/>
          </w:rPr>
          <w:t>g</w:t>
        </w:r>
        <w:bookmarkEnd w:id="2557"/>
        <w:r w:rsidR="00361919">
          <w:rPr>
            <w:rStyle w:val="Hyperlink"/>
            <w:sz w:val="22"/>
          </w:rPr>
          <w:t>e Lösung</w:t>
        </w:r>
      </w:hyperlink>
    </w:p>
    <w:p w14:paraId="38F28A83" w14:textId="77777777" w:rsidR="00356F6B" w:rsidRDefault="00356F6B" w:rsidP="00361919"/>
    <w:p w14:paraId="4BB8A047" w14:textId="77777777" w:rsidR="00361919" w:rsidRPr="00F24BB8" w:rsidRDefault="00361919" w:rsidP="00361919">
      <w:pPr>
        <w:rPr>
          <w:rStyle w:val="Nummer"/>
        </w:rPr>
      </w:pPr>
      <w:bookmarkStart w:id="2558" w:name="m612"/>
      <w:r w:rsidRPr="00F24BB8">
        <w:rPr>
          <w:rStyle w:val="Nummer"/>
        </w:rPr>
        <w:t>612.</w:t>
      </w:r>
      <w:bookmarkEnd w:id="2558"/>
    </w:p>
    <w:p w14:paraId="04E991B9" w14:textId="77777777" w:rsidR="00361919" w:rsidRDefault="00361919" w:rsidP="00361919">
      <w:r w:rsidRPr="00551288">
        <w:rPr>
          <w:b/>
        </w:rPr>
        <w:t>a)</w:t>
      </w:r>
      <w:r>
        <w:t xml:space="preserve"> Die Federkonstante gibt an, um welche Länge sich eine Feder ausdehnt, wenn man 1 N anhängt. Sie ist der Proportionalitätsfaktor zwischen der wirkenden Kraft und der Längenänderung der Feder.</w:t>
      </w:r>
    </w:p>
    <w:p w14:paraId="0F881617" w14:textId="77777777" w:rsidR="00361919" w:rsidRDefault="00FD235E" w:rsidP="00361919">
      <w:r w:rsidRPr="00FD235E">
        <w:rPr>
          <w:position w:val="-82"/>
        </w:rPr>
        <w:object w:dxaOrig="1160" w:dyaOrig="1740" w14:anchorId="0F1670C5">
          <v:shape id="_x0000_i1223" type="#_x0000_t75" style="width:57.8pt;height:87.25pt" o:ole="" fillcolor="window">
            <v:imagedata r:id="rId616" o:title=""/>
          </v:shape>
          <o:OLEObject Type="Embed" ProgID="Equation.DSMT4" ShapeID="_x0000_i1223" DrawAspect="Content" ObjectID="_1731936207" r:id="rId617"/>
        </w:object>
      </w:r>
    </w:p>
    <w:p w14:paraId="72C42673" w14:textId="77777777" w:rsidR="00361919" w:rsidRDefault="00361919" w:rsidP="00361919">
      <w:bookmarkStart w:id="2559" w:name="_Hlk444012421"/>
      <w:r>
        <w:t>Damit sind 3,1 N notwendig, um die Feder 1 m länger werden lassen. Vorausgesetzt, sie schafft das.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7008"/>
      </w:tblGrid>
      <w:tr w:rsidR="00361919" w14:paraId="7237B4F8" w14:textId="77777777">
        <w:trPr>
          <w:trHeight w:val="4138"/>
        </w:trPr>
        <w:tc>
          <w:tcPr>
            <w:tcW w:w="2764" w:type="dxa"/>
          </w:tcPr>
          <w:bookmarkEnd w:id="2559"/>
          <w:p w14:paraId="6A040F86" w14:textId="77777777" w:rsidR="00361919" w:rsidRDefault="00361919" w:rsidP="00361919">
            <w:r>
              <w:lastRenderedPageBreak/>
              <w:t xml:space="preserve">Im Diagramm muss beachtet werden, dass die Feder bereits eine Länge von 5 cm hat. </w:t>
            </w:r>
          </w:p>
          <w:p w14:paraId="38D46A5C" w14:textId="77777777" w:rsidR="00361919" w:rsidRDefault="00361919" w:rsidP="00361919">
            <w:r>
              <w:t>Zur Berechnung der Länge sollte die Federkonstante in 0,0311 N/cm umgerechnet werden.</w:t>
            </w:r>
          </w:p>
          <w:p w14:paraId="48012DBA" w14:textId="77777777" w:rsidR="00361919" w:rsidRDefault="00B42104" w:rsidP="00361919">
            <w:hyperlink r:id="rId618" w:history="1">
              <w:r w:rsidR="00361919">
                <w:rPr>
                  <w:rStyle w:val="Hyperlink"/>
                  <w:sz w:val="22"/>
                </w:rPr>
                <w:t>zur Exc</w:t>
              </w:r>
              <w:bookmarkStart w:id="2560" w:name="_Hlt149390684"/>
              <w:r w:rsidR="00361919">
                <w:rPr>
                  <w:rStyle w:val="Hyperlink"/>
                  <w:sz w:val="22"/>
                </w:rPr>
                <w:t>e</w:t>
              </w:r>
              <w:bookmarkEnd w:id="2560"/>
              <w:r w:rsidR="00361919">
                <w:rPr>
                  <w:rStyle w:val="Hyperlink"/>
                  <w:sz w:val="22"/>
                </w:rPr>
                <w:t>l-</w:t>
              </w:r>
              <w:bookmarkStart w:id="2561" w:name="_Hlt149390690"/>
              <w:bookmarkStart w:id="2562" w:name="_Hlt149390164"/>
              <w:bookmarkEnd w:id="2561"/>
              <w:r w:rsidR="00361919">
                <w:rPr>
                  <w:rStyle w:val="Hyperlink"/>
                  <w:sz w:val="22"/>
                </w:rPr>
                <w:t>T</w:t>
              </w:r>
              <w:bookmarkEnd w:id="2562"/>
              <w:r w:rsidR="00361919">
                <w:rPr>
                  <w:rStyle w:val="Hyperlink"/>
                  <w:sz w:val="22"/>
                </w:rPr>
                <w:t>abelle</w:t>
              </w:r>
            </w:hyperlink>
          </w:p>
          <w:p w14:paraId="70441E65" w14:textId="77777777" w:rsidR="00361919" w:rsidRDefault="00361919" w:rsidP="00361919"/>
        </w:tc>
        <w:tc>
          <w:tcPr>
            <w:tcW w:w="7008" w:type="dxa"/>
          </w:tcPr>
          <w:p w14:paraId="004F0321" w14:textId="77777777" w:rsidR="00361919" w:rsidRDefault="00B42104" w:rsidP="00361919">
            <w:r>
              <w:pict w14:anchorId="6AF0FFAB">
                <v:shape id="_x0000_i1224" type="#_x0000_t75" style="width:322.9pt;height:200.2pt" fillcolor="window">
                  <v:imagedata r:id="rId619" o:title="lsm612"/>
                </v:shape>
              </w:pict>
            </w:r>
          </w:p>
        </w:tc>
      </w:tr>
    </w:tbl>
    <w:p w14:paraId="5E267FD6" w14:textId="77777777" w:rsidR="00361919" w:rsidRDefault="00361919" w:rsidP="00361919"/>
    <w:p w14:paraId="060312A2" w14:textId="77777777" w:rsidR="00361919" w:rsidRDefault="00361919" w:rsidP="00361919"/>
    <w:p w14:paraId="3EEE74D1" w14:textId="77777777" w:rsidR="00361919" w:rsidRDefault="00361919" w:rsidP="00361919">
      <w:bookmarkStart w:id="2563" w:name="m613"/>
      <w:r w:rsidRPr="00F24BB8">
        <w:rPr>
          <w:rStyle w:val="Nummer"/>
        </w:rPr>
        <w:t>613.</w:t>
      </w:r>
      <w:bookmarkEnd w:id="2563"/>
      <w:r>
        <w:rPr>
          <w:color w:val="000000"/>
        </w:rPr>
        <w:t xml:space="preserve"> Wenn die Fledermaus den Impuls hört, ist die noch 4,65 m von der Mauer entfernt.</w:t>
      </w:r>
      <w:bookmarkStart w:id="2564" w:name="_Hlt149435810"/>
      <w:bookmarkEnd w:id="2564"/>
    </w:p>
    <w:p w14:paraId="5D0456F5" w14:textId="77777777" w:rsidR="004E1563" w:rsidRDefault="00B42104" w:rsidP="00361919">
      <w:hyperlink r:id="rId620" w:anchor="m613" w:history="1">
        <w:r w:rsidR="00361919">
          <w:rPr>
            <w:rStyle w:val="Hyperlink"/>
            <w:sz w:val="22"/>
          </w:rPr>
          <w:t>vollst</w:t>
        </w:r>
        <w:bookmarkStart w:id="2565" w:name="_Hlt149433274"/>
        <w:bookmarkStart w:id="2566" w:name="_Hlt149391146"/>
        <w:bookmarkEnd w:id="2565"/>
        <w:r w:rsidR="00361919">
          <w:rPr>
            <w:rStyle w:val="Hyperlink"/>
            <w:sz w:val="22"/>
          </w:rPr>
          <w:t>ä</w:t>
        </w:r>
        <w:bookmarkEnd w:id="2566"/>
        <w:r w:rsidR="00361919">
          <w:rPr>
            <w:rStyle w:val="Hyperlink"/>
            <w:sz w:val="22"/>
          </w:rPr>
          <w:t>nd</w:t>
        </w:r>
        <w:bookmarkStart w:id="2567" w:name="_Hlt149436548"/>
        <w:r w:rsidR="00361919">
          <w:rPr>
            <w:rStyle w:val="Hyperlink"/>
            <w:sz w:val="22"/>
          </w:rPr>
          <w:t>i</w:t>
        </w:r>
        <w:bookmarkEnd w:id="2567"/>
        <w:r w:rsidR="00361919">
          <w:rPr>
            <w:rStyle w:val="Hyperlink"/>
            <w:sz w:val="22"/>
          </w:rPr>
          <w:t>ge Lösung</w:t>
        </w:r>
      </w:hyperlink>
      <w:bookmarkStart w:id="2568" w:name="_Hlt149390886"/>
      <w:bookmarkEnd w:id="2568"/>
    </w:p>
    <w:p w14:paraId="0A88D777" w14:textId="77777777" w:rsidR="004E1563" w:rsidRDefault="004E1563" w:rsidP="00361919">
      <w:pPr>
        <w:rPr>
          <w:rStyle w:val="Nummer"/>
        </w:rPr>
      </w:pPr>
    </w:p>
    <w:p w14:paraId="3EBE9745" w14:textId="77777777" w:rsidR="00361919" w:rsidRDefault="00361919" w:rsidP="00361919">
      <w:bookmarkStart w:id="2569" w:name="m614"/>
      <w:r w:rsidRPr="00F24BB8">
        <w:rPr>
          <w:rStyle w:val="Nummer"/>
        </w:rPr>
        <w:t>614.</w:t>
      </w:r>
      <w:r>
        <w:rPr>
          <w:color w:val="000000"/>
        </w:rPr>
        <w:t xml:space="preserve"> </w:t>
      </w:r>
      <w:bookmarkEnd w:id="2569"/>
      <w:r>
        <w:rPr>
          <w:color w:val="000000"/>
        </w:rPr>
        <w:t>Die eingeschlossene Messingkugel hat eine Masse von 0,447 g.</w:t>
      </w:r>
    </w:p>
    <w:p w14:paraId="30BDFDE5" w14:textId="77777777" w:rsidR="00361919" w:rsidRDefault="00B42104" w:rsidP="00361919">
      <w:hyperlink r:id="rId621" w:anchor="m614" w:history="1">
        <w:r w:rsidR="00361919">
          <w:rPr>
            <w:rStyle w:val="Hyperlink"/>
            <w:sz w:val="22"/>
          </w:rPr>
          <w:t>vollst</w:t>
        </w:r>
        <w:bookmarkStart w:id="2570" w:name="_Hlt149446184"/>
        <w:bookmarkEnd w:id="2570"/>
        <w:r w:rsidR="00361919">
          <w:rPr>
            <w:rStyle w:val="Hyperlink"/>
            <w:sz w:val="22"/>
          </w:rPr>
          <w:t>ä</w:t>
        </w:r>
        <w:bookmarkStart w:id="2571" w:name="_Hlt149436602"/>
        <w:r w:rsidR="00361919">
          <w:rPr>
            <w:rStyle w:val="Hyperlink"/>
            <w:sz w:val="22"/>
          </w:rPr>
          <w:t>n</w:t>
        </w:r>
        <w:bookmarkEnd w:id="2571"/>
        <w:r w:rsidR="00361919">
          <w:rPr>
            <w:rStyle w:val="Hyperlink"/>
            <w:sz w:val="22"/>
          </w:rPr>
          <w:t>dige L</w:t>
        </w:r>
        <w:bookmarkStart w:id="2572" w:name="_Hlt162760427"/>
        <w:bookmarkEnd w:id="2572"/>
        <w:r w:rsidR="00361919">
          <w:rPr>
            <w:rStyle w:val="Hyperlink"/>
            <w:sz w:val="22"/>
          </w:rPr>
          <w:t>ösung</w:t>
        </w:r>
      </w:hyperlink>
    </w:p>
    <w:p w14:paraId="03C20D24" w14:textId="77777777" w:rsidR="004E1563" w:rsidRDefault="004E1563" w:rsidP="00361919">
      <w:pPr>
        <w:rPr>
          <w:rStyle w:val="Nummer"/>
        </w:rPr>
      </w:pPr>
      <w:bookmarkStart w:id="2573" w:name="_Hlt149464227"/>
      <w:bookmarkEnd w:id="2573"/>
    </w:p>
    <w:p w14:paraId="467ED47A" w14:textId="77777777" w:rsidR="00361919" w:rsidRPr="00A47A64" w:rsidRDefault="00361919" w:rsidP="00361919">
      <w:pPr>
        <w:rPr>
          <w:rStyle w:val="Nummer"/>
        </w:rPr>
      </w:pPr>
      <w:bookmarkStart w:id="2574" w:name="m615"/>
      <w:r w:rsidRPr="00A47A64">
        <w:rPr>
          <w:rStyle w:val="Nummer"/>
        </w:rPr>
        <w:t>615.</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361919" w14:paraId="2B087B48" w14:textId="77777777">
        <w:tc>
          <w:tcPr>
            <w:tcW w:w="4886" w:type="dxa"/>
          </w:tcPr>
          <w:bookmarkEnd w:id="2574"/>
          <w:p w14:paraId="0AAA2138" w14:textId="77777777" w:rsidR="00361919" w:rsidRDefault="00B42104" w:rsidP="00361919">
            <w:r>
              <w:pict w14:anchorId="3A8D359D">
                <v:shape id="_x0000_i1225" type="#_x0000_t75" style="width:237.8pt;height:178.35pt" fillcolor="window">
                  <v:imagedata r:id="rId622" o:title="lsm615_1"/>
                </v:shape>
              </w:pict>
            </w:r>
          </w:p>
        </w:tc>
        <w:tc>
          <w:tcPr>
            <w:tcW w:w="4886" w:type="dxa"/>
          </w:tcPr>
          <w:p w14:paraId="3BC90D1A" w14:textId="77777777" w:rsidR="00361919" w:rsidRDefault="00B42104" w:rsidP="00361919">
            <w:r>
              <w:pict w14:anchorId="564E907D">
                <v:shape id="_x0000_i1226" type="#_x0000_t75" style="width:237.8pt;height:225.25pt" fillcolor="window">
                  <v:imagedata r:id="rId623" o:title="lsm615_2"/>
                </v:shape>
              </w:pict>
            </w:r>
          </w:p>
        </w:tc>
      </w:tr>
      <w:tr w:rsidR="00361919" w14:paraId="396867ED" w14:textId="77777777">
        <w:trPr>
          <w:cantSplit/>
        </w:trPr>
        <w:tc>
          <w:tcPr>
            <w:tcW w:w="9772" w:type="dxa"/>
            <w:gridSpan w:val="2"/>
          </w:tcPr>
          <w:p w14:paraId="7F6E5504" w14:textId="77777777" w:rsidR="00361919" w:rsidRDefault="00361919" w:rsidP="00361919">
            <w:r>
              <w:t>c) ist richtig. Das Wasser spritzt aus dem großen Loch höher.</w:t>
            </w:r>
          </w:p>
          <w:p w14:paraId="46C06ED1" w14:textId="08157EDB" w:rsidR="00361919" w:rsidRDefault="00361919" w:rsidP="00361919">
            <w:r>
              <w:t xml:space="preserve">Begründung: Nach den Gesetzten des senkrechten Wurfs hängt die Höhe der Fontäne von der Austrittsgeschwindigkeit des Wassers ab. Je größer die Geschwindigkeit, </w:t>
            </w:r>
            <w:r w:rsidR="00551288">
              <w:t>umso</w:t>
            </w:r>
            <w:r>
              <w:t xml:space="preserve"> größer die Höhe.</w:t>
            </w:r>
          </w:p>
          <w:p w14:paraId="5F682536" w14:textId="77777777" w:rsidR="00361919" w:rsidRDefault="00361919" w:rsidP="00361919"/>
        </w:tc>
      </w:tr>
      <w:tr w:rsidR="00361919" w14:paraId="632CECE5" w14:textId="77777777">
        <w:trPr>
          <w:cantSplit/>
          <w:trHeight w:val="113"/>
        </w:trPr>
        <w:tc>
          <w:tcPr>
            <w:tcW w:w="4886" w:type="dxa"/>
          </w:tcPr>
          <w:p w14:paraId="7567CABB" w14:textId="77777777" w:rsidR="00361919" w:rsidRDefault="00361919" w:rsidP="00361919">
            <w:r>
              <w:lastRenderedPageBreak/>
              <w:t xml:space="preserve">Man betrachtet das Loch, aus dem das Wassers spritzt, als einen Zylinder, in dessen Höhe das Wasser eine gleichmäßig beschleunigte Bewegung durchführt, ähnlich wie in einer Kanone. </w:t>
            </w:r>
          </w:p>
          <w:p w14:paraId="29D96DC2" w14:textId="77777777" w:rsidR="00361919" w:rsidRDefault="00361919" w:rsidP="00361919">
            <w:r>
              <w:t>Warum gleichmäßig beschleunigt? Auf die untere Fläche des Zylinders wirkt die Kraft, die der Druck in dem Schlauch aufbaut. Da das Loch im Vergleich zum Schlauchdurchmesser sehr klein ist, der Schlauch mit einem Ende an einem Wasserhahn angeschlossen ist und am anderen Ende verschlossen ist, bleibt der Druck unter dem Loch konstant. Damit bleibt auch die Kraft konstant und bewirkt nach dem Newtonschen Grundgesetz eine gleichmäßig beschleunigte Bewegung.</w:t>
            </w:r>
          </w:p>
        </w:tc>
        <w:tc>
          <w:tcPr>
            <w:tcW w:w="4886" w:type="dxa"/>
          </w:tcPr>
          <w:p w14:paraId="15546ED7" w14:textId="77777777" w:rsidR="00361919" w:rsidRDefault="00B42104" w:rsidP="00361919">
            <w:r>
              <w:pict w14:anchorId="1F09FE0E">
                <v:shape id="_x0000_i1227" type="#_x0000_t75" style="width:184.35pt;height:145.65pt" fillcolor="window">
                  <v:imagedata r:id="rId624" o:title="lsm615"/>
                </v:shape>
              </w:pict>
            </w:r>
          </w:p>
        </w:tc>
      </w:tr>
      <w:tr w:rsidR="00361919" w14:paraId="123C36B7" w14:textId="77777777">
        <w:trPr>
          <w:cantSplit/>
          <w:trHeight w:val="2528"/>
        </w:trPr>
        <w:tc>
          <w:tcPr>
            <w:tcW w:w="9772" w:type="dxa"/>
            <w:gridSpan w:val="2"/>
          </w:tcPr>
          <w:p w14:paraId="4D88EF46" w14:textId="77777777" w:rsidR="00361919" w:rsidRDefault="00361919" w:rsidP="00361919">
            <w:r>
              <w:t>Die Geschwindigkeit berechnet sich für eine solche Bewegung mit:</w:t>
            </w:r>
          </w:p>
          <w:p w14:paraId="1950215B" w14:textId="77777777" w:rsidR="00361919" w:rsidRDefault="00361919" w:rsidP="00361919">
            <w:r>
              <w:rPr>
                <w:position w:val="-10"/>
              </w:rPr>
              <w:object w:dxaOrig="980" w:dyaOrig="340" w14:anchorId="5D640F1D">
                <v:shape id="_x0000_i1228" type="#_x0000_t75" style="width:48.55pt;height:17.45pt" o:ole="" fillcolor="window">
                  <v:imagedata r:id="rId625" o:title=""/>
                </v:shape>
                <o:OLEObject Type="Embed" ProgID="Equation.DSMT4" ShapeID="_x0000_i1228" DrawAspect="Content" ObjectID="_1731936208" r:id="rId626"/>
              </w:object>
            </w:r>
          </w:p>
          <w:p w14:paraId="321C5A21" w14:textId="77777777" w:rsidR="00361919" w:rsidRDefault="00361919" w:rsidP="00361919">
            <w:r>
              <w:t>Da h für beide Löcher gleich ist, gilt:</w:t>
            </w:r>
          </w:p>
          <w:p w14:paraId="04BA7511" w14:textId="77777777" w:rsidR="00361919" w:rsidRDefault="00361919" w:rsidP="00361919">
            <w:r>
              <w:rPr>
                <w:position w:val="-10"/>
              </w:rPr>
              <w:object w:dxaOrig="600" w:dyaOrig="340" w14:anchorId="62A4B5EE">
                <v:shape id="_x0000_i1229" type="#_x0000_t75" style="width:30pt;height:17.45pt" o:ole="" fillcolor="window">
                  <v:imagedata r:id="rId627" o:title=""/>
                </v:shape>
                <o:OLEObject Type="Embed" ProgID="Equation.DSMT4" ShapeID="_x0000_i1229" DrawAspect="Content" ObjectID="_1731936209" r:id="rId628"/>
              </w:object>
            </w:r>
          </w:p>
          <w:p w14:paraId="0029AED3" w14:textId="77777777" w:rsidR="00361919" w:rsidRDefault="00361919" w:rsidP="00361919">
            <w:r>
              <w:t>Die Beschleunigung a wird durch die Kraft hervorgerufen:</w:t>
            </w:r>
          </w:p>
          <w:p w14:paraId="5A24771E" w14:textId="77777777" w:rsidR="00361919" w:rsidRDefault="00361919" w:rsidP="00361919">
            <w:r>
              <w:rPr>
                <w:position w:val="-36"/>
              </w:rPr>
              <w:object w:dxaOrig="700" w:dyaOrig="820" w14:anchorId="63E468F7">
                <v:shape id="_x0000_i1230" type="#_x0000_t75" style="width:35.45pt;height:41.45pt" o:ole="" fillcolor="window">
                  <v:imagedata r:id="rId629" o:title=""/>
                </v:shape>
                <o:OLEObject Type="Embed" ProgID="Equation.DSMT4" ShapeID="_x0000_i1230" DrawAspect="Content" ObjectID="_1731936210" r:id="rId630"/>
              </w:object>
            </w:r>
          </w:p>
          <w:p w14:paraId="43FAA905" w14:textId="77777777" w:rsidR="00361919" w:rsidRDefault="00361919" w:rsidP="00361919">
            <w:r>
              <w:t>Über die Kraft F und die Masse des Wassers in dem Zylinder müssen Aussagen gemacht werden.</w:t>
            </w:r>
          </w:p>
          <w:p w14:paraId="0232F4FE" w14:textId="77777777" w:rsidR="00361919" w:rsidRDefault="00361919" w:rsidP="00361919">
            <w:r>
              <w:t>1. Kraft:</w:t>
            </w:r>
          </w:p>
          <w:p w14:paraId="77ED7562" w14:textId="77777777" w:rsidR="00361919" w:rsidRDefault="00361919" w:rsidP="00361919">
            <w:r>
              <w:t>Es gilt:</w:t>
            </w:r>
          </w:p>
          <w:p w14:paraId="6BBD2AE2" w14:textId="77777777" w:rsidR="00361919" w:rsidRDefault="00361919" w:rsidP="00361919">
            <w:r>
              <w:rPr>
                <w:position w:val="-38"/>
              </w:rPr>
              <w:object w:dxaOrig="680" w:dyaOrig="859" w14:anchorId="4C9BAF16">
                <v:shape id="_x0000_i1231" type="#_x0000_t75" style="width:33.8pt;height:42.55pt" o:ole="" fillcolor="window">
                  <v:imagedata r:id="rId631" o:title=""/>
                </v:shape>
                <o:OLEObject Type="Embed" ProgID="Equation.DSMT4" ShapeID="_x0000_i1231" DrawAspect="Content" ObjectID="_1731936211" r:id="rId632"/>
              </w:object>
            </w:r>
          </w:p>
          <w:p w14:paraId="532321CD" w14:textId="77777777" w:rsidR="00361919" w:rsidRDefault="00361919" w:rsidP="00361919">
            <w:r>
              <w:t>Da der Druck unter beiden Löchern gleich ist, wird daraus:</w:t>
            </w:r>
          </w:p>
          <w:p w14:paraId="05D49F80" w14:textId="77777777" w:rsidR="00361919" w:rsidRDefault="00361919" w:rsidP="00361919">
            <w:r>
              <w:rPr>
                <w:position w:val="-10"/>
              </w:rPr>
              <w:object w:dxaOrig="499" w:dyaOrig="300" w14:anchorId="0B98B34A">
                <v:shape id="_x0000_i1232" type="#_x0000_t75" style="width:24.55pt;height:15.25pt" o:ole="" fillcolor="window">
                  <v:imagedata r:id="rId633" o:title=""/>
                </v:shape>
                <o:OLEObject Type="Embed" ProgID="Equation.DSMT4" ShapeID="_x0000_i1232" DrawAspect="Content" ObjectID="_1731936212" r:id="rId634"/>
              </w:object>
            </w:r>
          </w:p>
          <w:p w14:paraId="48F7A5CD" w14:textId="77777777" w:rsidR="00361919" w:rsidRDefault="00361919" w:rsidP="00361919">
            <w:r>
              <w:t>Die Fläche A des Zylinders hängt von dessen Durchmesser ab, so dass man schreiben kann:</w:t>
            </w:r>
          </w:p>
          <w:p w14:paraId="5FA07B11" w14:textId="77777777" w:rsidR="00361919" w:rsidRDefault="00361919" w:rsidP="00361919">
            <w:r>
              <w:rPr>
                <w:position w:val="-10"/>
              </w:rPr>
              <w:object w:dxaOrig="520" w:dyaOrig="320" w14:anchorId="7C22DE9E">
                <v:shape id="_x0000_i1233" type="#_x0000_t75" style="width:26.2pt;height:15.8pt" o:ole="" fillcolor="window">
                  <v:imagedata r:id="rId635" o:title=""/>
                </v:shape>
                <o:OLEObject Type="Embed" ProgID="Equation.DSMT4" ShapeID="_x0000_i1233" DrawAspect="Content" ObjectID="_1731936213" r:id="rId636"/>
              </w:object>
            </w:r>
          </w:p>
          <w:p w14:paraId="2A9E33F6" w14:textId="77777777" w:rsidR="00361919" w:rsidRDefault="00361919" w:rsidP="00361919"/>
        </w:tc>
      </w:tr>
      <w:tr w:rsidR="00361919" w14:paraId="739465F2" w14:textId="77777777">
        <w:trPr>
          <w:cantSplit/>
          <w:trHeight w:val="2527"/>
        </w:trPr>
        <w:tc>
          <w:tcPr>
            <w:tcW w:w="9772" w:type="dxa"/>
            <w:gridSpan w:val="2"/>
          </w:tcPr>
          <w:p w14:paraId="2B0BD5DC" w14:textId="77777777" w:rsidR="00361919" w:rsidRDefault="00361919" w:rsidP="00361919">
            <w:r>
              <w:lastRenderedPageBreak/>
              <w:t>2. Masse:</w:t>
            </w:r>
          </w:p>
          <w:p w14:paraId="0018286D" w14:textId="77777777" w:rsidR="00361919" w:rsidRDefault="00361919" w:rsidP="00361919">
            <w:r>
              <w:t xml:space="preserve">Es wird nur die Masse betrachtet, die sich im Zylinder befindet und beschleunigt wird. </w:t>
            </w:r>
          </w:p>
          <w:p w14:paraId="39D3865C" w14:textId="77777777" w:rsidR="00361919" w:rsidRDefault="00361919" w:rsidP="00361919">
            <w:r>
              <w:rPr>
                <w:position w:val="-10"/>
              </w:rPr>
              <w:object w:dxaOrig="740" w:dyaOrig="300" w14:anchorId="60C35134">
                <v:shape id="_x0000_i1234" type="#_x0000_t75" style="width:36.55pt;height:15.25pt" o:ole="" fillcolor="window">
                  <v:imagedata r:id="rId637" o:title=""/>
                </v:shape>
                <o:OLEObject Type="Embed" ProgID="Equation.DSMT4" ShapeID="_x0000_i1234" DrawAspect="Content" ObjectID="_1731936214" r:id="rId638"/>
              </w:object>
            </w:r>
          </w:p>
          <w:p w14:paraId="02D64A13" w14:textId="77777777" w:rsidR="00361919" w:rsidRDefault="00361919" w:rsidP="00361919">
            <w:r>
              <w:t>Da durch beide Löcher Wasser spritzt, ist die Dichte in beiden Fällen gleich und es gilt:</w:t>
            </w:r>
          </w:p>
          <w:p w14:paraId="71E46310" w14:textId="77777777" w:rsidR="00361919" w:rsidRDefault="00361919" w:rsidP="00361919">
            <w:r>
              <w:rPr>
                <w:position w:val="-10"/>
              </w:rPr>
              <w:object w:dxaOrig="540" w:dyaOrig="300" w14:anchorId="400F10D5">
                <v:shape id="_x0000_i1235" type="#_x0000_t75" style="width:27.25pt;height:15.25pt" o:ole="" fillcolor="window">
                  <v:imagedata r:id="rId639" o:title=""/>
                </v:shape>
                <o:OLEObject Type="Embed" ProgID="Equation.DSMT4" ShapeID="_x0000_i1235" DrawAspect="Content" ObjectID="_1731936215" r:id="rId640"/>
              </w:object>
            </w:r>
          </w:p>
          <w:p w14:paraId="61B94470" w14:textId="77777777" w:rsidR="00361919" w:rsidRDefault="00361919" w:rsidP="00361919">
            <w:r>
              <w:t>V ist das Volumen des Zylinders und berechnet sich mit</w:t>
            </w:r>
          </w:p>
          <w:p w14:paraId="1B83758D" w14:textId="77777777" w:rsidR="00361919" w:rsidRDefault="00361919" w:rsidP="00361919">
            <w:r>
              <w:rPr>
                <w:position w:val="-10"/>
              </w:rPr>
              <w:object w:dxaOrig="720" w:dyaOrig="300" w14:anchorId="1D058629">
                <v:shape id="_x0000_i1236" type="#_x0000_t75" style="width:36pt;height:15.25pt" o:ole="" fillcolor="window">
                  <v:imagedata r:id="rId641" o:title=""/>
                </v:shape>
                <o:OLEObject Type="Embed" ProgID="Equation.DSMT4" ShapeID="_x0000_i1236" DrawAspect="Content" ObjectID="_1731936216" r:id="rId642"/>
              </w:object>
            </w:r>
          </w:p>
          <w:p w14:paraId="1D41552D" w14:textId="77777777" w:rsidR="00361919" w:rsidRDefault="00361919" w:rsidP="00361919">
            <w:r>
              <w:t>Da h für beide Löcher gleich ist, gilt</w:t>
            </w:r>
          </w:p>
          <w:p w14:paraId="6E6D669A" w14:textId="77777777" w:rsidR="00361919" w:rsidRDefault="00361919" w:rsidP="00361919">
            <w:r>
              <w:rPr>
                <w:position w:val="-26"/>
              </w:rPr>
              <w:object w:dxaOrig="560" w:dyaOrig="620" w14:anchorId="77F89102">
                <v:shape id="_x0000_i1237" type="#_x0000_t75" style="width:27.8pt;height:30.55pt" o:ole="" fillcolor="window">
                  <v:imagedata r:id="rId643" o:title=""/>
                </v:shape>
                <o:OLEObject Type="Embed" ProgID="Equation.DSMT4" ShapeID="_x0000_i1237" DrawAspect="Content" ObjectID="_1731936217" r:id="rId644"/>
              </w:object>
            </w:r>
          </w:p>
          <w:p w14:paraId="7606182E" w14:textId="77777777" w:rsidR="00361919" w:rsidRDefault="00361919" w:rsidP="00361919">
            <w:r>
              <w:t xml:space="preserve">oder </w:t>
            </w:r>
          </w:p>
          <w:p w14:paraId="62DA8ED3" w14:textId="77777777" w:rsidR="00361919" w:rsidRDefault="00361919" w:rsidP="00361919">
            <w:r>
              <w:rPr>
                <w:position w:val="-10"/>
              </w:rPr>
              <w:object w:dxaOrig="560" w:dyaOrig="320" w14:anchorId="15DFE9D2">
                <v:shape id="_x0000_i1238" type="#_x0000_t75" style="width:27.8pt;height:15.8pt" o:ole="" fillcolor="window">
                  <v:imagedata r:id="rId645" o:title=""/>
                </v:shape>
                <o:OLEObject Type="Embed" ProgID="Equation.DSMT4" ShapeID="_x0000_i1238" DrawAspect="Content" ObjectID="_1731936218" r:id="rId646"/>
              </w:object>
            </w:r>
          </w:p>
          <w:p w14:paraId="75A62711" w14:textId="77777777" w:rsidR="00361919" w:rsidRDefault="00361919" w:rsidP="00361919"/>
          <w:p w14:paraId="02359F08" w14:textId="77777777" w:rsidR="00361919" w:rsidRDefault="00361919" w:rsidP="00361919">
            <w:r>
              <w:t>Also, sowohl die Kraft als auch die Masse sind proportional zum Durchmesser des Loches ins Quadrat. Setzt man das in die Gleichung für die Beschleunigung ein, ergibt sich:</w:t>
            </w:r>
          </w:p>
          <w:p w14:paraId="5E22A017" w14:textId="77777777" w:rsidR="00361919" w:rsidRDefault="00361919" w:rsidP="00361919">
            <w:r>
              <w:rPr>
                <w:position w:val="-52"/>
              </w:rPr>
              <w:object w:dxaOrig="859" w:dyaOrig="1420" w14:anchorId="4A19ECF0">
                <v:shape id="_x0000_i1239" type="#_x0000_t75" style="width:42.55pt;height:70.35pt" o:ole="" fillcolor="window">
                  <v:imagedata r:id="rId647" o:title=""/>
                </v:shape>
                <o:OLEObject Type="Embed" ProgID="Equation.DSMT4" ShapeID="_x0000_i1239" DrawAspect="Content" ObjectID="_1731936219" r:id="rId648"/>
              </w:object>
            </w:r>
          </w:p>
          <w:p w14:paraId="7164764F" w14:textId="77777777" w:rsidR="00361919" w:rsidRDefault="00361919" w:rsidP="00361919"/>
          <w:p w14:paraId="361BB161" w14:textId="77777777" w:rsidR="00361919" w:rsidRDefault="00361919" w:rsidP="00361919">
            <w:r>
              <w:t>Das bedeutet, dass in beiden Löchern die gleiche Beschleunigung auftritt und das Wasser damit aus beiden Löchern mit der gleichen Geschwindigkeit austritt. Das müsste aber bedeuten, es spritzt aus beiden Löchern gleich hoch.</w:t>
            </w:r>
          </w:p>
          <w:p w14:paraId="5F70B9AB" w14:textId="77777777" w:rsidR="00361919" w:rsidRDefault="00361919" w:rsidP="00361919">
            <w:r>
              <w:t>Macht es aber nicht. Warum nicht?</w:t>
            </w:r>
          </w:p>
          <w:p w14:paraId="028FB063" w14:textId="33976804" w:rsidR="00361919" w:rsidRDefault="00361919" w:rsidP="00361919">
            <w:r>
              <w:t>In strömenden Flüssigkeiten treten Reibungskräfte auf, die den Fluss behindern. Diese Reibungskräfte hängen bei einer Rohrströmung vom Durchmesser des Rohres ab. Je kleiner der Durchmesser, umso größer der Reibungswiderstand.</w:t>
            </w:r>
          </w:p>
          <w:p w14:paraId="5D6E8295" w14:textId="77777777" w:rsidR="00361919" w:rsidRDefault="00361919" w:rsidP="00361919">
            <w:r>
              <w:t>Damit wirkt in dem kleineren Loch eine größere bremsende Kraft, die verhindert, dass beide Fontänen gleich hoch spritzen.</w:t>
            </w:r>
          </w:p>
        </w:tc>
      </w:tr>
    </w:tbl>
    <w:p w14:paraId="1F17E143" w14:textId="77777777" w:rsidR="00361919" w:rsidRDefault="00361919" w:rsidP="00361919"/>
    <w:p w14:paraId="722993FD" w14:textId="77777777" w:rsidR="00361919" w:rsidRDefault="00361919" w:rsidP="00361919"/>
    <w:p w14:paraId="401F4A25" w14:textId="77777777" w:rsidR="00361919" w:rsidRDefault="00361919" w:rsidP="00361919">
      <w:bookmarkStart w:id="2575" w:name="m616"/>
      <w:r w:rsidRPr="00A47A64">
        <w:rPr>
          <w:rStyle w:val="Nummer"/>
        </w:rPr>
        <w:t>616.</w:t>
      </w:r>
      <w:bookmarkEnd w:id="2575"/>
      <w:r>
        <w:t xml:space="preserve"> </w:t>
      </w:r>
      <w:r>
        <w:rPr>
          <w:color w:val="000000"/>
        </w:rPr>
        <w:t>Nach den 3,5 s sind die beiden Radfahrer 1,2 m voneinander entfernt.</w:t>
      </w:r>
    </w:p>
    <w:p w14:paraId="0B6C4363" w14:textId="77777777" w:rsidR="00361919" w:rsidRDefault="00361919" w:rsidP="00361919"/>
    <w:p w14:paraId="5361ED8D" w14:textId="77777777" w:rsidR="00361919" w:rsidRDefault="00B42104" w:rsidP="00361919">
      <w:hyperlink r:id="rId649" w:anchor="m616" w:history="1">
        <w:r w:rsidR="00361919">
          <w:rPr>
            <w:rStyle w:val="Hyperlink"/>
            <w:sz w:val="22"/>
          </w:rPr>
          <w:t>vo</w:t>
        </w:r>
        <w:bookmarkStart w:id="2576" w:name="_Hlt150124849"/>
        <w:bookmarkStart w:id="2577" w:name="_Hlt150123004"/>
        <w:bookmarkEnd w:id="2576"/>
        <w:r w:rsidR="00361919">
          <w:rPr>
            <w:rStyle w:val="Hyperlink"/>
            <w:sz w:val="22"/>
          </w:rPr>
          <w:t>l</w:t>
        </w:r>
        <w:bookmarkEnd w:id="2577"/>
        <w:r w:rsidR="00361919">
          <w:rPr>
            <w:rStyle w:val="Hyperlink"/>
            <w:sz w:val="22"/>
          </w:rPr>
          <w:t>lstän</w:t>
        </w:r>
        <w:bookmarkStart w:id="2578" w:name="_Hlt150122093"/>
        <w:bookmarkStart w:id="2579" w:name="_Hlt150122090"/>
        <w:bookmarkEnd w:id="2578"/>
        <w:r w:rsidR="00361919">
          <w:rPr>
            <w:rStyle w:val="Hyperlink"/>
            <w:sz w:val="22"/>
          </w:rPr>
          <w:t>d</w:t>
        </w:r>
        <w:bookmarkEnd w:id="2579"/>
        <w:r w:rsidR="00361919">
          <w:rPr>
            <w:rStyle w:val="Hyperlink"/>
            <w:sz w:val="22"/>
          </w:rPr>
          <w:t>i</w:t>
        </w:r>
        <w:bookmarkStart w:id="2580" w:name="_Hlt150651208"/>
        <w:r w:rsidR="00361919">
          <w:rPr>
            <w:rStyle w:val="Hyperlink"/>
            <w:sz w:val="22"/>
          </w:rPr>
          <w:t>g</w:t>
        </w:r>
        <w:bookmarkEnd w:id="2580"/>
        <w:r w:rsidR="00361919">
          <w:rPr>
            <w:rStyle w:val="Hyperlink"/>
            <w:sz w:val="22"/>
          </w:rPr>
          <w:t>e Lösung</w:t>
        </w:r>
      </w:hyperlink>
    </w:p>
    <w:p w14:paraId="6EE32A17" w14:textId="77777777" w:rsidR="00356F6B" w:rsidRDefault="00356F6B" w:rsidP="00361919"/>
    <w:p w14:paraId="1BD29577" w14:textId="77777777" w:rsidR="00361919" w:rsidRDefault="00361919" w:rsidP="00361919">
      <w:bookmarkStart w:id="2581" w:name="m617"/>
      <w:r w:rsidRPr="00A47A64">
        <w:rPr>
          <w:rStyle w:val="Nummer"/>
        </w:rPr>
        <w:t>617.</w:t>
      </w:r>
      <w:bookmarkEnd w:id="2581"/>
      <w:r>
        <w:rPr>
          <w:color w:val="000000"/>
        </w:rPr>
        <w:t xml:space="preserve"> Der Schlüssel landet 1,9 m von der Hauswand entfernt. Er schlägt mit einer Geschwindigkeit von </w:t>
      </w:r>
      <w:r>
        <w:rPr>
          <w:color w:val="000000"/>
          <w:position w:val="-14"/>
        </w:rPr>
        <w:object w:dxaOrig="540" w:dyaOrig="380" w14:anchorId="5FA3903F">
          <v:shape id="_x0000_i1240" type="#_x0000_t75" style="width:27.25pt;height:18.55pt" o:ole="" fillcolor="window">
            <v:imagedata r:id="rId650" o:title=""/>
          </v:shape>
          <o:OLEObject Type="Embed" ProgID="Equation.DSMT4" ShapeID="_x0000_i1240" DrawAspect="Content" ObjectID="_1731936220" r:id="rId651"/>
        </w:object>
      </w:r>
      <w:r>
        <w:rPr>
          <w:color w:val="000000"/>
        </w:rPr>
        <w:t xml:space="preserve"> auf.</w:t>
      </w:r>
    </w:p>
    <w:p w14:paraId="78BCB94A" w14:textId="77777777" w:rsidR="00361919" w:rsidRDefault="00B42104" w:rsidP="00361919">
      <w:hyperlink r:id="rId652" w:anchor="m617" w:history="1">
        <w:r w:rsidR="00361919">
          <w:rPr>
            <w:rStyle w:val="Hyperlink"/>
            <w:sz w:val="22"/>
          </w:rPr>
          <w:t>vollst</w:t>
        </w:r>
        <w:bookmarkStart w:id="2582" w:name="_Hlt150652723"/>
        <w:r w:rsidR="00361919">
          <w:rPr>
            <w:rStyle w:val="Hyperlink"/>
            <w:sz w:val="22"/>
          </w:rPr>
          <w:t>ä</w:t>
        </w:r>
        <w:bookmarkEnd w:id="2582"/>
        <w:r w:rsidR="00361919">
          <w:rPr>
            <w:rStyle w:val="Hyperlink"/>
            <w:sz w:val="22"/>
          </w:rPr>
          <w:t>ndige Lösung</w:t>
        </w:r>
      </w:hyperlink>
    </w:p>
    <w:p w14:paraId="7B1D3B86" w14:textId="77777777" w:rsidR="00356F6B" w:rsidRDefault="00356F6B" w:rsidP="00361919"/>
    <w:p w14:paraId="2B817665" w14:textId="77777777" w:rsidR="00361919" w:rsidRDefault="00361919" w:rsidP="00361919">
      <w:bookmarkStart w:id="2583" w:name="_Hlt216928382"/>
      <w:bookmarkStart w:id="2584" w:name="m618"/>
      <w:bookmarkEnd w:id="2583"/>
      <w:r>
        <w:t>618</w:t>
      </w:r>
      <w:bookmarkEnd w:id="2584"/>
      <w:r>
        <w:t xml:space="preserve">. </w:t>
      </w:r>
      <w:bookmarkStart w:id="2585" w:name="_Hlt216928809"/>
      <w:bookmarkEnd w:id="2585"/>
      <w:r>
        <w:t>c) Sie zeigt etwas mehr an.</w:t>
      </w:r>
    </w:p>
    <w:p w14:paraId="20A7DE21" w14:textId="77777777" w:rsidR="00361919" w:rsidRDefault="00361919" w:rsidP="00361919">
      <w:r>
        <w:t>Es wirken zwei zusätzliche Kräfte auf den Ballon: Die Auftriebskraft durch das größere Volumen und die zusätzliche Gewichtskraft durch die Luft im Ballon.</w:t>
      </w:r>
    </w:p>
    <w:p w14:paraId="63015EDE" w14:textId="77777777" w:rsidR="00361919" w:rsidRDefault="00361919" w:rsidP="00361919">
      <w:r>
        <w:t>Die Auftriebskraft ist so groß wie das Gewicht der Luft, dass der Ballon verdrängt. Die Gewichtskraft entspricht dem Ge</w:t>
      </w:r>
      <w:r w:rsidR="002627B5">
        <w:t>w</w:t>
      </w:r>
      <w:r>
        <w:t>icht der Luft im Ballon. Beide haben das gleiche Volumen, aber die Luft im Ballon ist auf Grund des größeren Druckes dichter zusammen und damit schwerer als der Auftrieb,</w:t>
      </w:r>
    </w:p>
    <w:p w14:paraId="46A16468" w14:textId="77777777" w:rsidR="00356F6B" w:rsidRDefault="00356F6B" w:rsidP="00361919"/>
    <w:p w14:paraId="3895C9FD" w14:textId="77777777" w:rsidR="00361919" w:rsidRPr="00A47A64" w:rsidRDefault="00361919" w:rsidP="00361919">
      <w:pPr>
        <w:rPr>
          <w:rStyle w:val="Nummer"/>
        </w:rPr>
      </w:pPr>
      <w:bookmarkStart w:id="2586" w:name="m619"/>
      <w:r w:rsidRPr="00A47A64">
        <w:rPr>
          <w:rStyle w:val="Nummer"/>
        </w:rPr>
        <w:t>619</w:t>
      </w:r>
      <w:bookmarkEnd w:id="2586"/>
      <w:r w:rsidRPr="00A47A64">
        <w:rPr>
          <w:rStyle w:val="Numme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2"/>
      </w:tblGrid>
      <w:tr w:rsidR="00361919" w14:paraId="00D9B06D" w14:textId="77777777">
        <w:trPr>
          <w:cantSplit/>
        </w:trPr>
        <w:tc>
          <w:tcPr>
            <w:tcW w:w="9772" w:type="dxa"/>
          </w:tcPr>
          <w:p w14:paraId="6572D170" w14:textId="77777777" w:rsidR="00361919" w:rsidRDefault="00B42104" w:rsidP="00361919">
            <w:bookmarkStart w:id="2587" w:name="_Hlt150902491"/>
            <w:bookmarkEnd w:id="2587"/>
            <w:r>
              <w:lastRenderedPageBreak/>
              <w:pict w14:anchorId="20E1B1A8">
                <v:shape id="_x0000_i1241" type="#_x0000_t75" style="width:396.55pt;height:256.35pt" fillcolor="window">
                  <v:imagedata r:id="rId653" o:title="lsm619"/>
                </v:shape>
              </w:pict>
            </w:r>
          </w:p>
        </w:tc>
      </w:tr>
      <w:tr w:rsidR="00361919" w14:paraId="70857563" w14:textId="77777777">
        <w:trPr>
          <w:cantSplit/>
          <w:trHeight w:val="3915"/>
        </w:trPr>
        <w:tc>
          <w:tcPr>
            <w:tcW w:w="9772" w:type="dxa"/>
          </w:tcPr>
          <w:p w14:paraId="3A51E6F1" w14:textId="77777777" w:rsidR="00361919" w:rsidRDefault="00361919" w:rsidP="00361919">
            <w:r>
              <w:lastRenderedPageBreak/>
              <w:t>a) Da von beiden Schiffen bekannt ist, welchen Weg sie in einer Stunde zurücklegen, kann man im Diagramm als erstes diese beiden Punkte einzeichnen: für den Dampfer bei 1 h und 15 km, für das Motorschiff bei 1 h und 25 km.</w:t>
            </w:r>
          </w:p>
          <w:p w14:paraId="73157EDF" w14:textId="77777777" w:rsidR="00361919" w:rsidRDefault="00361919" w:rsidP="00361919">
            <w:r>
              <w:t xml:space="preserve">Beide Schiffe bewegen sich gleichförmig, also mit gleichbleibender Geschwindigkeit. Die Kennlinie für eine solche Bewegung ist eine Gerade, die im Koordinatenursprung beginnt. </w:t>
            </w:r>
          </w:p>
          <w:p w14:paraId="1AB115B8" w14:textId="77777777" w:rsidR="00361919" w:rsidRDefault="00361919" w:rsidP="00361919">
            <w:r>
              <w:t>Damit hat man die beiden Kennlinien.</w:t>
            </w:r>
          </w:p>
          <w:p w14:paraId="169AEC1E" w14:textId="527E3380" w:rsidR="00361919" w:rsidRDefault="00361919" w:rsidP="00361919">
            <w:r>
              <w:t>Bad Schandau ist von Dresden so</w:t>
            </w:r>
            <w:r w:rsidR="00120C9B">
              <w:t xml:space="preserve"> </w:t>
            </w:r>
            <w:r>
              <w:t xml:space="preserve">weit entfernt, dass das Dampfschiff 3 Stunden braucht. Das sind 45 km. Im Diagramm zeichnet man beginnend bei 45 km eine waagerechte Linie. </w:t>
            </w:r>
          </w:p>
          <w:p w14:paraId="5060FE2F" w14:textId="77777777" w:rsidR="00361919" w:rsidRDefault="00361919" w:rsidP="00361919">
            <w:r>
              <w:t>Dort wo diese Waagerechte die Kennlinien kreuzt, kann man unten auf der Zeitachse die Zeiten ablesen, die die Schiffe von Dresden bis Bad Schandau benötigen. Für das Dampfschiff sind das 3 h und für das Motorschiff etwa 1 Stunde und 45 min (</w:t>
            </w:r>
            <w:r>
              <w:rPr>
                <w:position w:val="-12"/>
              </w:rPr>
              <w:object w:dxaOrig="400" w:dyaOrig="340" w14:anchorId="0D693BAC">
                <v:shape id="_x0000_i1242" type="#_x0000_t75" style="width:20.2pt;height:17.45pt" o:ole="" fillcolor="window">
                  <v:imagedata r:id="rId654" o:title=""/>
                </v:shape>
                <o:OLEObject Type="Embed" ProgID="Equation.DSMT4" ShapeID="_x0000_i1242" DrawAspect="Content" ObjectID="_1731936221" r:id="rId655"/>
              </w:object>
            </w:r>
            <w:r>
              <w:t>). Der Unterschied zwischen den beiden Zeiten beträgt 1 Stunde und 15 Minuten. Das ist der Vorsprung, den das Motorschiff hat.</w:t>
            </w:r>
          </w:p>
          <w:p w14:paraId="34042F43" w14:textId="77777777" w:rsidR="00361919" w:rsidRDefault="00361919" w:rsidP="00361919">
            <w:r>
              <w:t xml:space="preserve">Eine Rechnung liefert einen Unterschied von 72 min, also 1 Stunde und 12 Minuten. </w:t>
            </w:r>
          </w:p>
          <w:p w14:paraId="1F95DD2E" w14:textId="77777777" w:rsidR="00361919" w:rsidRDefault="00361919" w:rsidP="00361919"/>
          <w:p w14:paraId="5352FE42" w14:textId="77777777" w:rsidR="00361919" w:rsidRDefault="00B42104" w:rsidP="00361919">
            <w:hyperlink r:id="rId656" w:history="1">
              <w:r w:rsidR="00361919">
                <w:rPr>
                  <w:rStyle w:val="Hyperlink"/>
                  <w:sz w:val="22"/>
                </w:rPr>
                <w:t>zur Excel-Tabelle</w:t>
              </w:r>
            </w:hyperlink>
          </w:p>
          <w:p w14:paraId="31F10DEF" w14:textId="77777777" w:rsidR="00361919" w:rsidRDefault="00361919" w:rsidP="00361919"/>
          <w:p w14:paraId="07B04924" w14:textId="77777777" w:rsidR="00361919" w:rsidRDefault="00361919" w:rsidP="00361919">
            <w:r>
              <w:t xml:space="preserve">b) </w:t>
            </w:r>
          </w:p>
          <w:p w14:paraId="10F2B037" w14:textId="4E8A8B5E" w:rsidR="00361919" w:rsidRDefault="00361919" w:rsidP="00361919">
            <w:r>
              <w:t>Da das Dampfschiff für den Weg Dresden-Bad Schandau über eine Stunde länger braucht, kann das Motorschiff auch diese Zeit später abfahren. Es würde den Dampfer auf jeden Fall einholen.</w:t>
            </w:r>
          </w:p>
          <w:p w14:paraId="495EE20E" w14:textId="77777777" w:rsidR="00361919" w:rsidRDefault="00361919" w:rsidP="00361919"/>
          <w:p w14:paraId="58131624" w14:textId="77777777" w:rsidR="00361919" w:rsidRDefault="00361919" w:rsidP="00361919">
            <w:r>
              <w:t>Und wo?</w:t>
            </w:r>
          </w:p>
          <w:p w14:paraId="6F4541DC" w14:textId="77777777" w:rsidR="00361919" w:rsidRDefault="00361919" w:rsidP="00361919">
            <w:r>
              <w:t xml:space="preserve">Das Dampfschiff ist bei Abfahrt des Motorschiffes bereits 45 min unterwegs. In dieser Zeit hat es </w:t>
            </w:r>
          </w:p>
          <w:p w14:paraId="4EFC8C82" w14:textId="77777777" w:rsidR="00361919" w:rsidRDefault="00361919" w:rsidP="00361919">
            <w:r>
              <w:rPr>
                <w:position w:val="-68"/>
              </w:rPr>
              <w:object w:dxaOrig="1340" w:dyaOrig="1460" w14:anchorId="1922ED75">
                <v:shape id="_x0000_i1243" type="#_x0000_t75" style="width:67.65pt;height:73.65pt" o:ole="" fillcolor="window">
                  <v:imagedata r:id="rId657" o:title=""/>
                </v:shape>
                <o:OLEObject Type="Embed" ProgID="Equation.DSMT4" ShapeID="_x0000_i1243" DrawAspect="Content" ObjectID="_1731936222" r:id="rId658"/>
              </w:object>
            </w:r>
          </w:p>
          <w:p w14:paraId="49A72D2B" w14:textId="77777777" w:rsidR="00361919" w:rsidRDefault="00361919" w:rsidP="00361919">
            <w:r>
              <w:t>zurückgelegt.</w:t>
            </w:r>
          </w:p>
          <w:p w14:paraId="2D7CB193" w14:textId="77777777" w:rsidR="00361919" w:rsidRDefault="00361919" w:rsidP="00361919"/>
          <w:p w14:paraId="23B51DE9" w14:textId="77777777" w:rsidR="00361919" w:rsidRDefault="00361919" w:rsidP="00361919">
            <w:r>
              <w:t xml:space="preserve">Im Diagramm muss man den </w:t>
            </w:r>
            <w:proofErr w:type="spellStart"/>
            <w:r>
              <w:t>Startweg</w:t>
            </w:r>
            <w:proofErr w:type="spellEnd"/>
            <w:r>
              <w:t xml:space="preserve"> des Dampfers um diese Strecke nach oben verschieben, denn zum Zeitpunkt 0, also dem Start des Motorschiffes, hat er ja diesen Weg schon zurückgelegt.</w:t>
            </w:r>
          </w:p>
          <w:p w14:paraId="76492E63" w14:textId="77777777" w:rsidR="00361919" w:rsidRDefault="00361919" w:rsidP="00361919"/>
        </w:tc>
      </w:tr>
      <w:tr w:rsidR="00361919" w14:paraId="7BFD3770" w14:textId="77777777">
        <w:trPr>
          <w:cantSplit/>
          <w:trHeight w:val="3915"/>
        </w:trPr>
        <w:tc>
          <w:tcPr>
            <w:tcW w:w="9772" w:type="dxa"/>
          </w:tcPr>
          <w:p w14:paraId="4AF546AF" w14:textId="77777777" w:rsidR="00361919" w:rsidRDefault="00B42104" w:rsidP="00361919">
            <w:r>
              <w:lastRenderedPageBreak/>
              <w:pict w14:anchorId="6BFC6F47">
                <v:shape id="_x0000_i1244" type="#_x0000_t75" style="width:369.8pt;height:227.45pt" fillcolor="window">
                  <v:imagedata r:id="rId659" o:title="lsm619_2"/>
                </v:shape>
              </w:pict>
            </w:r>
          </w:p>
          <w:p w14:paraId="3EA57AD2" w14:textId="77777777" w:rsidR="00361919" w:rsidRDefault="00361919" w:rsidP="00361919">
            <w:r>
              <w:t>Man kann ablesen, dass ungefähr 28 km sind.</w:t>
            </w:r>
          </w:p>
          <w:p w14:paraId="6D659C8F" w14:textId="77777777" w:rsidR="00361919" w:rsidRDefault="00361919" w:rsidP="00361919">
            <w:r>
              <w:t>Will man den Wert berechnen, muss man überlegen, was die Stelle des Treffpunktes auszeichnet. An dieser Stelle sind beide Schiffe gleichweit von Dresden entfernt. Das heißt, man kann schreiben:</w:t>
            </w:r>
          </w:p>
          <w:p w14:paraId="6E3404B8" w14:textId="77777777" w:rsidR="00361919" w:rsidRDefault="00361919" w:rsidP="00361919">
            <w:r>
              <w:rPr>
                <w:position w:val="-10"/>
              </w:rPr>
              <w:object w:dxaOrig="580" w:dyaOrig="300" w14:anchorId="4E45E576">
                <v:shape id="_x0000_i1245" type="#_x0000_t75" style="width:29.45pt;height:15.25pt" o:ole="" fillcolor="window">
                  <v:imagedata r:id="rId660" o:title=""/>
                </v:shape>
                <o:OLEObject Type="Embed" ProgID="Equation.DSMT4" ShapeID="_x0000_i1245" DrawAspect="Content" ObjectID="_1731936223" r:id="rId661"/>
              </w:object>
            </w:r>
          </w:p>
          <w:p w14:paraId="5CA600E7" w14:textId="77777777" w:rsidR="00361919" w:rsidRDefault="00361919" w:rsidP="00361919">
            <w:r>
              <w:t>Und weiter:</w:t>
            </w:r>
          </w:p>
          <w:p w14:paraId="677D73B5" w14:textId="77777777" w:rsidR="00361919" w:rsidRDefault="00361919" w:rsidP="00361919">
            <w:r>
              <w:rPr>
                <w:position w:val="-104"/>
              </w:rPr>
              <w:object w:dxaOrig="2320" w:dyaOrig="1880" w14:anchorId="6A80C4A5">
                <v:shape id="_x0000_i1246" type="#_x0000_t75" style="width:116.2pt;height:93.8pt" o:ole="" fillcolor="window">
                  <v:imagedata r:id="rId662" o:title=""/>
                </v:shape>
                <o:OLEObject Type="Embed" ProgID="Equation.DSMT4" ShapeID="_x0000_i1246" DrawAspect="Content" ObjectID="_1731936224" r:id="rId663"/>
              </w:object>
            </w:r>
          </w:p>
          <w:p w14:paraId="52CCE622" w14:textId="77777777" w:rsidR="00361919" w:rsidRDefault="00361919" w:rsidP="00361919">
            <w:r>
              <w:t>Die beiden Schiffe treffen sich 1,125 h nachdem das Motorschiff abgefahren ist. Es hat dann 28,1 km zurückgelegt.</w:t>
            </w:r>
          </w:p>
          <w:p w14:paraId="19A5781A" w14:textId="77777777" w:rsidR="00361919" w:rsidRDefault="00361919" w:rsidP="00361919">
            <w:bookmarkStart w:id="2588" w:name="_Hlt150908919"/>
            <w:bookmarkEnd w:id="2588"/>
          </w:p>
        </w:tc>
      </w:tr>
    </w:tbl>
    <w:p w14:paraId="3C44B428" w14:textId="77777777" w:rsidR="00361919" w:rsidRDefault="00361919" w:rsidP="00361919"/>
    <w:p w14:paraId="32C02EBC" w14:textId="77777777" w:rsidR="00361919" w:rsidRDefault="00361919" w:rsidP="00361919">
      <w:bookmarkStart w:id="2589" w:name="m620"/>
      <w:r w:rsidRPr="00A47A64">
        <w:rPr>
          <w:rStyle w:val="Nummer"/>
        </w:rPr>
        <w:t>620.</w:t>
      </w:r>
      <w:bookmarkEnd w:id="2589"/>
      <w:r>
        <w:rPr>
          <w:color w:val="000000"/>
        </w:rPr>
        <w:t xml:space="preserve"> </w:t>
      </w:r>
      <w:bookmarkStart w:id="2590" w:name="_Hlt151698437"/>
      <w:bookmarkStart w:id="2591" w:name="_Hlt151698432"/>
      <w:bookmarkEnd w:id="2590"/>
      <w:r>
        <w:rPr>
          <w:color w:val="000000"/>
        </w:rPr>
        <w:t>Die Saite muss mit 12,4 kg belastet werden.</w:t>
      </w:r>
      <w:bookmarkEnd w:id="2591"/>
    </w:p>
    <w:p w14:paraId="11CDB1B9" w14:textId="77777777" w:rsidR="00361919" w:rsidRDefault="00B42104" w:rsidP="00361919">
      <w:hyperlink r:id="rId664" w:anchor="m620" w:history="1">
        <w:r w:rsidR="00361919">
          <w:rPr>
            <w:rStyle w:val="Hyperlink"/>
            <w:sz w:val="22"/>
          </w:rPr>
          <w:t>voll</w:t>
        </w:r>
        <w:bookmarkStart w:id="2592" w:name="_Hlt151976610"/>
        <w:bookmarkStart w:id="2593" w:name="_Hlt156376368"/>
        <w:bookmarkEnd w:id="2592"/>
        <w:r w:rsidR="00361919">
          <w:rPr>
            <w:rStyle w:val="Hyperlink"/>
            <w:sz w:val="22"/>
          </w:rPr>
          <w:t>s</w:t>
        </w:r>
        <w:bookmarkStart w:id="2594" w:name="_Hlt151976731"/>
        <w:bookmarkEnd w:id="2593"/>
        <w:r w:rsidR="00361919">
          <w:rPr>
            <w:rStyle w:val="Hyperlink"/>
            <w:sz w:val="22"/>
          </w:rPr>
          <w:t>t</w:t>
        </w:r>
        <w:bookmarkStart w:id="2595" w:name="_Hlt151696636"/>
        <w:bookmarkEnd w:id="2594"/>
        <w:r w:rsidR="00361919">
          <w:rPr>
            <w:rStyle w:val="Hyperlink"/>
            <w:sz w:val="22"/>
          </w:rPr>
          <w:t>ä</w:t>
        </w:r>
        <w:bookmarkEnd w:id="2595"/>
        <w:r w:rsidR="00361919">
          <w:rPr>
            <w:rStyle w:val="Hyperlink"/>
            <w:sz w:val="22"/>
          </w:rPr>
          <w:t>ndi</w:t>
        </w:r>
        <w:bookmarkStart w:id="2596" w:name="_Hlt151696618"/>
        <w:bookmarkStart w:id="2597" w:name="_Hlt151696466"/>
        <w:bookmarkEnd w:id="2596"/>
        <w:r w:rsidR="00361919">
          <w:rPr>
            <w:rStyle w:val="Hyperlink"/>
            <w:sz w:val="22"/>
          </w:rPr>
          <w:t>g</w:t>
        </w:r>
        <w:bookmarkEnd w:id="2597"/>
        <w:r w:rsidR="00361919">
          <w:rPr>
            <w:rStyle w:val="Hyperlink"/>
            <w:sz w:val="22"/>
          </w:rPr>
          <w:t>e Lösung</w:t>
        </w:r>
      </w:hyperlink>
    </w:p>
    <w:p w14:paraId="1B27CE5E" w14:textId="77777777" w:rsidR="00356F6B" w:rsidRDefault="00356F6B" w:rsidP="00361919"/>
    <w:p w14:paraId="61249C8D" w14:textId="77777777" w:rsidR="00361919" w:rsidRDefault="00361919" w:rsidP="00361919">
      <w:bookmarkStart w:id="2598" w:name="m621"/>
      <w:r w:rsidRPr="00A47A64">
        <w:rPr>
          <w:rStyle w:val="Nummer"/>
        </w:rPr>
        <w:t>621.</w:t>
      </w:r>
      <w:bookmarkEnd w:id="2598"/>
      <w:r>
        <w:t xml:space="preserve"> </w:t>
      </w:r>
      <w:r>
        <w:rPr>
          <w:color w:val="000000"/>
        </w:rPr>
        <w:t>Der Fußgänger wird alle 11 min von einer Bahn überholt.</w:t>
      </w:r>
    </w:p>
    <w:p w14:paraId="5496B419" w14:textId="77777777" w:rsidR="00361919" w:rsidRDefault="00B42104" w:rsidP="00361919">
      <w:hyperlink r:id="rId665" w:anchor="m621" w:history="1">
        <w:r w:rsidR="00361919">
          <w:rPr>
            <w:rStyle w:val="Hyperlink"/>
            <w:sz w:val="22"/>
          </w:rPr>
          <w:t>voll</w:t>
        </w:r>
        <w:bookmarkStart w:id="2599" w:name="_Hlt163014352"/>
        <w:bookmarkStart w:id="2600" w:name="_Hlt156376598"/>
        <w:bookmarkEnd w:id="2599"/>
        <w:r w:rsidR="00361919">
          <w:rPr>
            <w:rStyle w:val="Hyperlink"/>
            <w:sz w:val="22"/>
          </w:rPr>
          <w:t>s</w:t>
        </w:r>
        <w:bookmarkStart w:id="2601" w:name="_Hlt176664137"/>
        <w:bookmarkStart w:id="2602" w:name="_Hlt156384870"/>
        <w:bookmarkEnd w:id="2600"/>
        <w:bookmarkEnd w:id="2601"/>
        <w:r w:rsidR="00361919">
          <w:rPr>
            <w:rStyle w:val="Hyperlink"/>
            <w:sz w:val="22"/>
          </w:rPr>
          <w:t>t</w:t>
        </w:r>
        <w:bookmarkEnd w:id="2602"/>
        <w:r w:rsidR="00361919">
          <w:rPr>
            <w:rStyle w:val="Hyperlink"/>
            <w:sz w:val="22"/>
          </w:rPr>
          <w:t>ä</w:t>
        </w:r>
        <w:bookmarkStart w:id="2603" w:name="_Hlt156978669"/>
        <w:r w:rsidR="00361919">
          <w:rPr>
            <w:rStyle w:val="Hyperlink"/>
            <w:sz w:val="22"/>
          </w:rPr>
          <w:t>n</w:t>
        </w:r>
        <w:bookmarkStart w:id="2604" w:name="_Hlt176663796"/>
        <w:bookmarkStart w:id="2605" w:name="_Hlt176663751"/>
        <w:bookmarkEnd w:id="2603"/>
        <w:bookmarkEnd w:id="2604"/>
        <w:r w:rsidR="00361919">
          <w:rPr>
            <w:rStyle w:val="Hyperlink"/>
            <w:sz w:val="22"/>
          </w:rPr>
          <w:t>d</w:t>
        </w:r>
        <w:bookmarkEnd w:id="2605"/>
        <w:r w:rsidR="00361919">
          <w:rPr>
            <w:rStyle w:val="Hyperlink"/>
            <w:sz w:val="22"/>
          </w:rPr>
          <w:t>ig</w:t>
        </w:r>
        <w:bookmarkStart w:id="2606" w:name="_Hlt156384857"/>
        <w:bookmarkEnd w:id="2606"/>
        <w:r w:rsidR="00361919">
          <w:rPr>
            <w:rStyle w:val="Hyperlink"/>
            <w:sz w:val="22"/>
          </w:rPr>
          <w:t>e Lösung</w:t>
        </w:r>
      </w:hyperlink>
    </w:p>
    <w:p w14:paraId="34880BFC" w14:textId="77777777" w:rsidR="00356F6B" w:rsidRDefault="00356F6B" w:rsidP="00361919"/>
    <w:p w14:paraId="62408169" w14:textId="77777777" w:rsidR="00361919" w:rsidRPr="00A47A64" w:rsidRDefault="00361919" w:rsidP="00361919">
      <w:pPr>
        <w:rPr>
          <w:rStyle w:val="Nummer"/>
        </w:rPr>
      </w:pPr>
      <w:bookmarkStart w:id="2607" w:name="_Hlt156978807"/>
      <w:bookmarkStart w:id="2608" w:name="m622"/>
      <w:bookmarkEnd w:id="2607"/>
      <w:r w:rsidRPr="00A47A64">
        <w:rPr>
          <w:rStyle w:val="Nummer"/>
        </w:rPr>
        <w:t>622.</w:t>
      </w:r>
      <w:bookmarkEnd w:id="2608"/>
      <w:r w:rsidRPr="00A47A64">
        <w:rPr>
          <w:rStyle w:val="Nummer"/>
        </w:rPr>
        <w:t xml:space="preserve"> </w:t>
      </w:r>
    </w:p>
    <w:p w14:paraId="5FB18231" w14:textId="77777777" w:rsidR="00361919" w:rsidRDefault="00361919" w:rsidP="00361919">
      <w:r>
        <w:t>a) Vor dem Eindringen des Geschosses besitzt es kinetische Energie. Wenn man die Ruhelage des Pendelkörpers als Höhe Null betrachtet, besitzt er keine Energie.</w:t>
      </w:r>
    </w:p>
    <w:p w14:paraId="37DC84F7" w14:textId="77777777" w:rsidR="00361919" w:rsidRDefault="00361919" w:rsidP="00361919">
      <w:r>
        <w:t>Wenn das Geschoss in den Körper eindringt, wandelt sich ein Teil der kinetischen Energie in Wärmeenergie um. Der Rest geht auf den Pendelkörper über und bringt ihn in Bewegung. Damit hat dieser nun kinetische Energie, die er aber sofort in potentielle Energie umwandelt. Im höchsten Punkt der Bewegung verfügt er nur noch über potentielle Energie. Die kinetische Energie ist bei allen beteiligten Körpern Null.</w:t>
      </w:r>
    </w:p>
    <w:p w14:paraId="21E5D88A" w14:textId="77777777" w:rsidR="00361919" w:rsidRDefault="00361919" w:rsidP="00361919">
      <w:r>
        <w:t xml:space="preserve">b) </w:t>
      </w:r>
      <w:r>
        <w:rPr>
          <w:color w:val="000000"/>
        </w:rPr>
        <w:t xml:space="preserve">Das Geschoss hatte eine Geschwindigkeit von </w:t>
      </w:r>
      <w:r>
        <w:rPr>
          <w:color w:val="000000"/>
          <w:position w:val="-12"/>
        </w:rPr>
        <w:object w:dxaOrig="800" w:dyaOrig="360" w14:anchorId="6904D38B">
          <v:shape id="_x0000_i1247" type="#_x0000_t75" style="width:39.8pt;height:18pt" o:ole="" fillcolor="window">
            <v:imagedata r:id="rId666" o:title=""/>
          </v:shape>
          <o:OLEObject Type="Embed" ProgID="Equation.DSMT4" ShapeID="_x0000_i1247" DrawAspect="Content" ObjectID="_1731936225" r:id="rId667"/>
        </w:object>
      </w:r>
      <w:r>
        <w:rPr>
          <w:color w:val="000000"/>
        </w:rPr>
        <w:t>.</w:t>
      </w:r>
    </w:p>
    <w:p w14:paraId="09B0F3B0" w14:textId="77777777" w:rsidR="00361919" w:rsidRDefault="00B42104" w:rsidP="00361919">
      <w:hyperlink r:id="rId668" w:anchor="m622" w:history="1">
        <w:r w:rsidR="00361919">
          <w:rPr>
            <w:rStyle w:val="Hyperlink"/>
            <w:sz w:val="22"/>
          </w:rPr>
          <w:t>vollständi</w:t>
        </w:r>
        <w:bookmarkStart w:id="2609" w:name="_Hlt157049542"/>
        <w:r w:rsidR="00361919">
          <w:rPr>
            <w:rStyle w:val="Hyperlink"/>
            <w:sz w:val="22"/>
          </w:rPr>
          <w:t>g</w:t>
        </w:r>
        <w:bookmarkEnd w:id="2609"/>
        <w:r w:rsidR="00361919">
          <w:rPr>
            <w:rStyle w:val="Hyperlink"/>
            <w:sz w:val="22"/>
          </w:rPr>
          <w:t xml:space="preserve">e </w:t>
        </w:r>
        <w:bookmarkStart w:id="2610" w:name="_Hlt158511763"/>
        <w:bookmarkEnd w:id="2610"/>
        <w:r w:rsidR="00361919">
          <w:rPr>
            <w:rStyle w:val="Hyperlink"/>
            <w:sz w:val="22"/>
          </w:rPr>
          <w:t>Lösung</w:t>
        </w:r>
      </w:hyperlink>
    </w:p>
    <w:p w14:paraId="64815A56" w14:textId="77777777" w:rsidR="00361919" w:rsidRDefault="00361919" w:rsidP="00361919">
      <w:pPr>
        <w:rPr>
          <w:color w:val="000000"/>
        </w:rPr>
      </w:pPr>
      <w:bookmarkStart w:id="2611" w:name="m623"/>
      <w:r w:rsidRPr="00A47A64">
        <w:rPr>
          <w:rStyle w:val="Nummer"/>
        </w:rPr>
        <w:lastRenderedPageBreak/>
        <w:t>623.</w:t>
      </w:r>
      <w:bookmarkEnd w:id="2611"/>
      <w:r>
        <w:rPr>
          <w:color w:val="000000"/>
        </w:rPr>
        <w:t xml:space="preserve"> a) Die Summe der Energien ist vor und nach dem Stoß 0,05 J, die Summe der Impulse etwa </w:t>
      </w:r>
      <w:bookmarkStart w:id="2612" w:name="_Hlt158196884"/>
      <w:bookmarkEnd w:id="2612"/>
      <w:r>
        <w:rPr>
          <w:color w:val="000000"/>
          <w:position w:val="-12"/>
        </w:rPr>
        <w:object w:dxaOrig="680" w:dyaOrig="400" w14:anchorId="79346105">
          <v:shape id="_x0000_i1248" type="#_x0000_t75" style="width:33.8pt;height:20.2pt" o:ole="" fillcolor="window">
            <v:imagedata r:id="rId669" o:title=""/>
          </v:shape>
          <o:OLEObject Type="Embed" ProgID="Equation.DSMT4" ShapeID="_x0000_i1248" DrawAspect="Content" ObjectID="_1731936226" r:id="rId670"/>
        </w:object>
      </w:r>
      <w:r>
        <w:rPr>
          <w:color w:val="000000"/>
        </w:rPr>
        <w:t xml:space="preserve">. </w:t>
      </w:r>
    </w:p>
    <w:p w14:paraId="5173864F" w14:textId="77777777" w:rsidR="00361919" w:rsidRDefault="00361919" w:rsidP="00361919">
      <w:pPr>
        <w:rPr>
          <w:color w:val="000000"/>
        </w:rPr>
      </w:pPr>
      <w:r>
        <w:rPr>
          <w:color w:val="000000"/>
        </w:rPr>
        <w:t xml:space="preserve">b) Während der Zeit von 0s bis 0,2 s bewegen sich die beiden Körper mit konstanten Geschwindigkeiten </w:t>
      </w:r>
      <w:bookmarkStart w:id="2613" w:name="_Hlt157381477"/>
      <w:bookmarkEnd w:id="2613"/>
      <w:r>
        <w:rPr>
          <w:color w:val="000000"/>
        </w:rPr>
        <w:t xml:space="preserve">in der gleichen Richtung. Körper 1 fährt schneller und nähert sich von hinten dem Körper 2. </w:t>
      </w:r>
      <w:bookmarkStart w:id="2614" w:name="_Hlt158196581"/>
      <w:bookmarkEnd w:id="2614"/>
      <w:r>
        <w:rPr>
          <w:color w:val="000000"/>
        </w:rPr>
        <w:t xml:space="preserve">In der 0,1 s von 0,2 bis 0,3 s findet der Stoß statt. Die </w:t>
      </w:r>
      <w:bookmarkStart w:id="2615" w:name="_Hlt158196632"/>
      <w:bookmarkEnd w:id="2615"/>
      <w:r>
        <w:rPr>
          <w:color w:val="000000"/>
        </w:rPr>
        <w:t>Feder drückt sich zusammen und entspannt sich wieder.</w:t>
      </w:r>
    </w:p>
    <w:p w14:paraId="57F46235" w14:textId="77777777" w:rsidR="00361919" w:rsidRDefault="00361919" w:rsidP="00361919">
      <w:pPr>
        <w:rPr>
          <w:color w:val="000000"/>
        </w:rPr>
      </w:pPr>
      <w:r>
        <w:rPr>
          <w:color w:val="000000"/>
        </w:rPr>
        <w:t xml:space="preserve">Nach dem Stoß bewegen sich beide Körper immer noch in der gleichen Richtung. Aber Körper 2 hat jetzt die größere Geschwindigkeit und Körper 1 die kleinere. </w:t>
      </w:r>
    </w:p>
    <w:p w14:paraId="55687F77" w14:textId="77777777" w:rsidR="00361919" w:rsidRDefault="00361919" w:rsidP="00361919">
      <w:pPr>
        <w:rPr>
          <w:color w:val="000000"/>
        </w:rPr>
      </w:pPr>
      <w:r>
        <w:rPr>
          <w:color w:val="000000"/>
        </w:rPr>
        <w:t>Der Körper 2 hat praktisch von Körper 1 einen Stoß von hinten bekommen und ist dadurch schneller geworden. Damit wurde aber Körper 1 langsamer.</w:t>
      </w:r>
    </w:p>
    <w:p w14:paraId="24EEEDDF" w14:textId="77777777" w:rsidR="00361919" w:rsidRDefault="00361919" w:rsidP="00361919">
      <w:r>
        <w:rPr>
          <w:color w:val="000000"/>
        </w:rPr>
        <w:t xml:space="preserve">c) </w:t>
      </w:r>
      <w:bookmarkStart w:id="2616" w:name="_Hlt158197835"/>
      <w:bookmarkStart w:id="2617" w:name="_Hlt158197716"/>
      <w:bookmarkEnd w:id="2616"/>
      <w:r>
        <w:rPr>
          <w:color w:val="000000"/>
        </w:rPr>
        <w:t>Im Moment der gleichen Geschwindigkeiten sind in der Feder 0,01</w:t>
      </w:r>
      <w:r>
        <w:t>J gespeichert.</w:t>
      </w:r>
      <w:bookmarkStart w:id="2618" w:name="_Hlt158512303"/>
      <w:bookmarkEnd w:id="2617"/>
      <w:bookmarkEnd w:id="2618"/>
    </w:p>
    <w:p w14:paraId="7D283E3A" w14:textId="77777777" w:rsidR="00361919" w:rsidRDefault="00B42104" w:rsidP="00361919">
      <w:hyperlink r:id="rId671" w:anchor="m623" w:history="1">
        <w:r w:rsidR="00361919">
          <w:rPr>
            <w:rStyle w:val="Hyperlink"/>
            <w:sz w:val="22"/>
          </w:rPr>
          <w:t>voll</w:t>
        </w:r>
        <w:bookmarkStart w:id="2619" w:name="_Hlt158196633"/>
        <w:bookmarkStart w:id="2620" w:name="_Hlt158196592"/>
        <w:bookmarkEnd w:id="2619"/>
        <w:r w:rsidR="00361919">
          <w:rPr>
            <w:rStyle w:val="Hyperlink"/>
            <w:sz w:val="22"/>
          </w:rPr>
          <w:t>s</w:t>
        </w:r>
        <w:bookmarkEnd w:id="2620"/>
        <w:r w:rsidR="00361919">
          <w:rPr>
            <w:rStyle w:val="Hyperlink"/>
            <w:sz w:val="22"/>
          </w:rPr>
          <w:t>tä</w:t>
        </w:r>
        <w:bookmarkStart w:id="2621" w:name="_Hlt158196582"/>
        <w:bookmarkStart w:id="2622" w:name="_Hlt158196537"/>
        <w:bookmarkEnd w:id="2621"/>
        <w:r w:rsidR="00361919">
          <w:rPr>
            <w:rStyle w:val="Hyperlink"/>
            <w:sz w:val="22"/>
          </w:rPr>
          <w:t>n</w:t>
        </w:r>
        <w:bookmarkStart w:id="2623" w:name="_Hlt158195533"/>
        <w:bookmarkStart w:id="2624" w:name="_Hlt158195406"/>
        <w:bookmarkEnd w:id="2622"/>
        <w:bookmarkEnd w:id="2623"/>
        <w:r w:rsidR="00361919">
          <w:rPr>
            <w:rStyle w:val="Hyperlink"/>
            <w:sz w:val="22"/>
          </w:rPr>
          <w:t>d</w:t>
        </w:r>
        <w:bookmarkEnd w:id="2624"/>
        <w:r w:rsidR="00361919">
          <w:rPr>
            <w:rStyle w:val="Hyperlink"/>
            <w:sz w:val="22"/>
          </w:rPr>
          <w:t>i</w:t>
        </w:r>
        <w:bookmarkStart w:id="2625" w:name="_Hlt157380759"/>
        <w:bookmarkStart w:id="2626" w:name="_Hlt157380781"/>
        <w:bookmarkEnd w:id="2625"/>
        <w:r w:rsidR="00361919">
          <w:rPr>
            <w:rStyle w:val="Hyperlink"/>
            <w:sz w:val="22"/>
          </w:rPr>
          <w:t>g</w:t>
        </w:r>
        <w:bookmarkStart w:id="2627" w:name="_Hlt158418719"/>
        <w:bookmarkEnd w:id="2626"/>
        <w:r w:rsidR="00361919">
          <w:rPr>
            <w:rStyle w:val="Hyperlink"/>
            <w:sz w:val="22"/>
          </w:rPr>
          <w:t>e</w:t>
        </w:r>
        <w:bookmarkEnd w:id="2627"/>
        <w:r w:rsidR="00361919">
          <w:rPr>
            <w:rStyle w:val="Hyperlink"/>
            <w:sz w:val="22"/>
          </w:rPr>
          <w:t xml:space="preserve"> L</w:t>
        </w:r>
        <w:bookmarkStart w:id="2628" w:name="_Hlt184096930"/>
        <w:r w:rsidR="00361919">
          <w:rPr>
            <w:rStyle w:val="Hyperlink"/>
            <w:sz w:val="22"/>
          </w:rPr>
          <w:t>ö</w:t>
        </w:r>
        <w:bookmarkEnd w:id="2628"/>
        <w:r w:rsidR="00361919">
          <w:rPr>
            <w:rStyle w:val="Hyperlink"/>
            <w:sz w:val="22"/>
          </w:rPr>
          <w:t>sung</w:t>
        </w:r>
      </w:hyperlink>
    </w:p>
    <w:p w14:paraId="0BE83C72" w14:textId="77777777" w:rsidR="00356F6B" w:rsidRDefault="00356F6B" w:rsidP="00361919"/>
    <w:p w14:paraId="6763A12D" w14:textId="77777777" w:rsidR="00361919" w:rsidRDefault="00361919" w:rsidP="00361919">
      <w:bookmarkStart w:id="2629" w:name="m624"/>
      <w:r w:rsidRPr="00A47A64">
        <w:rPr>
          <w:rStyle w:val="Nummer"/>
        </w:rPr>
        <w:t>624</w:t>
      </w:r>
      <w:bookmarkEnd w:id="2629"/>
      <w:r w:rsidRPr="00A47A64">
        <w:rPr>
          <w:rStyle w:val="Nummer"/>
        </w:rPr>
        <w:t>.</w:t>
      </w:r>
      <w:r>
        <w:t xml:space="preserve">  </w:t>
      </w:r>
      <w:bookmarkStart w:id="2630" w:name="_Hlt159139800"/>
      <w:bookmarkEnd w:id="2630"/>
      <w:r>
        <w:t xml:space="preserve">c) ist richtig, </w:t>
      </w:r>
      <w:proofErr w:type="gramStart"/>
      <w:r>
        <w:t>das</w:t>
      </w:r>
      <w:proofErr w:type="gramEnd"/>
      <w:r>
        <w:t xml:space="preserve"> 50g-Stück setzt lang</w:t>
      </w:r>
      <w:r w:rsidR="00DF6081">
        <w:t>e</w:t>
      </w:r>
      <w:r>
        <w:t xml:space="preserve"> vor dem anderen Gewicht auf.  Auf beide Seile wirkt auf Grund des zusätzlichen Gewichtes die gleiche zusätzliche Kraft, die das System beschleunigt. Diese Kraft ist </w:t>
      </w:r>
      <w:r>
        <w:rPr>
          <w:position w:val="-10"/>
        </w:rPr>
        <w:object w:dxaOrig="460" w:dyaOrig="260" w14:anchorId="697B01BD">
          <v:shape id="_x0000_i1249" type="#_x0000_t75" style="width:23.45pt;height:12.55pt" o:ole="" fillcolor="window">
            <v:imagedata r:id="rId672" o:title=""/>
          </v:shape>
          <o:OLEObject Type="Embed" ProgID="Equation.DSMT4" ShapeID="_x0000_i1249" DrawAspect="Content" ObjectID="_1731936227" r:id="rId673"/>
        </w:object>
      </w:r>
      <w:r>
        <w:t xml:space="preserve">, wobei m=10 g ist. </w:t>
      </w:r>
    </w:p>
    <w:p w14:paraId="742B2B4A" w14:textId="1CC766FB" w:rsidR="00361919" w:rsidRDefault="00361919" w:rsidP="00361919">
      <w:r>
        <w:t xml:space="preserve">Die Massen bewegen sich beschleunigt. Nach dem Newtonschen Grundgesetz ist </w:t>
      </w:r>
      <w:r>
        <w:rPr>
          <w:position w:val="-10"/>
        </w:rPr>
        <w:object w:dxaOrig="780" w:dyaOrig="300" w14:anchorId="2EFE927E">
          <v:shape id="_x0000_i1250" type="#_x0000_t75" style="width:39.25pt;height:15.25pt" o:ole="" fillcolor="window">
            <v:imagedata r:id="rId674" o:title=""/>
          </v:shape>
          <o:OLEObject Type="Embed" ProgID="Equation.DSMT4" ShapeID="_x0000_i1250" DrawAspect="Content" ObjectID="_1731936228" r:id="rId675"/>
        </w:object>
      </w:r>
      <w:r>
        <w:t>. F ist die Kraft, die durch das 10g-Stück hervorgerufen wird, a die Beschleunigung und m die zu beschleunigende Masse. Und die setzt sich aus allen Massen zusammen, die am Seil hängen. Das sind an dem einen Seil 110 g und am anderen 210 g. Die Beschleunigung ist damit a</w:t>
      </w:r>
      <w:r w:rsidR="00120C9B">
        <w:t>n</w:t>
      </w:r>
      <w:r>
        <w:t xml:space="preserve"> dem Seil, wo die großen Massestücke dranhängen, etwa nur halb so groß wie an dem anderen Seil.</w:t>
      </w:r>
    </w:p>
    <w:p w14:paraId="37289DF6" w14:textId="5E32BF2B" w:rsidR="00361919" w:rsidRDefault="00361919" w:rsidP="00361919">
      <w:r>
        <w:t xml:space="preserve">Da bei gleichem Weg die Zeiten umgekehrt proportional zur Wurzel der Beschleunigung sind, ergibt sich bei einer Verdopplung der Beschleunigung etwa die </w:t>
      </w:r>
      <w:r w:rsidR="00120C9B">
        <w:t>0,7-fache</w:t>
      </w:r>
      <w:r>
        <w:t xml:space="preserve"> Zeit.</w:t>
      </w:r>
    </w:p>
    <w:p w14:paraId="2C40A562" w14:textId="77777777" w:rsidR="00356F6B" w:rsidRDefault="00356F6B" w:rsidP="00361919"/>
    <w:p w14:paraId="47157139" w14:textId="77777777" w:rsidR="00361919" w:rsidRDefault="00361919" w:rsidP="00361919">
      <w:bookmarkStart w:id="2631" w:name="m625"/>
      <w:r w:rsidRPr="00A47A64">
        <w:rPr>
          <w:rStyle w:val="Nummer"/>
        </w:rPr>
        <w:t>625.</w:t>
      </w:r>
      <w:bookmarkEnd w:id="2631"/>
      <w:r>
        <w:rPr>
          <w:color w:val="000000"/>
        </w:rPr>
        <w:t xml:space="preserve"> Die mittlere Dichte der Erde ist </w:t>
      </w:r>
      <w:r>
        <w:rPr>
          <w:color w:val="000000"/>
          <w:position w:val="-22"/>
        </w:rPr>
        <w:object w:dxaOrig="840" w:dyaOrig="580" w14:anchorId="7746B5A6">
          <v:shape id="_x0000_i1251" type="#_x0000_t75" style="width:42pt;height:29.45pt" o:ole="" fillcolor="window">
            <v:imagedata r:id="rId676" o:title=""/>
          </v:shape>
          <o:OLEObject Type="Embed" ProgID="Equation.DSMT4" ShapeID="_x0000_i1251" DrawAspect="Content" ObjectID="_1731936229" r:id="rId677"/>
        </w:object>
      </w:r>
      <w:r>
        <w:rPr>
          <w:color w:val="000000"/>
        </w:rPr>
        <w:t>.</w:t>
      </w:r>
      <w:r>
        <w:rPr>
          <w:color w:val="000000"/>
        </w:rPr>
        <w:br/>
        <w:t>Der Kern hat eine andere stoffliche Zusammensetzung und die Stoffe werden dort stärker zusammengepresst.</w:t>
      </w:r>
    </w:p>
    <w:p w14:paraId="1CA582A2" w14:textId="77777777" w:rsidR="00361919" w:rsidRDefault="00361919" w:rsidP="00361919"/>
    <w:p w14:paraId="14913C0C" w14:textId="77777777" w:rsidR="00361919" w:rsidRDefault="00B42104" w:rsidP="00361919">
      <w:hyperlink r:id="rId678" w:anchor="m625" w:history="1">
        <w:r w:rsidR="00361919">
          <w:rPr>
            <w:rStyle w:val="Hyperlink"/>
            <w:sz w:val="22"/>
          </w:rPr>
          <w:t>vollst</w:t>
        </w:r>
        <w:bookmarkStart w:id="2632" w:name="_Hlt159551038"/>
        <w:r w:rsidR="00361919">
          <w:rPr>
            <w:rStyle w:val="Hyperlink"/>
            <w:sz w:val="22"/>
          </w:rPr>
          <w:t>ä</w:t>
        </w:r>
        <w:bookmarkStart w:id="2633" w:name="_Hlt159546810"/>
        <w:bookmarkEnd w:id="2632"/>
        <w:bookmarkEnd w:id="2633"/>
        <w:r w:rsidR="00361919">
          <w:rPr>
            <w:rStyle w:val="Hyperlink"/>
            <w:sz w:val="22"/>
          </w:rPr>
          <w:t>ndi</w:t>
        </w:r>
        <w:bookmarkStart w:id="2634" w:name="_Hlt159546815"/>
        <w:r w:rsidR="00361919">
          <w:rPr>
            <w:rStyle w:val="Hyperlink"/>
            <w:sz w:val="22"/>
          </w:rPr>
          <w:t>g</w:t>
        </w:r>
        <w:bookmarkEnd w:id="2634"/>
        <w:r w:rsidR="00361919">
          <w:rPr>
            <w:rStyle w:val="Hyperlink"/>
            <w:sz w:val="22"/>
          </w:rPr>
          <w:t>e Lösung</w:t>
        </w:r>
      </w:hyperlink>
    </w:p>
    <w:p w14:paraId="22B95EDE" w14:textId="77777777" w:rsidR="00356F6B" w:rsidRDefault="00356F6B" w:rsidP="00361919"/>
    <w:p w14:paraId="3C794191" w14:textId="77777777" w:rsidR="00361919" w:rsidRDefault="00361919" w:rsidP="00361919">
      <w:bookmarkStart w:id="2635" w:name="m626"/>
      <w:r w:rsidRPr="00A47A64">
        <w:rPr>
          <w:rStyle w:val="Nummer"/>
        </w:rPr>
        <w:t>626.</w:t>
      </w:r>
      <w:bookmarkEnd w:id="2635"/>
      <w:r>
        <w:rPr>
          <w:color w:val="000000"/>
        </w:rPr>
        <w:t xml:space="preserve"> In der Krone sind 2026,5 g Gold und 367,5 g Silber enthalten.</w:t>
      </w:r>
      <w:bookmarkStart w:id="2636" w:name="_Hlt159570927"/>
      <w:bookmarkEnd w:id="2636"/>
    </w:p>
    <w:p w14:paraId="12D52621" w14:textId="77777777" w:rsidR="00361919" w:rsidRDefault="00B42104" w:rsidP="00361919">
      <w:hyperlink r:id="rId679" w:anchor="m626" w:history="1">
        <w:r w:rsidR="00361919">
          <w:rPr>
            <w:rStyle w:val="Hyperlink"/>
            <w:sz w:val="22"/>
          </w:rPr>
          <w:t>voll</w:t>
        </w:r>
        <w:bookmarkStart w:id="2637" w:name="_Hlt242070510"/>
        <w:bookmarkEnd w:id="2637"/>
        <w:r w:rsidR="00361919">
          <w:rPr>
            <w:rStyle w:val="Hyperlink"/>
            <w:sz w:val="22"/>
          </w:rPr>
          <w:t>stä</w:t>
        </w:r>
        <w:bookmarkStart w:id="2638" w:name="_Hlt162686240"/>
        <w:bookmarkEnd w:id="2638"/>
        <w:r w:rsidR="00361919">
          <w:rPr>
            <w:rStyle w:val="Hyperlink"/>
            <w:sz w:val="22"/>
          </w:rPr>
          <w:t>n</w:t>
        </w:r>
        <w:bookmarkStart w:id="2639" w:name="_Hlt159570857"/>
        <w:bookmarkStart w:id="2640" w:name="_Hlt159551369"/>
        <w:bookmarkEnd w:id="2639"/>
        <w:r w:rsidR="00361919">
          <w:rPr>
            <w:rStyle w:val="Hyperlink"/>
            <w:sz w:val="22"/>
          </w:rPr>
          <w:t>d</w:t>
        </w:r>
        <w:bookmarkStart w:id="2641" w:name="_Hlt159570862"/>
        <w:bookmarkEnd w:id="2640"/>
        <w:r w:rsidR="00361919">
          <w:rPr>
            <w:rStyle w:val="Hyperlink"/>
            <w:sz w:val="22"/>
          </w:rPr>
          <w:t>i</w:t>
        </w:r>
        <w:bookmarkStart w:id="2642" w:name="_Hlt160002783"/>
        <w:bookmarkEnd w:id="2641"/>
        <w:r w:rsidR="00361919">
          <w:rPr>
            <w:rStyle w:val="Hyperlink"/>
            <w:sz w:val="22"/>
          </w:rPr>
          <w:t>g</w:t>
        </w:r>
        <w:bookmarkEnd w:id="2642"/>
        <w:r w:rsidR="00361919">
          <w:rPr>
            <w:rStyle w:val="Hyperlink"/>
            <w:sz w:val="22"/>
          </w:rPr>
          <w:t>e Lösung</w:t>
        </w:r>
      </w:hyperlink>
    </w:p>
    <w:p w14:paraId="16247A49" w14:textId="77777777" w:rsidR="00356F6B" w:rsidRDefault="00356F6B" w:rsidP="00361919"/>
    <w:p w14:paraId="10740223" w14:textId="77777777" w:rsidR="00361919" w:rsidRDefault="00361919" w:rsidP="00361919">
      <w:bookmarkStart w:id="2643" w:name="m627"/>
      <w:r w:rsidRPr="00A47A64">
        <w:rPr>
          <w:rStyle w:val="Nummer"/>
        </w:rPr>
        <w:t>627.</w:t>
      </w:r>
      <w:bookmarkStart w:id="2644" w:name="_Hlt160087396"/>
      <w:bookmarkEnd w:id="2643"/>
      <w:r>
        <w:rPr>
          <w:color w:val="000000"/>
        </w:rPr>
        <w:t xml:space="preserve"> Das Lot hat eine Dichte von 8,5 g/cm³.</w:t>
      </w:r>
      <w:bookmarkEnd w:id="2644"/>
    </w:p>
    <w:p w14:paraId="4D82B45B" w14:textId="77777777" w:rsidR="00361919" w:rsidRDefault="00B42104" w:rsidP="00361919">
      <w:hyperlink r:id="rId680" w:anchor="m627" w:history="1">
        <w:r w:rsidR="00361919">
          <w:rPr>
            <w:rStyle w:val="Hyperlink"/>
            <w:sz w:val="22"/>
          </w:rPr>
          <w:t>voll</w:t>
        </w:r>
        <w:bookmarkStart w:id="2645" w:name="_Hlt160087570"/>
        <w:bookmarkStart w:id="2646" w:name="_Hlt160087374"/>
        <w:bookmarkEnd w:id="2645"/>
        <w:r w:rsidR="00361919">
          <w:rPr>
            <w:rStyle w:val="Hyperlink"/>
            <w:sz w:val="22"/>
          </w:rPr>
          <w:t>s</w:t>
        </w:r>
        <w:bookmarkStart w:id="2647" w:name="_Hlt161997001"/>
        <w:bookmarkStart w:id="2648" w:name="_Hlt161974321"/>
        <w:bookmarkEnd w:id="2646"/>
        <w:bookmarkEnd w:id="2647"/>
        <w:r w:rsidR="00361919">
          <w:rPr>
            <w:rStyle w:val="Hyperlink"/>
            <w:sz w:val="22"/>
          </w:rPr>
          <w:t>t</w:t>
        </w:r>
        <w:bookmarkStart w:id="2649" w:name="_Hlt160087353"/>
        <w:bookmarkStart w:id="2650" w:name="_Hlt160002898"/>
        <w:bookmarkEnd w:id="2648"/>
        <w:bookmarkEnd w:id="2649"/>
        <w:r w:rsidR="00361919">
          <w:rPr>
            <w:rStyle w:val="Hyperlink"/>
            <w:sz w:val="22"/>
          </w:rPr>
          <w:t>ä</w:t>
        </w:r>
        <w:bookmarkStart w:id="2651" w:name="_Hlt161974282"/>
        <w:bookmarkEnd w:id="2650"/>
        <w:bookmarkEnd w:id="2651"/>
        <w:r w:rsidR="00361919">
          <w:rPr>
            <w:rStyle w:val="Hyperlink"/>
            <w:sz w:val="22"/>
          </w:rPr>
          <w:t>nd</w:t>
        </w:r>
        <w:bookmarkStart w:id="2652" w:name="_Hlt163309288"/>
        <w:bookmarkEnd w:id="2652"/>
        <w:r w:rsidR="00361919">
          <w:rPr>
            <w:rStyle w:val="Hyperlink"/>
            <w:sz w:val="22"/>
          </w:rPr>
          <w:t>ig</w:t>
        </w:r>
        <w:bookmarkStart w:id="2653" w:name="_Hlt161497369"/>
        <w:r w:rsidR="00361919">
          <w:rPr>
            <w:rStyle w:val="Hyperlink"/>
            <w:sz w:val="22"/>
          </w:rPr>
          <w:t>e</w:t>
        </w:r>
        <w:bookmarkEnd w:id="2653"/>
        <w:r w:rsidR="00361919">
          <w:rPr>
            <w:rStyle w:val="Hyperlink"/>
            <w:sz w:val="22"/>
          </w:rPr>
          <w:t xml:space="preserve"> Lösung</w:t>
        </w:r>
      </w:hyperlink>
    </w:p>
    <w:p w14:paraId="2A4DF761" w14:textId="77777777" w:rsidR="00356F6B" w:rsidRDefault="00356F6B" w:rsidP="00361919"/>
    <w:p w14:paraId="0C18026F" w14:textId="77777777" w:rsidR="00361919" w:rsidRDefault="00361919" w:rsidP="00361919">
      <w:bookmarkStart w:id="2654" w:name="m628"/>
      <w:r w:rsidRPr="00A47A64">
        <w:rPr>
          <w:rStyle w:val="Nummer"/>
        </w:rPr>
        <w:t>628.</w:t>
      </w:r>
      <w:r>
        <w:t xml:space="preserve"> </w:t>
      </w:r>
      <w:bookmarkEnd w:id="2654"/>
      <w:r>
        <w:rPr>
          <w:color w:val="000000"/>
        </w:rPr>
        <w:t xml:space="preserve">Das Flugzeug beschleunigt mit </w:t>
      </w:r>
      <w:r>
        <w:rPr>
          <w:color w:val="000000"/>
          <w:position w:val="-22"/>
        </w:rPr>
        <w:object w:dxaOrig="740" w:dyaOrig="580" w14:anchorId="6EB3A540">
          <v:shape id="_x0000_i1252" type="#_x0000_t75" style="width:36.55pt;height:29.45pt" o:ole="" fillcolor="window">
            <v:imagedata r:id="rId681" o:title=""/>
          </v:shape>
          <o:OLEObject Type="Embed" ProgID="Equation.DSMT4" ShapeID="_x0000_i1252" DrawAspect="Content" ObjectID="_1731936230" r:id="rId682"/>
        </w:object>
      </w:r>
      <w:r>
        <w:rPr>
          <w:color w:val="000000"/>
        </w:rPr>
        <w:t xml:space="preserve"> und benötigt 36 s bis zum Abheben.</w:t>
      </w:r>
    </w:p>
    <w:p w14:paraId="102206A9" w14:textId="77777777" w:rsidR="00361919" w:rsidRDefault="00B42104" w:rsidP="00361919">
      <w:hyperlink r:id="rId683" w:anchor="m628" w:history="1">
        <w:r w:rsidR="00361919">
          <w:rPr>
            <w:rStyle w:val="Hyperlink"/>
            <w:sz w:val="22"/>
          </w:rPr>
          <w:t>vollstä</w:t>
        </w:r>
        <w:bookmarkStart w:id="2655" w:name="_Hlt161497455"/>
        <w:r w:rsidR="00361919">
          <w:rPr>
            <w:rStyle w:val="Hyperlink"/>
            <w:sz w:val="22"/>
          </w:rPr>
          <w:t>n</w:t>
        </w:r>
        <w:bookmarkStart w:id="2656" w:name="_Hlt246733684"/>
        <w:bookmarkStart w:id="2657" w:name="_Hlt162163405"/>
        <w:bookmarkEnd w:id="2655"/>
        <w:bookmarkEnd w:id="2656"/>
        <w:r w:rsidR="00361919">
          <w:rPr>
            <w:rStyle w:val="Hyperlink"/>
            <w:sz w:val="22"/>
          </w:rPr>
          <w:t>d</w:t>
        </w:r>
        <w:bookmarkEnd w:id="2657"/>
        <w:r w:rsidR="00361919">
          <w:rPr>
            <w:rStyle w:val="Hyperlink"/>
            <w:sz w:val="22"/>
          </w:rPr>
          <w:t>i</w:t>
        </w:r>
        <w:bookmarkStart w:id="2658" w:name="_Hlt246733140"/>
        <w:bookmarkStart w:id="2659" w:name="_Hlt246733134"/>
        <w:bookmarkEnd w:id="2658"/>
        <w:r w:rsidR="00361919">
          <w:rPr>
            <w:rStyle w:val="Hyperlink"/>
            <w:sz w:val="22"/>
          </w:rPr>
          <w:t>g</w:t>
        </w:r>
        <w:bookmarkEnd w:id="2659"/>
        <w:r w:rsidR="00361919">
          <w:rPr>
            <w:rStyle w:val="Hyperlink"/>
            <w:sz w:val="22"/>
          </w:rPr>
          <w:t>e Lösung</w:t>
        </w:r>
      </w:hyperlink>
    </w:p>
    <w:p w14:paraId="04664CED" w14:textId="77777777" w:rsidR="00356F6B" w:rsidRDefault="00356F6B" w:rsidP="00361919"/>
    <w:p w14:paraId="63A1D72B" w14:textId="77777777" w:rsidR="00361919" w:rsidRDefault="00361919" w:rsidP="00361919">
      <w:pPr>
        <w:rPr>
          <w:color w:val="000000"/>
        </w:rPr>
      </w:pPr>
      <w:bookmarkStart w:id="2660" w:name="m629"/>
      <w:r w:rsidRPr="00A47A64">
        <w:rPr>
          <w:rStyle w:val="Nummer"/>
        </w:rPr>
        <w:t>629.</w:t>
      </w:r>
      <w:bookmarkEnd w:id="2660"/>
      <w:r>
        <w:t xml:space="preserve"> a)</w:t>
      </w:r>
      <w:r>
        <w:rPr>
          <w:color w:val="000000"/>
        </w:rPr>
        <w:t xml:space="preserve"> Eine Feder hat eine Federkonstante von </w:t>
      </w:r>
      <w:r>
        <w:rPr>
          <w:color w:val="000000"/>
          <w:position w:val="-22"/>
        </w:rPr>
        <w:object w:dxaOrig="680" w:dyaOrig="580" w14:anchorId="7CD78381">
          <v:shape id="_x0000_i1253" type="#_x0000_t75" style="width:33.8pt;height:29.45pt" o:ole="" fillcolor="window">
            <v:imagedata r:id="rId684" o:title=""/>
          </v:shape>
          <o:OLEObject Type="Embed" ProgID="Equation.DSMT4" ShapeID="_x0000_i1253" DrawAspect="Content" ObjectID="_1731936231" r:id="rId685"/>
        </w:object>
      </w:r>
      <w:r>
        <w:rPr>
          <w:color w:val="000000"/>
        </w:rPr>
        <w:t>.</w:t>
      </w:r>
    </w:p>
    <w:p w14:paraId="52C879DE" w14:textId="77777777" w:rsidR="00361919" w:rsidRDefault="00361919" w:rsidP="00361919">
      <w:r>
        <w:rPr>
          <w:color w:val="000000"/>
        </w:rPr>
        <w:t>b) Damit er sich bei gleicher Belastung nur 20 cm ausdehnt, müssen noch zwei Federn eingebaut werden.</w:t>
      </w:r>
    </w:p>
    <w:p w14:paraId="6FF80D0B" w14:textId="77777777" w:rsidR="00361919" w:rsidRDefault="00B42104" w:rsidP="00361919">
      <w:hyperlink r:id="rId686" w:anchor="m629" w:history="1">
        <w:r w:rsidR="00361919">
          <w:rPr>
            <w:rStyle w:val="Hyperlink"/>
            <w:sz w:val="22"/>
          </w:rPr>
          <w:t>vol</w:t>
        </w:r>
        <w:bookmarkStart w:id="2661" w:name="_Hlt162410665"/>
        <w:bookmarkStart w:id="2662" w:name="_Hlt162410363"/>
        <w:bookmarkEnd w:id="2661"/>
        <w:r w:rsidR="00361919">
          <w:rPr>
            <w:rStyle w:val="Hyperlink"/>
            <w:sz w:val="22"/>
          </w:rPr>
          <w:t>l</w:t>
        </w:r>
        <w:bookmarkEnd w:id="2662"/>
        <w:r w:rsidR="00361919">
          <w:rPr>
            <w:rStyle w:val="Hyperlink"/>
            <w:sz w:val="22"/>
          </w:rPr>
          <w:t>s</w:t>
        </w:r>
        <w:bookmarkStart w:id="2663" w:name="_Hlt162410906"/>
        <w:bookmarkEnd w:id="2663"/>
        <w:r w:rsidR="00361919">
          <w:rPr>
            <w:rStyle w:val="Hyperlink"/>
            <w:sz w:val="22"/>
          </w:rPr>
          <w:t>t</w:t>
        </w:r>
        <w:bookmarkStart w:id="2664" w:name="_Hlt162410839"/>
        <w:bookmarkStart w:id="2665" w:name="_Hlt162410679"/>
        <w:bookmarkEnd w:id="2664"/>
        <w:r w:rsidR="00361919">
          <w:rPr>
            <w:rStyle w:val="Hyperlink"/>
            <w:sz w:val="22"/>
          </w:rPr>
          <w:t>ä</w:t>
        </w:r>
        <w:bookmarkStart w:id="2666" w:name="_Hlt162410357"/>
        <w:bookmarkStart w:id="2667" w:name="_Hlt162163553"/>
        <w:bookmarkEnd w:id="2665"/>
        <w:bookmarkEnd w:id="2666"/>
        <w:r w:rsidR="00361919">
          <w:rPr>
            <w:rStyle w:val="Hyperlink"/>
            <w:sz w:val="22"/>
          </w:rPr>
          <w:t>n</w:t>
        </w:r>
        <w:bookmarkEnd w:id="2667"/>
        <w:r w:rsidR="00361919">
          <w:rPr>
            <w:rStyle w:val="Hyperlink"/>
            <w:sz w:val="22"/>
          </w:rPr>
          <w:t>di</w:t>
        </w:r>
        <w:bookmarkStart w:id="2668" w:name="_Hlt162481728"/>
        <w:bookmarkEnd w:id="2668"/>
        <w:r w:rsidR="00361919">
          <w:rPr>
            <w:rStyle w:val="Hyperlink"/>
            <w:sz w:val="22"/>
          </w:rPr>
          <w:t xml:space="preserve">ge </w:t>
        </w:r>
        <w:bookmarkStart w:id="2669" w:name="_Hlt191782411"/>
        <w:bookmarkStart w:id="2670" w:name="_Hlt191782384"/>
        <w:bookmarkEnd w:id="2669"/>
        <w:r w:rsidR="00361919">
          <w:rPr>
            <w:rStyle w:val="Hyperlink"/>
            <w:sz w:val="22"/>
          </w:rPr>
          <w:t>L</w:t>
        </w:r>
        <w:bookmarkEnd w:id="2670"/>
        <w:r w:rsidR="00361919">
          <w:rPr>
            <w:rStyle w:val="Hyperlink"/>
            <w:sz w:val="22"/>
          </w:rPr>
          <w:t>ösung</w:t>
        </w:r>
      </w:hyperlink>
    </w:p>
    <w:p w14:paraId="1A193F35" w14:textId="77777777" w:rsidR="00356F6B" w:rsidRDefault="00356F6B" w:rsidP="00361919"/>
    <w:p w14:paraId="559A906C" w14:textId="77777777" w:rsidR="00361919" w:rsidRDefault="00361919" w:rsidP="00361919">
      <w:bookmarkStart w:id="2671" w:name="m630"/>
      <w:r w:rsidRPr="00A47A64">
        <w:rPr>
          <w:rStyle w:val="Nummer"/>
        </w:rPr>
        <w:t>630.</w:t>
      </w:r>
      <w:bookmarkEnd w:id="2671"/>
      <w:r>
        <w:rPr>
          <w:color w:val="000000"/>
        </w:rPr>
        <w:t xml:space="preserve"> Das Pendel muss um 0,7 mm verkürzt werden.</w:t>
      </w:r>
      <w:bookmarkStart w:id="2672" w:name="_Hlt162680810"/>
      <w:bookmarkEnd w:id="2672"/>
    </w:p>
    <w:p w14:paraId="25A3539B" w14:textId="77777777" w:rsidR="00361919" w:rsidRDefault="00B42104" w:rsidP="00361919">
      <w:hyperlink r:id="rId687" w:anchor="m630" w:history="1">
        <w:r w:rsidR="00361919">
          <w:rPr>
            <w:rStyle w:val="Hyperlink"/>
            <w:sz w:val="22"/>
          </w:rPr>
          <w:t>voll</w:t>
        </w:r>
        <w:bookmarkStart w:id="2673" w:name="_Hlt162680775"/>
        <w:r w:rsidR="00361919">
          <w:rPr>
            <w:rStyle w:val="Hyperlink"/>
            <w:sz w:val="22"/>
          </w:rPr>
          <w:t>s</w:t>
        </w:r>
        <w:bookmarkStart w:id="2674" w:name="_Hlt163014643"/>
        <w:bookmarkEnd w:id="2673"/>
        <w:r w:rsidR="00361919">
          <w:rPr>
            <w:rStyle w:val="Hyperlink"/>
            <w:sz w:val="22"/>
          </w:rPr>
          <w:t>t</w:t>
        </w:r>
        <w:bookmarkStart w:id="2675" w:name="_Hlt162411491"/>
        <w:bookmarkStart w:id="2676" w:name="_Hlt162411171"/>
        <w:bookmarkEnd w:id="2674"/>
        <w:bookmarkEnd w:id="2675"/>
        <w:r w:rsidR="00361919">
          <w:rPr>
            <w:rStyle w:val="Hyperlink"/>
            <w:sz w:val="22"/>
          </w:rPr>
          <w:t>ä</w:t>
        </w:r>
        <w:bookmarkStart w:id="2677" w:name="_Hlt162680515"/>
        <w:bookmarkEnd w:id="2676"/>
        <w:bookmarkEnd w:id="2677"/>
        <w:r w:rsidR="00361919">
          <w:rPr>
            <w:rStyle w:val="Hyperlink"/>
            <w:sz w:val="22"/>
          </w:rPr>
          <w:t>ndi</w:t>
        </w:r>
        <w:bookmarkStart w:id="2678" w:name="_Hlt163016552"/>
        <w:bookmarkStart w:id="2679" w:name="_Hlt163016454"/>
        <w:bookmarkEnd w:id="2678"/>
        <w:r w:rsidR="00361919">
          <w:rPr>
            <w:rStyle w:val="Hyperlink"/>
            <w:sz w:val="22"/>
          </w:rPr>
          <w:t>g</w:t>
        </w:r>
        <w:bookmarkEnd w:id="2679"/>
        <w:r w:rsidR="00361919">
          <w:rPr>
            <w:rStyle w:val="Hyperlink"/>
            <w:sz w:val="22"/>
          </w:rPr>
          <w:t>e Lösung</w:t>
        </w:r>
      </w:hyperlink>
    </w:p>
    <w:p w14:paraId="05CB2905" w14:textId="77777777" w:rsidR="00356F6B" w:rsidRDefault="00356F6B" w:rsidP="00361919"/>
    <w:p w14:paraId="5DF151C6" w14:textId="77777777" w:rsidR="0064310A" w:rsidRDefault="00361919" w:rsidP="00361919">
      <w:pPr>
        <w:rPr>
          <w:color w:val="000000"/>
          <w:szCs w:val="22"/>
        </w:rPr>
      </w:pPr>
      <w:bookmarkStart w:id="2680" w:name="m631"/>
      <w:r w:rsidRPr="00A47A64">
        <w:rPr>
          <w:rStyle w:val="Nummer"/>
        </w:rPr>
        <w:lastRenderedPageBreak/>
        <w:t>631.</w:t>
      </w:r>
      <w:bookmarkEnd w:id="2680"/>
      <w:r>
        <w:rPr>
          <w:color w:val="000000"/>
        </w:rPr>
        <w:t xml:space="preserve"> </w:t>
      </w:r>
      <w:bookmarkStart w:id="2681" w:name="_Hlt163026950"/>
      <w:r w:rsidR="0064310A" w:rsidRPr="00780748">
        <w:rPr>
          <w:color w:val="000000"/>
          <w:szCs w:val="22"/>
        </w:rPr>
        <w:t xml:space="preserve">Die Reibungszahl </w:t>
      </w:r>
      <w:bookmarkStart w:id="2682" w:name="_Hlt163025592"/>
      <w:bookmarkEnd w:id="2682"/>
      <w:r w:rsidR="0064310A" w:rsidRPr="00780748">
        <w:rPr>
          <w:color w:val="000000"/>
          <w:szCs w:val="22"/>
        </w:rPr>
        <w:t xml:space="preserve">zwischen Reifen und Straße muss mindestens 0,85 betragen. Das entspricht den üblichen Werten bei trockener Straße. </w:t>
      </w:r>
      <w:r w:rsidR="0064310A" w:rsidRPr="00780748">
        <w:rPr>
          <w:color w:val="000000"/>
          <w:szCs w:val="22"/>
        </w:rPr>
        <w:br/>
        <w:t xml:space="preserve">Auf nasser Straße prallt das Auto mit etwa </w:t>
      </w:r>
      <w:r w:rsidR="0064310A">
        <w:rPr>
          <w:color w:val="000000"/>
          <w:szCs w:val="22"/>
        </w:rPr>
        <w:t>57,8</w:t>
      </w:r>
      <w:r w:rsidR="0064310A" w:rsidRPr="00780748">
        <w:rPr>
          <w:color w:val="000000"/>
          <w:szCs w:val="22"/>
        </w:rPr>
        <w:t xml:space="preserve"> km/h auf den Baum und besitzt noch </w:t>
      </w:r>
      <w:r w:rsidR="0064310A">
        <w:rPr>
          <w:color w:val="000000"/>
          <w:szCs w:val="22"/>
        </w:rPr>
        <w:t>66</w:t>
      </w:r>
      <w:r w:rsidR="0064310A" w:rsidRPr="00780748">
        <w:rPr>
          <w:color w:val="000000"/>
          <w:szCs w:val="22"/>
        </w:rPr>
        <w:t>% seiner ursprünglichen Energie.</w:t>
      </w:r>
      <w:bookmarkEnd w:id="2681"/>
    </w:p>
    <w:p w14:paraId="0DDAF22C" w14:textId="77777777" w:rsidR="00361919" w:rsidRDefault="00B42104" w:rsidP="00361919">
      <w:hyperlink r:id="rId688" w:anchor="m631" w:history="1">
        <w:r w:rsidR="00361919">
          <w:rPr>
            <w:rStyle w:val="Hyperlink"/>
            <w:sz w:val="22"/>
          </w:rPr>
          <w:t>vol</w:t>
        </w:r>
        <w:bookmarkStart w:id="2683" w:name="_Hlt247444089"/>
        <w:bookmarkEnd w:id="2683"/>
        <w:r w:rsidR="00361919">
          <w:rPr>
            <w:rStyle w:val="Hyperlink"/>
            <w:sz w:val="22"/>
          </w:rPr>
          <w:t>l</w:t>
        </w:r>
        <w:bookmarkStart w:id="2684" w:name="_Hlt163016564"/>
        <w:r w:rsidR="00361919">
          <w:rPr>
            <w:rStyle w:val="Hyperlink"/>
            <w:sz w:val="22"/>
          </w:rPr>
          <w:t>s</w:t>
        </w:r>
        <w:bookmarkEnd w:id="2684"/>
        <w:r w:rsidR="00361919">
          <w:rPr>
            <w:rStyle w:val="Hyperlink"/>
            <w:sz w:val="22"/>
          </w:rPr>
          <w:t>t</w:t>
        </w:r>
        <w:bookmarkStart w:id="2685" w:name="_Hlt163026702"/>
        <w:bookmarkStart w:id="2686" w:name="_Hlt163026561"/>
        <w:bookmarkEnd w:id="2685"/>
        <w:r w:rsidR="00361919">
          <w:rPr>
            <w:rStyle w:val="Hyperlink"/>
            <w:sz w:val="22"/>
          </w:rPr>
          <w:t>ä</w:t>
        </w:r>
        <w:bookmarkStart w:id="2687" w:name="_Hlt163025593"/>
        <w:bookmarkEnd w:id="2686"/>
        <w:bookmarkEnd w:id="2687"/>
        <w:r w:rsidR="00361919">
          <w:rPr>
            <w:rStyle w:val="Hyperlink"/>
            <w:sz w:val="22"/>
          </w:rPr>
          <w:t>n</w:t>
        </w:r>
        <w:bookmarkStart w:id="2688" w:name="_Hlt163025824"/>
        <w:bookmarkEnd w:id="2688"/>
        <w:r w:rsidR="00361919">
          <w:rPr>
            <w:rStyle w:val="Hyperlink"/>
            <w:sz w:val="22"/>
          </w:rPr>
          <w:t>d</w:t>
        </w:r>
        <w:bookmarkStart w:id="2689" w:name="_Hlt163036717"/>
        <w:r w:rsidR="00361919">
          <w:rPr>
            <w:rStyle w:val="Hyperlink"/>
            <w:sz w:val="22"/>
          </w:rPr>
          <w:t>i</w:t>
        </w:r>
        <w:bookmarkEnd w:id="2689"/>
        <w:r w:rsidR="00361919">
          <w:rPr>
            <w:rStyle w:val="Hyperlink"/>
            <w:sz w:val="22"/>
          </w:rPr>
          <w:t>ge Lösung</w:t>
        </w:r>
      </w:hyperlink>
    </w:p>
    <w:p w14:paraId="23894246" w14:textId="77777777" w:rsidR="00356F6B" w:rsidRDefault="00356F6B" w:rsidP="00361919"/>
    <w:p w14:paraId="63C04B6C" w14:textId="77777777" w:rsidR="00361919" w:rsidRDefault="00361919" w:rsidP="00361919">
      <w:pPr>
        <w:widowControl w:val="0"/>
      </w:pPr>
      <w:bookmarkStart w:id="2690" w:name="m632"/>
      <w:r w:rsidRPr="00A47A64">
        <w:rPr>
          <w:rStyle w:val="Nummer"/>
        </w:rPr>
        <w:t>632.</w:t>
      </w:r>
      <w:r>
        <w:t xml:space="preserve"> </w:t>
      </w:r>
      <w:bookmarkEnd w:id="2690"/>
      <w:r>
        <w:t xml:space="preserve">a) In der Flasche sind 212,8 g reinen Alkohols. </w:t>
      </w:r>
    </w:p>
    <w:p w14:paraId="631A5FD3" w14:textId="77777777" w:rsidR="00361919" w:rsidRDefault="00361919" w:rsidP="00361919">
      <w:pPr>
        <w:widowControl w:val="0"/>
      </w:pPr>
      <w:r>
        <w:t xml:space="preserve">b) Der Schnaps hat eine Dichte von </w:t>
      </w:r>
      <w:r>
        <w:rPr>
          <w:position w:val="-22"/>
        </w:rPr>
        <w:object w:dxaOrig="1080" w:dyaOrig="580" w14:anchorId="72DCE46C">
          <v:shape id="_x0000_i1254" type="#_x0000_t75" style="width:54pt;height:29.45pt" o:ole="" fillcolor="window">
            <v:imagedata r:id="rId689" o:title=""/>
          </v:shape>
          <o:OLEObject Type="Embed" ProgID="Equation.DSMT4" ShapeID="_x0000_i1254" DrawAspect="Content" ObjectID="_1731936232" r:id="rId690"/>
        </w:object>
      </w:r>
      <w:r>
        <w:t>.</w:t>
      </w:r>
    </w:p>
    <w:p w14:paraId="05DB0995" w14:textId="7BA685B7" w:rsidR="00361919" w:rsidRDefault="00361919" w:rsidP="00361919">
      <w:r>
        <w:t xml:space="preserve">c) Der Masseanteil des Alkohols </w:t>
      </w:r>
      <w:r w:rsidR="005C488D">
        <w:t>beträgt</w:t>
      </w:r>
      <w:r>
        <w:t xml:space="preserve"> 32,9%.</w:t>
      </w:r>
    </w:p>
    <w:p w14:paraId="3F0B4A22" w14:textId="77777777" w:rsidR="00361919" w:rsidRDefault="00361919" w:rsidP="00361919"/>
    <w:p w14:paraId="2F27CC40" w14:textId="77777777" w:rsidR="00361919" w:rsidRDefault="00B42104" w:rsidP="00361919">
      <w:hyperlink r:id="rId691" w:anchor="m632" w:history="1">
        <w:r w:rsidR="00361919">
          <w:rPr>
            <w:rStyle w:val="Hyperlink"/>
            <w:sz w:val="22"/>
          </w:rPr>
          <w:t>voll</w:t>
        </w:r>
        <w:bookmarkStart w:id="2691" w:name="_Hlt163092896"/>
        <w:bookmarkStart w:id="2692" w:name="_Hlt163036852"/>
        <w:bookmarkEnd w:id="2691"/>
        <w:r w:rsidR="00361919">
          <w:rPr>
            <w:rStyle w:val="Hyperlink"/>
            <w:sz w:val="22"/>
          </w:rPr>
          <w:t>s</w:t>
        </w:r>
        <w:bookmarkStart w:id="2693" w:name="_Hlt163200041"/>
        <w:bookmarkEnd w:id="2692"/>
        <w:r w:rsidR="00361919">
          <w:rPr>
            <w:rStyle w:val="Hyperlink"/>
            <w:sz w:val="22"/>
          </w:rPr>
          <w:t>t</w:t>
        </w:r>
        <w:bookmarkEnd w:id="2693"/>
        <w:r w:rsidR="00361919">
          <w:rPr>
            <w:rStyle w:val="Hyperlink"/>
            <w:sz w:val="22"/>
          </w:rPr>
          <w:t>än</w:t>
        </w:r>
        <w:bookmarkStart w:id="2694" w:name="_Hlt163199953"/>
        <w:bookmarkEnd w:id="2694"/>
        <w:r w:rsidR="00361919">
          <w:rPr>
            <w:rStyle w:val="Hyperlink"/>
            <w:sz w:val="22"/>
          </w:rPr>
          <w:t>d</w:t>
        </w:r>
        <w:bookmarkStart w:id="2695" w:name="_Hlt163201313"/>
        <w:r w:rsidR="00361919">
          <w:rPr>
            <w:rStyle w:val="Hyperlink"/>
            <w:sz w:val="22"/>
          </w:rPr>
          <w:t>i</w:t>
        </w:r>
        <w:bookmarkStart w:id="2696" w:name="_Hlt163361867"/>
        <w:bookmarkEnd w:id="2695"/>
        <w:bookmarkEnd w:id="2696"/>
        <w:r w:rsidR="00361919">
          <w:rPr>
            <w:rStyle w:val="Hyperlink"/>
            <w:sz w:val="22"/>
          </w:rPr>
          <w:t>ge Lösung</w:t>
        </w:r>
      </w:hyperlink>
    </w:p>
    <w:p w14:paraId="24D37B2F" w14:textId="77777777" w:rsidR="00356F6B" w:rsidRDefault="00356F6B" w:rsidP="00361919"/>
    <w:p w14:paraId="60297BEF" w14:textId="77777777" w:rsidR="00361919" w:rsidRDefault="00361919" w:rsidP="00361919">
      <w:bookmarkStart w:id="2697" w:name="m633"/>
      <w:r w:rsidRPr="00A47A64">
        <w:rPr>
          <w:rStyle w:val="Nummer"/>
        </w:rPr>
        <w:t>633.</w:t>
      </w:r>
      <w:r>
        <w:t xml:space="preserve"> </w:t>
      </w:r>
      <w:bookmarkEnd w:id="2697"/>
      <w:r>
        <w:t>Der Wasserspiegel steigt um 7,9 mm an.</w:t>
      </w:r>
    </w:p>
    <w:p w14:paraId="32847311" w14:textId="77777777" w:rsidR="00361919" w:rsidRDefault="00361919" w:rsidP="00361919"/>
    <w:p w14:paraId="1E3F1497" w14:textId="77777777" w:rsidR="00361919" w:rsidRDefault="00B42104" w:rsidP="00361919">
      <w:hyperlink r:id="rId692" w:anchor="m633" w:history="1">
        <w:r w:rsidR="00361919">
          <w:rPr>
            <w:rStyle w:val="Hyperlink"/>
            <w:sz w:val="22"/>
          </w:rPr>
          <w:t>voll</w:t>
        </w:r>
        <w:bookmarkStart w:id="2698" w:name="_Hlt215103466"/>
        <w:bookmarkStart w:id="2699" w:name="_Hlt163366606"/>
        <w:bookmarkEnd w:id="2698"/>
        <w:r w:rsidR="00361919">
          <w:rPr>
            <w:rStyle w:val="Hyperlink"/>
            <w:sz w:val="22"/>
          </w:rPr>
          <w:t>s</w:t>
        </w:r>
        <w:bookmarkEnd w:id="2699"/>
        <w:r w:rsidR="00361919">
          <w:rPr>
            <w:rStyle w:val="Hyperlink"/>
            <w:sz w:val="22"/>
          </w:rPr>
          <w:t>tä</w:t>
        </w:r>
        <w:bookmarkStart w:id="2700" w:name="_Hlt163606643"/>
        <w:bookmarkStart w:id="2701" w:name="_Hlt164663738"/>
        <w:bookmarkEnd w:id="2700"/>
        <w:r w:rsidR="00361919">
          <w:rPr>
            <w:rStyle w:val="Hyperlink"/>
            <w:sz w:val="22"/>
          </w:rPr>
          <w:t>n</w:t>
        </w:r>
        <w:bookmarkStart w:id="2702" w:name="_Hlt163366319"/>
        <w:bookmarkStart w:id="2703" w:name="_Hlt163366316"/>
        <w:bookmarkEnd w:id="2701"/>
        <w:bookmarkEnd w:id="2702"/>
        <w:r w:rsidR="00361919">
          <w:rPr>
            <w:rStyle w:val="Hyperlink"/>
            <w:sz w:val="22"/>
          </w:rPr>
          <w:t>d</w:t>
        </w:r>
        <w:bookmarkStart w:id="2704" w:name="_Hlt164663693"/>
        <w:bookmarkStart w:id="2705" w:name="_Hlt164663672"/>
        <w:bookmarkEnd w:id="2703"/>
        <w:bookmarkEnd w:id="2704"/>
        <w:r w:rsidR="00361919">
          <w:rPr>
            <w:rStyle w:val="Hyperlink"/>
            <w:sz w:val="22"/>
          </w:rPr>
          <w:t>i</w:t>
        </w:r>
        <w:bookmarkEnd w:id="2705"/>
        <w:r w:rsidR="00361919">
          <w:rPr>
            <w:rStyle w:val="Hyperlink"/>
            <w:sz w:val="22"/>
          </w:rPr>
          <w:t>ge Lösung</w:t>
        </w:r>
      </w:hyperlink>
    </w:p>
    <w:p w14:paraId="7505AE48" w14:textId="77777777" w:rsidR="00356F6B" w:rsidRDefault="00356F6B" w:rsidP="00361919"/>
    <w:p w14:paraId="75FC00A8" w14:textId="77777777" w:rsidR="00361919" w:rsidRDefault="00361919" w:rsidP="00361919">
      <w:bookmarkStart w:id="2706" w:name="_Hlt187136884"/>
      <w:bookmarkStart w:id="2707" w:name="m634"/>
      <w:bookmarkEnd w:id="2706"/>
      <w:r w:rsidRPr="00A47A64">
        <w:rPr>
          <w:rStyle w:val="Nummer"/>
        </w:rPr>
        <w:t>634.</w:t>
      </w:r>
      <w:bookmarkEnd w:id="2707"/>
      <w:r>
        <w:t xml:space="preserve"> Der Schulweg ist 3,3 km lang.</w:t>
      </w:r>
    </w:p>
    <w:p w14:paraId="5FB21AA6" w14:textId="77777777" w:rsidR="00361919" w:rsidRDefault="00B42104" w:rsidP="00361919">
      <w:hyperlink r:id="rId693" w:anchor="m634" w:history="1">
        <w:r w:rsidR="00361919">
          <w:rPr>
            <w:rStyle w:val="Hyperlink"/>
            <w:sz w:val="22"/>
          </w:rPr>
          <w:t>vollst</w:t>
        </w:r>
        <w:bookmarkStart w:id="2708" w:name="_Hlt165172284"/>
        <w:bookmarkStart w:id="2709" w:name="_Hlt165171956"/>
        <w:bookmarkEnd w:id="2708"/>
        <w:r w:rsidR="00361919">
          <w:rPr>
            <w:rStyle w:val="Hyperlink"/>
            <w:sz w:val="22"/>
          </w:rPr>
          <w:t>ä</w:t>
        </w:r>
        <w:bookmarkEnd w:id="2709"/>
        <w:r w:rsidR="00361919">
          <w:rPr>
            <w:rStyle w:val="Hyperlink"/>
            <w:sz w:val="22"/>
          </w:rPr>
          <w:t>n</w:t>
        </w:r>
        <w:bookmarkStart w:id="2710" w:name="_Hlt164664052"/>
        <w:bookmarkEnd w:id="2710"/>
        <w:r w:rsidR="00361919">
          <w:rPr>
            <w:rStyle w:val="Hyperlink"/>
            <w:sz w:val="22"/>
          </w:rPr>
          <w:t>dige Lösung</w:t>
        </w:r>
      </w:hyperlink>
    </w:p>
    <w:p w14:paraId="4EB5489E" w14:textId="77777777" w:rsidR="00356F6B" w:rsidRDefault="00356F6B" w:rsidP="00361919"/>
    <w:p w14:paraId="1BAFA7F9" w14:textId="77777777" w:rsidR="00361919" w:rsidRDefault="00361919" w:rsidP="00361919">
      <w:bookmarkStart w:id="2711" w:name="m635"/>
      <w:r w:rsidRPr="00A47A64">
        <w:rPr>
          <w:rStyle w:val="Nummer"/>
        </w:rPr>
        <w:t>635.</w:t>
      </w:r>
      <w:r>
        <w:t xml:space="preserve"> </w:t>
      </w:r>
      <w:bookmarkEnd w:id="2711"/>
      <w:r>
        <w:t>Der PKW hat nach 50 m eine Geschwindigkeit von 47,6 km/h.</w:t>
      </w:r>
    </w:p>
    <w:p w14:paraId="3CCBB561" w14:textId="77777777" w:rsidR="00361919" w:rsidRDefault="00B42104" w:rsidP="00361919">
      <w:hyperlink r:id="rId694" w:anchor="m635" w:history="1">
        <w:r w:rsidR="00361919">
          <w:rPr>
            <w:rStyle w:val="Hyperlink"/>
            <w:sz w:val="22"/>
          </w:rPr>
          <w:t>voll</w:t>
        </w:r>
        <w:bookmarkStart w:id="2712" w:name="_Hlt165178894"/>
        <w:bookmarkStart w:id="2713" w:name="_Hlt164664732"/>
        <w:bookmarkEnd w:id="2712"/>
        <w:r w:rsidR="00361919">
          <w:rPr>
            <w:rStyle w:val="Hyperlink"/>
            <w:sz w:val="22"/>
          </w:rPr>
          <w:t>s</w:t>
        </w:r>
        <w:bookmarkEnd w:id="2713"/>
        <w:r w:rsidR="00361919">
          <w:rPr>
            <w:rStyle w:val="Hyperlink"/>
            <w:sz w:val="22"/>
          </w:rPr>
          <w:t>t</w:t>
        </w:r>
        <w:bookmarkStart w:id="2714" w:name="_Hlt164666974"/>
        <w:bookmarkEnd w:id="2714"/>
        <w:r w:rsidR="00361919">
          <w:rPr>
            <w:rStyle w:val="Hyperlink"/>
            <w:sz w:val="22"/>
          </w:rPr>
          <w:t>ä</w:t>
        </w:r>
        <w:bookmarkStart w:id="2715" w:name="_Hlt164667096"/>
        <w:r w:rsidR="00361919">
          <w:rPr>
            <w:rStyle w:val="Hyperlink"/>
            <w:sz w:val="22"/>
          </w:rPr>
          <w:t>n</w:t>
        </w:r>
        <w:bookmarkEnd w:id="2715"/>
        <w:r w:rsidR="00361919">
          <w:rPr>
            <w:rStyle w:val="Hyperlink"/>
            <w:sz w:val="22"/>
          </w:rPr>
          <w:t>dige Lösung</w:t>
        </w:r>
      </w:hyperlink>
    </w:p>
    <w:p w14:paraId="6DFA0D5F" w14:textId="77777777" w:rsidR="00356F6B" w:rsidRDefault="00356F6B" w:rsidP="00361919"/>
    <w:p w14:paraId="2CDFEC20" w14:textId="77777777" w:rsidR="00361919" w:rsidRDefault="00361919" w:rsidP="00361919">
      <w:bookmarkStart w:id="2716" w:name="m636"/>
      <w:r w:rsidRPr="00A47A64">
        <w:rPr>
          <w:rStyle w:val="Nummer"/>
        </w:rPr>
        <w:t>636.</w:t>
      </w:r>
      <w:bookmarkEnd w:id="2716"/>
      <w:r>
        <w:t xml:space="preserve"> a) Während der ersten 30 s legt der Lieferwagen einen Weg von 433,3 m zurück.</w:t>
      </w:r>
    </w:p>
    <w:p w14:paraId="25724FC8" w14:textId="77777777" w:rsidR="00361919" w:rsidRDefault="00B42104" w:rsidP="00361919">
      <w:hyperlink r:id="rId695" w:anchor="m636" w:history="1">
        <w:r w:rsidR="00361919">
          <w:rPr>
            <w:rStyle w:val="Hyperlink"/>
            <w:sz w:val="22"/>
          </w:rPr>
          <w:t>vollstä</w:t>
        </w:r>
        <w:bookmarkStart w:id="2717" w:name="_Hlt166559645"/>
        <w:r w:rsidR="00361919">
          <w:rPr>
            <w:rStyle w:val="Hyperlink"/>
            <w:sz w:val="22"/>
          </w:rPr>
          <w:t>n</w:t>
        </w:r>
        <w:bookmarkStart w:id="2718" w:name="_Hlt166571616"/>
        <w:bookmarkEnd w:id="2717"/>
        <w:r w:rsidR="00361919">
          <w:rPr>
            <w:rStyle w:val="Hyperlink"/>
            <w:sz w:val="22"/>
          </w:rPr>
          <w:t>d</w:t>
        </w:r>
        <w:bookmarkStart w:id="2719" w:name="_Hlt167081884"/>
        <w:bookmarkStart w:id="2720" w:name="_Hlt167081827"/>
        <w:bookmarkEnd w:id="2718"/>
        <w:bookmarkEnd w:id="2719"/>
        <w:r w:rsidR="00361919">
          <w:rPr>
            <w:rStyle w:val="Hyperlink"/>
            <w:sz w:val="22"/>
          </w:rPr>
          <w:t>i</w:t>
        </w:r>
        <w:bookmarkStart w:id="2721" w:name="_Hlt166568928"/>
        <w:bookmarkEnd w:id="2720"/>
        <w:r w:rsidR="00361919">
          <w:rPr>
            <w:rStyle w:val="Hyperlink"/>
            <w:sz w:val="22"/>
          </w:rPr>
          <w:t>g</w:t>
        </w:r>
        <w:bookmarkStart w:id="2722" w:name="_Hlt166560347"/>
        <w:bookmarkEnd w:id="2721"/>
        <w:r w:rsidR="00361919">
          <w:rPr>
            <w:rStyle w:val="Hyperlink"/>
            <w:sz w:val="22"/>
          </w:rPr>
          <w:t>e</w:t>
        </w:r>
        <w:bookmarkEnd w:id="2722"/>
        <w:r w:rsidR="00361919">
          <w:rPr>
            <w:rStyle w:val="Hyperlink"/>
            <w:sz w:val="22"/>
          </w:rPr>
          <w:t xml:space="preserve"> L</w:t>
        </w:r>
        <w:bookmarkStart w:id="2723" w:name="_Hlt167082775"/>
        <w:r w:rsidR="00361919">
          <w:rPr>
            <w:rStyle w:val="Hyperlink"/>
            <w:sz w:val="22"/>
          </w:rPr>
          <w:t>ö</w:t>
        </w:r>
        <w:bookmarkEnd w:id="2723"/>
        <w:r w:rsidR="00361919">
          <w:rPr>
            <w:rStyle w:val="Hyperlink"/>
            <w:sz w:val="22"/>
          </w:rPr>
          <w:t>sung</w:t>
        </w:r>
      </w:hyperlink>
    </w:p>
    <w:p w14:paraId="2D6B826D" w14:textId="77777777" w:rsidR="00356F6B" w:rsidRDefault="00356F6B" w:rsidP="00361919"/>
    <w:p w14:paraId="1077501D" w14:textId="77777777" w:rsidR="00361919" w:rsidRDefault="00361919" w:rsidP="00361919">
      <w:r>
        <w:t xml:space="preserve">b) Was sieht der Fahrer des PKW? Zu Beginn, also zum Zeitpunkt 0, beträgt die Relativgeschwindigkeit zwischen den beiden </w:t>
      </w:r>
      <w:r w:rsidR="00A17C58">
        <w:t>Fahrzeugen</w:t>
      </w:r>
      <w:r>
        <w:rPr>
          <w:position w:val="-22"/>
        </w:rPr>
        <w:object w:dxaOrig="680" w:dyaOrig="580" w14:anchorId="1F33E71E">
          <v:shape id="_x0000_i1255" type="#_x0000_t75" style="width:33.8pt;height:29.45pt" o:ole="" fillcolor="window">
            <v:imagedata r:id="rId696" o:title=""/>
          </v:shape>
          <o:OLEObject Type="Embed" ProgID="Equation.DSMT4" ShapeID="_x0000_i1255" DrawAspect="Content" ObjectID="_1731936233" r:id="rId697"/>
        </w:object>
      </w:r>
      <w:r>
        <w:t xml:space="preserve">. Da der Lieferwagen immer schneller wird, verkleinert sich die Geschwindigkeit zwischen den Fahrzeugen. Zu einem bestimmten Zeitpunkt </w:t>
      </w:r>
      <w:r w:rsidR="001337E3">
        <w:t>fahren</w:t>
      </w:r>
      <w:r>
        <w:t xml:space="preserve"> der PKW und der Lieferwagen gleich schnell. Zu diesem Zeitpunkt ist die Relativgeschwindigkeit zwischen beiden Fahrzeugen 0 und wird danach vom Betrag her wieder größer. Unter Berücksichtigung der Richtung wird sie negativ. Wenn der Lieferwagen nicht mehr beschleunigt, also nach den 16,7 s, fahren beide mit einer konstanten Geschwindigkeit. Das bedeutet, dass die Differenz beider Werte ebenfalls konstant bleibt.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14"/>
        <w:gridCol w:w="6158"/>
      </w:tblGrid>
      <w:tr w:rsidR="00361919" w14:paraId="42E1186A" w14:textId="77777777">
        <w:tc>
          <w:tcPr>
            <w:tcW w:w="3614" w:type="dxa"/>
          </w:tcPr>
          <w:p w14:paraId="4C492B12" w14:textId="77777777" w:rsidR="00361919" w:rsidRDefault="00361919" w:rsidP="00361919">
            <w:r>
              <w:t>Nach welcher Zeit haben beide die gleiche Geschwindigkeit? Dazu muss berechnet werden, nach welcher Zeit der Lieferwagen mit der Geschwindigkeit des PKW fährt.</w:t>
            </w:r>
          </w:p>
          <w:p w14:paraId="2E0636C5" w14:textId="77777777" w:rsidR="00361919" w:rsidRDefault="00361919" w:rsidP="00361919">
            <w:r>
              <w:rPr>
                <w:position w:val="-124"/>
              </w:rPr>
              <w:object w:dxaOrig="1840" w:dyaOrig="2520" w14:anchorId="25362252">
                <v:shape id="_x0000_i1256" type="#_x0000_t75" style="width:92.2pt;height:126pt" o:ole="" fillcolor="window">
                  <v:imagedata r:id="rId698" o:title=""/>
                </v:shape>
                <o:OLEObject Type="Embed" ProgID="Equation.DSMT4" ShapeID="_x0000_i1256" DrawAspect="Content" ObjectID="_1731936234" r:id="rId699"/>
              </w:object>
            </w:r>
          </w:p>
        </w:tc>
        <w:tc>
          <w:tcPr>
            <w:tcW w:w="6158" w:type="dxa"/>
          </w:tcPr>
          <w:p w14:paraId="3F6FE641" w14:textId="77777777" w:rsidR="00361919" w:rsidRDefault="00B42104" w:rsidP="00361919">
            <w:r>
              <w:pict w14:anchorId="28CF7503">
                <v:shape id="_x0000_i1257" type="#_x0000_t75" style="width:280.35pt;height:183.25pt" fillcolor="window">
                  <v:imagedata r:id="rId700" o:title="lsm636_1"/>
                </v:shape>
              </w:pict>
            </w:r>
          </w:p>
        </w:tc>
      </w:tr>
    </w:tbl>
    <w:p w14:paraId="50727B51" w14:textId="77777777" w:rsidR="00361919" w:rsidRDefault="00361919" w:rsidP="00361919"/>
    <w:p w14:paraId="52F19FFA" w14:textId="77777777" w:rsidR="00361919" w:rsidRDefault="00361919" w:rsidP="00361919">
      <w:pPr>
        <w:pStyle w:val="MTDisplayEquation"/>
        <w:rPr>
          <w:sz w:val="22"/>
        </w:rPr>
      </w:pPr>
    </w:p>
    <w:p w14:paraId="1A931396" w14:textId="77777777" w:rsidR="00361919" w:rsidRDefault="00361919" w:rsidP="00361919"/>
    <w:p w14:paraId="17632C33" w14:textId="77777777" w:rsidR="00361919" w:rsidRDefault="00B42104" w:rsidP="00361919">
      <w:hyperlink r:id="rId701" w:history="1">
        <w:r w:rsidR="00361919">
          <w:rPr>
            <w:rStyle w:val="Hyperlink"/>
            <w:sz w:val="22"/>
          </w:rPr>
          <w:t xml:space="preserve">zur </w:t>
        </w:r>
        <w:bookmarkStart w:id="2724" w:name="_Hlt166560200"/>
        <w:r w:rsidR="00361919">
          <w:rPr>
            <w:rStyle w:val="Hyperlink"/>
            <w:sz w:val="22"/>
          </w:rPr>
          <w:t>E</w:t>
        </w:r>
        <w:bookmarkStart w:id="2725" w:name="_Hlt166910749"/>
        <w:bookmarkEnd w:id="2724"/>
        <w:r w:rsidR="00361919">
          <w:rPr>
            <w:rStyle w:val="Hyperlink"/>
            <w:sz w:val="22"/>
          </w:rPr>
          <w:t>x</w:t>
        </w:r>
        <w:bookmarkEnd w:id="2725"/>
        <w:r w:rsidR="00361919">
          <w:rPr>
            <w:rStyle w:val="Hyperlink"/>
            <w:sz w:val="22"/>
          </w:rPr>
          <w:t>cel</w:t>
        </w:r>
        <w:bookmarkStart w:id="2726" w:name="_Hlt166560048"/>
        <w:r w:rsidR="00361919">
          <w:rPr>
            <w:rStyle w:val="Hyperlink"/>
            <w:sz w:val="22"/>
          </w:rPr>
          <w:t>-</w:t>
        </w:r>
        <w:bookmarkEnd w:id="2726"/>
        <w:r w:rsidR="00361919">
          <w:rPr>
            <w:rStyle w:val="Hyperlink"/>
            <w:sz w:val="22"/>
          </w:rPr>
          <w:t>Tabelle</w:t>
        </w:r>
      </w:hyperlink>
    </w:p>
    <w:p w14:paraId="52A357AC" w14:textId="77777777" w:rsidR="00361919" w:rsidRDefault="00361919" w:rsidP="00361919">
      <w:r>
        <w:t xml:space="preserve">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3"/>
      </w:tblGrid>
      <w:tr w:rsidR="00361919" w14:paraId="1A4F834E" w14:textId="77777777">
        <w:tc>
          <w:tcPr>
            <w:tcW w:w="9773" w:type="dxa"/>
          </w:tcPr>
          <w:p w14:paraId="5F6755B2" w14:textId="77777777" w:rsidR="00361919" w:rsidRDefault="00B42104" w:rsidP="00361919">
            <w:r>
              <w:pict w14:anchorId="39C8CA09">
                <v:shape id="_x0000_i1258" type="#_x0000_t75" style="width:481.1pt;height:303.8pt" fillcolor="window">
                  <v:imagedata r:id="rId702" o:title="lsm636_2"/>
                </v:shape>
              </w:pict>
            </w:r>
          </w:p>
        </w:tc>
      </w:tr>
      <w:tr w:rsidR="00361919" w14:paraId="7184D3E9" w14:textId="77777777">
        <w:tc>
          <w:tcPr>
            <w:tcW w:w="9773" w:type="dxa"/>
          </w:tcPr>
          <w:p w14:paraId="776D018D" w14:textId="77777777" w:rsidR="00361919" w:rsidRDefault="00361919" w:rsidP="00361919">
            <w:r>
              <w:t xml:space="preserve">Als Nullpunkt für den Weg wird der Ort des PKW zum Zeitpunkt 0 gewählt. Der Lieferwagen ist zu diesem Zeitpunkt 45 m vor dem PKW. </w:t>
            </w:r>
          </w:p>
          <w:p w14:paraId="2BE18399" w14:textId="77777777" w:rsidR="00361919" w:rsidRDefault="00361919" w:rsidP="00361919">
            <w:r>
              <w:t>Der PKW holt auf und überholt den Lieferwagen kurz darauf. Nach den bereits berechneten 15 s ist der LKW schneller als der PKW und verkürzt den Abstand zwischen beiden. Kurz vor Ende der 30 s überholt der Lieferwagen den PKW.</w:t>
            </w:r>
          </w:p>
          <w:p w14:paraId="0582445A" w14:textId="77777777" w:rsidR="00361919" w:rsidRDefault="00361919" w:rsidP="00361919">
            <w:r>
              <w:t xml:space="preserve">Die Entfernungen der beiden Überholvorgänge </w:t>
            </w:r>
            <w:proofErr w:type="gramStart"/>
            <w:r>
              <w:t>beträgt</w:t>
            </w:r>
            <w:proofErr w:type="gramEnd"/>
            <w:r>
              <w:t xml:space="preserve"> 312,6 m.</w:t>
            </w:r>
            <w:bookmarkStart w:id="2727" w:name="_Hlt167083172"/>
            <w:bookmarkEnd w:id="2727"/>
          </w:p>
        </w:tc>
      </w:tr>
    </w:tbl>
    <w:p w14:paraId="0FC279B9" w14:textId="77777777" w:rsidR="00361919" w:rsidRDefault="00361919" w:rsidP="00361919"/>
    <w:p w14:paraId="32C46D39" w14:textId="77777777" w:rsidR="00361919" w:rsidRDefault="00361919" w:rsidP="00361919">
      <w:bookmarkStart w:id="2728" w:name="_Hlt167083129"/>
      <w:bookmarkEnd w:id="2728"/>
    </w:p>
    <w:p w14:paraId="349EF455" w14:textId="77777777" w:rsidR="00361919" w:rsidRDefault="00B42104" w:rsidP="00361919">
      <w:hyperlink r:id="rId703" w:anchor="m636_2" w:history="1">
        <w:r w:rsidR="00361919">
          <w:rPr>
            <w:rStyle w:val="Hyperlink"/>
            <w:sz w:val="22"/>
          </w:rPr>
          <w:t>vollst</w:t>
        </w:r>
        <w:bookmarkStart w:id="2729" w:name="_Hlt167082786"/>
        <w:r w:rsidR="00361919">
          <w:rPr>
            <w:rStyle w:val="Hyperlink"/>
            <w:sz w:val="22"/>
          </w:rPr>
          <w:t>ä</w:t>
        </w:r>
        <w:bookmarkStart w:id="2730" w:name="_Hlt168378882"/>
        <w:bookmarkStart w:id="2731" w:name="_Hlt166561114"/>
        <w:bookmarkEnd w:id="2729"/>
        <w:bookmarkEnd w:id="2730"/>
        <w:r w:rsidR="00361919">
          <w:rPr>
            <w:rStyle w:val="Hyperlink"/>
            <w:sz w:val="22"/>
          </w:rPr>
          <w:t>n</w:t>
        </w:r>
        <w:bookmarkStart w:id="2732" w:name="_Hlt167083105"/>
        <w:bookmarkStart w:id="2733" w:name="_Hlt167081503"/>
        <w:bookmarkEnd w:id="2731"/>
        <w:bookmarkEnd w:id="2732"/>
        <w:r w:rsidR="00361919">
          <w:rPr>
            <w:rStyle w:val="Hyperlink"/>
            <w:sz w:val="22"/>
          </w:rPr>
          <w:t>d</w:t>
        </w:r>
        <w:bookmarkStart w:id="2734" w:name="_Hlt166577415"/>
        <w:bookmarkEnd w:id="2733"/>
        <w:bookmarkEnd w:id="2734"/>
        <w:r w:rsidR="00361919">
          <w:rPr>
            <w:rStyle w:val="Hyperlink"/>
            <w:sz w:val="22"/>
          </w:rPr>
          <w:t>i</w:t>
        </w:r>
        <w:bookmarkStart w:id="2735" w:name="_Hlt167083772"/>
        <w:bookmarkStart w:id="2736" w:name="_Hlt167082303"/>
        <w:bookmarkEnd w:id="2735"/>
        <w:r w:rsidR="00361919">
          <w:rPr>
            <w:rStyle w:val="Hyperlink"/>
            <w:sz w:val="22"/>
          </w:rPr>
          <w:t>g</w:t>
        </w:r>
        <w:bookmarkStart w:id="2737" w:name="_Hlt167085035"/>
        <w:bookmarkStart w:id="2738" w:name="_Hlt166568946"/>
        <w:bookmarkEnd w:id="2736"/>
        <w:bookmarkEnd w:id="2737"/>
        <w:r w:rsidR="00361919">
          <w:rPr>
            <w:rStyle w:val="Hyperlink"/>
            <w:sz w:val="22"/>
          </w:rPr>
          <w:t>e</w:t>
        </w:r>
        <w:bookmarkStart w:id="2739" w:name="_Hlt167081324"/>
        <w:bookmarkEnd w:id="2738"/>
        <w:r w:rsidR="00361919">
          <w:rPr>
            <w:rStyle w:val="Hyperlink"/>
            <w:sz w:val="22"/>
          </w:rPr>
          <w:t xml:space="preserve"> </w:t>
        </w:r>
        <w:bookmarkStart w:id="2740" w:name="_Hlt167081176"/>
        <w:bookmarkEnd w:id="2739"/>
        <w:r w:rsidR="00361919">
          <w:rPr>
            <w:rStyle w:val="Hyperlink"/>
            <w:sz w:val="22"/>
          </w:rPr>
          <w:t>L</w:t>
        </w:r>
        <w:bookmarkEnd w:id="2740"/>
        <w:r w:rsidR="00361919">
          <w:rPr>
            <w:rStyle w:val="Hyperlink"/>
            <w:sz w:val="22"/>
          </w:rPr>
          <w:t>ösung</w:t>
        </w:r>
      </w:hyperlink>
    </w:p>
    <w:p w14:paraId="51102570" w14:textId="77777777" w:rsidR="00361919" w:rsidRDefault="00361919" w:rsidP="00361919">
      <w:r>
        <w:t>d) Die Kraft auf die vordere Bordwand wird größer und die auf die hintere Bordwand kleiner.</w:t>
      </w:r>
    </w:p>
    <w:p w14:paraId="73791B3E" w14:textId="3E64B60A" w:rsidR="00361919" w:rsidRDefault="00361919" w:rsidP="00361919">
      <w:r>
        <w:t>Erklärung für die vordere Bordwand: Beim Anfahren wirkt auf den Lieferwagen ein</w:t>
      </w:r>
      <w:r w:rsidR="005C488D">
        <w:t>e</w:t>
      </w:r>
      <w:r>
        <w:t xml:space="preserve"> konstante Kraft. Diese Kraft muss auch auf den kleinen Transportwagen übertragen werden. </w:t>
      </w:r>
      <w:r>
        <w:br/>
        <w:t>Würde auf ihn keine Kraft wirken, bleibt er im Zustand der Ruhe (Trägheitsgesetz) und fährt auf dem Lieferwagen in Richtung der hinteren Bordwand.</w:t>
      </w:r>
    </w:p>
    <w:p w14:paraId="08170666" w14:textId="77777777" w:rsidR="00361919" w:rsidRDefault="00361919" w:rsidP="00361919">
      <w:r>
        <w:t>Die Bänder übertragen die Kraft vom Lieferwagen auf den Transportwagen. Dieser muss in Fahrtrichtung beschleunigt werden, es muss also eine Kraft in diese Richtung wirken. Diese Kraft wird von dem Band aufgebracht, das an der vorderen Bordwand befestigt ist. Diese bringt die notwendige Gegenkraft auf (Wechselwirkungsgesetz)</w:t>
      </w:r>
    </w:p>
    <w:p w14:paraId="765D27AE" w14:textId="77777777" w:rsidR="00356F6B" w:rsidRDefault="00356F6B" w:rsidP="00361919"/>
    <w:p w14:paraId="6EC839FD" w14:textId="77777777" w:rsidR="00361919" w:rsidRPr="00A47A64" w:rsidRDefault="00361919" w:rsidP="00361919">
      <w:pPr>
        <w:rPr>
          <w:rStyle w:val="Nummer"/>
        </w:rPr>
      </w:pPr>
      <w:bookmarkStart w:id="2741" w:name="m637"/>
      <w:r w:rsidRPr="00A47A64">
        <w:rPr>
          <w:rStyle w:val="Nummer"/>
        </w:rPr>
        <w:t xml:space="preserve">637. </w:t>
      </w:r>
      <w:bookmarkEnd w:id="2741"/>
    </w:p>
    <w:p w14:paraId="1265A1D0" w14:textId="77777777" w:rsidR="00361919" w:rsidRDefault="00361919" w:rsidP="00361919">
      <w:r>
        <w:t>Licht breitet sich gleichförmig aus. Es gilt als mit c als Lichtgeschwindigkeit:</w:t>
      </w:r>
    </w:p>
    <w:p w14:paraId="5FFD68A0" w14:textId="77777777" w:rsidR="00361919" w:rsidRDefault="00361919" w:rsidP="00361919">
      <w:r>
        <w:rPr>
          <w:position w:val="-58"/>
        </w:rPr>
        <w:object w:dxaOrig="540" w:dyaOrig="1280" w14:anchorId="66FB7BDB">
          <v:shape id="_x0000_i1259" type="#_x0000_t75" style="width:27.25pt;height:64.35pt" o:ole="" fillcolor="window">
            <v:imagedata r:id="rId704" o:title=""/>
          </v:shape>
          <o:OLEObject Type="Embed" ProgID="Equation.DSMT4" ShapeID="_x0000_i1259" DrawAspect="Content" ObjectID="_1731936235" r:id="rId705"/>
        </w:object>
      </w:r>
    </w:p>
    <w:p w14:paraId="17A3A795" w14:textId="77777777" w:rsidR="00361919" w:rsidRDefault="00361919" w:rsidP="00361919">
      <w:r>
        <w:t>Es soll der Laufzeitunterschied berechnet werden:</w:t>
      </w:r>
    </w:p>
    <w:p w14:paraId="7C60B05A" w14:textId="77777777" w:rsidR="00361919" w:rsidRDefault="00361919" w:rsidP="00361919">
      <w:r>
        <w:rPr>
          <w:position w:val="-48"/>
        </w:rPr>
        <w:object w:dxaOrig="1200" w:dyaOrig="1080" w14:anchorId="58CB706D">
          <v:shape id="_x0000_i1260" type="#_x0000_t75" style="width:60pt;height:54pt" o:ole="" fillcolor="window">
            <v:imagedata r:id="rId706" o:title=""/>
          </v:shape>
          <o:OLEObject Type="Embed" ProgID="Equation.DSMT4" ShapeID="_x0000_i1260" DrawAspect="Content" ObjectID="_1731936236" r:id="rId707"/>
        </w:object>
      </w:r>
    </w:p>
    <w:p w14:paraId="245A79DD" w14:textId="77777777" w:rsidR="00361919" w:rsidRDefault="00361919" w:rsidP="00361919">
      <w:r>
        <w:t>Der Weg s ist in beiden Fällen gleich 10 km.</w:t>
      </w:r>
    </w:p>
    <w:p w14:paraId="3E01CEDB" w14:textId="77777777" w:rsidR="00361919" w:rsidRDefault="00361919" w:rsidP="00361919">
      <w:r>
        <w:rPr>
          <w:position w:val="-106"/>
        </w:rPr>
        <w:object w:dxaOrig="1840" w:dyaOrig="2200" w14:anchorId="0FA4E6B5">
          <v:shape id="_x0000_i1261" type="#_x0000_t75" style="width:92.2pt;height:110.2pt" o:ole="" fillcolor="window">
            <v:imagedata r:id="rId708" o:title=""/>
          </v:shape>
          <o:OLEObject Type="Embed" ProgID="Equation.DSMT4" ShapeID="_x0000_i1261" DrawAspect="Content" ObjectID="_1731936237" r:id="rId709"/>
        </w:object>
      </w:r>
    </w:p>
    <w:p w14:paraId="66696A8B" w14:textId="77777777" w:rsidR="00361919" w:rsidRDefault="00361919" w:rsidP="00361919"/>
    <w:p w14:paraId="75293F2B" w14:textId="77777777" w:rsidR="00361919" w:rsidRDefault="00361919" w:rsidP="00361919">
      <w:r>
        <w:t>Die Lichtgeschwindigkeiten sind umgekehrt proportional zur Brechzahl:</w:t>
      </w:r>
    </w:p>
    <w:p w14:paraId="4A694B4F" w14:textId="77777777" w:rsidR="00361919" w:rsidRDefault="00361919" w:rsidP="00361919">
      <w:r>
        <w:rPr>
          <w:position w:val="-30"/>
        </w:rPr>
        <w:object w:dxaOrig="800" w:dyaOrig="700" w14:anchorId="443370D1">
          <v:shape id="_x0000_i1262" type="#_x0000_t75" style="width:39.8pt;height:35.45pt" o:ole="" fillcolor="window">
            <v:imagedata r:id="rId710" o:title=""/>
          </v:shape>
          <o:OLEObject Type="Embed" ProgID="Equation.DSMT4" ShapeID="_x0000_i1262" DrawAspect="Content" ObjectID="_1731936238" r:id="rId711"/>
        </w:object>
      </w:r>
    </w:p>
    <w:p w14:paraId="447AE4C0" w14:textId="77777777" w:rsidR="00361919" w:rsidRDefault="00361919" w:rsidP="00361919">
      <w:r>
        <w:t>Im Vakuum bei der Brechzahl 1 ist die Lichtgeschwindigkeit</w:t>
      </w:r>
    </w:p>
    <w:p w14:paraId="39A6656E" w14:textId="77777777" w:rsidR="00361919" w:rsidRDefault="00361919" w:rsidP="00361919">
      <w:r>
        <w:rPr>
          <w:position w:val="-12"/>
        </w:rPr>
        <w:object w:dxaOrig="2799" w:dyaOrig="380" w14:anchorId="047BCB36">
          <v:shape id="_x0000_i1263" type="#_x0000_t75" style="width:139.65pt;height:18.55pt" o:ole="" fillcolor="window">
            <v:imagedata r:id="rId712" o:title=""/>
          </v:shape>
          <o:OLEObject Type="Embed" ProgID="Equation.DSMT4" ShapeID="_x0000_i1263" DrawAspect="Content" ObjectID="_1731936239" r:id="rId713"/>
        </w:object>
      </w:r>
    </w:p>
    <w:p w14:paraId="3F8DF1F8" w14:textId="77777777" w:rsidR="00361919" w:rsidRDefault="00361919" w:rsidP="00361919">
      <w:r>
        <w:t xml:space="preserve">Damit lassen sich die Lichtgeschwindigkeiten </w:t>
      </w:r>
      <w:proofErr w:type="gramStart"/>
      <w:r>
        <w:t>bei den beiden Drücken</w:t>
      </w:r>
      <w:proofErr w:type="gramEnd"/>
      <w:r>
        <w:t xml:space="preserve"> berechnen:</w:t>
      </w:r>
    </w:p>
    <w:bookmarkStart w:id="2742" w:name="_Hlt167076847"/>
    <w:p w14:paraId="43889C19" w14:textId="77777777" w:rsidR="00361919" w:rsidRDefault="00361919" w:rsidP="00361919">
      <w:r>
        <w:rPr>
          <w:position w:val="-140"/>
        </w:rPr>
        <w:object w:dxaOrig="2840" w:dyaOrig="3100" w14:anchorId="1C2F7C75">
          <v:shape id="_x0000_i1264" type="#_x0000_t75" style="width:142.35pt;height:154.35pt" o:ole="" fillcolor="window">
            <v:imagedata r:id="rId714" o:title=""/>
          </v:shape>
          <o:OLEObject Type="Embed" ProgID="Equation.DSMT4" ShapeID="_x0000_i1264" DrawAspect="Content" ObjectID="_1731936240" r:id="rId715"/>
        </w:object>
      </w:r>
      <w:bookmarkEnd w:id="2742"/>
    </w:p>
    <w:p w14:paraId="6AD93F39" w14:textId="77777777" w:rsidR="00361919" w:rsidRDefault="00361919" w:rsidP="00361919">
      <w:r>
        <w:t xml:space="preserve">Damit kann der Laufzeitunterschied berechnet werden. Er beträgt </w:t>
      </w:r>
    </w:p>
    <w:p w14:paraId="2B5B6D3D" w14:textId="77777777" w:rsidR="00361919" w:rsidRDefault="00361919" w:rsidP="00361919">
      <w:r>
        <w:rPr>
          <w:position w:val="-10"/>
        </w:rPr>
        <w:object w:dxaOrig="1560" w:dyaOrig="360" w14:anchorId="64C663ED">
          <v:shape id="_x0000_i1265" type="#_x0000_t75" style="width:78pt;height:18pt" o:ole="" fillcolor="window">
            <v:imagedata r:id="rId716" o:title=""/>
          </v:shape>
          <o:OLEObject Type="Embed" ProgID="Equation.DSMT4" ShapeID="_x0000_i1265" DrawAspect="Content" ObjectID="_1731936241" r:id="rId717"/>
        </w:object>
      </w:r>
    </w:p>
    <w:p w14:paraId="6D7A76A1" w14:textId="77777777" w:rsidR="00361919" w:rsidRDefault="00361919" w:rsidP="00361919"/>
    <w:p w14:paraId="0E25E48B" w14:textId="77777777" w:rsidR="00361919" w:rsidRDefault="00361919" w:rsidP="00361919">
      <w:r>
        <w:t>Herleitung:</w:t>
      </w:r>
    </w:p>
    <w:p w14:paraId="5EBD6B41" w14:textId="77777777" w:rsidR="00361919" w:rsidRDefault="00361919" w:rsidP="00361919">
      <w:r>
        <w:t>man geht von der oben aufgestellten Gleichung aus:</w:t>
      </w:r>
    </w:p>
    <w:p w14:paraId="23C896C0" w14:textId="77777777" w:rsidR="00361919" w:rsidRDefault="00361919" w:rsidP="00361919">
      <w:r>
        <w:rPr>
          <w:position w:val="-48"/>
        </w:rPr>
        <w:object w:dxaOrig="1200" w:dyaOrig="1080" w14:anchorId="29F4699E">
          <v:shape id="_x0000_i1266" type="#_x0000_t75" style="width:60pt;height:54pt" o:ole="" fillcolor="window">
            <v:imagedata r:id="rId706" o:title=""/>
          </v:shape>
          <o:OLEObject Type="Embed" ProgID="Equation.DSMT4" ShapeID="_x0000_i1266" DrawAspect="Content" ObjectID="_1731936242" r:id="rId718"/>
        </w:object>
      </w:r>
    </w:p>
    <w:p w14:paraId="614BFA12" w14:textId="77777777" w:rsidR="00361919" w:rsidRDefault="00361919" w:rsidP="00361919">
      <w:r>
        <w:t>Die Lichtgeschwindigkeiten sind die Vakuumlichtgeschwindigkeit durch die Brechzahl. Also kann man schreiben:</w:t>
      </w:r>
    </w:p>
    <w:p w14:paraId="3AC578D4" w14:textId="77777777" w:rsidR="00361919" w:rsidRDefault="00361919" w:rsidP="00361919">
      <w:r>
        <w:rPr>
          <w:position w:val="-30"/>
        </w:rPr>
        <w:object w:dxaOrig="1620" w:dyaOrig="700" w14:anchorId="2084A92B">
          <v:shape id="_x0000_i1267" type="#_x0000_t75" style="width:81.25pt;height:35.45pt" o:ole="" fillcolor="window">
            <v:imagedata r:id="rId719" o:title=""/>
          </v:shape>
          <o:OLEObject Type="Embed" ProgID="Equation.DSMT4" ShapeID="_x0000_i1267" DrawAspect="Content" ObjectID="_1731936243" r:id="rId720"/>
        </w:object>
      </w:r>
    </w:p>
    <w:p w14:paraId="44B93342" w14:textId="77777777" w:rsidR="00361919" w:rsidRDefault="00361919" w:rsidP="00361919">
      <w:r>
        <w:t xml:space="preserve">Die Brechzahlen berechnen sich </w:t>
      </w:r>
      <w:proofErr w:type="gramStart"/>
      <w:r>
        <w:t>nach der gegeben Gleichung</w:t>
      </w:r>
      <w:proofErr w:type="gramEnd"/>
      <w:r>
        <w:t>, die eingesetzt wird:</w:t>
      </w:r>
    </w:p>
    <w:p w14:paraId="0FF04771" w14:textId="77777777" w:rsidR="00361919" w:rsidRDefault="00361919" w:rsidP="00361919">
      <w:r>
        <w:rPr>
          <w:position w:val="-254"/>
        </w:rPr>
        <w:object w:dxaOrig="6460" w:dyaOrig="5580" w14:anchorId="1C5A9723">
          <v:shape id="_x0000_i1268" type="#_x0000_t75" style="width:323.45pt;height:279.25pt" o:ole="" fillcolor="window">
            <v:imagedata r:id="rId721" o:title=""/>
          </v:shape>
          <o:OLEObject Type="Embed" ProgID="Equation.DSMT4" ShapeID="_x0000_i1268" DrawAspect="Content" ObjectID="_1731936244" r:id="rId722"/>
        </w:object>
      </w:r>
      <w:bookmarkStart w:id="2743" w:name="_Hlt167080344"/>
      <w:bookmarkEnd w:id="2743"/>
    </w:p>
    <w:p w14:paraId="0FF17313" w14:textId="77777777" w:rsidR="00361919" w:rsidRDefault="00361919" w:rsidP="00361919"/>
    <w:p w14:paraId="3CD85C25" w14:textId="77777777" w:rsidR="00361919" w:rsidRDefault="00361919" w:rsidP="00361919"/>
    <w:p w14:paraId="5353D2C7" w14:textId="77777777" w:rsidR="00361919" w:rsidRDefault="00361919" w:rsidP="00361919">
      <w:bookmarkStart w:id="2744" w:name="m638"/>
      <w:r w:rsidRPr="00A47A64">
        <w:rPr>
          <w:rStyle w:val="Nummer"/>
        </w:rPr>
        <w:t>638.</w:t>
      </w:r>
      <w:bookmarkStart w:id="2745" w:name="_Hlt168099436"/>
      <w:bookmarkEnd w:id="2744"/>
      <w:bookmarkEnd w:id="2745"/>
      <w:r>
        <w:t xml:space="preserve"> Die beiden Bälle treffen sich nach 1,27 s in 4,8 m Höhe.</w:t>
      </w:r>
    </w:p>
    <w:bookmarkStart w:id="2746" w:name="_Hlt167670448"/>
    <w:p w14:paraId="51CA063E" w14:textId="77777777" w:rsidR="00361919" w:rsidRDefault="00361919" w:rsidP="00361919">
      <w:r>
        <w:fldChar w:fldCharType="begin"/>
      </w:r>
      <w:r w:rsidR="00B57015">
        <w:instrText>HYPERLINK "vlsgmech3</w:instrText>
      </w:r>
      <w:r w:rsidR="008D3EAE">
        <w:instrText>.docx</w:instrText>
      </w:r>
      <w:r w:rsidR="00B57015">
        <w:instrText>" \l "m638"</w:instrText>
      </w:r>
      <w:r>
        <w:fldChar w:fldCharType="separate"/>
      </w:r>
      <w:r>
        <w:rPr>
          <w:rStyle w:val="Hyperlink"/>
          <w:sz w:val="22"/>
        </w:rPr>
        <w:t>volls</w:t>
      </w:r>
      <w:bookmarkStart w:id="2747" w:name="_Hlt168099047"/>
      <w:bookmarkEnd w:id="2747"/>
      <w:r>
        <w:rPr>
          <w:rStyle w:val="Hyperlink"/>
          <w:sz w:val="22"/>
        </w:rPr>
        <w:t>t</w:t>
      </w:r>
      <w:bookmarkStart w:id="2748" w:name="_Hlt167675985"/>
      <w:bookmarkStart w:id="2749" w:name="_Hlt167670482"/>
      <w:bookmarkEnd w:id="2748"/>
      <w:r>
        <w:rPr>
          <w:rStyle w:val="Hyperlink"/>
          <w:sz w:val="22"/>
        </w:rPr>
        <w:t>ä</w:t>
      </w:r>
      <w:bookmarkStart w:id="2750" w:name="_Hlt179182945"/>
      <w:bookmarkStart w:id="2751" w:name="_Hlt179182822"/>
      <w:bookmarkEnd w:id="2749"/>
      <w:bookmarkEnd w:id="2750"/>
      <w:r>
        <w:rPr>
          <w:rStyle w:val="Hyperlink"/>
          <w:sz w:val="22"/>
        </w:rPr>
        <w:t>n</w:t>
      </w:r>
      <w:bookmarkStart w:id="2752" w:name="_Hlt168358969"/>
      <w:bookmarkStart w:id="2753" w:name="_Hlt168359687"/>
      <w:bookmarkEnd w:id="2751"/>
      <w:bookmarkEnd w:id="2752"/>
      <w:r>
        <w:rPr>
          <w:rStyle w:val="Hyperlink"/>
          <w:sz w:val="22"/>
        </w:rPr>
        <w:t>d</w:t>
      </w:r>
      <w:bookmarkEnd w:id="2753"/>
      <w:r>
        <w:rPr>
          <w:rStyle w:val="Hyperlink"/>
          <w:sz w:val="22"/>
        </w:rPr>
        <w:t>ige Lösung</w:t>
      </w:r>
      <w:r>
        <w:fldChar w:fldCharType="end"/>
      </w:r>
      <w:r>
        <w:t xml:space="preserve"> </w:t>
      </w:r>
      <w:bookmarkEnd w:id="2746"/>
    </w:p>
    <w:p w14:paraId="4E5E4C38" w14:textId="77777777" w:rsidR="00C170FA" w:rsidRDefault="00C170FA" w:rsidP="00361919"/>
    <w:p w14:paraId="129ED611" w14:textId="77777777" w:rsidR="00361919" w:rsidRDefault="00361919" w:rsidP="00361919">
      <w:bookmarkStart w:id="2754" w:name="m639"/>
      <w:r w:rsidRPr="00A47A64">
        <w:rPr>
          <w:rStyle w:val="Nummer"/>
        </w:rPr>
        <w:t>639.</w:t>
      </w:r>
      <w:r>
        <w:t xml:space="preserve"> </w:t>
      </w:r>
      <w:bookmarkEnd w:id="2754"/>
      <w:r>
        <w:t>Der Drehpunkt muss 0,7 m vom großen Massestück entfernt liegen. Er hat vom Mittelpunkt des Hebels einen Abstand von 1,3 m.</w:t>
      </w:r>
    </w:p>
    <w:p w14:paraId="7286F5DB" w14:textId="77777777" w:rsidR="00361919" w:rsidRDefault="00B42104" w:rsidP="00361919">
      <w:hyperlink r:id="rId723" w:anchor="m639" w:history="1">
        <w:r w:rsidR="00361919">
          <w:rPr>
            <w:rStyle w:val="Hyperlink"/>
            <w:sz w:val="22"/>
          </w:rPr>
          <w:t>vol</w:t>
        </w:r>
        <w:bookmarkStart w:id="2755" w:name="_Hlt168360879"/>
        <w:r w:rsidR="00361919">
          <w:rPr>
            <w:rStyle w:val="Hyperlink"/>
            <w:sz w:val="22"/>
          </w:rPr>
          <w:t>l</w:t>
        </w:r>
        <w:bookmarkStart w:id="2756" w:name="_Hlt168360853"/>
        <w:bookmarkStart w:id="2757" w:name="_Hlt168359737"/>
        <w:bookmarkEnd w:id="2755"/>
        <w:bookmarkEnd w:id="2756"/>
        <w:r w:rsidR="00361919">
          <w:rPr>
            <w:rStyle w:val="Hyperlink"/>
            <w:sz w:val="22"/>
          </w:rPr>
          <w:t>s</w:t>
        </w:r>
        <w:bookmarkStart w:id="2758" w:name="_Hlt170016538"/>
        <w:bookmarkEnd w:id="2757"/>
        <w:r w:rsidR="00361919">
          <w:rPr>
            <w:rStyle w:val="Hyperlink"/>
            <w:sz w:val="22"/>
          </w:rPr>
          <w:t>t</w:t>
        </w:r>
        <w:bookmarkStart w:id="2759" w:name="_Hlt168366853"/>
        <w:bookmarkEnd w:id="2758"/>
        <w:bookmarkEnd w:id="2759"/>
        <w:r w:rsidR="00361919">
          <w:rPr>
            <w:rStyle w:val="Hyperlink"/>
            <w:sz w:val="22"/>
          </w:rPr>
          <w:t>ä</w:t>
        </w:r>
        <w:bookmarkStart w:id="2760" w:name="_Hlt180153216"/>
        <w:bookmarkStart w:id="2761" w:name="_Hlt180153211"/>
        <w:bookmarkEnd w:id="2760"/>
        <w:r w:rsidR="00361919">
          <w:rPr>
            <w:rStyle w:val="Hyperlink"/>
            <w:sz w:val="22"/>
          </w:rPr>
          <w:t>n</w:t>
        </w:r>
        <w:bookmarkEnd w:id="2761"/>
        <w:r w:rsidR="00361919">
          <w:rPr>
            <w:rStyle w:val="Hyperlink"/>
            <w:sz w:val="22"/>
          </w:rPr>
          <w:t>d</w:t>
        </w:r>
        <w:bookmarkStart w:id="2762" w:name="_Hlt168379031"/>
        <w:r w:rsidR="00361919">
          <w:rPr>
            <w:rStyle w:val="Hyperlink"/>
            <w:sz w:val="22"/>
          </w:rPr>
          <w:t>i</w:t>
        </w:r>
        <w:bookmarkEnd w:id="2762"/>
        <w:r w:rsidR="00361919">
          <w:rPr>
            <w:rStyle w:val="Hyperlink"/>
            <w:sz w:val="22"/>
          </w:rPr>
          <w:t>g</w:t>
        </w:r>
        <w:bookmarkStart w:id="2763" w:name="_Hlt179697303"/>
        <w:bookmarkEnd w:id="2763"/>
        <w:r w:rsidR="00361919">
          <w:rPr>
            <w:rStyle w:val="Hyperlink"/>
            <w:sz w:val="22"/>
          </w:rPr>
          <w:t>e L</w:t>
        </w:r>
        <w:bookmarkStart w:id="2764" w:name="_Hlt179697889"/>
        <w:bookmarkStart w:id="2765" w:name="_Hlt179697589"/>
        <w:bookmarkEnd w:id="2764"/>
        <w:r w:rsidR="00361919">
          <w:rPr>
            <w:rStyle w:val="Hyperlink"/>
            <w:sz w:val="22"/>
          </w:rPr>
          <w:t>ö</w:t>
        </w:r>
        <w:bookmarkEnd w:id="2765"/>
        <w:r w:rsidR="00361919">
          <w:rPr>
            <w:rStyle w:val="Hyperlink"/>
            <w:sz w:val="22"/>
          </w:rPr>
          <w:t>sung</w:t>
        </w:r>
      </w:hyperlink>
    </w:p>
    <w:p w14:paraId="3E92CECA" w14:textId="77777777" w:rsidR="00361919" w:rsidRDefault="00361919" w:rsidP="00361919"/>
    <w:p w14:paraId="2113FB85" w14:textId="77777777" w:rsidR="00361919" w:rsidRDefault="00361919" w:rsidP="00361919"/>
    <w:p w14:paraId="16A4D285" w14:textId="77777777" w:rsidR="00361919" w:rsidRDefault="00361919" w:rsidP="00361919">
      <w:bookmarkStart w:id="2766" w:name="m640"/>
      <w:r w:rsidRPr="00A47A64">
        <w:rPr>
          <w:rStyle w:val="Nummer"/>
        </w:rPr>
        <w:t>640</w:t>
      </w:r>
      <w:r>
        <w:t>.</w:t>
      </w:r>
      <w:bookmarkEnd w:id="2766"/>
      <w:r>
        <w:t xml:space="preserve"> Je Kilometer Höhe sinkt die Fallbeschleunigung auf den 0,999686ten Teil des ursprünglichen Wertes oder sie beträgt nur noch 99,9686% des ursprünglichen Wertes. Das entspricht einer Abnahme um 0,0314%.</w:t>
      </w:r>
    </w:p>
    <w:p w14:paraId="4C2CEA71" w14:textId="77777777" w:rsidR="00361919" w:rsidRDefault="00361919" w:rsidP="00361919">
      <w:r>
        <w:t xml:space="preserve">Herrscht in der Höhe 0m eine Fallbeschleunigung von </w:t>
      </w:r>
      <w:r>
        <w:rPr>
          <w:position w:val="-14"/>
        </w:rPr>
        <w:object w:dxaOrig="680" w:dyaOrig="360" w14:anchorId="5A64DC40">
          <v:shape id="_x0000_i1269" type="#_x0000_t75" style="width:33.8pt;height:18pt" o:ole="" fillcolor="window">
            <v:imagedata r:id="rId724" o:title=""/>
          </v:shape>
          <o:OLEObject Type="Embed" ProgID="Equation.DSMT4" ShapeID="_x0000_i1269" DrawAspect="Content" ObjectID="_1731936245" r:id="rId725"/>
        </w:object>
      </w:r>
      <w:r>
        <w:t xml:space="preserve">, so sind es in 1 km Höhe noch </w:t>
      </w:r>
      <w:r w:rsidR="00B42104">
        <w:rPr>
          <w:position w:val="-14"/>
        </w:rPr>
        <w:pict w14:anchorId="6A62687A">
          <v:shape id="_x0000_i1270" type="#_x0000_t75" style="width:41.45pt;height:18pt" fillcolor="window">
            <v:imagedata r:id="rId726" o:title=""/>
          </v:shape>
        </w:pict>
      </w:r>
      <w:r>
        <w:t>.</w:t>
      </w:r>
    </w:p>
    <w:p w14:paraId="722ADEBE" w14:textId="77777777" w:rsidR="00361919" w:rsidRDefault="00361919" w:rsidP="00361919">
      <w:r>
        <w:t xml:space="preserve">Sie sinkt also je km um </w:t>
      </w:r>
      <w:r>
        <w:rPr>
          <w:position w:val="-14"/>
        </w:rPr>
        <w:object w:dxaOrig="820" w:dyaOrig="360" w14:anchorId="5C4EF95E">
          <v:shape id="_x0000_i1271" type="#_x0000_t75" style="width:41.45pt;height:18pt" o:ole="" fillcolor="window">
            <v:imagedata r:id="rId727" o:title=""/>
          </v:shape>
          <o:OLEObject Type="Embed" ProgID="Equation.DSMT4" ShapeID="_x0000_i1271" DrawAspect="Content" ObjectID="_1731936246" r:id="rId728"/>
        </w:object>
      </w:r>
      <w:r>
        <w:t xml:space="preserve"> Das ist sehr wenig.</w:t>
      </w:r>
    </w:p>
    <w:p w14:paraId="71B01C3A" w14:textId="77777777" w:rsidR="00361919" w:rsidRDefault="00361919" w:rsidP="00361919"/>
    <w:p w14:paraId="0C37CAFE" w14:textId="77777777" w:rsidR="00361919" w:rsidRDefault="00B42104" w:rsidP="00361919">
      <w:hyperlink r:id="rId729" w:anchor="m640" w:history="1">
        <w:r w:rsidR="00361919">
          <w:rPr>
            <w:rStyle w:val="Hyperlink"/>
            <w:sz w:val="22"/>
          </w:rPr>
          <w:t>vol</w:t>
        </w:r>
        <w:bookmarkStart w:id="2767" w:name="_Hlt170016813"/>
        <w:r w:rsidR="00361919">
          <w:rPr>
            <w:rStyle w:val="Hyperlink"/>
            <w:sz w:val="22"/>
          </w:rPr>
          <w:t>l</w:t>
        </w:r>
        <w:bookmarkEnd w:id="2767"/>
        <w:r w:rsidR="00361919">
          <w:rPr>
            <w:rStyle w:val="Hyperlink"/>
            <w:sz w:val="22"/>
          </w:rPr>
          <w:t>stä</w:t>
        </w:r>
        <w:bookmarkStart w:id="2768" w:name="_Hlt172967096"/>
        <w:r w:rsidR="00361919">
          <w:rPr>
            <w:rStyle w:val="Hyperlink"/>
            <w:sz w:val="22"/>
          </w:rPr>
          <w:t>n</w:t>
        </w:r>
        <w:bookmarkEnd w:id="2768"/>
        <w:r w:rsidR="00361919">
          <w:rPr>
            <w:rStyle w:val="Hyperlink"/>
            <w:sz w:val="22"/>
          </w:rPr>
          <w:t>dige</w:t>
        </w:r>
        <w:bookmarkStart w:id="2769" w:name="_Hlt170609556"/>
        <w:bookmarkEnd w:id="2769"/>
        <w:r w:rsidR="00361919">
          <w:rPr>
            <w:rStyle w:val="Hyperlink"/>
            <w:sz w:val="22"/>
          </w:rPr>
          <w:t xml:space="preserve"> Lösung</w:t>
        </w:r>
      </w:hyperlink>
    </w:p>
    <w:p w14:paraId="537337BB" w14:textId="77777777" w:rsidR="00C170FA" w:rsidRDefault="00C170FA" w:rsidP="00361919"/>
    <w:p w14:paraId="062DE963" w14:textId="77777777" w:rsidR="00361919" w:rsidRDefault="00361919" w:rsidP="00361919">
      <w:bookmarkStart w:id="2770" w:name="m641"/>
      <w:r w:rsidRPr="00A47A64">
        <w:rPr>
          <w:rStyle w:val="Nummer"/>
        </w:rPr>
        <w:t>641</w:t>
      </w:r>
      <w:bookmarkStart w:id="2771" w:name="_Hlt172970182"/>
      <w:r w:rsidRPr="00A47A64">
        <w:rPr>
          <w:rStyle w:val="Nummer"/>
        </w:rPr>
        <w:t>.</w:t>
      </w:r>
      <w:r>
        <w:t xml:space="preserve"> </w:t>
      </w:r>
      <w:bookmarkStart w:id="2772" w:name="_Hlt172965727"/>
      <w:bookmarkEnd w:id="2770"/>
      <w:bookmarkEnd w:id="2771"/>
      <w:bookmarkEnd w:id="2772"/>
      <w:r>
        <w:t>a) ist richtig, die schweren Menschen spüren eine größere Kraft.</w:t>
      </w:r>
    </w:p>
    <w:p w14:paraId="2A5F3662" w14:textId="77777777" w:rsidR="00361919" w:rsidRDefault="00B42104" w:rsidP="00361919">
      <w:hyperlink r:id="rId730" w:anchor="m641" w:history="1">
        <w:r w:rsidR="00361919">
          <w:rPr>
            <w:rStyle w:val="Hyperlink"/>
            <w:sz w:val="22"/>
          </w:rPr>
          <w:t>voll</w:t>
        </w:r>
        <w:bookmarkStart w:id="2773" w:name="_Hlt172967195"/>
        <w:r w:rsidR="00361919">
          <w:rPr>
            <w:rStyle w:val="Hyperlink"/>
            <w:sz w:val="22"/>
          </w:rPr>
          <w:t>s</w:t>
        </w:r>
        <w:bookmarkStart w:id="2774" w:name="_Hlt172967171"/>
        <w:bookmarkStart w:id="2775" w:name="_Hlt172967157"/>
        <w:bookmarkEnd w:id="2773"/>
        <w:bookmarkEnd w:id="2774"/>
        <w:r w:rsidR="00361919">
          <w:rPr>
            <w:rStyle w:val="Hyperlink"/>
            <w:sz w:val="22"/>
          </w:rPr>
          <w:t>t</w:t>
        </w:r>
        <w:bookmarkEnd w:id="2775"/>
        <w:r w:rsidR="00361919">
          <w:rPr>
            <w:rStyle w:val="Hyperlink"/>
            <w:sz w:val="22"/>
          </w:rPr>
          <w:t>ä</w:t>
        </w:r>
        <w:bookmarkStart w:id="2776" w:name="_Hlt179029434"/>
        <w:r w:rsidR="00361919">
          <w:rPr>
            <w:rStyle w:val="Hyperlink"/>
            <w:sz w:val="22"/>
          </w:rPr>
          <w:t>n</w:t>
        </w:r>
        <w:bookmarkStart w:id="2777" w:name="_Hlt172970408"/>
        <w:bookmarkStart w:id="2778" w:name="_Hlt172970230"/>
        <w:bookmarkEnd w:id="2776"/>
        <w:bookmarkEnd w:id="2777"/>
        <w:r w:rsidR="00361919">
          <w:rPr>
            <w:rStyle w:val="Hyperlink"/>
            <w:sz w:val="22"/>
          </w:rPr>
          <w:t>d</w:t>
        </w:r>
        <w:bookmarkEnd w:id="2778"/>
        <w:r w:rsidR="00361919">
          <w:rPr>
            <w:rStyle w:val="Hyperlink"/>
            <w:sz w:val="22"/>
          </w:rPr>
          <w:t>ig</w:t>
        </w:r>
        <w:bookmarkStart w:id="2779" w:name="_Hlt203183903"/>
        <w:bookmarkEnd w:id="2779"/>
        <w:r w:rsidR="00361919">
          <w:rPr>
            <w:rStyle w:val="Hyperlink"/>
            <w:sz w:val="22"/>
          </w:rPr>
          <w:t>e Lösung</w:t>
        </w:r>
      </w:hyperlink>
    </w:p>
    <w:p w14:paraId="21B62904" w14:textId="77777777" w:rsidR="00C170FA" w:rsidRDefault="00C170FA" w:rsidP="00361919"/>
    <w:p w14:paraId="64504901" w14:textId="77777777" w:rsidR="00361919" w:rsidRDefault="00361919" w:rsidP="00361919">
      <w:bookmarkStart w:id="2780" w:name="m642"/>
      <w:r w:rsidRPr="00A47A64">
        <w:rPr>
          <w:rStyle w:val="Nummer"/>
        </w:rPr>
        <w:t>642.</w:t>
      </w:r>
      <w:r>
        <w:t xml:space="preserve"> </w:t>
      </w:r>
      <w:bookmarkEnd w:id="2780"/>
      <w:r>
        <w:t>Die Geschwindigkeit beträgt 0,4 der Auftreffgeschwindigkeit auf der Erde.</w:t>
      </w:r>
    </w:p>
    <w:p w14:paraId="770DA14C" w14:textId="77777777" w:rsidR="00361919" w:rsidRDefault="00B42104" w:rsidP="00361919">
      <w:hyperlink r:id="rId731" w:anchor="m642" w:history="1">
        <w:r w:rsidR="00361919">
          <w:rPr>
            <w:rStyle w:val="Hyperlink"/>
            <w:sz w:val="22"/>
          </w:rPr>
          <w:t>vollständi</w:t>
        </w:r>
        <w:bookmarkStart w:id="2781" w:name="_Hlt185408094"/>
        <w:bookmarkEnd w:id="2781"/>
        <w:r w:rsidR="00361919">
          <w:rPr>
            <w:rStyle w:val="Hyperlink"/>
            <w:sz w:val="22"/>
          </w:rPr>
          <w:t xml:space="preserve">ge </w:t>
        </w:r>
        <w:bookmarkStart w:id="2782" w:name="_Hlt175549002"/>
        <w:bookmarkEnd w:id="2782"/>
        <w:r w:rsidR="00361919">
          <w:rPr>
            <w:rStyle w:val="Hyperlink"/>
            <w:sz w:val="22"/>
          </w:rPr>
          <w:t>Lösung</w:t>
        </w:r>
      </w:hyperlink>
    </w:p>
    <w:p w14:paraId="60F1DD10" w14:textId="77777777" w:rsidR="00C170FA" w:rsidRDefault="00C170FA" w:rsidP="00361919"/>
    <w:p w14:paraId="39BAA3C7" w14:textId="77777777" w:rsidR="00361919" w:rsidRDefault="00361919" w:rsidP="00361919">
      <w:bookmarkStart w:id="2783" w:name="m643"/>
      <w:r w:rsidRPr="00A47A64">
        <w:rPr>
          <w:rStyle w:val="Nummer"/>
        </w:rPr>
        <w:lastRenderedPageBreak/>
        <w:t>643</w:t>
      </w:r>
      <w:r>
        <w:t xml:space="preserve">. </w:t>
      </w:r>
      <w:bookmarkEnd w:id="2783"/>
      <w:r>
        <w:t>b) Sie bleibt im Gleichgewicht und bewegt sich gar nicht.</w:t>
      </w:r>
    </w:p>
    <w:p w14:paraId="4829D186" w14:textId="77777777" w:rsidR="00361919" w:rsidRDefault="00361919" w:rsidP="00361919">
      <w:r>
        <w:t>Anwendung: Balkenwaage, Briefwaage</w:t>
      </w:r>
    </w:p>
    <w:p w14:paraId="7483B7BD" w14:textId="77777777" w:rsidR="00C170FA" w:rsidRDefault="00C170FA" w:rsidP="00361919"/>
    <w:p w14:paraId="7C2CC877" w14:textId="77777777" w:rsidR="00361919" w:rsidRPr="00A47A64" w:rsidRDefault="00361919" w:rsidP="00361919">
      <w:pPr>
        <w:rPr>
          <w:rStyle w:val="Nummer"/>
        </w:rPr>
      </w:pPr>
      <w:bookmarkStart w:id="2784" w:name="m644"/>
      <w:r w:rsidRPr="00A47A64">
        <w:rPr>
          <w:rStyle w:val="Nummer"/>
        </w:rPr>
        <w:t>644.</w:t>
      </w:r>
      <w:bookmarkEnd w:id="2784"/>
    </w:p>
    <w:p w14:paraId="5D137258" w14:textId="77777777" w:rsidR="00361919" w:rsidRDefault="00361919" w:rsidP="00361919"/>
    <w:p w14:paraId="4E167036" w14:textId="77777777" w:rsidR="00361919" w:rsidRDefault="00361919" w:rsidP="00361919">
      <w:r>
        <w:t>Die Fallbeschleunigung beträgt 9,8159 m/s².</w:t>
      </w:r>
      <w:bookmarkStart w:id="2785" w:name="_Hlt179030302"/>
      <w:bookmarkEnd w:id="2785"/>
    </w:p>
    <w:p w14:paraId="4DDBA414" w14:textId="77777777" w:rsidR="00361919" w:rsidRDefault="00B42104" w:rsidP="00361919">
      <w:hyperlink r:id="rId732" w:anchor="m643" w:history="1">
        <w:r w:rsidR="00361919">
          <w:rPr>
            <w:rStyle w:val="Hyperlink"/>
            <w:sz w:val="22"/>
          </w:rPr>
          <w:t>vollstä</w:t>
        </w:r>
        <w:bookmarkStart w:id="2786" w:name="_Hlt179029595"/>
        <w:r w:rsidR="00361919">
          <w:rPr>
            <w:rStyle w:val="Hyperlink"/>
            <w:sz w:val="22"/>
          </w:rPr>
          <w:t>n</w:t>
        </w:r>
        <w:bookmarkStart w:id="2787" w:name="_Hlt180124203"/>
        <w:bookmarkEnd w:id="2786"/>
        <w:r w:rsidR="00361919">
          <w:rPr>
            <w:rStyle w:val="Hyperlink"/>
            <w:sz w:val="22"/>
          </w:rPr>
          <w:t>d</w:t>
        </w:r>
        <w:bookmarkEnd w:id="2787"/>
        <w:r w:rsidR="00361919">
          <w:rPr>
            <w:rStyle w:val="Hyperlink"/>
            <w:sz w:val="22"/>
          </w:rPr>
          <w:t>ige Lösung</w:t>
        </w:r>
      </w:hyperlink>
    </w:p>
    <w:p w14:paraId="7E3272A5" w14:textId="77777777" w:rsidR="00C170FA" w:rsidRDefault="00C170FA" w:rsidP="00361919"/>
    <w:p w14:paraId="70652CE8" w14:textId="77777777" w:rsidR="00361919" w:rsidRPr="00A47A64" w:rsidRDefault="00361919" w:rsidP="00361919">
      <w:pPr>
        <w:pStyle w:val="Textkrper3"/>
        <w:rPr>
          <w:rStyle w:val="Nummer"/>
        </w:rPr>
      </w:pPr>
      <w:bookmarkStart w:id="2788" w:name="m645"/>
      <w:r w:rsidRPr="00A47A64">
        <w:rPr>
          <w:rStyle w:val="Nummer"/>
        </w:rPr>
        <w:t xml:space="preserve">645. </w:t>
      </w:r>
      <w:bookmarkEnd w:id="2788"/>
    </w:p>
    <w:p w14:paraId="7478C1FB" w14:textId="77777777" w:rsidR="00361919" w:rsidRDefault="00361919" w:rsidP="00361919">
      <w:r>
        <w:t>Lösung b ist richtig. Kugel 2 schlägt genau eine halbe Sekunde nach der ersten auf.</w:t>
      </w:r>
    </w:p>
    <w:p w14:paraId="57B6A435" w14:textId="77777777" w:rsidR="00B252CE" w:rsidRDefault="00B252CE" w:rsidP="00361919"/>
    <w:p w14:paraId="14C65FFF" w14:textId="77777777" w:rsidR="00361919" w:rsidRDefault="00361919" w:rsidP="00361919">
      <w:bookmarkStart w:id="2789" w:name="m646"/>
      <w:r w:rsidRPr="00A47A64">
        <w:rPr>
          <w:rStyle w:val="Nummer"/>
        </w:rPr>
        <w:t>646.</w:t>
      </w:r>
      <w:r>
        <w:t xml:space="preserve"> </w:t>
      </w:r>
      <w:bookmarkEnd w:id="2789"/>
      <w:r>
        <w:t>Die ursprüngliche Masse war 30 g groß.</w:t>
      </w:r>
    </w:p>
    <w:p w14:paraId="195D6BD7" w14:textId="77777777" w:rsidR="00361919" w:rsidRDefault="00B42104" w:rsidP="00361919">
      <w:hyperlink r:id="rId733" w:anchor="m646" w:history="1">
        <w:r w:rsidR="00361919">
          <w:rPr>
            <w:rStyle w:val="Hyperlink"/>
            <w:sz w:val="22"/>
          </w:rPr>
          <w:t>voll</w:t>
        </w:r>
        <w:bookmarkStart w:id="2790" w:name="_Hlt180129436"/>
        <w:bookmarkStart w:id="2791" w:name="_Hlt180124303"/>
        <w:bookmarkEnd w:id="2790"/>
        <w:r w:rsidR="00361919">
          <w:rPr>
            <w:rStyle w:val="Hyperlink"/>
            <w:sz w:val="22"/>
          </w:rPr>
          <w:t>s</w:t>
        </w:r>
        <w:bookmarkEnd w:id="2791"/>
        <w:r w:rsidR="00361919">
          <w:rPr>
            <w:rStyle w:val="Hyperlink"/>
            <w:sz w:val="22"/>
          </w:rPr>
          <w:t>t</w:t>
        </w:r>
        <w:bookmarkStart w:id="2792" w:name="_Hlt183392609"/>
        <w:bookmarkEnd w:id="2792"/>
        <w:r w:rsidR="00361919">
          <w:rPr>
            <w:rStyle w:val="Hyperlink"/>
            <w:sz w:val="22"/>
          </w:rPr>
          <w:t>än</w:t>
        </w:r>
        <w:bookmarkStart w:id="2793" w:name="_Hlt184359020"/>
        <w:r w:rsidR="00361919">
          <w:rPr>
            <w:rStyle w:val="Hyperlink"/>
            <w:sz w:val="22"/>
          </w:rPr>
          <w:t>d</w:t>
        </w:r>
        <w:bookmarkEnd w:id="2793"/>
        <w:r w:rsidR="00361919">
          <w:rPr>
            <w:rStyle w:val="Hyperlink"/>
            <w:sz w:val="22"/>
          </w:rPr>
          <w:t>i</w:t>
        </w:r>
        <w:bookmarkStart w:id="2794" w:name="_Hlt182115863"/>
        <w:r w:rsidR="00361919">
          <w:rPr>
            <w:rStyle w:val="Hyperlink"/>
            <w:sz w:val="22"/>
          </w:rPr>
          <w:t>g</w:t>
        </w:r>
        <w:bookmarkEnd w:id="2794"/>
        <w:r w:rsidR="00361919">
          <w:rPr>
            <w:rStyle w:val="Hyperlink"/>
            <w:sz w:val="22"/>
          </w:rPr>
          <w:t>e Lösung</w:t>
        </w:r>
      </w:hyperlink>
      <w:r w:rsidR="00361919">
        <w:t>(konventionell)</w:t>
      </w:r>
    </w:p>
    <w:p w14:paraId="2FFEE568" w14:textId="77777777" w:rsidR="00C170FA" w:rsidRDefault="00C170FA" w:rsidP="00361919"/>
    <w:p w14:paraId="60B39980" w14:textId="77777777" w:rsidR="00361919" w:rsidRDefault="00361919" w:rsidP="00361919">
      <w:r>
        <w:t>Die konventionelle Lösung erfordert einen gewaltigen Aufwand an Umstellungen. Da macht es sich besser, die Zielwertsuche von Excel zur Bestimmung der gesuchten Masse zu verwenden.</w:t>
      </w:r>
    </w:p>
    <w:p w14:paraId="6514B1B8" w14:textId="77777777" w:rsidR="00361919" w:rsidRDefault="00361919" w:rsidP="00361919">
      <w:r>
        <w:t>In der konventionellen Lösung erhält man recht zügig diese Gleichung:</w:t>
      </w:r>
    </w:p>
    <w:p w14:paraId="65F2C119" w14:textId="77777777" w:rsidR="00361919" w:rsidRDefault="00361919" w:rsidP="00361919">
      <w:r>
        <w:rPr>
          <w:position w:val="-26"/>
        </w:rPr>
        <w:object w:dxaOrig="3060" w:dyaOrig="700" w14:anchorId="5CC17E50">
          <v:shape id="_x0000_i1272" type="#_x0000_t75" style="width:153.25pt;height:35.45pt" o:ole="" fillcolor="window">
            <v:imagedata r:id="rId734" o:title=""/>
          </v:shape>
          <o:OLEObject Type="Embed" ProgID="Equation.DSMT4" ShapeID="_x0000_i1272" DrawAspect="Content" ObjectID="_1731936247" r:id="rId735"/>
        </w:object>
      </w:r>
    </w:p>
    <w:p w14:paraId="2CE6D372" w14:textId="77777777" w:rsidR="00361919" w:rsidRDefault="00361919" w:rsidP="00361919">
      <w:r>
        <w:t>In dieser Gleichung ist alles außer der Masse m</w:t>
      </w:r>
      <w:r>
        <w:rPr>
          <w:vertAlign w:val="subscript"/>
        </w:rPr>
        <w:t>1</w:t>
      </w:r>
      <w:r>
        <w:t xml:space="preserve"> gegeben. Man kann nun einfach die linke Seite subtrahieren und erhält:</w:t>
      </w:r>
    </w:p>
    <w:p w14:paraId="2E4A7D74" w14:textId="77777777" w:rsidR="00361919" w:rsidRDefault="00361919" w:rsidP="00361919">
      <w:r>
        <w:rPr>
          <w:position w:val="-34"/>
        </w:rPr>
        <w:object w:dxaOrig="3700" w:dyaOrig="800" w14:anchorId="0617A3E0">
          <v:shape id="_x0000_i1273" type="#_x0000_t75" style="width:185.45pt;height:39.8pt" o:ole="" fillcolor="window">
            <v:imagedata r:id="rId736" o:title=""/>
          </v:shape>
          <o:OLEObject Type="Embed" ProgID="Equation.DSMT4" ShapeID="_x0000_i1273" DrawAspect="Content" ObjectID="_1731936248" r:id="rId737"/>
        </w:object>
      </w:r>
    </w:p>
    <w:p w14:paraId="7ABB9817" w14:textId="77777777" w:rsidR="00361919" w:rsidRDefault="00361919" w:rsidP="00361919">
      <w:r>
        <w:t>Diese Gleichung gibt man in Excel ein.</w:t>
      </w:r>
    </w:p>
    <w:p w14:paraId="09C6991A" w14:textId="77777777" w:rsidR="00361919" w:rsidRDefault="00B42104" w:rsidP="00361919">
      <w:hyperlink r:id="rId738" w:history="1">
        <w:r w:rsidR="00361919">
          <w:rPr>
            <w:rStyle w:val="Hyperlink"/>
            <w:sz w:val="22"/>
          </w:rPr>
          <w:t>zur Exc</w:t>
        </w:r>
        <w:bookmarkStart w:id="2795" w:name="_Hlt184359251"/>
        <w:r w:rsidR="00361919">
          <w:rPr>
            <w:rStyle w:val="Hyperlink"/>
            <w:sz w:val="22"/>
          </w:rPr>
          <w:t>e</w:t>
        </w:r>
        <w:bookmarkEnd w:id="2795"/>
        <w:r w:rsidR="00361919">
          <w:rPr>
            <w:rStyle w:val="Hyperlink"/>
            <w:sz w:val="22"/>
          </w:rPr>
          <w:t>l-Tabelle</w:t>
        </w:r>
      </w:hyperlink>
    </w:p>
    <w:p w14:paraId="22EC3FE8" w14:textId="77777777" w:rsidR="00361919" w:rsidRDefault="00361919" w:rsidP="00361919"/>
    <w:p w14:paraId="5C5C695E" w14:textId="77777777" w:rsidR="00361919" w:rsidRDefault="00361919" w:rsidP="00361919"/>
    <w:p w14:paraId="60431CEE" w14:textId="77777777" w:rsidR="00361919" w:rsidRPr="00A47A64" w:rsidRDefault="00361919" w:rsidP="00361919">
      <w:pPr>
        <w:rPr>
          <w:rStyle w:val="Nummer"/>
        </w:rPr>
      </w:pPr>
      <w:bookmarkStart w:id="2796" w:name="m647"/>
      <w:r w:rsidRPr="00A47A64">
        <w:rPr>
          <w:rStyle w:val="Nummer"/>
        </w:rPr>
        <w:t xml:space="preserve">647. </w:t>
      </w:r>
      <w:bookmarkEnd w:id="2796"/>
    </w:p>
    <w:tbl>
      <w:tblPr>
        <w:tblW w:w="0" w:type="auto"/>
        <w:tblLayout w:type="fixed"/>
        <w:tblCellMar>
          <w:left w:w="70" w:type="dxa"/>
          <w:right w:w="70" w:type="dxa"/>
        </w:tblCellMar>
        <w:tblLook w:val="0000" w:firstRow="0" w:lastRow="0" w:firstColumn="0" w:lastColumn="0" w:noHBand="0" w:noVBand="0"/>
      </w:tblPr>
      <w:tblGrid>
        <w:gridCol w:w="4886"/>
        <w:gridCol w:w="4886"/>
      </w:tblGrid>
      <w:tr w:rsidR="00361919" w14:paraId="4943695D" w14:textId="77777777">
        <w:tc>
          <w:tcPr>
            <w:tcW w:w="4886" w:type="dxa"/>
          </w:tcPr>
          <w:p w14:paraId="09B9B1E1" w14:textId="77777777" w:rsidR="00361919" w:rsidRDefault="00361919" w:rsidP="00361919">
            <w:bookmarkStart w:id="2797" w:name="_Hlt180194981"/>
            <w:bookmarkEnd w:id="2797"/>
            <w:r>
              <w:t xml:space="preserve">a) ist richtig. </w:t>
            </w:r>
          </w:p>
          <w:p w14:paraId="33E9A8EE" w14:textId="77777777" w:rsidR="00361919" w:rsidRDefault="00361919" w:rsidP="00361919">
            <w:r>
              <w:t xml:space="preserve">Sirup hat auf Grund des Zuckergehaltes eine größere Dichte. Deshalb braucht man eine kleinere Menge Sirup, um das gleiche Gewicht wie das Wasser zu erhalten. </w:t>
            </w:r>
          </w:p>
        </w:tc>
        <w:tc>
          <w:tcPr>
            <w:tcW w:w="4886" w:type="dxa"/>
          </w:tcPr>
          <w:p w14:paraId="26028209" w14:textId="77777777" w:rsidR="00361919" w:rsidRDefault="00B42104" w:rsidP="00361919">
            <w:r>
              <w:pict w14:anchorId="53F66F90">
                <v:shape id="_x0000_i1274" type="#_x0000_t75" style="width:217.65pt;height:162.55pt" fillcolor="window">
                  <v:imagedata r:id="rId739" o:title="lsm647_1"/>
                </v:shape>
              </w:pict>
            </w:r>
          </w:p>
        </w:tc>
      </w:tr>
    </w:tbl>
    <w:p w14:paraId="3A2DE350" w14:textId="77777777" w:rsidR="00361919" w:rsidRDefault="00361919" w:rsidP="00361919"/>
    <w:p w14:paraId="0D763554" w14:textId="77777777" w:rsidR="00361919" w:rsidRPr="00A47A64" w:rsidRDefault="00361919" w:rsidP="00361919">
      <w:pPr>
        <w:rPr>
          <w:rStyle w:val="Nummer"/>
        </w:rPr>
      </w:pPr>
      <w:bookmarkStart w:id="2798" w:name="m648"/>
      <w:r w:rsidRPr="00A47A64">
        <w:rPr>
          <w:rStyle w:val="Nummer"/>
        </w:rPr>
        <w:t xml:space="preserve">648. </w:t>
      </w:r>
      <w:bookmarkEnd w:id="2798"/>
    </w:p>
    <w:p w14:paraId="0AE89303" w14:textId="77777777" w:rsidR="00361919" w:rsidRDefault="00361919" w:rsidP="00361919">
      <w:r>
        <w:t>Amplitude: 1,4 mm</w:t>
      </w:r>
    </w:p>
    <w:p w14:paraId="175C961C" w14:textId="77777777" w:rsidR="00361919" w:rsidRDefault="00361919" w:rsidP="00361919">
      <w:r>
        <w:t xml:space="preserve">Schwingungsdauer: 0,2 </w:t>
      </w:r>
      <w:proofErr w:type="spellStart"/>
      <w:r>
        <w:t>ms</w:t>
      </w:r>
      <w:proofErr w:type="spellEnd"/>
      <w:r>
        <w:t xml:space="preserve"> </w:t>
      </w:r>
    </w:p>
    <w:p w14:paraId="55F7769A" w14:textId="77777777" w:rsidR="00361919" w:rsidRDefault="00361919" w:rsidP="00361919">
      <w:r>
        <w:t>Wellenlänge: 0,6 m</w:t>
      </w:r>
    </w:p>
    <w:p w14:paraId="118DE843" w14:textId="77777777" w:rsidR="00361919" w:rsidRDefault="00361919" w:rsidP="00361919"/>
    <w:p w14:paraId="0C13FE8D" w14:textId="77777777" w:rsidR="00361919" w:rsidRDefault="00361919" w:rsidP="00361919">
      <w:r>
        <w:t>Frequenz:</w:t>
      </w:r>
    </w:p>
    <w:p w14:paraId="76192124" w14:textId="77777777" w:rsidR="00361919" w:rsidRDefault="00361919" w:rsidP="00361919">
      <w:r>
        <w:rPr>
          <w:position w:val="-64"/>
        </w:rPr>
        <w:object w:dxaOrig="1200" w:dyaOrig="1680" w14:anchorId="3022C114">
          <v:shape id="_x0000_i1275" type="#_x0000_t75" style="width:60pt;height:84pt" o:ole="" fillcolor="window">
            <v:imagedata r:id="rId740" o:title=""/>
          </v:shape>
          <o:OLEObject Type="Embed" ProgID="Equation.DSMT4" ShapeID="_x0000_i1275" DrawAspect="Content" ObjectID="_1731936249" r:id="rId741"/>
        </w:object>
      </w:r>
    </w:p>
    <w:p w14:paraId="3D194B94" w14:textId="77777777" w:rsidR="00361919" w:rsidRDefault="00361919" w:rsidP="00361919"/>
    <w:p w14:paraId="0E753D04" w14:textId="77777777" w:rsidR="00361919" w:rsidRDefault="00361919" w:rsidP="00361919">
      <w:r>
        <w:t>Ausbreitungsgeschwindigkeit:</w:t>
      </w:r>
    </w:p>
    <w:p w14:paraId="42B28A89" w14:textId="77777777" w:rsidR="00361919" w:rsidRDefault="00361919" w:rsidP="00361919">
      <w:r>
        <w:rPr>
          <w:position w:val="-68"/>
        </w:rPr>
        <w:object w:dxaOrig="1440" w:dyaOrig="1719" w14:anchorId="4055E6F8">
          <v:shape id="_x0000_i1276" type="#_x0000_t75" style="width:1in;height:85.65pt" o:ole="" fillcolor="window">
            <v:imagedata r:id="rId742" o:title=""/>
          </v:shape>
          <o:OLEObject Type="Embed" ProgID="Equation.DSMT4" ShapeID="_x0000_i1276" DrawAspect="Content" ObjectID="_1731936250" r:id="rId743"/>
        </w:object>
      </w:r>
    </w:p>
    <w:p w14:paraId="56797991" w14:textId="77777777" w:rsidR="00361919" w:rsidRDefault="00361919" w:rsidP="00361919"/>
    <w:p w14:paraId="0D399AAD" w14:textId="77777777" w:rsidR="00361919" w:rsidRDefault="00361919" w:rsidP="00361919">
      <w:bookmarkStart w:id="2799" w:name="m649"/>
      <w:r w:rsidRPr="00A47A64">
        <w:rPr>
          <w:rStyle w:val="Nummer"/>
        </w:rPr>
        <w:t>649.</w:t>
      </w:r>
      <w:r>
        <w:t xml:space="preserve"> </w:t>
      </w:r>
      <w:bookmarkEnd w:id="2799"/>
      <w:r>
        <w:t>a) Die Schaukel ist rund 4 m lang.</w:t>
      </w:r>
    </w:p>
    <w:p w14:paraId="75EFA102" w14:textId="77777777" w:rsidR="00361919" w:rsidRDefault="00B42104" w:rsidP="00361919">
      <w:hyperlink r:id="rId744" w:anchor="m649" w:history="1">
        <w:r w:rsidR="00361919">
          <w:rPr>
            <w:rStyle w:val="Hyperlink"/>
            <w:sz w:val="22"/>
          </w:rPr>
          <w:t>vollst</w:t>
        </w:r>
        <w:bookmarkStart w:id="2800" w:name="_Hlt182116360"/>
        <w:bookmarkStart w:id="2801" w:name="_Hlt182115967"/>
        <w:bookmarkEnd w:id="2800"/>
        <w:r w:rsidR="00361919">
          <w:rPr>
            <w:rStyle w:val="Hyperlink"/>
            <w:sz w:val="22"/>
          </w:rPr>
          <w:t>ä</w:t>
        </w:r>
        <w:bookmarkEnd w:id="2801"/>
        <w:r w:rsidR="00361919">
          <w:rPr>
            <w:rStyle w:val="Hyperlink"/>
            <w:sz w:val="22"/>
          </w:rPr>
          <w:t>ndi</w:t>
        </w:r>
        <w:bookmarkStart w:id="2802" w:name="_Hlt183761902"/>
        <w:r w:rsidR="00361919">
          <w:rPr>
            <w:rStyle w:val="Hyperlink"/>
            <w:sz w:val="22"/>
          </w:rPr>
          <w:t>g</w:t>
        </w:r>
        <w:bookmarkEnd w:id="2802"/>
        <w:r w:rsidR="00361919">
          <w:rPr>
            <w:rStyle w:val="Hyperlink"/>
            <w:sz w:val="22"/>
          </w:rPr>
          <w:t>e Lösung</w:t>
        </w:r>
      </w:hyperlink>
    </w:p>
    <w:p w14:paraId="0500B27B" w14:textId="77777777" w:rsidR="00361919" w:rsidRDefault="00361919" w:rsidP="00361919">
      <w:r>
        <w:t>b)  Mit der Schwingungsgleichung fürs Pendel erhält man eine Schwingungsdauer von 3 s. Das ist deutlich kürzer bei der ersten Schaukel.</w:t>
      </w:r>
    </w:p>
    <w:p w14:paraId="06CBC9C4" w14:textId="77777777" w:rsidR="00361919" w:rsidRDefault="00361919" w:rsidP="00361919">
      <w:r>
        <w:t>c) Man muss das kleinste gemeinsame Vielfache von 3 und 4 finden, das ist 12. nach 12 s schwingen also beide Kinder wieder in der gleichen Lage.</w:t>
      </w:r>
    </w:p>
    <w:p w14:paraId="530816B4" w14:textId="77777777" w:rsidR="00C170FA" w:rsidRDefault="00C170FA" w:rsidP="00361919"/>
    <w:p w14:paraId="785BE190" w14:textId="77777777" w:rsidR="00361919" w:rsidRDefault="00361919" w:rsidP="00361919">
      <w:bookmarkStart w:id="2803" w:name="m650"/>
      <w:r w:rsidRPr="00A47A64">
        <w:rPr>
          <w:rStyle w:val="Nummer"/>
        </w:rPr>
        <w:t>650.</w:t>
      </w:r>
      <w:r>
        <w:t xml:space="preserve"> </w:t>
      </w:r>
      <w:bookmarkEnd w:id="2803"/>
      <w:r>
        <w:t>Gemeinsamkeiten: Die Frequenzen sind bei beiden Schwingungen gleich und bleiben auch konstant.</w:t>
      </w:r>
    </w:p>
    <w:p w14:paraId="77E939E9" w14:textId="77777777" w:rsidR="00361919" w:rsidRDefault="00361919" w:rsidP="00361919">
      <w:r>
        <w:t>Unterschiede: Bei einer gedämpften Schwingung wird im Laufe der Zeit die Amplitude kleiner, bei einer ungedämpften Schwingung bleibt sie gleich.</w:t>
      </w:r>
    </w:p>
    <w:p w14:paraId="495F8F5D" w14:textId="77777777" w:rsidR="00C170FA" w:rsidRDefault="00C170FA" w:rsidP="00361919"/>
    <w:p w14:paraId="720BB607" w14:textId="77777777" w:rsidR="00361919" w:rsidRDefault="00361919" w:rsidP="00361919">
      <w:bookmarkStart w:id="2804" w:name="m651"/>
      <w:r w:rsidRPr="00A47A64">
        <w:rPr>
          <w:rStyle w:val="Nummer"/>
        </w:rPr>
        <w:t>651</w:t>
      </w:r>
      <w:bookmarkEnd w:id="2804"/>
      <w:r w:rsidRPr="00A47A64">
        <w:rPr>
          <w:rStyle w:val="Nummer"/>
        </w:rPr>
        <w:t>.</w:t>
      </w:r>
      <w:r>
        <w:t xml:space="preserve"> a) Die Glocke ist zu schwer, um durch einmaliges Ziehen in Schwingung versetzt zu werden.  b) Der Glöckner muss im gleichen Rhythmus ziehen, in dem die Glocke als Pendel schwingt.  c) Resonanz: Der Glocke wird in ihrer Eigenfrequenz periodisch Energie zugeführt. Dadurch summiert </w:t>
      </w:r>
      <w:proofErr w:type="gramStart"/>
      <w:r>
        <w:t>sich  die</w:t>
      </w:r>
      <w:proofErr w:type="gramEnd"/>
      <w:r>
        <w:t xml:space="preserve"> zugeführte Energie auf und führt zu einer gewaltigen Schwing</w:t>
      </w:r>
      <w:r w:rsidR="00DF6081">
        <w:t>ung</w:t>
      </w:r>
      <w:r>
        <w:t>.</w:t>
      </w:r>
    </w:p>
    <w:p w14:paraId="4653232D" w14:textId="77777777" w:rsidR="00C170FA" w:rsidRDefault="00C170FA" w:rsidP="00361919"/>
    <w:p w14:paraId="7E796044" w14:textId="7BA786B2" w:rsidR="00361919" w:rsidRDefault="00361919" w:rsidP="00361919">
      <w:bookmarkStart w:id="2805" w:name="m652"/>
      <w:r w:rsidRPr="00A47A64">
        <w:rPr>
          <w:rStyle w:val="Nummer"/>
        </w:rPr>
        <w:t>652.</w:t>
      </w:r>
      <w:bookmarkEnd w:id="2805"/>
      <w:r w:rsidRPr="00A47A64">
        <w:rPr>
          <w:rStyle w:val="Nummer"/>
        </w:rPr>
        <w:t xml:space="preserve"> </w:t>
      </w:r>
      <w:r>
        <w:t xml:space="preserve">Die Stimmbänder werden </w:t>
      </w:r>
      <w:r w:rsidR="00706D7A">
        <w:t>durch die vorbeiströmende Luft</w:t>
      </w:r>
      <w:r>
        <w:t xml:space="preserve"> zum Schwingen angeregt.</w:t>
      </w:r>
    </w:p>
    <w:p w14:paraId="116F18A0" w14:textId="77777777" w:rsidR="00361919" w:rsidRDefault="00361919" w:rsidP="00361919">
      <w:r>
        <w:t>Die Mund-, Nasen- und Rachenräume wirken verstärkend für die Schwingung</w:t>
      </w:r>
    </w:p>
    <w:p w14:paraId="6E1078C8" w14:textId="77777777" w:rsidR="00C170FA" w:rsidRDefault="00C170FA" w:rsidP="00361919"/>
    <w:p w14:paraId="08F67583" w14:textId="77777777" w:rsidR="00361919" w:rsidRDefault="00361919" w:rsidP="00361919">
      <w:bookmarkStart w:id="2806" w:name="m653"/>
      <w:r w:rsidRPr="00A47A64">
        <w:rPr>
          <w:rStyle w:val="Nummer"/>
        </w:rPr>
        <w:t>653.</w:t>
      </w:r>
      <w:r>
        <w:t xml:space="preserve"> </w:t>
      </w:r>
      <w:bookmarkEnd w:id="2806"/>
      <w:r>
        <w:t xml:space="preserve">b) ist richtig, das Ei, </w:t>
      </w:r>
      <w:r w:rsidR="004B48A8">
        <w:t>das</w:t>
      </w:r>
      <w:r>
        <w:t xml:space="preserve"> sich hinstellt.</w:t>
      </w:r>
    </w:p>
    <w:p w14:paraId="7206E8F2" w14:textId="77777777" w:rsidR="00361919" w:rsidRDefault="00361919" w:rsidP="00361919">
      <w:r>
        <w:t>Im gekochten Ei (fest) werden sofort alle Teilchen mit in Drehung versetzt. Beim rohen Ei (flüssig) rotieren die äußeren Bereiche, die an der Schale kleben, sofort mit. Nach innen wird die Kraft durch den losen Zusammenhalt der Teilchen nicht übertragen. Dadurch kommt es im Innern des Eies zu Reibungen, die die ganze Energie der Rotation aufbrauchen. Das Ei kommt schnell zur Ruhe.</w:t>
      </w:r>
    </w:p>
    <w:p w14:paraId="0E237B43" w14:textId="77777777" w:rsidR="00361919" w:rsidRDefault="00361919" w:rsidP="00361919">
      <w:r>
        <w:t>(PS: Da Reibung Wärme erzeugt, kann man das Ei damit zum Kochen bringen. Dam muss es nur oft genug hin und her drehen.)</w:t>
      </w:r>
    </w:p>
    <w:p w14:paraId="023C69D3" w14:textId="77777777" w:rsidR="00C170FA" w:rsidRDefault="00C170FA" w:rsidP="00361919"/>
    <w:p w14:paraId="62B464C5" w14:textId="77777777" w:rsidR="00361919" w:rsidRPr="00A47A64" w:rsidRDefault="00361919" w:rsidP="00361919">
      <w:pPr>
        <w:rPr>
          <w:rStyle w:val="Nummer"/>
        </w:rPr>
      </w:pPr>
      <w:bookmarkStart w:id="2807" w:name="_Hlt182904255"/>
      <w:bookmarkStart w:id="2808" w:name="m654"/>
      <w:bookmarkEnd w:id="2807"/>
      <w:r w:rsidRPr="00A47A64">
        <w:rPr>
          <w:rStyle w:val="Nummer"/>
        </w:rPr>
        <w:t>654</w:t>
      </w:r>
      <w:bookmarkEnd w:id="2808"/>
      <w:r w:rsidRPr="00A47A64">
        <w:rPr>
          <w:rStyle w:val="Nummer"/>
        </w:rPr>
        <w:t xml:space="preserve">. </w:t>
      </w:r>
    </w:p>
    <w:p w14:paraId="3D8ABE59" w14:textId="1C0B7796" w:rsidR="00361919" w:rsidRDefault="00361919" w:rsidP="00361919">
      <w:pPr>
        <w:widowControl w:val="0"/>
      </w:pPr>
      <w:bookmarkStart w:id="2809" w:name="_Hlt183763532"/>
      <w:bookmarkEnd w:id="2809"/>
      <w:r>
        <w:t xml:space="preserve">Die kinetische Energie ist bei beiden Körpern gleich, der Impuls ist beim Menschen rund </w:t>
      </w:r>
      <w:r w:rsidR="00706D7A">
        <w:t>400-mal</w:t>
      </w:r>
      <w:r>
        <w:t xml:space="preserve"> größer.</w:t>
      </w:r>
    </w:p>
    <w:p w14:paraId="0EB53294" w14:textId="77777777" w:rsidR="00361919" w:rsidRDefault="00361919" w:rsidP="00361919">
      <w:r>
        <w:t>Das heißt, der Bewegungszustand der Luftgewehrkugel lässt sich wesentlich einfacher ändern als der Zustand des Menschen.</w:t>
      </w:r>
    </w:p>
    <w:p w14:paraId="58620DDD" w14:textId="77777777" w:rsidR="00361919" w:rsidRDefault="00B42104" w:rsidP="00361919">
      <w:hyperlink r:id="rId745" w:anchor="m654" w:history="1">
        <w:r w:rsidR="00361919">
          <w:rPr>
            <w:rStyle w:val="Hyperlink"/>
            <w:sz w:val="22"/>
          </w:rPr>
          <w:t>vollstä</w:t>
        </w:r>
        <w:bookmarkStart w:id="2810" w:name="_Hlt183763559"/>
        <w:r w:rsidR="00361919">
          <w:rPr>
            <w:rStyle w:val="Hyperlink"/>
            <w:sz w:val="22"/>
          </w:rPr>
          <w:t>n</w:t>
        </w:r>
        <w:bookmarkEnd w:id="2810"/>
        <w:r w:rsidR="00361919">
          <w:rPr>
            <w:rStyle w:val="Hyperlink"/>
            <w:sz w:val="22"/>
          </w:rPr>
          <w:t>dige Lösung</w:t>
        </w:r>
      </w:hyperlink>
    </w:p>
    <w:p w14:paraId="44BAB6AB" w14:textId="77777777" w:rsidR="00C170FA" w:rsidRDefault="00C170FA" w:rsidP="00361919"/>
    <w:p w14:paraId="49FEA0BA" w14:textId="77777777" w:rsidR="00361919" w:rsidRDefault="00361919" w:rsidP="00361919">
      <w:bookmarkStart w:id="2811" w:name="m655"/>
      <w:r w:rsidRPr="00A47A64">
        <w:rPr>
          <w:rStyle w:val="Nummer"/>
        </w:rPr>
        <w:lastRenderedPageBreak/>
        <w:t xml:space="preserve">655. </w:t>
      </w:r>
      <w:bookmarkEnd w:id="2811"/>
      <w:r w:rsidRPr="00A47A64">
        <w:rPr>
          <w:rStyle w:val="Nummer"/>
        </w:rPr>
        <w:t xml:space="preserve"> </w:t>
      </w:r>
      <w:r>
        <w:t xml:space="preserve">Die Stimmlagen des Menschen werden in Sopran, Alt, Tenor und Bass eingeteilt. Sopran ist die höchste Stimme, Bass die tiefste. </w:t>
      </w:r>
    </w:p>
    <w:p w14:paraId="4868DAE8" w14:textId="77777777" w:rsidR="00361919" w:rsidRDefault="00361919" w:rsidP="00361919">
      <w:r>
        <w:t>Die Tonhöhe hängt von der Länge der Saite oder des Stimmbandes ab: je höher der Ton, um so kürzer das Stimmband. Damit ergeben sich folgende Zuordnungen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54"/>
        <w:gridCol w:w="1954"/>
        <w:gridCol w:w="1954"/>
        <w:gridCol w:w="1954"/>
        <w:gridCol w:w="1954"/>
      </w:tblGrid>
      <w:tr w:rsidR="00361919" w14:paraId="1D7450AF" w14:textId="77777777">
        <w:tc>
          <w:tcPr>
            <w:tcW w:w="1954" w:type="dxa"/>
          </w:tcPr>
          <w:p w14:paraId="79A2E03A" w14:textId="77777777" w:rsidR="00361919" w:rsidRDefault="00361919" w:rsidP="00361919"/>
        </w:tc>
        <w:tc>
          <w:tcPr>
            <w:tcW w:w="1954" w:type="dxa"/>
          </w:tcPr>
          <w:p w14:paraId="78810B20" w14:textId="77777777" w:rsidR="00361919" w:rsidRDefault="00361919" w:rsidP="00361919">
            <w:r>
              <w:t>Sopran</w:t>
            </w:r>
          </w:p>
        </w:tc>
        <w:tc>
          <w:tcPr>
            <w:tcW w:w="1954" w:type="dxa"/>
          </w:tcPr>
          <w:p w14:paraId="0994C6C9" w14:textId="77777777" w:rsidR="00361919" w:rsidRDefault="00361919" w:rsidP="00361919">
            <w:r>
              <w:t>Alt</w:t>
            </w:r>
          </w:p>
        </w:tc>
        <w:tc>
          <w:tcPr>
            <w:tcW w:w="1954" w:type="dxa"/>
          </w:tcPr>
          <w:p w14:paraId="2B9ABFBF" w14:textId="77777777" w:rsidR="00361919" w:rsidRDefault="00361919" w:rsidP="00361919">
            <w:r>
              <w:t>Tenor</w:t>
            </w:r>
          </w:p>
        </w:tc>
        <w:tc>
          <w:tcPr>
            <w:tcW w:w="1954" w:type="dxa"/>
          </w:tcPr>
          <w:p w14:paraId="6ABADB19" w14:textId="77777777" w:rsidR="00361919" w:rsidRDefault="00361919" w:rsidP="00361919">
            <w:r>
              <w:t>Bass</w:t>
            </w:r>
          </w:p>
        </w:tc>
      </w:tr>
      <w:tr w:rsidR="00361919" w14:paraId="464F0251" w14:textId="77777777">
        <w:tc>
          <w:tcPr>
            <w:tcW w:w="1954" w:type="dxa"/>
          </w:tcPr>
          <w:p w14:paraId="1248140E" w14:textId="77777777" w:rsidR="00361919" w:rsidRDefault="00361919" w:rsidP="00361919">
            <w:r>
              <w:t>Frequenzbereich</w:t>
            </w:r>
          </w:p>
        </w:tc>
        <w:tc>
          <w:tcPr>
            <w:tcW w:w="1954" w:type="dxa"/>
          </w:tcPr>
          <w:p w14:paraId="723625B0" w14:textId="77777777" w:rsidR="00361919" w:rsidRDefault="00361919" w:rsidP="00361919">
            <w:bookmarkStart w:id="2812" w:name="_Hlt184626816"/>
            <w:bookmarkEnd w:id="2812"/>
            <w:r>
              <w:t>85-320 Hz</w:t>
            </w:r>
          </w:p>
        </w:tc>
        <w:tc>
          <w:tcPr>
            <w:tcW w:w="1954" w:type="dxa"/>
          </w:tcPr>
          <w:p w14:paraId="2250D184" w14:textId="77777777" w:rsidR="00361919" w:rsidRDefault="00361919" w:rsidP="00361919">
            <w:bookmarkStart w:id="2813" w:name="_Hlt184627152"/>
            <w:bookmarkEnd w:id="2813"/>
            <w:r>
              <w:t>130-430 Hz</w:t>
            </w:r>
            <w:bookmarkStart w:id="2814" w:name="_Hlt184627165"/>
            <w:bookmarkEnd w:id="2814"/>
          </w:p>
        </w:tc>
        <w:tc>
          <w:tcPr>
            <w:tcW w:w="1954" w:type="dxa"/>
          </w:tcPr>
          <w:p w14:paraId="1182831B" w14:textId="77777777" w:rsidR="00361919" w:rsidRDefault="00361919" w:rsidP="00361919">
            <w:r>
              <w:t>170-640 Hz</w:t>
            </w:r>
            <w:bookmarkStart w:id="2815" w:name="_Hlt184627178"/>
            <w:bookmarkEnd w:id="2815"/>
          </w:p>
        </w:tc>
        <w:tc>
          <w:tcPr>
            <w:tcW w:w="1954" w:type="dxa"/>
          </w:tcPr>
          <w:p w14:paraId="56EC6797" w14:textId="77777777" w:rsidR="00361919" w:rsidRDefault="00361919" w:rsidP="00361919">
            <w:r>
              <w:t>250-1100 Hz</w:t>
            </w:r>
          </w:p>
        </w:tc>
      </w:tr>
      <w:tr w:rsidR="00361919" w14:paraId="7A9BB180" w14:textId="77777777">
        <w:tc>
          <w:tcPr>
            <w:tcW w:w="1954" w:type="dxa"/>
          </w:tcPr>
          <w:p w14:paraId="6018BDEF" w14:textId="77777777" w:rsidR="00361919" w:rsidRDefault="00361919" w:rsidP="00361919">
            <w:bookmarkStart w:id="2816" w:name="_Hlt184627198"/>
            <w:bookmarkEnd w:id="2816"/>
            <w:r>
              <w:t>Stimmbandlänge</w:t>
            </w:r>
          </w:p>
        </w:tc>
        <w:tc>
          <w:tcPr>
            <w:tcW w:w="1954" w:type="dxa"/>
          </w:tcPr>
          <w:p w14:paraId="303B51DE" w14:textId="77777777" w:rsidR="00361919" w:rsidRDefault="00361919" w:rsidP="00361919">
            <w:bookmarkStart w:id="2817" w:name="_Hlt184627211"/>
            <w:bookmarkEnd w:id="2817"/>
            <w:r>
              <w:t>14-17mm</w:t>
            </w:r>
          </w:p>
        </w:tc>
        <w:tc>
          <w:tcPr>
            <w:tcW w:w="1954" w:type="dxa"/>
          </w:tcPr>
          <w:p w14:paraId="6EC07588" w14:textId="77777777" w:rsidR="00361919" w:rsidRDefault="00361919" w:rsidP="00361919">
            <w:bookmarkStart w:id="2818" w:name="_Hlt184627245"/>
            <w:bookmarkEnd w:id="2818"/>
            <w:r>
              <w:t>17-20 mm</w:t>
            </w:r>
          </w:p>
        </w:tc>
        <w:tc>
          <w:tcPr>
            <w:tcW w:w="1954" w:type="dxa"/>
          </w:tcPr>
          <w:p w14:paraId="6869D1F9" w14:textId="77777777" w:rsidR="00361919" w:rsidRDefault="00361919" w:rsidP="00361919">
            <w:bookmarkStart w:id="2819" w:name="_Hlt184627258"/>
            <w:bookmarkEnd w:id="2819"/>
            <w:r>
              <w:t>18-19 mm</w:t>
            </w:r>
          </w:p>
        </w:tc>
        <w:tc>
          <w:tcPr>
            <w:tcW w:w="1954" w:type="dxa"/>
          </w:tcPr>
          <w:p w14:paraId="3EA92921" w14:textId="77777777" w:rsidR="00361919" w:rsidRDefault="00361919" w:rsidP="00361919">
            <w:bookmarkStart w:id="2820" w:name="_Hlt184627269"/>
            <w:bookmarkEnd w:id="2820"/>
            <w:r>
              <w:t>24-25 mm</w:t>
            </w:r>
          </w:p>
        </w:tc>
      </w:tr>
    </w:tbl>
    <w:p w14:paraId="41F56586" w14:textId="77777777" w:rsidR="00361919" w:rsidRDefault="00361919" w:rsidP="00361919"/>
    <w:p w14:paraId="7E44A06A" w14:textId="77777777" w:rsidR="00361919" w:rsidRDefault="00361919" w:rsidP="00361919"/>
    <w:p w14:paraId="29CB0170" w14:textId="77777777" w:rsidR="00361919" w:rsidRPr="00A47A64" w:rsidRDefault="00361919" w:rsidP="00361919">
      <w:pPr>
        <w:rPr>
          <w:rStyle w:val="Nummer"/>
        </w:rPr>
      </w:pPr>
      <w:bookmarkStart w:id="2821" w:name="m656"/>
      <w:r w:rsidRPr="00A47A64">
        <w:rPr>
          <w:rStyle w:val="Nummer"/>
        </w:rPr>
        <w:t>656</w:t>
      </w:r>
      <w:bookmarkEnd w:id="2821"/>
      <w:r w:rsidRPr="00A47A64">
        <w:rPr>
          <w:rStyle w:val="Nummer"/>
        </w:rPr>
        <w:t xml:space="preserve">. </w:t>
      </w:r>
    </w:p>
    <w:p w14:paraId="6C02F423" w14:textId="77777777" w:rsidR="00361919" w:rsidRDefault="00361919" w:rsidP="00361919">
      <w:r>
        <w:t>a) Das Echo kann als solches gehört werden, wenn nach dem Rufen eines Wortes 0,1 s vergehen, bis der Schall wieder am Ohr ist. Dann trennt das Ohr das Wort und das Echo des Wortes.</w:t>
      </w:r>
    </w:p>
    <w:p w14:paraId="485CC35F" w14:textId="77777777" w:rsidR="00361919" w:rsidRDefault="00361919" w:rsidP="00361919">
      <w:r>
        <w:t>In diesen 0,1 s läuft der Schall zur Fläche und wieder zurück. Die Fläche muss also so weit weg sein, dass der Schall die Entfernung in 0,05 s überbrücken kann.</w:t>
      </w:r>
    </w:p>
    <w:p w14:paraId="29BFF9A4" w14:textId="77777777" w:rsidR="00361919" w:rsidRDefault="00361919" w:rsidP="00361919">
      <w:r>
        <w:t xml:space="preserve">Schall legt in einer Sekunde etwa 340m zurück. Das heißt, in 0,1 s sind das 34 m und in 0,05 s nur noch 17 m. </w:t>
      </w:r>
    </w:p>
    <w:p w14:paraId="44D8D228" w14:textId="77777777" w:rsidR="00361919" w:rsidRDefault="00361919" w:rsidP="00361919">
      <w:r>
        <w:t>In dieser Entfernung muss eine Fläche mindestens stehen, damit ein Echo zu hören ist.</w:t>
      </w:r>
    </w:p>
    <w:p w14:paraId="4D03309B" w14:textId="77777777" w:rsidR="00361919" w:rsidRDefault="00361919" w:rsidP="00361919">
      <w:r>
        <w:t>b) Bei höherer Temperatur ist die Schallgeschwindigkeit größer. Damit breitet sich der Schall im Sommer schneller aus und die Fläche muss weiter entfernt sein.</w:t>
      </w:r>
    </w:p>
    <w:p w14:paraId="0E6C8F9D" w14:textId="77777777" w:rsidR="00361919" w:rsidRDefault="00361919" w:rsidP="00361919">
      <w:r>
        <w:t>c) Die Fläche sollte möglichst senkrecht zur Schallquelle stehen, damit der Schall in die Richtung zurückgeworfen wird, aus der er kommt.</w:t>
      </w:r>
    </w:p>
    <w:p w14:paraId="75CE43B0" w14:textId="77777777" w:rsidR="00C170FA" w:rsidRDefault="00C170FA" w:rsidP="00361919"/>
    <w:p w14:paraId="0507A5FC" w14:textId="77777777" w:rsidR="00361919" w:rsidRDefault="00361919" w:rsidP="00361919">
      <w:bookmarkStart w:id="2822" w:name="m657"/>
      <w:r w:rsidRPr="00A47A64">
        <w:rPr>
          <w:rStyle w:val="Nummer"/>
        </w:rPr>
        <w:t>657</w:t>
      </w:r>
      <w:bookmarkEnd w:id="2822"/>
      <w:r>
        <w:t xml:space="preserve">. </w:t>
      </w:r>
    </w:p>
    <w:p w14:paraId="11776F85" w14:textId="77777777" w:rsidR="00361919" w:rsidRDefault="00361919" w:rsidP="00361919">
      <w:bookmarkStart w:id="2823" w:name="_Hlt184612642"/>
      <w:bookmarkEnd w:id="2823"/>
      <w:r>
        <w:t>a) Die Federkonstante gibt an, welche Kraft auf eine Feder wirken muss, damit sie sich 1 m ausdehnt. Dabei ist es egal, ob die Feder das überhaupt schafft.</w:t>
      </w:r>
    </w:p>
    <w:p w14:paraId="2DFDF2EC" w14:textId="77777777" w:rsidR="00361919" w:rsidRDefault="00361919" w:rsidP="00361919">
      <w:r>
        <w:t>Die Federkonstante berechnet sich nach</w:t>
      </w:r>
    </w:p>
    <w:p w14:paraId="025D04A8" w14:textId="77777777" w:rsidR="00361919" w:rsidRDefault="00361919" w:rsidP="00361919">
      <w:r>
        <w:rPr>
          <w:position w:val="-22"/>
        </w:rPr>
        <w:object w:dxaOrig="560" w:dyaOrig="580" w14:anchorId="3A8A959B">
          <v:shape id="_x0000_i1277" type="#_x0000_t75" style="width:27.8pt;height:29.45pt" o:ole="" fillcolor="window">
            <v:imagedata r:id="rId746" o:title=""/>
          </v:shape>
          <o:OLEObject Type="Embed" ProgID="Equation.DSMT4" ShapeID="_x0000_i1277" DrawAspect="Content" ObjectID="_1731936251" r:id="rId747"/>
        </w:object>
      </w:r>
    </w:p>
    <w:p w14:paraId="458847FE" w14:textId="77777777" w:rsidR="00361919" w:rsidRDefault="00361919" w:rsidP="00361919">
      <w:r>
        <w:t>Die Kraft F ist die Gewichtskraft der Drehmaschine, der Weg s die Durchbiegung des Fundaments.</w:t>
      </w:r>
    </w:p>
    <w:p w14:paraId="183EC680" w14:textId="77777777" w:rsidR="00361919" w:rsidRDefault="00361919" w:rsidP="00361919">
      <w:r>
        <w:rPr>
          <w:position w:val="-86"/>
        </w:rPr>
        <w:object w:dxaOrig="2120" w:dyaOrig="1920" w14:anchorId="719A2928">
          <v:shape id="_x0000_i1278" type="#_x0000_t75" style="width:105.8pt;height:96pt" o:ole="" fillcolor="window">
            <v:imagedata r:id="rId748" o:title=""/>
          </v:shape>
          <o:OLEObject Type="Embed" ProgID="Equation.DSMT4" ShapeID="_x0000_i1278" DrawAspect="Content" ObjectID="_1731936252" r:id="rId749"/>
        </w:object>
      </w:r>
    </w:p>
    <w:p w14:paraId="3B51E435" w14:textId="77777777" w:rsidR="00361919" w:rsidRDefault="00361919" w:rsidP="00361919">
      <w:r>
        <w:t>Klar, dass dieser Wert sehr groß sein muss.</w:t>
      </w:r>
    </w:p>
    <w:p w14:paraId="4FAC9893" w14:textId="77777777" w:rsidR="00361919" w:rsidRDefault="00361919" w:rsidP="00361919">
      <w:r>
        <w:t>b) Mit der Federkonstante und der Masse der Drehmaschine lässt sich die Schwingungsdauer bestimmen:</w:t>
      </w:r>
    </w:p>
    <w:p w14:paraId="2B6618A5" w14:textId="77777777" w:rsidR="00361919" w:rsidRDefault="00361919" w:rsidP="00361919">
      <w:r>
        <w:rPr>
          <w:position w:val="-44"/>
        </w:rPr>
        <w:object w:dxaOrig="1219" w:dyaOrig="980" w14:anchorId="4229D92B">
          <v:shape id="_x0000_i1279" type="#_x0000_t75" style="width:60.55pt;height:48.55pt" o:ole="" fillcolor="window">
            <v:imagedata r:id="rId750" o:title=""/>
          </v:shape>
          <o:OLEObject Type="Embed" ProgID="Equation.DSMT4" ShapeID="_x0000_i1279" DrawAspect="Content" ObjectID="_1731936253" r:id="rId751"/>
        </w:object>
      </w:r>
    </w:p>
    <w:p w14:paraId="06CC323C" w14:textId="77777777" w:rsidR="00361919" w:rsidRDefault="00361919" w:rsidP="00361919">
      <w:r>
        <w:t>Die Eigenfrequenz ist der Kehrwert der Schwingungsdauer, also 10 Hz.</w:t>
      </w:r>
    </w:p>
    <w:p w14:paraId="62AFD56D" w14:textId="77777777" w:rsidR="00361919" w:rsidRDefault="00361919" w:rsidP="00361919">
      <w:r>
        <w:t>c) Wenn auf der Drehmaschine ein Teil bearbeitet wird und dabei eine Schwingung von 10 Hz auftritt, z.B. durch eine Unwucht, kann es zur Resonanz kommen. Das Fundament als Eigenschwinger wird von der Drehmaschine zum Schwingen angeregt. Die Schwingungen können sich aufschaukeln und zu Katastrophe führen, in diesem Fall z.B. zum Brechen des Fundamentes.</w:t>
      </w:r>
    </w:p>
    <w:p w14:paraId="0E9BA831" w14:textId="77777777" w:rsidR="00C170FA" w:rsidRDefault="00C170FA" w:rsidP="00361919"/>
    <w:p w14:paraId="0490215E" w14:textId="77777777" w:rsidR="00361919" w:rsidRPr="00A47A64" w:rsidRDefault="00361919" w:rsidP="00361919">
      <w:pPr>
        <w:rPr>
          <w:rStyle w:val="Nummer"/>
        </w:rPr>
      </w:pPr>
      <w:bookmarkStart w:id="2824" w:name="m658"/>
      <w:r w:rsidRPr="00A47A64">
        <w:rPr>
          <w:rStyle w:val="Nummer"/>
        </w:rPr>
        <w:t xml:space="preserve">658. </w:t>
      </w:r>
      <w:bookmarkEnd w:id="2824"/>
    </w:p>
    <w:p w14:paraId="285CC427" w14:textId="75B0962F" w:rsidR="00361919" w:rsidRDefault="00361919" w:rsidP="00361919">
      <w:r>
        <w:lastRenderedPageBreak/>
        <w:t xml:space="preserve">a) Die Lautstärke lässt sich an der Amplitude der Schwingungen ablesen: je größer die Amplitude, </w:t>
      </w:r>
      <w:r w:rsidR="00706D7A">
        <w:t>umso</w:t>
      </w:r>
      <w:r>
        <w:t xml:space="preserve"> lauter ist der Ton.</w:t>
      </w:r>
    </w:p>
    <w:p w14:paraId="09DDDE11" w14:textId="77777777" w:rsidR="00361919" w:rsidRDefault="00361919" w:rsidP="00361919">
      <w:r>
        <w:t xml:space="preserve">Damit ergibt sich folgenden Reihenfolge: </w:t>
      </w:r>
      <w:bookmarkStart w:id="2825" w:name="_Hlt184627894"/>
      <w:bookmarkEnd w:id="2825"/>
      <w:r>
        <w:t>grün &lt; gelb &lt; rot = blau</w:t>
      </w:r>
    </w:p>
    <w:p w14:paraId="1F9CFA1C" w14:textId="77777777" w:rsidR="00361919" w:rsidRDefault="00361919" w:rsidP="00361919">
      <w:r>
        <w:t xml:space="preserve">b) Die Tonhöhe kann man aus der Anzahl der Schwingungen je Zeit bestimmen. Je weniger Schwingungen gemacht werden, </w:t>
      </w:r>
      <w:r w:rsidR="004B48A8">
        <w:t>umso</w:t>
      </w:r>
      <w:r>
        <w:t xml:space="preserve"> tiefer ist der Ton.</w:t>
      </w:r>
    </w:p>
    <w:p w14:paraId="6433C608" w14:textId="77777777" w:rsidR="00361919" w:rsidRDefault="00361919" w:rsidP="00361919">
      <w:r>
        <w:t>Damit ergibt sich folgende Reihenfolge: grün und blau tief, gelb höher, rot am höchsten.</w:t>
      </w:r>
    </w:p>
    <w:p w14:paraId="31411426" w14:textId="77777777" w:rsidR="00361919" w:rsidRDefault="00361919" w:rsidP="00361919">
      <w:r>
        <w:t xml:space="preserve">c) </w:t>
      </w:r>
      <w:bookmarkStart w:id="2826" w:name="_Hlt184628352"/>
      <w:bookmarkEnd w:id="2826"/>
      <w:r>
        <w:t>Die Periodendauer gibt an, wie lange eine volle Schwingung dauert. Die Frequenz, wie viele Schwingungen in einer Sekunde gemacht werden. Es gilt:</w:t>
      </w:r>
    </w:p>
    <w:p w14:paraId="28AEB738" w14:textId="77777777" w:rsidR="00361919" w:rsidRDefault="00361919" w:rsidP="00361919">
      <w:r>
        <w:rPr>
          <w:position w:val="-22"/>
        </w:rPr>
        <w:object w:dxaOrig="520" w:dyaOrig="580" w14:anchorId="5A7D275A">
          <v:shape id="_x0000_i1280" type="#_x0000_t75" style="width:26.2pt;height:29.45pt" o:ole="" fillcolor="window">
            <v:imagedata r:id="rId752" o:title=""/>
          </v:shape>
          <o:OLEObject Type="Embed" ProgID="Equation.DSMT4" ShapeID="_x0000_i1280" DrawAspect="Content" ObjectID="_1731936254" r:id="rId75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30"/>
        <w:gridCol w:w="1701"/>
        <w:gridCol w:w="1984"/>
      </w:tblGrid>
      <w:tr w:rsidR="00361919" w14:paraId="7AE4F51C" w14:textId="77777777">
        <w:tc>
          <w:tcPr>
            <w:tcW w:w="1630" w:type="dxa"/>
            <w:shd w:val="pct12" w:color="auto" w:fill="FFFFFF"/>
          </w:tcPr>
          <w:p w14:paraId="51B7A8C6" w14:textId="77777777" w:rsidR="00361919" w:rsidRDefault="00361919" w:rsidP="00361919">
            <w:pPr>
              <w:jc w:val="center"/>
            </w:pPr>
            <w:r>
              <w:t>Farbe</w:t>
            </w:r>
          </w:p>
        </w:tc>
        <w:tc>
          <w:tcPr>
            <w:tcW w:w="1701" w:type="dxa"/>
            <w:shd w:val="pct12" w:color="auto" w:fill="FFFFFF"/>
          </w:tcPr>
          <w:p w14:paraId="0DD28E12" w14:textId="77777777" w:rsidR="00361919" w:rsidRDefault="00361919" w:rsidP="00361919">
            <w:pPr>
              <w:jc w:val="center"/>
            </w:pPr>
            <w:r>
              <w:t>Periodendauer</w:t>
            </w:r>
          </w:p>
        </w:tc>
        <w:tc>
          <w:tcPr>
            <w:tcW w:w="1984" w:type="dxa"/>
            <w:shd w:val="pct12" w:color="auto" w:fill="FFFFFF"/>
          </w:tcPr>
          <w:p w14:paraId="61A10FB8" w14:textId="77777777" w:rsidR="00361919" w:rsidRDefault="00361919" w:rsidP="00361919">
            <w:pPr>
              <w:jc w:val="center"/>
            </w:pPr>
            <w:r>
              <w:t>Frequenz</w:t>
            </w:r>
          </w:p>
        </w:tc>
      </w:tr>
      <w:tr w:rsidR="00361919" w14:paraId="283EF11A" w14:textId="77777777">
        <w:tc>
          <w:tcPr>
            <w:tcW w:w="1630" w:type="dxa"/>
          </w:tcPr>
          <w:p w14:paraId="3C9C2942" w14:textId="77777777" w:rsidR="00361919" w:rsidRDefault="00361919" w:rsidP="00361919">
            <w:pPr>
              <w:jc w:val="center"/>
              <w:rPr>
                <w:color w:val="FF0000"/>
              </w:rPr>
            </w:pPr>
            <w:r>
              <w:rPr>
                <w:color w:val="FF0000"/>
              </w:rPr>
              <w:t>rot</w:t>
            </w:r>
          </w:p>
        </w:tc>
        <w:tc>
          <w:tcPr>
            <w:tcW w:w="1701" w:type="dxa"/>
          </w:tcPr>
          <w:p w14:paraId="4DE7AD01" w14:textId="77777777" w:rsidR="00361919" w:rsidRDefault="00361919" w:rsidP="00361919">
            <w:pPr>
              <w:jc w:val="center"/>
            </w:pPr>
            <w:r>
              <w:t xml:space="preserve">10 </w:t>
            </w:r>
            <w:proofErr w:type="spellStart"/>
            <w:r>
              <w:t>ms</w:t>
            </w:r>
            <w:proofErr w:type="spellEnd"/>
          </w:p>
        </w:tc>
        <w:tc>
          <w:tcPr>
            <w:tcW w:w="1984" w:type="dxa"/>
          </w:tcPr>
          <w:p w14:paraId="4BE4EC02" w14:textId="77777777" w:rsidR="00361919" w:rsidRDefault="00361919" w:rsidP="00361919">
            <w:pPr>
              <w:jc w:val="center"/>
            </w:pPr>
            <w:r>
              <w:t>100 Hz</w:t>
            </w:r>
          </w:p>
        </w:tc>
      </w:tr>
      <w:tr w:rsidR="00361919" w14:paraId="0156D3AB" w14:textId="77777777">
        <w:tc>
          <w:tcPr>
            <w:tcW w:w="1630" w:type="dxa"/>
          </w:tcPr>
          <w:p w14:paraId="11B44D43" w14:textId="77777777" w:rsidR="00361919" w:rsidRDefault="00361919" w:rsidP="00361919">
            <w:pPr>
              <w:jc w:val="center"/>
              <w:rPr>
                <w:color w:val="FFFF00"/>
              </w:rPr>
            </w:pPr>
            <w:r>
              <w:rPr>
                <w:color w:val="FFFF00"/>
              </w:rPr>
              <w:t>gelb</w:t>
            </w:r>
            <w:bookmarkStart w:id="2827" w:name="_Hlt186850163"/>
            <w:bookmarkEnd w:id="2827"/>
          </w:p>
        </w:tc>
        <w:tc>
          <w:tcPr>
            <w:tcW w:w="1701" w:type="dxa"/>
          </w:tcPr>
          <w:p w14:paraId="4D04BC82" w14:textId="77777777" w:rsidR="00361919" w:rsidRDefault="00361919" w:rsidP="00361919">
            <w:pPr>
              <w:jc w:val="center"/>
            </w:pPr>
            <w:r>
              <w:t xml:space="preserve">20 </w:t>
            </w:r>
            <w:proofErr w:type="spellStart"/>
            <w:r>
              <w:t>ms</w:t>
            </w:r>
            <w:proofErr w:type="spellEnd"/>
          </w:p>
        </w:tc>
        <w:tc>
          <w:tcPr>
            <w:tcW w:w="1984" w:type="dxa"/>
          </w:tcPr>
          <w:p w14:paraId="49C0B7C5" w14:textId="77777777" w:rsidR="00361919" w:rsidRDefault="00361919" w:rsidP="00361919">
            <w:pPr>
              <w:jc w:val="center"/>
            </w:pPr>
            <w:r>
              <w:t>50 Hz</w:t>
            </w:r>
          </w:p>
        </w:tc>
      </w:tr>
      <w:tr w:rsidR="00361919" w14:paraId="184E4A5A" w14:textId="77777777">
        <w:tc>
          <w:tcPr>
            <w:tcW w:w="1630" w:type="dxa"/>
          </w:tcPr>
          <w:p w14:paraId="7B02E517" w14:textId="77777777" w:rsidR="00361919" w:rsidRDefault="00361919" w:rsidP="00361919">
            <w:pPr>
              <w:jc w:val="center"/>
              <w:rPr>
                <w:color w:val="0000FF"/>
              </w:rPr>
            </w:pPr>
            <w:r>
              <w:rPr>
                <w:color w:val="0000FF"/>
              </w:rPr>
              <w:t>blau</w:t>
            </w:r>
          </w:p>
        </w:tc>
        <w:tc>
          <w:tcPr>
            <w:tcW w:w="1701" w:type="dxa"/>
          </w:tcPr>
          <w:p w14:paraId="391B965F" w14:textId="77777777" w:rsidR="00361919" w:rsidRDefault="00361919" w:rsidP="00361919">
            <w:pPr>
              <w:jc w:val="center"/>
            </w:pPr>
            <w:r>
              <w:t xml:space="preserve">60 </w:t>
            </w:r>
            <w:proofErr w:type="spellStart"/>
            <w:r>
              <w:t>ms</w:t>
            </w:r>
            <w:proofErr w:type="spellEnd"/>
          </w:p>
        </w:tc>
        <w:tc>
          <w:tcPr>
            <w:tcW w:w="1984" w:type="dxa"/>
          </w:tcPr>
          <w:p w14:paraId="726498FE" w14:textId="77777777" w:rsidR="00361919" w:rsidRDefault="00361919" w:rsidP="00361919">
            <w:pPr>
              <w:jc w:val="center"/>
            </w:pPr>
            <w:r>
              <w:t>16,7 Hz</w:t>
            </w:r>
          </w:p>
        </w:tc>
      </w:tr>
      <w:tr w:rsidR="00361919" w14:paraId="595B9899" w14:textId="77777777">
        <w:tc>
          <w:tcPr>
            <w:tcW w:w="1630" w:type="dxa"/>
          </w:tcPr>
          <w:p w14:paraId="0E871EC3" w14:textId="77777777" w:rsidR="00361919" w:rsidRDefault="00361919" w:rsidP="00361919">
            <w:pPr>
              <w:jc w:val="center"/>
              <w:rPr>
                <w:color w:val="00FF00"/>
              </w:rPr>
            </w:pPr>
            <w:r>
              <w:rPr>
                <w:color w:val="00FF00"/>
              </w:rPr>
              <w:t>grün</w:t>
            </w:r>
          </w:p>
        </w:tc>
        <w:tc>
          <w:tcPr>
            <w:tcW w:w="1701" w:type="dxa"/>
          </w:tcPr>
          <w:p w14:paraId="70B3DDED" w14:textId="77777777" w:rsidR="00361919" w:rsidRDefault="00361919" w:rsidP="00361919">
            <w:pPr>
              <w:jc w:val="center"/>
            </w:pPr>
            <w:r>
              <w:t xml:space="preserve">60 </w:t>
            </w:r>
            <w:proofErr w:type="spellStart"/>
            <w:r>
              <w:t>ms</w:t>
            </w:r>
            <w:proofErr w:type="spellEnd"/>
          </w:p>
        </w:tc>
        <w:tc>
          <w:tcPr>
            <w:tcW w:w="1984" w:type="dxa"/>
          </w:tcPr>
          <w:p w14:paraId="3F55CB0D" w14:textId="77777777" w:rsidR="00361919" w:rsidRDefault="00361919" w:rsidP="00361919">
            <w:pPr>
              <w:jc w:val="center"/>
            </w:pPr>
            <w:r>
              <w:t>16,7 Hz</w:t>
            </w:r>
          </w:p>
        </w:tc>
      </w:tr>
    </w:tbl>
    <w:p w14:paraId="29FA0E7C" w14:textId="77777777" w:rsidR="00361919" w:rsidRDefault="00361919" w:rsidP="00361919">
      <w:r>
        <w:t xml:space="preserve"> </w:t>
      </w:r>
    </w:p>
    <w:p w14:paraId="790A69E9" w14:textId="77777777" w:rsidR="00361919" w:rsidRDefault="00361919" w:rsidP="00361919"/>
    <w:p w14:paraId="1F8DF8B2" w14:textId="77777777" w:rsidR="00361919" w:rsidRDefault="00361919" w:rsidP="00361919">
      <w:r>
        <w:t xml:space="preserve"> </w:t>
      </w:r>
    </w:p>
    <w:p w14:paraId="248A919E" w14:textId="77777777" w:rsidR="00361919" w:rsidRDefault="00361919" w:rsidP="00361919">
      <w:bookmarkStart w:id="2828" w:name="m659"/>
      <w:r>
        <w:t xml:space="preserve">659. </w:t>
      </w:r>
      <w:bookmarkEnd w:id="2828"/>
      <w:r>
        <w:t>Wenn mit einem Trichter eine Flüssigkeit in ein Gefäß gegossen werden soll, muss die Luft, die bisher im Gefäß war, heraus.</w:t>
      </w:r>
    </w:p>
    <w:p w14:paraId="730122C7" w14:textId="77777777" w:rsidR="00361919" w:rsidRDefault="00361919" w:rsidP="00361919">
      <w:r>
        <w:t xml:space="preserve">Würde der Trichter die Öffnung vollständig abschließen, käme die Luft nicht heraus und es gibt eine gewaltige </w:t>
      </w:r>
      <w:proofErr w:type="spellStart"/>
      <w:r>
        <w:t>Matscherei</w:t>
      </w:r>
      <w:proofErr w:type="spellEnd"/>
      <w:r>
        <w:t>.</w:t>
      </w:r>
    </w:p>
    <w:p w14:paraId="0DA017F8" w14:textId="77777777" w:rsidR="00361919" w:rsidRDefault="00361919" w:rsidP="00361919">
      <w:r>
        <w:t>Man kann den Trichter leicht anheben, damit die Luft an der Seite entweichen kann. Besser ist aber eine kleine Rinne am Rand des Trichters, durch die die Luft strömen kann.</w:t>
      </w:r>
    </w:p>
    <w:p w14:paraId="51C43951" w14:textId="77777777" w:rsidR="00C170FA" w:rsidRDefault="00C170FA" w:rsidP="00361919"/>
    <w:p w14:paraId="6FD7C96A" w14:textId="77777777" w:rsidR="00361919" w:rsidRPr="00A47A64" w:rsidRDefault="00361919" w:rsidP="00361919">
      <w:pPr>
        <w:rPr>
          <w:rStyle w:val="Nummer"/>
        </w:rPr>
      </w:pPr>
      <w:bookmarkStart w:id="2829" w:name="m660"/>
      <w:r w:rsidRPr="00A47A64">
        <w:rPr>
          <w:rStyle w:val="Nummer"/>
        </w:rPr>
        <w:t>660.</w:t>
      </w:r>
      <w:bookmarkEnd w:id="28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3"/>
      </w:tblGrid>
      <w:tr w:rsidR="00361919" w14:paraId="21D48575" w14:textId="77777777">
        <w:tc>
          <w:tcPr>
            <w:tcW w:w="9773" w:type="dxa"/>
            <w:tcBorders>
              <w:top w:val="nil"/>
              <w:left w:val="nil"/>
              <w:bottom w:val="nil"/>
              <w:right w:val="nil"/>
            </w:tcBorders>
          </w:tcPr>
          <w:p w14:paraId="4456E46A" w14:textId="77777777" w:rsidR="00361919" w:rsidRDefault="00B42104" w:rsidP="00361919">
            <w:r>
              <w:pict w14:anchorId="0E5B94A5">
                <v:shape id="_x0000_i1281" type="#_x0000_t75" style="width:370.35pt;height:227.45pt" fillcolor="window">
                  <v:imagedata r:id="rId754" o:title="lsm660"/>
                </v:shape>
              </w:pict>
            </w:r>
          </w:p>
          <w:p w14:paraId="5485888E" w14:textId="77777777" w:rsidR="00361919" w:rsidRDefault="00B42104" w:rsidP="00361919">
            <w:hyperlink r:id="rId755" w:history="1">
              <w:r w:rsidR="00361919">
                <w:rPr>
                  <w:rStyle w:val="Hyperlink"/>
                  <w:sz w:val="22"/>
                </w:rPr>
                <w:t>Diagr</w:t>
              </w:r>
              <w:bookmarkStart w:id="2830" w:name="_Hlt187136729"/>
              <w:r w:rsidR="00361919">
                <w:rPr>
                  <w:rStyle w:val="Hyperlink"/>
                  <w:sz w:val="22"/>
                </w:rPr>
                <w:t>a</w:t>
              </w:r>
              <w:bookmarkEnd w:id="2830"/>
              <w:r w:rsidR="00361919">
                <w:rPr>
                  <w:rStyle w:val="Hyperlink"/>
                  <w:sz w:val="22"/>
                </w:rPr>
                <w:t>mmquelle</w:t>
              </w:r>
            </w:hyperlink>
          </w:p>
        </w:tc>
      </w:tr>
    </w:tbl>
    <w:p w14:paraId="7110931F" w14:textId="77777777" w:rsidR="00361919" w:rsidRDefault="00361919" w:rsidP="00361919"/>
    <w:tbl>
      <w:tblPr>
        <w:tblW w:w="0" w:type="auto"/>
        <w:tblInd w:w="354" w:type="dxa"/>
        <w:tblLayout w:type="fixed"/>
        <w:tblCellMar>
          <w:left w:w="70" w:type="dxa"/>
          <w:right w:w="70" w:type="dxa"/>
        </w:tblCellMar>
        <w:tblLook w:val="0000" w:firstRow="0" w:lastRow="0" w:firstColumn="0" w:lastColumn="0" w:noHBand="0" w:noVBand="0"/>
      </w:tblPr>
      <w:tblGrid>
        <w:gridCol w:w="1559"/>
        <w:gridCol w:w="1559"/>
        <w:gridCol w:w="1560"/>
        <w:gridCol w:w="1559"/>
        <w:gridCol w:w="1560"/>
      </w:tblGrid>
      <w:tr w:rsidR="00361919" w14:paraId="580C294B" w14:textId="77777777">
        <w:tc>
          <w:tcPr>
            <w:tcW w:w="1559" w:type="dxa"/>
            <w:tcBorders>
              <w:top w:val="single" w:sz="6" w:space="0" w:color="auto"/>
              <w:left w:val="single" w:sz="6" w:space="0" w:color="auto"/>
              <w:bottom w:val="single" w:sz="6" w:space="0" w:color="auto"/>
              <w:right w:val="single" w:sz="6" w:space="0" w:color="auto"/>
            </w:tcBorders>
            <w:shd w:val="pct20" w:color="auto" w:fill="FFFFFF"/>
          </w:tcPr>
          <w:p w14:paraId="23E90041" w14:textId="77777777" w:rsidR="00361919" w:rsidRDefault="00361919" w:rsidP="00361919">
            <w:pPr>
              <w:pStyle w:val="berschrift2"/>
              <w:tabs>
                <w:tab w:val="right" w:leader="dot" w:pos="9639"/>
              </w:tabs>
              <w:spacing w:before="60"/>
              <w:ind w:right="282"/>
              <w:rPr>
                <w:i/>
                <w:sz w:val="22"/>
              </w:rPr>
            </w:pPr>
            <w:r>
              <w:rPr>
                <w:i/>
                <w:sz w:val="22"/>
              </w:rPr>
              <w:t>s</w:t>
            </w:r>
          </w:p>
        </w:tc>
        <w:tc>
          <w:tcPr>
            <w:tcW w:w="1559" w:type="dxa"/>
            <w:tcBorders>
              <w:top w:val="single" w:sz="6" w:space="0" w:color="auto"/>
              <w:left w:val="single" w:sz="6" w:space="0" w:color="auto"/>
              <w:bottom w:val="single" w:sz="6" w:space="0" w:color="auto"/>
              <w:right w:val="single" w:sz="6" w:space="0" w:color="auto"/>
            </w:tcBorders>
          </w:tcPr>
          <w:p w14:paraId="3CBB77FC" w14:textId="77777777" w:rsidR="00361919" w:rsidRDefault="00361919" w:rsidP="00361919">
            <w:pPr>
              <w:tabs>
                <w:tab w:val="right" w:leader="dot" w:pos="9639"/>
              </w:tabs>
              <w:spacing w:before="60"/>
              <w:ind w:left="284" w:right="282" w:hanging="284"/>
              <w:jc w:val="center"/>
            </w:pPr>
            <w:r>
              <w:t>30 m</w:t>
            </w:r>
          </w:p>
        </w:tc>
        <w:tc>
          <w:tcPr>
            <w:tcW w:w="1560" w:type="dxa"/>
            <w:tcBorders>
              <w:top w:val="single" w:sz="6" w:space="0" w:color="auto"/>
              <w:left w:val="single" w:sz="6" w:space="0" w:color="auto"/>
              <w:bottom w:val="single" w:sz="6" w:space="0" w:color="auto"/>
              <w:right w:val="single" w:sz="6" w:space="0" w:color="auto"/>
            </w:tcBorders>
          </w:tcPr>
          <w:p w14:paraId="7EF6C520" w14:textId="77777777" w:rsidR="00361919" w:rsidRDefault="00361919" w:rsidP="00361919">
            <w:pPr>
              <w:tabs>
                <w:tab w:val="right" w:leader="dot" w:pos="9639"/>
              </w:tabs>
              <w:spacing w:before="60"/>
              <w:ind w:left="284" w:right="282" w:hanging="284"/>
              <w:jc w:val="center"/>
            </w:pPr>
            <w:r>
              <w:t>90 m</w:t>
            </w:r>
          </w:p>
        </w:tc>
        <w:tc>
          <w:tcPr>
            <w:tcW w:w="1559" w:type="dxa"/>
            <w:tcBorders>
              <w:top w:val="single" w:sz="6" w:space="0" w:color="auto"/>
              <w:left w:val="single" w:sz="6" w:space="0" w:color="auto"/>
              <w:bottom w:val="single" w:sz="6" w:space="0" w:color="auto"/>
              <w:right w:val="single" w:sz="6" w:space="0" w:color="auto"/>
            </w:tcBorders>
          </w:tcPr>
          <w:p w14:paraId="5BF560DF" w14:textId="77777777" w:rsidR="00361919" w:rsidRDefault="00361919" w:rsidP="00361919">
            <w:pPr>
              <w:tabs>
                <w:tab w:val="right" w:leader="dot" w:pos="9639"/>
              </w:tabs>
              <w:spacing w:before="60"/>
              <w:ind w:left="284" w:right="282" w:hanging="284"/>
              <w:jc w:val="center"/>
              <w:rPr>
                <w:i/>
                <w:color w:val="0000FF"/>
              </w:rPr>
            </w:pPr>
            <w:r>
              <w:rPr>
                <w:i/>
                <w:color w:val="0000FF"/>
              </w:rPr>
              <w:t>25 m</w:t>
            </w:r>
          </w:p>
        </w:tc>
        <w:tc>
          <w:tcPr>
            <w:tcW w:w="1560" w:type="dxa"/>
            <w:tcBorders>
              <w:top w:val="single" w:sz="6" w:space="0" w:color="auto"/>
              <w:left w:val="single" w:sz="6" w:space="0" w:color="auto"/>
              <w:bottom w:val="single" w:sz="6" w:space="0" w:color="auto"/>
              <w:right w:val="single" w:sz="6" w:space="0" w:color="auto"/>
            </w:tcBorders>
          </w:tcPr>
          <w:p w14:paraId="6F923BC7" w14:textId="77777777" w:rsidR="00361919" w:rsidRDefault="00361919" w:rsidP="00361919">
            <w:pPr>
              <w:tabs>
                <w:tab w:val="right" w:leader="dot" w:pos="9639"/>
              </w:tabs>
              <w:spacing w:before="60"/>
              <w:ind w:left="284" w:right="282" w:hanging="284"/>
              <w:jc w:val="center"/>
              <w:rPr>
                <w:i/>
                <w:color w:val="0000FF"/>
              </w:rPr>
            </w:pPr>
            <w:r>
              <w:rPr>
                <w:i/>
                <w:color w:val="0000FF"/>
              </w:rPr>
              <w:t>70 m</w:t>
            </w:r>
          </w:p>
        </w:tc>
      </w:tr>
      <w:tr w:rsidR="00361919" w14:paraId="2A092BD6" w14:textId="77777777">
        <w:tc>
          <w:tcPr>
            <w:tcW w:w="1559" w:type="dxa"/>
            <w:tcBorders>
              <w:top w:val="single" w:sz="6" w:space="0" w:color="auto"/>
              <w:left w:val="single" w:sz="6" w:space="0" w:color="auto"/>
              <w:bottom w:val="single" w:sz="6" w:space="0" w:color="auto"/>
              <w:right w:val="single" w:sz="6" w:space="0" w:color="auto"/>
            </w:tcBorders>
            <w:shd w:val="pct20" w:color="auto" w:fill="FFFFFF"/>
          </w:tcPr>
          <w:p w14:paraId="65990094" w14:textId="77777777" w:rsidR="00361919" w:rsidRDefault="00361919" w:rsidP="00361919">
            <w:pPr>
              <w:tabs>
                <w:tab w:val="right" w:leader="dot" w:pos="9639"/>
              </w:tabs>
              <w:spacing w:before="60"/>
              <w:ind w:left="284" w:right="282" w:hanging="284"/>
              <w:jc w:val="center"/>
            </w:pPr>
            <w:r>
              <w:t>t</w:t>
            </w:r>
          </w:p>
        </w:tc>
        <w:tc>
          <w:tcPr>
            <w:tcW w:w="1559" w:type="dxa"/>
            <w:tcBorders>
              <w:top w:val="single" w:sz="6" w:space="0" w:color="auto"/>
              <w:left w:val="single" w:sz="6" w:space="0" w:color="auto"/>
              <w:bottom w:val="single" w:sz="6" w:space="0" w:color="auto"/>
              <w:right w:val="single" w:sz="6" w:space="0" w:color="auto"/>
            </w:tcBorders>
          </w:tcPr>
          <w:p w14:paraId="39B821E8" w14:textId="77777777" w:rsidR="00361919" w:rsidRDefault="00361919" w:rsidP="00361919">
            <w:pPr>
              <w:tabs>
                <w:tab w:val="right" w:leader="dot" w:pos="9639"/>
              </w:tabs>
              <w:spacing w:before="60"/>
              <w:ind w:left="284" w:right="282" w:hanging="284"/>
              <w:jc w:val="center"/>
              <w:rPr>
                <w:i/>
                <w:color w:val="0000FF"/>
              </w:rPr>
            </w:pPr>
            <w:r>
              <w:rPr>
                <w:i/>
                <w:color w:val="0000FF"/>
              </w:rPr>
              <w:t>1,8 s</w:t>
            </w:r>
          </w:p>
        </w:tc>
        <w:tc>
          <w:tcPr>
            <w:tcW w:w="1560" w:type="dxa"/>
            <w:tcBorders>
              <w:top w:val="single" w:sz="6" w:space="0" w:color="auto"/>
              <w:left w:val="single" w:sz="6" w:space="0" w:color="auto"/>
              <w:bottom w:val="single" w:sz="6" w:space="0" w:color="auto"/>
              <w:right w:val="single" w:sz="6" w:space="0" w:color="auto"/>
            </w:tcBorders>
          </w:tcPr>
          <w:p w14:paraId="67F98996" w14:textId="77777777" w:rsidR="00361919" w:rsidRDefault="00361919" w:rsidP="00361919">
            <w:pPr>
              <w:tabs>
                <w:tab w:val="right" w:leader="dot" w:pos="9639"/>
              </w:tabs>
              <w:spacing w:before="60"/>
              <w:ind w:left="284" w:right="282" w:hanging="284"/>
              <w:jc w:val="center"/>
              <w:rPr>
                <w:i/>
                <w:color w:val="0000FF"/>
              </w:rPr>
            </w:pPr>
            <w:r>
              <w:rPr>
                <w:i/>
                <w:color w:val="0000FF"/>
              </w:rPr>
              <w:t>5,5 s</w:t>
            </w:r>
          </w:p>
        </w:tc>
        <w:tc>
          <w:tcPr>
            <w:tcW w:w="1559" w:type="dxa"/>
            <w:tcBorders>
              <w:top w:val="single" w:sz="6" w:space="0" w:color="auto"/>
              <w:left w:val="single" w:sz="6" w:space="0" w:color="auto"/>
              <w:bottom w:val="single" w:sz="6" w:space="0" w:color="auto"/>
              <w:right w:val="single" w:sz="6" w:space="0" w:color="auto"/>
            </w:tcBorders>
          </w:tcPr>
          <w:p w14:paraId="6B202432" w14:textId="77777777" w:rsidR="00361919" w:rsidRDefault="00361919" w:rsidP="00361919">
            <w:pPr>
              <w:tabs>
                <w:tab w:val="right" w:leader="dot" w:pos="9639"/>
              </w:tabs>
              <w:spacing w:before="60"/>
              <w:ind w:left="284" w:right="282" w:hanging="284"/>
              <w:jc w:val="center"/>
            </w:pPr>
            <w:r>
              <w:t>1,5 s</w:t>
            </w:r>
          </w:p>
        </w:tc>
        <w:tc>
          <w:tcPr>
            <w:tcW w:w="1560" w:type="dxa"/>
            <w:tcBorders>
              <w:top w:val="single" w:sz="6" w:space="0" w:color="auto"/>
              <w:left w:val="single" w:sz="6" w:space="0" w:color="auto"/>
              <w:bottom w:val="single" w:sz="6" w:space="0" w:color="auto"/>
              <w:right w:val="single" w:sz="6" w:space="0" w:color="auto"/>
            </w:tcBorders>
          </w:tcPr>
          <w:p w14:paraId="4B1970CC" w14:textId="77777777" w:rsidR="00361919" w:rsidRDefault="00361919" w:rsidP="00361919">
            <w:pPr>
              <w:tabs>
                <w:tab w:val="right" w:leader="dot" w:pos="9639"/>
              </w:tabs>
              <w:spacing w:before="60"/>
              <w:ind w:left="284" w:right="282" w:hanging="284"/>
              <w:jc w:val="center"/>
            </w:pPr>
            <w:r>
              <w:t>4,5 s</w:t>
            </w:r>
          </w:p>
        </w:tc>
      </w:tr>
    </w:tbl>
    <w:p w14:paraId="3CE36F88" w14:textId="77777777" w:rsidR="00361919" w:rsidRDefault="00361919" w:rsidP="00361919"/>
    <w:p w14:paraId="7C3A967C" w14:textId="77777777" w:rsidR="00361919" w:rsidRDefault="00361919" w:rsidP="00361919">
      <w:pPr>
        <w:pStyle w:val="Standard-1"/>
        <w:tabs>
          <w:tab w:val="clear" w:pos="567"/>
          <w:tab w:val="left" w:pos="142"/>
          <w:tab w:val="right" w:leader="dot" w:pos="9639"/>
        </w:tabs>
        <w:ind w:right="282"/>
        <w:rPr>
          <w:rFonts w:ascii="Arial" w:hAnsi="Arial"/>
          <w:color w:val="0000FF"/>
          <w:sz w:val="22"/>
        </w:rPr>
      </w:pPr>
      <w:r>
        <w:rPr>
          <w:rFonts w:ascii="Arial" w:hAnsi="Arial"/>
          <w:sz w:val="22"/>
        </w:rPr>
        <w:t xml:space="preserve">Geschwindigkeit: </w:t>
      </w:r>
      <w:r>
        <w:rPr>
          <w:rFonts w:ascii="Arial" w:hAnsi="Arial"/>
          <w:color w:val="0000FF"/>
          <w:sz w:val="22"/>
        </w:rPr>
        <w:t>16,7 m/s = 60 km/h</w:t>
      </w:r>
    </w:p>
    <w:p w14:paraId="6EAC0A55" w14:textId="77777777" w:rsidR="00361919" w:rsidRDefault="00361919" w:rsidP="00361919"/>
    <w:p w14:paraId="59153F4F" w14:textId="77777777" w:rsidR="00361919" w:rsidRPr="00A47A64" w:rsidRDefault="00361919" w:rsidP="00361919">
      <w:pPr>
        <w:rPr>
          <w:rStyle w:val="Nummer"/>
        </w:rPr>
      </w:pPr>
      <w:bookmarkStart w:id="2831" w:name="m661"/>
      <w:r w:rsidRPr="00A47A64">
        <w:rPr>
          <w:rStyle w:val="Nummer"/>
        </w:rPr>
        <w:lastRenderedPageBreak/>
        <w:t>661.</w:t>
      </w:r>
      <w:bookmarkEnd w:id="2831"/>
    </w:p>
    <w:tbl>
      <w:tblPr>
        <w:tblW w:w="0" w:type="auto"/>
        <w:tblInd w:w="3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1899"/>
        <w:gridCol w:w="1786"/>
        <w:gridCol w:w="2013"/>
        <w:gridCol w:w="1815"/>
        <w:gridCol w:w="1984"/>
      </w:tblGrid>
      <w:tr w:rsidR="00361919" w14:paraId="4F9A0FC3" w14:textId="77777777">
        <w:tc>
          <w:tcPr>
            <w:tcW w:w="1899" w:type="dxa"/>
          </w:tcPr>
          <w:p w14:paraId="1F2AB136" w14:textId="77777777" w:rsidR="00361919" w:rsidRDefault="00361919" w:rsidP="00361919">
            <w:pPr>
              <w:tabs>
                <w:tab w:val="left" w:pos="567"/>
              </w:tabs>
              <w:spacing w:before="120" w:line="360" w:lineRule="auto"/>
              <w:ind w:left="284" w:hanging="284"/>
            </w:pPr>
            <w:r>
              <w:rPr>
                <w:i/>
              </w:rPr>
              <w:t>m</w:t>
            </w:r>
            <w:r>
              <w:t xml:space="preserve"> = 25 g</w:t>
            </w:r>
          </w:p>
          <w:p w14:paraId="43DD3397" w14:textId="77777777" w:rsidR="00361919" w:rsidRDefault="00361919" w:rsidP="00361919">
            <w:pPr>
              <w:tabs>
                <w:tab w:val="left" w:pos="567"/>
              </w:tabs>
              <w:spacing w:before="120" w:line="360" w:lineRule="auto"/>
              <w:ind w:left="284" w:hanging="284"/>
            </w:pPr>
            <w:r>
              <w:tab/>
              <w:t>=</w:t>
            </w:r>
            <w:r>
              <w:tab/>
            </w:r>
            <w:r>
              <w:rPr>
                <w:color w:val="0000FF"/>
              </w:rPr>
              <w:t>0,025 kg</w:t>
            </w:r>
          </w:p>
          <w:p w14:paraId="181112EE" w14:textId="77777777" w:rsidR="00361919" w:rsidRDefault="00361919" w:rsidP="00361919">
            <w:pPr>
              <w:tabs>
                <w:tab w:val="left" w:pos="567"/>
              </w:tabs>
              <w:spacing w:before="120" w:line="360" w:lineRule="auto"/>
              <w:ind w:left="284" w:hanging="284"/>
            </w:pPr>
            <w:r>
              <w:tab/>
              <w:t>=</w:t>
            </w:r>
            <w:r>
              <w:tab/>
            </w:r>
            <w:r>
              <w:rPr>
                <w:color w:val="0000FF"/>
              </w:rPr>
              <w:t>25 000 mg</w:t>
            </w:r>
          </w:p>
        </w:tc>
        <w:tc>
          <w:tcPr>
            <w:tcW w:w="1786" w:type="dxa"/>
          </w:tcPr>
          <w:p w14:paraId="620FFD97" w14:textId="77777777" w:rsidR="00361919" w:rsidRDefault="00361919" w:rsidP="00361919">
            <w:pPr>
              <w:tabs>
                <w:tab w:val="left" w:pos="567"/>
              </w:tabs>
              <w:spacing w:before="120" w:line="360" w:lineRule="auto"/>
              <w:ind w:left="284" w:hanging="284"/>
            </w:pPr>
            <w:r>
              <w:rPr>
                <w:i/>
              </w:rPr>
              <w:t>m</w:t>
            </w:r>
            <w:r>
              <w:t xml:space="preserve"> = 380 kg</w:t>
            </w:r>
          </w:p>
          <w:p w14:paraId="1A806E7D" w14:textId="77777777" w:rsidR="00361919" w:rsidRDefault="00361919" w:rsidP="00361919">
            <w:pPr>
              <w:tabs>
                <w:tab w:val="left" w:pos="567"/>
              </w:tabs>
              <w:spacing w:before="120" w:line="360" w:lineRule="auto"/>
              <w:ind w:left="284" w:hanging="284"/>
            </w:pPr>
            <w:r>
              <w:tab/>
              <w:t>=</w:t>
            </w:r>
            <w:r>
              <w:tab/>
            </w:r>
            <w:r>
              <w:rPr>
                <w:color w:val="0000FF"/>
              </w:rPr>
              <w:t>0, 38    t</w:t>
            </w:r>
          </w:p>
          <w:p w14:paraId="4C1B62B6" w14:textId="77777777" w:rsidR="00361919" w:rsidRDefault="00361919" w:rsidP="00361919">
            <w:pPr>
              <w:tabs>
                <w:tab w:val="left" w:pos="567"/>
              </w:tabs>
              <w:spacing w:before="120" w:line="360" w:lineRule="auto"/>
              <w:ind w:left="284" w:hanging="284"/>
            </w:pPr>
            <w:r>
              <w:tab/>
              <w:t>=</w:t>
            </w:r>
            <w:r>
              <w:tab/>
            </w:r>
            <w:r>
              <w:rPr>
                <w:color w:val="0000FF"/>
              </w:rPr>
              <w:t>380 000 g</w:t>
            </w:r>
          </w:p>
        </w:tc>
        <w:tc>
          <w:tcPr>
            <w:tcW w:w="2013" w:type="dxa"/>
          </w:tcPr>
          <w:p w14:paraId="51A6CDE3" w14:textId="77777777" w:rsidR="00361919" w:rsidRDefault="00361919" w:rsidP="00361919">
            <w:pPr>
              <w:tabs>
                <w:tab w:val="left" w:pos="567"/>
              </w:tabs>
              <w:spacing w:before="120" w:line="360" w:lineRule="auto"/>
              <w:ind w:left="284" w:hanging="284"/>
            </w:pPr>
            <w:r>
              <w:t>m = 4,3 t</w:t>
            </w:r>
          </w:p>
          <w:p w14:paraId="07355B47" w14:textId="77777777" w:rsidR="00361919" w:rsidRDefault="00361919" w:rsidP="00361919">
            <w:pPr>
              <w:tabs>
                <w:tab w:val="left" w:pos="567"/>
              </w:tabs>
              <w:spacing w:before="120" w:line="360" w:lineRule="auto"/>
              <w:ind w:left="284" w:hanging="284"/>
            </w:pPr>
            <w:r>
              <w:tab/>
              <w:t>=</w:t>
            </w:r>
            <w:r>
              <w:tab/>
            </w:r>
            <w:r>
              <w:rPr>
                <w:color w:val="0000FF"/>
              </w:rPr>
              <w:t>4300 kg</w:t>
            </w:r>
          </w:p>
          <w:p w14:paraId="24FB7628" w14:textId="77777777" w:rsidR="00361919" w:rsidRDefault="00361919" w:rsidP="00361919">
            <w:pPr>
              <w:pStyle w:val="Kopfzeile"/>
              <w:tabs>
                <w:tab w:val="clear" w:pos="4536"/>
                <w:tab w:val="clear" w:pos="9072"/>
                <w:tab w:val="left" w:pos="567"/>
              </w:tabs>
              <w:spacing w:before="120" w:line="360" w:lineRule="auto"/>
              <w:ind w:left="284" w:hanging="284"/>
            </w:pPr>
            <w:r>
              <w:tab/>
              <w:t>=</w:t>
            </w:r>
            <w:r>
              <w:tab/>
            </w:r>
            <w:r>
              <w:rPr>
                <w:color w:val="0000FF"/>
              </w:rPr>
              <w:t>4 300 000 g</w:t>
            </w:r>
          </w:p>
        </w:tc>
        <w:tc>
          <w:tcPr>
            <w:tcW w:w="1815" w:type="dxa"/>
          </w:tcPr>
          <w:p w14:paraId="5DF09B52" w14:textId="77777777" w:rsidR="00361919" w:rsidRDefault="00361919" w:rsidP="00361919">
            <w:pPr>
              <w:tabs>
                <w:tab w:val="left" w:pos="567"/>
              </w:tabs>
              <w:spacing w:before="120" w:line="360" w:lineRule="auto"/>
              <w:ind w:left="284" w:hanging="284"/>
            </w:pPr>
            <w:r>
              <w:rPr>
                <w:i/>
              </w:rPr>
              <w:t>m</w:t>
            </w:r>
            <w:r>
              <w:t xml:space="preserve"> = 3 180 mg</w:t>
            </w:r>
          </w:p>
          <w:p w14:paraId="72837ADE" w14:textId="77777777" w:rsidR="00361919" w:rsidRDefault="00361919" w:rsidP="00361919">
            <w:pPr>
              <w:tabs>
                <w:tab w:val="left" w:pos="567"/>
              </w:tabs>
              <w:spacing w:before="120" w:line="360" w:lineRule="auto"/>
              <w:ind w:left="284" w:hanging="284"/>
              <w:rPr>
                <w:color w:val="0000FF"/>
              </w:rPr>
            </w:pPr>
            <w:r>
              <w:tab/>
              <w:t>=</w:t>
            </w:r>
            <w:r>
              <w:tab/>
            </w:r>
            <w:r>
              <w:rPr>
                <w:color w:val="0000FF"/>
              </w:rPr>
              <w:t>3,18 g</w:t>
            </w:r>
          </w:p>
          <w:p w14:paraId="390D8DEF" w14:textId="77777777" w:rsidR="00361919" w:rsidRDefault="00361919" w:rsidP="00361919">
            <w:pPr>
              <w:tabs>
                <w:tab w:val="left" w:pos="567"/>
              </w:tabs>
              <w:spacing w:before="120" w:line="360" w:lineRule="auto"/>
              <w:ind w:left="284" w:hanging="284"/>
            </w:pPr>
            <w:r>
              <w:tab/>
              <w:t>=</w:t>
            </w:r>
            <w:r>
              <w:tab/>
            </w:r>
            <w:r>
              <w:rPr>
                <w:color w:val="0000FF"/>
              </w:rPr>
              <w:t>0,00318 kg</w:t>
            </w:r>
          </w:p>
        </w:tc>
        <w:tc>
          <w:tcPr>
            <w:tcW w:w="1984" w:type="dxa"/>
          </w:tcPr>
          <w:p w14:paraId="580AEA41" w14:textId="77777777" w:rsidR="00361919" w:rsidRDefault="00361919" w:rsidP="00361919">
            <w:pPr>
              <w:tabs>
                <w:tab w:val="left" w:pos="567"/>
              </w:tabs>
              <w:spacing w:before="120" w:line="360" w:lineRule="auto"/>
              <w:ind w:left="284" w:hanging="284"/>
            </w:pPr>
            <w:r>
              <w:rPr>
                <w:i/>
              </w:rPr>
              <w:t>m</w:t>
            </w:r>
            <w:r>
              <w:t xml:space="preserve"> = 1,3 kg</w:t>
            </w:r>
          </w:p>
          <w:p w14:paraId="35C9B70D" w14:textId="77777777" w:rsidR="00361919" w:rsidRDefault="00361919" w:rsidP="00361919">
            <w:pPr>
              <w:tabs>
                <w:tab w:val="left" w:pos="567"/>
              </w:tabs>
              <w:spacing w:before="120" w:line="360" w:lineRule="auto"/>
              <w:ind w:left="284" w:hanging="284"/>
            </w:pPr>
            <w:r>
              <w:tab/>
              <w:t>=</w:t>
            </w:r>
            <w:r>
              <w:tab/>
            </w:r>
            <w:proofErr w:type="gramStart"/>
            <w:r>
              <w:rPr>
                <w:color w:val="0000FF"/>
              </w:rPr>
              <w:t>1300  g</w:t>
            </w:r>
            <w:proofErr w:type="gramEnd"/>
          </w:p>
          <w:p w14:paraId="168035BB" w14:textId="77777777" w:rsidR="00361919" w:rsidRDefault="00361919" w:rsidP="00361919">
            <w:pPr>
              <w:tabs>
                <w:tab w:val="left" w:pos="567"/>
              </w:tabs>
              <w:spacing w:before="120" w:line="360" w:lineRule="auto"/>
              <w:ind w:left="284" w:hanging="284"/>
            </w:pPr>
            <w:r>
              <w:tab/>
              <w:t>=</w:t>
            </w:r>
            <w:r>
              <w:rPr>
                <w:color w:val="0000FF"/>
              </w:rPr>
              <w:t>1 300 000mg</w:t>
            </w:r>
          </w:p>
        </w:tc>
      </w:tr>
    </w:tbl>
    <w:p w14:paraId="645B9AF5" w14:textId="77777777" w:rsidR="00361919" w:rsidRDefault="00361919" w:rsidP="00361919"/>
    <w:p w14:paraId="29549128" w14:textId="77777777" w:rsidR="00A47A64" w:rsidRDefault="00A47A64" w:rsidP="00361919"/>
    <w:p w14:paraId="2C517171" w14:textId="77777777" w:rsidR="00361919" w:rsidRPr="00A47A64" w:rsidRDefault="00361919" w:rsidP="00361919">
      <w:bookmarkStart w:id="2832" w:name="m662"/>
      <w:r w:rsidRPr="00A47A64">
        <w:rPr>
          <w:rStyle w:val="Nummer"/>
        </w:rPr>
        <w:t>662.</w:t>
      </w:r>
      <w:r>
        <w:t xml:space="preserve"> </w:t>
      </w:r>
      <w:bookmarkEnd w:id="2832"/>
      <w:r w:rsidRPr="00A47A64">
        <w:t>Masse: 35,6 kg</w:t>
      </w:r>
    </w:p>
    <w:p w14:paraId="4B79C195" w14:textId="77777777" w:rsidR="00A47A64" w:rsidRDefault="00A47A64" w:rsidP="00361919">
      <w:bookmarkStart w:id="2833" w:name="_Hlt187213732"/>
      <w:bookmarkEnd w:id="2833"/>
    </w:p>
    <w:p w14:paraId="1904608D" w14:textId="77777777" w:rsidR="00361919" w:rsidRPr="00A47A64" w:rsidRDefault="00361919" w:rsidP="00361919">
      <w:pPr>
        <w:rPr>
          <w:rStyle w:val="Nummer"/>
        </w:rPr>
      </w:pPr>
      <w:bookmarkStart w:id="2834" w:name="m663"/>
      <w:r w:rsidRPr="00A47A64">
        <w:rPr>
          <w:rStyle w:val="Nummer"/>
        </w:rPr>
        <w:t>663.</w:t>
      </w:r>
      <w:bookmarkEnd w:id="2834"/>
      <w:r w:rsidRPr="00A47A64">
        <w:rPr>
          <w:rStyle w:val="Nummer"/>
        </w:rPr>
        <w:t xml:space="preserve"> </w:t>
      </w:r>
    </w:p>
    <w:p w14:paraId="57F8B885" w14:textId="77777777" w:rsidR="00361919" w:rsidRDefault="00361919" w:rsidP="00361919">
      <w:pPr>
        <w:rPr>
          <w:color w:val="000000"/>
        </w:rPr>
      </w:pPr>
      <w:r>
        <w:rPr>
          <w:color w:val="000000"/>
        </w:rPr>
        <w:t>Vorteil: Bremsen, Dynamo, Kraftübertragung der Reifen auf die Erde</w:t>
      </w:r>
    </w:p>
    <w:p w14:paraId="7BCBA21A" w14:textId="77777777" w:rsidR="00361919" w:rsidRDefault="00361919" w:rsidP="00361919">
      <w:pPr>
        <w:rPr>
          <w:color w:val="000000"/>
        </w:rPr>
      </w:pPr>
      <w:r>
        <w:rPr>
          <w:color w:val="000000"/>
        </w:rPr>
        <w:t>Nachteil: Fahrtwiderstand, Reibung in den Lagern</w:t>
      </w:r>
    </w:p>
    <w:p w14:paraId="4E16ACD7" w14:textId="77777777" w:rsidR="00A47A64" w:rsidRDefault="00A47A64" w:rsidP="00361919"/>
    <w:p w14:paraId="56F19570" w14:textId="77777777" w:rsidR="00361919" w:rsidRDefault="00361919" w:rsidP="00361919">
      <w:pPr>
        <w:rPr>
          <w:color w:val="000000"/>
        </w:rPr>
      </w:pPr>
      <w:bookmarkStart w:id="2835" w:name="m664"/>
      <w:r w:rsidRPr="00A47A64">
        <w:rPr>
          <w:rStyle w:val="Nummer"/>
        </w:rPr>
        <w:t>664</w:t>
      </w:r>
      <w:r>
        <w:t>.</w:t>
      </w:r>
      <w:bookmarkEnd w:id="2835"/>
      <w:r>
        <w:t xml:space="preserve"> </w:t>
      </w:r>
      <w:r>
        <w:rPr>
          <w:color w:val="000000"/>
        </w:rPr>
        <w:t>a) 900 N (mit g=10m/s²)</w:t>
      </w:r>
    </w:p>
    <w:p w14:paraId="0CFEC1A8" w14:textId="77777777" w:rsidR="00361919" w:rsidRDefault="00361919" w:rsidP="00361919">
      <w:pPr>
        <w:rPr>
          <w:color w:val="000000"/>
        </w:rPr>
      </w:pPr>
      <w:r>
        <w:rPr>
          <w:color w:val="000000"/>
        </w:rPr>
        <w:t>b) 150 N (ein Sechstel der Erdgewichtskraft)</w:t>
      </w:r>
    </w:p>
    <w:p w14:paraId="245806F3" w14:textId="77777777" w:rsidR="00361919" w:rsidRDefault="00361919" w:rsidP="00361919">
      <w:pPr>
        <w:rPr>
          <w:color w:val="000000"/>
        </w:rPr>
      </w:pPr>
      <w:r>
        <w:rPr>
          <w:color w:val="000000"/>
        </w:rPr>
        <w:t>c) 0 N (schwerelos, Zentrifugalkraft=Gewichtskraft)</w:t>
      </w:r>
    </w:p>
    <w:p w14:paraId="600F659A" w14:textId="77777777" w:rsidR="00361919" w:rsidRDefault="00361919" w:rsidP="00361919">
      <w:pPr>
        <w:rPr>
          <w:color w:val="000000"/>
        </w:rPr>
      </w:pPr>
    </w:p>
    <w:p w14:paraId="49B9B02B" w14:textId="77777777" w:rsidR="00361919" w:rsidRDefault="00361919" w:rsidP="00361919">
      <w:pPr>
        <w:rPr>
          <w:color w:val="000000"/>
        </w:rPr>
      </w:pPr>
      <w:bookmarkStart w:id="2836" w:name="m665"/>
      <w:r w:rsidRPr="00A47A64">
        <w:rPr>
          <w:rStyle w:val="Nummer"/>
        </w:rPr>
        <w:t>665</w:t>
      </w:r>
      <w:r>
        <w:rPr>
          <w:color w:val="000000"/>
        </w:rPr>
        <w:t>.</w:t>
      </w:r>
      <w:bookmarkEnd w:id="2836"/>
    </w:p>
    <w:p w14:paraId="73A838AF" w14:textId="77777777" w:rsidR="00361919" w:rsidRDefault="00361919" w:rsidP="00361919">
      <w:r>
        <w:t>a) ändert sich nicht</w:t>
      </w:r>
    </w:p>
    <w:p w14:paraId="17939454" w14:textId="127E7E31" w:rsidR="00361919" w:rsidRDefault="00361919" w:rsidP="00361919">
      <w:bookmarkStart w:id="2837" w:name="_Hlt187213617"/>
      <w:bookmarkEnd w:id="2837"/>
      <w:r>
        <w:t>b) wird kleiner, 1/6</w:t>
      </w:r>
    </w:p>
    <w:p w14:paraId="13AE0CA5" w14:textId="77777777" w:rsidR="00361919" w:rsidRDefault="00361919" w:rsidP="00361919"/>
    <w:p w14:paraId="1727DD47" w14:textId="77777777" w:rsidR="00361919" w:rsidRDefault="00361919" w:rsidP="00361919">
      <w:bookmarkStart w:id="2838" w:name="m666"/>
      <w:r w:rsidRPr="00A47A64">
        <w:rPr>
          <w:rStyle w:val="Nummer"/>
        </w:rPr>
        <w:t>666.</w:t>
      </w:r>
      <w:bookmarkEnd w:id="2838"/>
      <w:r>
        <w:t xml:space="preserve"> Beispiele: Scheibenbremse am Auto oder Motorrad, Erwärmung eines Nagels beim Rausziehen aus Holz, Verbrennung der Haut bei Stürzen</w:t>
      </w:r>
      <w:bookmarkStart w:id="2839" w:name="_Hlt187215106"/>
      <w:bookmarkEnd w:id="2839"/>
    </w:p>
    <w:p w14:paraId="6F609D45" w14:textId="458DC041" w:rsidR="00361919" w:rsidRDefault="00361919" w:rsidP="00361919">
      <w:r>
        <w:t xml:space="preserve">Beim Reiben bleiben die Teilchen der Körper </w:t>
      </w:r>
      <w:r w:rsidR="00706D7A">
        <w:t>aneinanderhängen</w:t>
      </w:r>
      <w:r>
        <w:t xml:space="preserve">. Beim Losreisen werden die Teilchen in Schwingungen versetzt. Je stärker die Teilchen eines Körpers schwingen, </w:t>
      </w:r>
      <w:r w:rsidR="00706D7A">
        <w:t>umso</w:t>
      </w:r>
      <w:r>
        <w:t xml:space="preserve"> größer ist die Temperatur.</w:t>
      </w:r>
    </w:p>
    <w:p w14:paraId="687E4DE9" w14:textId="77777777" w:rsidR="00C137B9" w:rsidRDefault="00C137B9" w:rsidP="00361919"/>
    <w:p w14:paraId="507FC892" w14:textId="77777777" w:rsidR="00361919" w:rsidRPr="00A47A64" w:rsidRDefault="00361919" w:rsidP="00361919">
      <w:pPr>
        <w:rPr>
          <w:rStyle w:val="Nummer"/>
        </w:rPr>
      </w:pPr>
      <w:bookmarkStart w:id="2840" w:name="m667"/>
      <w:r w:rsidRPr="00A47A64">
        <w:rPr>
          <w:rStyle w:val="Nummer"/>
        </w:rPr>
        <w:t>667.</w:t>
      </w:r>
      <w:bookmarkEnd w:id="2840"/>
    </w:p>
    <w:p w14:paraId="513E7C94" w14:textId="50024C3A" w:rsidR="00361919" w:rsidRDefault="00361919" w:rsidP="00361919">
      <w:r>
        <w:t xml:space="preserve">Es ist zu erkennen, dass mit steigendem Radius auch das Trägheitsmoment größer wird. Also liegt </w:t>
      </w:r>
      <w:r w:rsidR="00706D7A">
        <w:t>irgendeine</w:t>
      </w:r>
      <w:r>
        <w:t xml:space="preserve"> direkte Proportionalität vor. Es muss getestet werden, welche.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76"/>
        <w:gridCol w:w="1676"/>
        <w:gridCol w:w="1676"/>
        <w:gridCol w:w="1676"/>
        <w:gridCol w:w="1676"/>
        <w:gridCol w:w="1676"/>
      </w:tblGrid>
      <w:tr w:rsidR="00361919" w14:paraId="5012697D" w14:textId="77777777">
        <w:tc>
          <w:tcPr>
            <w:tcW w:w="1676" w:type="dxa"/>
          </w:tcPr>
          <w:p w14:paraId="653E170D" w14:textId="77777777" w:rsidR="00361919" w:rsidRDefault="00361919" w:rsidP="00361919">
            <w:r>
              <w:t>Radius r in m</w:t>
            </w:r>
          </w:p>
        </w:tc>
        <w:tc>
          <w:tcPr>
            <w:tcW w:w="1676" w:type="dxa"/>
          </w:tcPr>
          <w:p w14:paraId="1A072D09" w14:textId="77777777" w:rsidR="00361919" w:rsidRDefault="00361919" w:rsidP="00361919">
            <w:r>
              <w:t>0,05</w:t>
            </w:r>
          </w:p>
        </w:tc>
        <w:tc>
          <w:tcPr>
            <w:tcW w:w="1676" w:type="dxa"/>
          </w:tcPr>
          <w:p w14:paraId="2057678C" w14:textId="77777777" w:rsidR="00361919" w:rsidRDefault="00361919" w:rsidP="00361919">
            <w:r>
              <w:t>0,07</w:t>
            </w:r>
          </w:p>
        </w:tc>
        <w:tc>
          <w:tcPr>
            <w:tcW w:w="1676" w:type="dxa"/>
          </w:tcPr>
          <w:p w14:paraId="542C1EF4" w14:textId="77777777" w:rsidR="00361919" w:rsidRDefault="00361919" w:rsidP="00361919">
            <w:r>
              <w:t>0,09</w:t>
            </w:r>
          </w:p>
        </w:tc>
        <w:tc>
          <w:tcPr>
            <w:tcW w:w="1676" w:type="dxa"/>
          </w:tcPr>
          <w:p w14:paraId="3BAC6037" w14:textId="77777777" w:rsidR="00361919" w:rsidRDefault="00361919" w:rsidP="00361919">
            <w:r>
              <w:t>0,11</w:t>
            </w:r>
          </w:p>
        </w:tc>
        <w:tc>
          <w:tcPr>
            <w:tcW w:w="1676" w:type="dxa"/>
          </w:tcPr>
          <w:p w14:paraId="5EF3F532" w14:textId="77777777" w:rsidR="00361919" w:rsidRDefault="00361919" w:rsidP="00361919">
            <w:r>
              <w:t>0,13</w:t>
            </w:r>
          </w:p>
        </w:tc>
      </w:tr>
      <w:tr w:rsidR="00361919" w14:paraId="3814F609" w14:textId="77777777">
        <w:tc>
          <w:tcPr>
            <w:tcW w:w="1676" w:type="dxa"/>
          </w:tcPr>
          <w:p w14:paraId="6D65B095" w14:textId="77777777" w:rsidR="00361919" w:rsidRDefault="00361919" w:rsidP="00361919">
            <w:r>
              <w:t>J in km m²</w:t>
            </w:r>
          </w:p>
        </w:tc>
        <w:tc>
          <w:tcPr>
            <w:tcW w:w="1676" w:type="dxa"/>
          </w:tcPr>
          <w:p w14:paraId="71342B9A" w14:textId="77777777" w:rsidR="00361919" w:rsidRDefault="00361919" w:rsidP="00361919">
            <w:r>
              <w:rPr>
                <w:position w:val="-10"/>
              </w:rPr>
              <w:object w:dxaOrig="920" w:dyaOrig="360" w14:anchorId="6A623576">
                <v:shape id="_x0000_i1282" type="#_x0000_t75" style="width:45.8pt;height:18pt" o:ole="" fillcolor="window">
                  <v:imagedata r:id="rId756" o:title=""/>
                </v:shape>
                <o:OLEObject Type="Embed" ProgID="Equation.DSMT4" ShapeID="_x0000_i1282" DrawAspect="Content" ObjectID="_1731936255" r:id="rId757"/>
              </w:object>
            </w:r>
          </w:p>
        </w:tc>
        <w:tc>
          <w:tcPr>
            <w:tcW w:w="1676" w:type="dxa"/>
          </w:tcPr>
          <w:p w14:paraId="7979AD4D" w14:textId="77777777" w:rsidR="00361919" w:rsidRDefault="00361919" w:rsidP="00361919">
            <w:r>
              <w:rPr>
                <w:position w:val="-10"/>
              </w:rPr>
              <w:object w:dxaOrig="920" w:dyaOrig="360" w14:anchorId="54A9E08F">
                <v:shape id="_x0000_i1283" type="#_x0000_t75" style="width:45.8pt;height:18pt" o:ole="" fillcolor="window">
                  <v:imagedata r:id="rId758" o:title=""/>
                </v:shape>
                <o:OLEObject Type="Embed" ProgID="Equation.DSMT4" ShapeID="_x0000_i1283" DrawAspect="Content" ObjectID="_1731936256" r:id="rId759"/>
              </w:object>
            </w:r>
          </w:p>
        </w:tc>
        <w:tc>
          <w:tcPr>
            <w:tcW w:w="1676" w:type="dxa"/>
          </w:tcPr>
          <w:p w14:paraId="4BFA54A3" w14:textId="77777777" w:rsidR="00361919" w:rsidRDefault="00361919" w:rsidP="00361919">
            <w:r>
              <w:rPr>
                <w:position w:val="-10"/>
              </w:rPr>
              <w:object w:dxaOrig="859" w:dyaOrig="360" w14:anchorId="1418AEFC">
                <v:shape id="_x0000_i1284" type="#_x0000_t75" style="width:42.55pt;height:18pt" o:ole="" fillcolor="window">
                  <v:imagedata r:id="rId760" o:title=""/>
                </v:shape>
                <o:OLEObject Type="Embed" ProgID="Equation.DSMT4" ShapeID="_x0000_i1284" DrawAspect="Content" ObjectID="_1731936257" r:id="rId761"/>
              </w:object>
            </w:r>
          </w:p>
        </w:tc>
        <w:tc>
          <w:tcPr>
            <w:tcW w:w="1676" w:type="dxa"/>
          </w:tcPr>
          <w:p w14:paraId="5D8DE02F" w14:textId="77777777" w:rsidR="00361919" w:rsidRDefault="00361919" w:rsidP="00361919">
            <w:r>
              <w:rPr>
                <w:position w:val="-10"/>
              </w:rPr>
              <w:object w:dxaOrig="859" w:dyaOrig="360" w14:anchorId="11FDB5A4">
                <v:shape id="_x0000_i1285" type="#_x0000_t75" style="width:42.55pt;height:18pt" o:ole="" fillcolor="window">
                  <v:imagedata r:id="rId762" o:title=""/>
                </v:shape>
                <o:OLEObject Type="Embed" ProgID="Equation.DSMT4" ShapeID="_x0000_i1285" DrawAspect="Content" ObjectID="_1731936258" r:id="rId763"/>
              </w:object>
            </w:r>
          </w:p>
        </w:tc>
        <w:tc>
          <w:tcPr>
            <w:tcW w:w="1676" w:type="dxa"/>
          </w:tcPr>
          <w:p w14:paraId="26DE454A" w14:textId="77777777" w:rsidR="00361919" w:rsidRDefault="00361919" w:rsidP="00361919">
            <w:r>
              <w:rPr>
                <w:position w:val="-10"/>
              </w:rPr>
              <w:object w:dxaOrig="920" w:dyaOrig="360" w14:anchorId="4D2E21FB">
                <v:shape id="_x0000_i1286" type="#_x0000_t75" style="width:45.8pt;height:18pt" o:ole="" fillcolor="window">
                  <v:imagedata r:id="rId764" o:title=""/>
                </v:shape>
                <o:OLEObject Type="Embed" ProgID="Equation.DSMT4" ShapeID="_x0000_i1286" DrawAspect="Content" ObjectID="_1731936259" r:id="rId765"/>
              </w:object>
            </w:r>
          </w:p>
        </w:tc>
      </w:tr>
      <w:tr w:rsidR="00361919" w14:paraId="1D6A7278" w14:textId="77777777">
        <w:tc>
          <w:tcPr>
            <w:tcW w:w="1676" w:type="dxa"/>
          </w:tcPr>
          <w:p w14:paraId="172F7C0E" w14:textId="77777777" w:rsidR="00361919" w:rsidRDefault="00361919" w:rsidP="00361919">
            <w:r>
              <w:rPr>
                <w:position w:val="-10"/>
              </w:rPr>
              <w:object w:dxaOrig="360" w:dyaOrig="340" w14:anchorId="7DDA6602">
                <v:shape id="_x0000_i1287" type="#_x0000_t75" style="width:18pt;height:17.45pt" o:ole="" fillcolor="window">
                  <v:imagedata r:id="rId766" o:title=""/>
                </v:shape>
                <o:OLEObject Type="Embed" ProgID="Equation.DSMT4" ShapeID="_x0000_i1287" DrawAspect="Content" ObjectID="_1731936260" r:id="rId767"/>
              </w:object>
            </w:r>
          </w:p>
        </w:tc>
        <w:tc>
          <w:tcPr>
            <w:tcW w:w="1676" w:type="dxa"/>
          </w:tcPr>
          <w:p w14:paraId="13B6F530" w14:textId="77777777" w:rsidR="00361919" w:rsidRDefault="00361919" w:rsidP="00361919">
            <w:r>
              <w:t>0,015</w:t>
            </w:r>
          </w:p>
        </w:tc>
        <w:tc>
          <w:tcPr>
            <w:tcW w:w="1676" w:type="dxa"/>
          </w:tcPr>
          <w:p w14:paraId="6CE8EC94" w14:textId="77777777" w:rsidR="00361919" w:rsidRDefault="00361919" w:rsidP="00361919">
            <w:r>
              <w:t>0,012</w:t>
            </w:r>
          </w:p>
        </w:tc>
        <w:tc>
          <w:tcPr>
            <w:tcW w:w="1676" w:type="dxa"/>
          </w:tcPr>
          <w:p w14:paraId="3EC8E82C" w14:textId="77777777" w:rsidR="00361919" w:rsidRDefault="00361919" w:rsidP="00361919">
            <w:r>
              <w:t>0,09</w:t>
            </w:r>
          </w:p>
        </w:tc>
        <w:tc>
          <w:tcPr>
            <w:tcW w:w="1676" w:type="dxa"/>
          </w:tcPr>
          <w:p w14:paraId="3C7FA3F2" w14:textId="77777777" w:rsidR="00361919" w:rsidRDefault="00361919" w:rsidP="00361919">
            <w:r>
              <w:t>0,16</w:t>
            </w:r>
          </w:p>
        </w:tc>
        <w:tc>
          <w:tcPr>
            <w:tcW w:w="1676" w:type="dxa"/>
          </w:tcPr>
          <w:p w14:paraId="07C14B17" w14:textId="77777777" w:rsidR="00361919" w:rsidRDefault="00361919" w:rsidP="00361919">
            <w:r>
              <w:t>0,27</w:t>
            </w:r>
          </w:p>
        </w:tc>
      </w:tr>
      <w:tr w:rsidR="00361919" w14:paraId="6BB387C6" w14:textId="77777777">
        <w:tc>
          <w:tcPr>
            <w:tcW w:w="1676" w:type="dxa"/>
          </w:tcPr>
          <w:p w14:paraId="17B63984" w14:textId="77777777" w:rsidR="00361919" w:rsidRDefault="00361919" w:rsidP="00361919">
            <w:r>
              <w:rPr>
                <w:position w:val="-10"/>
              </w:rPr>
              <w:object w:dxaOrig="480" w:dyaOrig="360" w14:anchorId="3E885409">
                <v:shape id="_x0000_i1288" type="#_x0000_t75" style="width:24pt;height:18pt" o:ole="" fillcolor="window">
                  <v:imagedata r:id="rId768" o:title=""/>
                </v:shape>
                <o:OLEObject Type="Embed" ProgID="Equation.DSMT4" ShapeID="_x0000_i1288" DrawAspect="Content" ObjectID="_1731936261" r:id="rId769"/>
              </w:object>
            </w:r>
          </w:p>
        </w:tc>
        <w:tc>
          <w:tcPr>
            <w:tcW w:w="1676" w:type="dxa"/>
          </w:tcPr>
          <w:p w14:paraId="44C94136" w14:textId="77777777" w:rsidR="00361919" w:rsidRDefault="00361919" w:rsidP="00361919">
            <w:r>
              <w:t>0,3</w:t>
            </w:r>
          </w:p>
        </w:tc>
        <w:tc>
          <w:tcPr>
            <w:tcW w:w="1676" w:type="dxa"/>
          </w:tcPr>
          <w:p w14:paraId="77D7A0A9" w14:textId="77777777" w:rsidR="00361919" w:rsidRDefault="00361919" w:rsidP="00361919">
            <w:r>
              <w:t>0,6</w:t>
            </w:r>
          </w:p>
        </w:tc>
        <w:tc>
          <w:tcPr>
            <w:tcW w:w="1676" w:type="dxa"/>
          </w:tcPr>
          <w:p w14:paraId="263B70C0" w14:textId="77777777" w:rsidR="00361919" w:rsidRDefault="00361919" w:rsidP="00361919">
            <w:r>
              <w:t>1</w:t>
            </w:r>
          </w:p>
        </w:tc>
        <w:tc>
          <w:tcPr>
            <w:tcW w:w="1676" w:type="dxa"/>
          </w:tcPr>
          <w:p w14:paraId="51614B3E" w14:textId="77777777" w:rsidR="00361919" w:rsidRDefault="00361919" w:rsidP="00361919">
            <w:r>
              <w:t>1,4</w:t>
            </w:r>
          </w:p>
        </w:tc>
        <w:tc>
          <w:tcPr>
            <w:tcW w:w="1676" w:type="dxa"/>
          </w:tcPr>
          <w:p w14:paraId="1C906D08" w14:textId="77777777" w:rsidR="00361919" w:rsidRDefault="00361919" w:rsidP="00361919">
            <w:r>
              <w:t>2,0</w:t>
            </w:r>
          </w:p>
        </w:tc>
      </w:tr>
      <w:bookmarkStart w:id="2841" w:name="_Hlt187721519"/>
      <w:bookmarkEnd w:id="2841"/>
      <w:tr w:rsidR="00361919" w14:paraId="5EA10BA5" w14:textId="77777777">
        <w:tc>
          <w:tcPr>
            <w:tcW w:w="1676" w:type="dxa"/>
          </w:tcPr>
          <w:p w14:paraId="616C95CA" w14:textId="77777777" w:rsidR="00361919" w:rsidRDefault="00361919" w:rsidP="00361919">
            <w:r>
              <w:rPr>
                <w:position w:val="-10"/>
              </w:rPr>
              <w:object w:dxaOrig="480" w:dyaOrig="360" w14:anchorId="0F0CBA1C">
                <v:shape id="_x0000_i1289" type="#_x0000_t75" style="width:24pt;height:18pt" o:ole="" fillcolor="window">
                  <v:imagedata r:id="rId770" o:title=""/>
                </v:shape>
                <o:OLEObject Type="Embed" ProgID="Equation.DSMT4" ShapeID="_x0000_i1289" DrawAspect="Content" ObjectID="_1731936262" r:id="rId771"/>
              </w:object>
            </w:r>
          </w:p>
        </w:tc>
        <w:tc>
          <w:tcPr>
            <w:tcW w:w="1676" w:type="dxa"/>
          </w:tcPr>
          <w:p w14:paraId="1DBB3EBA" w14:textId="77777777" w:rsidR="00361919" w:rsidRDefault="00361919" w:rsidP="00361919">
            <w:r>
              <w:t>6,1</w:t>
            </w:r>
          </w:p>
        </w:tc>
        <w:tc>
          <w:tcPr>
            <w:tcW w:w="1676" w:type="dxa"/>
          </w:tcPr>
          <w:p w14:paraId="33621EF7" w14:textId="77777777" w:rsidR="00361919" w:rsidRDefault="00361919" w:rsidP="00361919">
            <w:r>
              <w:t>8,7</w:t>
            </w:r>
          </w:p>
        </w:tc>
        <w:tc>
          <w:tcPr>
            <w:tcW w:w="1676" w:type="dxa"/>
          </w:tcPr>
          <w:p w14:paraId="564AC8D0" w14:textId="77777777" w:rsidR="00361919" w:rsidRDefault="00361919" w:rsidP="00361919">
            <w:r>
              <w:t>11,1</w:t>
            </w:r>
          </w:p>
        </w:tc>
        <w:tc>
          <w:tcPr>
            <w:tcW w:w="1676" w:type="dxa"/>
          </w:tcPr>
          <w:p w14:paraId="0E06C0A9" w14:textId="77777777" w:rsidR="00361919" w:rsidRDefault="00361919" w:rsidP="00361919">
            <w:r>
              <w:t>13,5</w:t>
            </w:r>
          </w:p>
        </w:tc>
        <w:tc>
          <w:tcPr>
            <w:tcW w:w="1676" w:type="dxa"/>
          </w:tcPr>
          <w:p w14:paraId="3419D8DB" w14:textId="77777777" w:rsidR="00361919" w:rsidRDefault="00361919" w:rsidP="00361919">
            <w:r>
              <w:t>15,9</w:t>
            </w:r>
          </w:p>
        </w:tc>
      </w:tr>
      <w:tr w:rsidR="00361919" w14:paraId="5F3E283E" w14:textId="77777777">
        <w:tc>
          <w:tcPr>
            <w:tcW w:w="1676" w:type="dxa"/>
          </w:tcPr>
          <w:p w14:paraId="63489AB9" w14:textId="77777777" w:rsidR="00361919" w:rsidRDefault="00361919" w:rsidP="00361919">
            <w:r>
              <w:rPr>
                <w:position w:val="-10"/>
              </w:rPr>
              <w:object w:dxaOrig="480" w:dyaOrig="360" w14:anchorId="764C79AB">
                <v:shape id="_x0000_i1290" type="#_x0000_t75" style="width:24pt;height:18pt" o:ole="" fillcolor="window">
                  <v:imagedata r:id="rId772" o:title=""/>
                </v:shape>
                <o:OLEObject Type="Embed" ProgID="Equation.DSMT4" ShapeID="_x0000_i1290" DrawAspect="Content" ObjectID="_1731936263" r:id="rId773"/>
              </w:object>
            </w:r>
          </w:p>
        </w:tc>
        <w:tc>
          <w:tcPr>
            <w:tcW w:w="1676" w:type="dxa"/>
          </w:tcPr>
          <w:p w14:paraId="7364869E" w14:textId="77777777" w:rsidR="00361919" w:rsidRDefault="00361919" w:rsidP="00361919">
            <w:r>
              <w:t>123</w:t>
            </w:r>
          </w:p>
        </w:tc>
        <w:tc>
          <w:tcPr>
            <w:tcW w:w="1676" w:type="dxa"/>
          </w:tcPr>
          <w:p w14:paraId="728D4C50" w14:textId="77777777" w:rsidR="00361919" w:rsidRDefault="00361919" w:rsidP="00361919">
            <w:r>
              <w:t>125</w:t>
            </w:r>
          </w:p>
        </w:tc>
        <w:tc>
          <w:tcPr>
            <w:tcW w:w="1676" w:type="dxa"/>
          </w:tcPr>
          <w:p w14:paraId="31B58F13" w14:textId="77777777" w:rsidR="00361919" w:rsidRDefault="00361919" w:rsidP="00361919">
            <w:r>
              <w:t>123</w:t>
            </w:r>
          </w:p>
        </w:tc>
        <w:tc>
          <w:tcPr>
            <w:tcW w:w="1676" w:type="dxa"/>
          </w:tcPr>
          <w:p w14:paraId="1D3EA90A" w14:textId="77777777" w:rsidR="00361919" w:rsidRDefault="00361919" w:rsidP="00361919">
            <w:r>
              <w:t>123</w:t>
            </w:r>
          </w:p>
        </w:tc>
        <w:tc>
          <w:tcPr>
            <w:tcW w:w="1676" w:type="dxa"/>
          </w:tcPr>
          <w:p w14:paraId="07E7B602" w14:textId="77777777" w:rsidR="00361919" w:rsidRDefault="00361919" w:rsidP="00361919">
            <w:r>
              <w:t>122</w:t>
            </w:r>
          </w:p>
        </w:tc>
      </w:tr>
    </w:tbl>
    <w:p w14:paraId="6E9AB13B" w14:textId="77777777" w:rsidR="00361919" w:rsidRDefault="00361919" w:rsidP="00361919">
      <w:r>
        <w:t xml:space="preserve">Es ist der Zusammenhang </w:t>
      </w:r>
      <w:r>
        <w:rPr>
          <w:position w:val="-10"/>
        </w:rPr>
        <w:object w:dxaOrig="560" w:dyaOrig="360" w14:anchorId="6EE4897B">
          <v:shape id="_x0000_i1291" type="#_x0000_t75" style="width:27.8pt;height:18pt" o:ole="" fillcolor="window">
            <v:imagedata r:id="rId774" o:title=""/>
          </v:shape>
          <o:OLEObject Type="Embed" ProgID="Equation.DSMT4" ShapeID="_x0000_i1291" DrawAspect="Content" ObjectID="_1731936264" r:id="rId775"/>
        </w:object>
      </w:r>
      <w:r>
        <w:t xml:space="preserve"> zu erkennen.</w:t>
      </w:r>
    </w:p>
    <w:p w14:paraId="3F8E150D" w14:textId="77777777" w:rsidR="00361919" w:rsidRDefault="00361919" w:rsidP="00361919">
      <w:r>
        <w:t>Das Trägheitsmoment ist proportional zur vierten Potenz des Radius.</w:t>
      </w:r>
    </w:p>
    <w:p w14:paraId="48CA6DDC" w14:textId="77777777" w:rsidR="00361919" w:rsidRDefault="00361919" w:rsidP="00361919">
      <w:r>
        <w:t>Hintergrund: Das Trägheitsmoment eines Zylinders berechnet sich mit</w:t>
      </w:r>
    </w:p>
    <w:p w14:paraId="18E57E78" w14:textId="77777777" w:rsidR="00361919" w:rsidRDefault="00361919" w:rsidP="00361919">
      <w:r>
        <w:rPr>
          <w:position w:val="-24"/>
        </w:rPr>
        <w:object w:dxaOrig="1020" w:dyaOrig="620" w14:anchorId="507B3755">
          <v:shape id="_x0000_i1292" type="#_x0000_t75" style="width:51.25pt;height:30.55pt" o:ole="" fillcolor="window">
            <v:imagedata r:id="rId776" o:title=""/>
          </v:shape>
          <o:OLEObject Type="Embed" ProgID="Equation.DSMT4" ShapeID="_x0000_i1292" DrawAspect="Content" ObjectID="_1731936265" r:id="rId777"/>
        </w:object>
      </w:r>
    </w:p>
    <w:p w14:paraId="37318A80" w14:textId="77777777" w:rsidR="00361919" w:rsidRDefault="00361919" w:rsidP="00361919">
      <w:r>
        <w:t>Ersetzt man die Masse durch Dichte und Volumen und das Volumen durch Radius und Höhe, erhält man:</w:t>
      </w:r>
    </w:p>
    <w:p w14:paraId="029B203A" w14:textId="77777777" w:rsidR="00361919" w:rsidRDefault="00361919" w:rsidP="00361919">
      <w:r>
        <w:rPr>
          <w:position w:val="-24"/>
        </w:rPr>
        <w:object w:dxaOrig="1520" w:dyaOrig="620" w14:anchorId="22069744">
          <v:shape id="_x0000_i1293" type="#_x0000_t75" style="width:76.35pt;height:30.55pt" o:ole="" fillcolor="window">
            <v:imagedata r:id="rId778" o:title=""/>
          </v:shape>
          <o:OLEObject Type="Embed" ProgID="Equation.DSMT4" ShapeID="_x0000_i1293" DrawAspect="Content" ObjectID="_1731936266" r:id="rId779"/>
        </w:object>
      </w:r>
    </w:p>
    <w:p w14:paraId="14300EBD" w14:textId="77777777" w:rsidR="00361919" w:rsidRDefault="00361919" w:rsidP="00361919">
      <w:r>
        <w:t>Für die Werte in der Tabelle wurde verwendet:</w:t>
      </w:r>
    </w:p>
    <w:p w14:paraId="12B22EF3" w14:textId="77777777" w:rsidR="00361919" w:rsidRDefault="00361919" w:rsidP="00361919">
      <w:r>
        <w:rPr>
          <w:position w:val="-32"/>
        </w:rPr>
        <w:object w:dxaOrig="2040" w:dyaOrig="760" w14:anchorId="71E5C7F1">
          <v:shape id="_x0000_i1294" type="#_x0000_t75" style="width:102pt;height:38.2pt" o:ole="" fillcolor="window">
            <v:imagedata r:id="rId780" o:title=""/>
          </v:shape>
          <o:OLEObject Type="Embed" ProgID="Equation.DSMT4" ShapeID="_x0000_i1294" DrawAspect="Content" ObjectID="_1731936267" r:id="rId781"/>
        </w:object>
      </w:r>
    </w:p>
    <w:p w14:paraId="58BFD2ED" w14:textId="77777777" w:rsidR="00361919" w:rsidRDefault="00B42104" w:rsidP="00361919">
      <w:hyperlink r:id="rId782" w:history="1">
        <w:r w:rsidR="00361919">
          <w:rPr>
            <w:rStyle w:val="Hyperlink"/>
            <w:sz w:val="22"/>
          </w:rPr>
          <w:t>Ex</w:t>
        </w:r>
        <w:bookmarkStart w:id="2842" w:name="_Hlt248217368"/>
        <w:bookmarkStart w:id="2843" w:name="_Hlt248217347"/>
        <w:bookmarkEnd w:id="2842"/>
        <w:r w:rsidR="00361919">
          <w:rPr>
            <w:rStyle w:val="Hyperlink"/>
            <w:sz w:val="22"/>
          </w:rPr>
          <w:t>c</w:t>
        </w:r>
        <w:bookmarkEnd w:id="2843"/>
        <w:r w:rsidR="00361919">
          <w:rPr>
            <w:rStyle w:val="Hyperlink"/>
            <w:sz w:val="22"/>
          </w:rPr>
          <w:t>el-Tab</w:t>
        </w:r>
        <w:bookmarkStart w:id="2844" w:name="_Hlt187722404"/>
        <w:r w:rsidR="00361919">
          <w:rPr>
            <w:rStyle w:val="Hyperlink"/>
            <w:sz w:val="22"/>
          </w:rPr>
          <w:t>e</w:t>
        </w:r>
        <w:bookmarkEnd w:id="2844"/>
        <w:r w:rsidR="00361919">
          <w:rPr>
            <w:rStyle w:val="Hyperlink"/>
            <w:sz w:val="22"/>
          </w:rPr>
          <w:t>lle</w:t>
        </w:r>
      </w:hyperlink>
    </w:p>
    <w:p w14:paraId="520BC635" w14:textId="77777777" w:rsidR="00C137B9" w:rsidRDefault="00C137B9" w:rsidP="00361919"/>
    <w:p w14:paraId="28BFBF9D" w14:textId="77777777" w:rsidR="00361919" w:rsidRDefault="00361919" w:rsidP="00361919">
      <w:bookmarkStart w:id="2845" w:name="_Hlt187982262"/>
      <w:bookmarkStart w:id="2846" w:name="m668"/>
      <w:bookmarkEnd w:id="2845"/>
      <w:r w:rsidRPr="00A47A64">
        <w:rPr>
          <w:rStyle w:val="Nummer"/>
        </w:rPr>
        <w:t>668</w:t>
      </w:r>
      <w:bookmarkEnd w:id="2846"/>
      <w:r w:rsidRPr="00A47A64">
        <w:rPr>
          <w:rStyle w:val="Nummer"/>
        </w:rPr>
        <w:t>.</w:t>
      </w:r>
      <w:r>
        <w:t xml:space="preserve"> a) Das Pendel benötigt 1,8 s für eine Schwingung, macht als 0,56 Schwingungen pro Sekunde. Am tiefsten Punkt schwingt es mit 0,24 m/s vorbei.</w:t>
      </w:r>
    </w:p>
    <w:p w14:paraId="5F26B423" w14:textId="77777777" w:rsidR="00361919" w:rsidRDefault="00B42104" w:rsidP="00361919">
      <w:hyperlink r:id="rId783" w:anchor="m668" w:history="1">
        <w:r w:rsidR="00361919">
          <w:rPr>
            <w:rStyle w:val="Hyperlink"/>
            <w:sz w:val="22"/>
          </w:rPr>
          <w:t>vol</w:t>
        </w:r>
        <w:bookmarkStart w:id="2847" w:name="_Hlt187973999"/>
        <w:bookmarkStart w:id="2848" w:name="_Hlt187973941"/>
        <w:bookmarkEnd w:id="2847"/>
        <w:r w:rsidR="00361919">
          <w:rPr>
            <w:rStyle w:val="Hyperlink"/>
            <w:sz w:val="22"/>
          </w:rPr>
          <w:t>l</w:t>
        </w:r>
        <w:bookmarkStart w:id="2849" w:name="_Hlt187982292"/>
        <w:bookmarkEnd w:id="2848"/>
        <w:r w:rsidR="00361919">
          <w:rPr>
            <w:rStyle w:val="Hyperlink"/>
            <w:sz w:val="22"/>
          </w:rPr>
          <w:t>s</w:t>
        </w:r>
        <w:bookmarkEnd w:id="2849"/>
        <w:r w:rsidR="00361919">
          <w:rPr>
            <w:rStyle w:val="Hyperlink"/>
            <w:sz w:val="22"/>
          </w:rPr>
          <w:t>t</w:t>
        </w:r>
        <w:bookmarkStart w:id="2850" w:name="_Hlt187974028"/>
        <w:r w:rsidR="00361919">
          <w:rPr>
            <w:rStyle w:val="Hyperlink"/>
            <w:sz w:val="22"/>
          </w:rPr>
          <w:t>ä</w:t>
        </w:r>
        <w:bookmarkStart w:id="2851" w:name="_Hlt187919597"/>
        <w:bookmarkStart w:id="2852" w:name="_Hlt187919561"/>
        <w:bookmarkEnd w:id="2850"/>
        <w:bookmarkEnd w:id="2851"/>
        <w:r w:rsidR="00361919">
          <w:rPr>
            <w:rStyle w:val="Hyperlink"/>
            <w:sz w:val="22"/>
          </w:rPr>
          <w:t>n</w:t>
        </w:r>
        <w:bookmarkStart w:id="2853" w:name="_Hlt187919618"/>
        <w:bookmarkEnd w:id="2852"/>
        <w:r w:rsidR="00361919">
          <w:rPr>
            <w:rStyle w:val="Hyperlink"/>
            <w:sz w:val="22"/>
          </w:rPr>
          <w:t>d</w:t>
        </w:r>
        <w:bookmarkEnd w:id="2853"/>
        <w:r w:rsidR="00361919">
          <w:rPr>
            <w:rStyle w:val="Hyperlink"/>
            <w:sz w:val="22"/>
          </w:rPr>
          <w:t>ig</w:t>
        </w:r>
        <w:bookmarkStart w:id="2854" w:name="_Hlt187911729"/>
        <w:bookmarkStart w:id="2855" w:name="_Hlt187911727"/>
        <w:bookmarkEnd w:id="2854"/>
        <w:r w:rsidR="00361919">
          <w:rPr>
            <w:rStyle w:val="Hyperlink"/>
            <w:sz w:val="22"/>
          </w:rPr>
          <w:t>e</w:t>
        </w:r>
        <w:bookmarkStart w:id="2856" w:name="_Hlt187972766"/>
        <w:bookmarkEnd w:id="2855"/>
        <w:bookmarkEnd w:id="2856"/>
        <w:r w:rsidR="00361919">
          <w:rPr>
            <w:rStyle w:val="Hyperlink"/>
            <w:sz w:val="22"/>
          </w:rPr>
          <w:t xml:space="preserve"> L</w:t>
        </w:r>
        <w:bookmarkStart w:id="2857" w:name="_Hlt187974482"/>
        <w:bookmarkStart w:id="2858" w:name="_Hlt187974450"/>
        <w:bookmarkEnd w:id="2857"/>
        <w:r w:rsidR="00361919">
          <w:rPr>
            <w:rStyle w:val="Hyperlink"/>
            <w:sz w:val="22"/>
          </w:rPr>
          <w:t>ö</w:t>
        </w:r>
        <w:bookmarkEnd w:id="2858"/>
        <w:r w:rsidR="00361919">
          <w:rPr>
            <w:rStyle w:val="Hyperlink"/>
            <w:sz w:val="22"/>
          </w:rPr>
          <w:t>sung</w:t>
        </w:r>
      </w:hyperlink>
    </w:p>
    <w:p w14:paraId="6AD99534" w14:textId="77777777" w:rsidR="00361919" w:rsidRDefault="00361919" w:rsidP="00361919">
      <w:r>
        <w:t xml:space="preserve">b) </w:t>
      </w:r>
    </w:p>
    <w:tbl>
      <w:tblPr>
        <w:tblW w:w="0" w:type="auto"/>
        <w:tblLayout w:type="fixed"/>
        <w:tblCellMar>
          <w:left w:w="70" w:type="dxa"/>
          <w:right w:w="70" w:type="dxa"/>
        </w:tblCellMar>
        <w:tblLook w:val="0000" w:firstRow="0" w:lastRow="0" w:firstColumn="0" w:lastColumn="0" w:noHBand="0" w:noVBand="0"/>
      </w:tblPr>
      <w:tblGrid>
        <w:gridCol w:w="5882"/>
        <w:gridCol w:w="3890"/>
      </w:tblGrid>
      <w:tr w:rsidR="00361919" w14:paraId="62555C4C" w14:textId="77777777">
        <w:tc>
          <w:tcPr>
            <w:tcW w:w="5882" w:type="dxa"/>
          </w:tcPr>
          <w:p w14:paraId="383DDAB6" w14:textId="77777777" w:rsidR="00361919" w:rsidRDefault="00361919" w:rsidP="00361919">
            <w:r>
              <w:t>Die Pendelbewegung setzt sich jetzt aus zwei Teilbewegungen zusammen: pendeln bis zum Stift mit der Pendellänge 80 cm und pendeln ab dem Stift mit der Pendellänge 30 cm. Die Gesamtschwingungsdauer ist die Summe aus den beiden Teilschwingungsdauern.</w:t>
            </w:r>
          </w:p>
          <w:p w14:paraId="37FC4478" w14:textId="77777777" w:rsidR="00361919" w:rsidRDefault="00361919" w:rsidP="00361919">
            <w:r>
              <w:t>Eine Teilschwingungsdauer ist die Hälfte der Zeit, die das Pendel für eine gesamte Schwingung benötigen würde.</w:t>
            </w:r>
          </w:p>
          <w:p w14:paraId="63DB8CF4" w14:textId="77777777" w:rsidR="00361919" w:rsidRDefault="00361919" w:rsidP="00361919">
            <w:r>
              <w:rPr>
                <w:position w:val="-212"/>
              </w:rPr>
              <w:object w:dxaOrig="3280" w:dyaOrig="4360" w14:anchorId="17346A41">
                <v:shape id="_x0000_i1295" type="#_x0000_t75" style="width:164.2pt;height:217.65pt" o:ole="" fillcolor="window">
                  <v:imagedata r:id="rId784" o:title=""/>
                </v:shape>
                <o:OLEObject Type="Embed" ProgID="Equation.DSMT4" ShapeID="_x0000_i1295" DrawAspect="Content" ObjectID="_1731936268" r:id="rId785"/>
              </w:object>
            </w:r>
          </w:p>
          <w:p w14:paraId="78BB52EA" w14:textId="77777777" w:rsidR="00361919" w:rsidRDefault="00361919" w:rsidP="00361919">
            <w:r>
              <w:t>Das ergibt eine Frequenz von 0,7Hz.</w:t>
            </w:r>
          </w:p>
        </w:tc>
        <w:tc>
          <w:tcPr>
            <w:tcW w:w="3890" w:type="dxa"/>
          </w:tcPr>
          <w:p w14:paraId="4568D8E3" w14:textId="77777777" w:rsidR="00361919" w:rsidRDefault="00B42104" w:rsidP="00361919">
            <w:r>
              <w:pict w14:anchorId="50DD0346">
                <v:shape id="_x0000_i1296" type="#_x0000_t75" style="width:135.8pt;height:145.65pt" fillcolor="window">
                  <v:imagedata r:id="rId786" o:title="lsm668_2"/>
                </v:shape>
              </w:pict>
            </w:r>
          </w:p>
        </w:tc>
      </w:tr>
    </w:tbl>
    <w:p w14:paraId="7FC2B5A8" w14:textId="77777777" w:rsidR="00361919" w:rsidRDefault="00361919" w:rsidP="00361919"/>
    <w:p w14:paraId="6BBFFD5E" w14:textId="77777777" w:rsidR="00361919" w:rsidRDefault="00361919" w:rsidP="00361919">
      <w:bookmarkStart w:id="2859" w:name="m669"/>
      <w:r w:rsidRPr="00A47A64">
        <w:rPr>
          <w:rStyle w:val="Nummer"/>
        </w:rPr>
        <w:t>669.</w:t>
      </w:r>
      <w:bookmarkEnd w:id="2859"/>
      <w:r>
        <w:t xml:space="preserve"> Die Feder hat eine Federkonstante von 0,62 N/m.</w:t>
      </w:r>
    </w:p>
    <w:p w14:paraId="3F67EB6C" w14:textId="77777777" w:rsidR="00361919" w:rsidRDefault="00B42104" w:rsidP="00361919">
      <w:pPr>
        <w:rPr>
          <w:color w:val="000000"/>
        </w:rPr>
      </w:pPr>
      <w:hyperlink r:id="rId787" w:anchor="m669" w:history="1">
        <w:r w:rsidR="00361919">
          <w:rPr>
            <w:rStyle w:val="Hyperlink"/>
            <w:sz w:val="22"/>
          </w:rPr>
          <w:t>vollständige Lösung</w:t>
        </w:r>
      </w:hyperlink>
    </w:p>
    <w:p w14:paraId="10BF53D9" w14:textId="77777777" w:rsidR="00C137B9" w:rsidRDefault="00C137B9" w:rsidP="00361919">
      <w:pPr>
        <w:rPr>
          <w:color w:val="000000"/>
        </w:rPr>
      </w:pPr>
    </w:p>
    <w:p w14:paraId="1700557F" w14:textId="77777777" w:rsidR="00361919" w:rsidRPr="00A47A64" w:rsidRDefault="00361919" w:rsidP="00361919">
      <w:pPr>
        <w:rPr>
          <w:rStyle w:val="Nummer"/>
        </w:rPr>
      </w:pPr>
      <w:bookmarkStart w:id="2860" w:name="m670"/>
      <w:r w:rsidRPr="00A47A64">
        <w:rPr>
          <w:rStyle w:val="Nummer"/>
        </w:rPr>
        <w:t xml:space="preserve">670. </w:t>
      </w:r>
      <w:bookmarkEnd w:id="2860"/>
    </w:p>
    <w:p w14:paraId="02DC9C51" w14:textId="77777777" w:rsidR="00361919" w:rsidRDefault="00361919" w:rsidP="00361919">
      <w:r>
        <w:t xml:space="preserve">a) </w:t>
      </w:r>
    </w:p>
    <w:p w14:paraId="64658539" w14:textId="77777777" w:rsidR="00361919" w:rsidRDefault="00361919" w:rsidP="00361919">
      <w:r>
        <w:rPr>
          <w:position w:val="-44"/>
        </w:rPr>
        <w:object w:dxaOrig="999" w:dyaOrig="999" w14:anchorId="49D36F18">
          <v:shape id="_x0000_i1297" type="#_x0000_t75" style="width:50.2pt;height:50.2pt" o:ole="" fillcolor="window">
            <v:imagedata r:id="rId788" o:title=""/>
          </v:shape>
          <o:OLEObject Type="Embed" ProgID="Equation.DSMT4" ShapeID="_x0000_i1297" DrawAspect="Content" ObjectID="_1731936269" r:id="rId789"/>
        </w:object>
      </w:r>
    </w:p>
    <w:p w14:paraId="25B4C596" w14:textId="77777777" w:rsidR="00361919" w:rsidRDefault="00361919" w:rsidP="00361919"/>
    <w:p w14:paraId="230CC8DC" w14:textId="77777777" w:rsidR="00361919" w:rsidRDefault="00361919" w:rsidP="00361919">
      <w:r>
        <w:t>b)</w:t>
      </w:r>
    </w:p>
    <w:p w14:paraId="3C8270B2" w14:textId="77777777" w:rsidR="00361919" w:rsidRDefault="00361919" w:rsidP="00361919">
      <w:r>
        <w:rPr>
          <w:position w:val="-48"/>
        </w:rPr>
        <w:object w:dxaOrig="1140" w:dyaOrig="1080" w14:anchorId="4F59BD51">
          <v:shape id="_x0000_i1298" type="#_x0000_t75" style="width:57.25pt;height:54pt" o:ole="" fillcolor="window">
            <v:imagedata r:id="rId790" o:title=""/>
          </v:shape>
          <o:OLEObject Type="Embed" ProgID="Equation.DSMT4" ShapeID="_x0000_i1298" DrawAspect="Content" ObjectID="_1731936270" r:id="rId791"/>
        </w:object>
      </w:r>
    </w:p>
    <w:p w14:paraId="732A2F28" w14:textId="77777777" w:rsidR="00361919" w:rsidRDefault="00361919" w:rsidP="00361919">
      <w:r>
        <w:t>c)</w:t>
      </w:r>
    </w:p>
    <w:p w14:paraId="34601136" w14:textId="77777777" w:rsidR="00361919" w:rsidRDefault="00361919" w:rsidP="00361919">
      <w:r>
        <w:rPr>
          <w:position w:val="-30"/>
        </w:rPr>
        <w:object w:dxaOrig="1260" w:dyaOrig="720" w14:anchorId="40C09ED9">
          <v:shape id="_x0000_i1299" type="#_x0000_t75" style="width:63.25pt;height:36pt" o:ole="" fillcolor="window">
            <v:imagedata r:id="rId792" o:title=""/>
          </v:shape>
          <o:OLEObject Type="Embed" ProgID="Equation.DSMT4" ShapeID="_x0000_i1299" DrawAspect="Content" ObjectID="_1731936271" r:id="rId793"/>
        </w:object>
      </w:r>
    </w:p>
    <w:p w14:paraId="64810BDF" w14:textId="77777777" w:rsidR="00361919" w:rsidRDefault="00B42104" w:rsidP="00361919">
      <w:hyperlink r:id="rId794" w:anchor="m670" w:history="1">
        <w:r w:rsidR="00361919">
          <w:rPr>
            <w:rStyle w:val="Hyperlink"/>
            <w:sz w:val="22"/>
          </w:rPr>
          <w:t>vollst</w:t>
        </w:r>
        <w:bookmarkStart w:id="2861" w:name="_Hlt188065746"/>
        <w:r w:rsidR="00361919">
          <w:rPr>
            <w:rStyle w:val="Hyperlink"/>
            <w:sz w:val="22"/>
          </w:rPr>
          <w:t>ä</w:t>
        </w:r>
        <w:bookmarkEnd w:id="2861"/>
        <w:r w:rsidR="00361919">
          <w:rPr>
            <w:rStyle w:val="Hyperlink"/>
            <w:sz w:val="22"/>
          </w:rPr>
          <w:t>n</w:t>
        </w:r>
        <w:bookmarkStart w:id="2862" w:name="_Hlt189024363"/>
        <w:r w:rsidR="00361919">
          <w:rPr>
            <w:rStyle w:val="Hyperlink"/>
            <w:sz w:val="22"/>
          </w:rPr>
          <w:t>d</w:t>
        </w:r>
        <w:bookmarkEnd w:id="2862"/>
        <w:r w:rsidR="00361919">
          <w:rPr>
            <w:rStyle w:val="Hyperlink"/>
            <w:sz w:val="22"/>
          </w:rPr>
          <w:t>ig</w:t>
        </w:r>
        <w:bookmarkStart w:id="2863" w:name="_Hlt188065954"/>
        <w:r w:rsidR="00361919">
          <w:rPr>
            <w:rStyle w:val="Hyperlink"/>
            <w:sz w:val="22"/>
          </w:rPr>
          <w:t>e</w:t>
        </w:r>
        <w:bookmarkStart w:id="2864" w:name="_Hlt188065903"/>
        <w:bookmarkEnd w:id="2863"/>
        <w:r w:rsidR="00361919">
          <w:rPr>
            <w:rStyle w:val="Hyperlink"/>
            <w:sz w:val="22"/>
          </w:rPr>
          <w:t xml:space="preserve"> </w:t>
        </w:r>
        <w:bookmarkStart w:id="2865" w:name="_Hlt188065789"/>
        <w:bookmarkEnd w:id="2864"/>
        <w:r w:rsidR="00361919">
          <w:rPr>
            <w:rStyle w:val="Hyperlink"/>
            <w:sz w:val="22"/>
          </w:rPr>
          <w:t>L</w:t>
        </w:r>
        <w:bookmarkEnd w:id="2865"/>
        <w:r w:rsidR="00361919">
          <w:rPr>
            <w:rStyle w:val="Hyperlink"/>
            <w:sz w:val="22"/>
          </w:rPr>
          <w:t>ösung</w:t>
        </w:r>
      </w:hyperlink>
    </w:p>
    <w:p w14:paraId="45B16040" w14:textId="77777777" w:rsidR="00C137B9" w:rsidRDefault="00C137B9" w:rsidP="00361919"/>
    <w:p w14:paraId="40C642DA" w14:textId="77777777" w:rsidR="00361919" w:rsidRPr="00A47A64" w:rsidRDefault="00361919" w:rsidP="00361919">
      <w:pPr>
        <w:rPr>
          <w:rStyle w:val="Nummer"/>
        </w:rPr>
      </w:pPr>
      <w:bookmarkStart w:id="2866" w:name="_Hlt189024489"/>
      <w:bookmarkStart w:id="2867" w:name="m671"/>
      <w:bookmarkEnd w:id="2866"/>
      <w:r w:rsidRPr="00A47A64">
        <w:rPr>
          <w:rStyle w:val="Nummer"/>
        </w:rPr>
        <w:t>671</w:t>
      </w:r>
      <w:bookmarkEnd w:id="2867"/>
      <w:r w:rsidRPr="00A47A64">
        <w:rPr>
          <w:rStyle w:val="Nummer"/>
        </w:rPr>
        <w:t xml:space="preserve">. </w:t>
      </w:r>
    </w:p>
    <w:tbl>
      <w:tblPr>
        <w:tblW w:w="0" w:type="auto"/>
        <w:tblLayout w:type="fixed"/>
        <w:tblCellMar>
          <w:left w:w="70" w:type="dxa"/>
          <w:right w:w="70" w:type="dxa"/>
        </w:tblCellMar>
        <w:tblLook w:val="0000" w:firstRow="0" w:lastRow="0" w:firstColumn="0" w:lastColumn="0" w:noHBand="0" w:noVBand="0"/>
      </w:tblPr>
      <w:tblGrid>
        <w:gridCol w:w="9773"/>
      </w:tblGrid>
      <w:tr w:rsidR="00361919" w14:paraId="364E9BB5" w14:textId="77777777">
        <w:tc>
          <w:tcPr>
            <w:tcW w:w="9773" w:type="dxa"/>
          </w:tcPr>
          <w:p w14:paraId="10FF899A" w14:textId="77777777" w:rsidR="00361919" w:rsidRDefault="00B42104" w:rsidP="00361919">
            <w:r>
              <w:pict w14:anchorId="389ABD2E">
                <v:shape id="_x0000_i1300" type="#_x0000_t75" style="width:481.1pt;height:313.1pt" fillcolor="window">
                  <v:imagedata r:id="rId795" o:title="lsm671"/>
                </v:shape>
              </w:pict>
            </w:r>
          </w:p>
        </w:tc>
      </w:tr>
      <w:tr w:rsidR="00361919" w14:paraId="37DCEB5E" w14:textId="77777777">
        <w:tc>
          <w:tcPr>
            <w:tcW w:w="9773" w:type="dxa"/>
          </w:tcPr>
          <w:p w14:paraId="00B84287" w14:textId="77777777" w:rsidR="00361919" w:rsidRDefault="00B42104" w:rsidP="00361919">
            <w:hyperlink r:id="rId796" w:history="1">
              <w:r w:rsidR="00361919">
                <w:rPr>
                  <w:rStyle w:val="Hyperlink"/>
                  <w:sz w:val="22"/>
                </w:rPr>
                <w:t>Diagr</w:t>
              </w:r>
              <w:bookmarkStart w:id="2868" w:name="_Hlt189466077"/>
              <w:r w:rsidR="00361919">
                <w:rPr>
                  <w:rStyle w:val="Hyperlink"/>
                  <w:sz w:val="22"/>
                </w:rPr>
                <w:t>a</w:t>
              </w:r>
              <w:bookmarkStart w:id="2869" w:name="_Hlt189272302"/>
              <w:bookmarkEnd w:id="2868"/>
              <w:r w:rsidR="00361919">
                <w:rPr>
                  <w:rStyle w:val="Hyperlink"/>
                  <w:sz w:val="22"/>
                </w:rPr>
                <w:t>m</w:t>
              </w:r>
              <w:bookmarkStart w:id="2870" w:name="_Hlt189285582"/>
              <w:bookmarkEnd w:id="2869"/>
              <w:r w:rsidR="00361919">
                <w:rPr>
                  <w:rStyle w:val="Hyperlink"/>
                  <w:sz w:val="22"/>
                </w:rPr>
                <w:t>m</w:t>
              </w:r>
              <w:bookmarkEnd w:id="2870"/>
              <w:r w:rsidR="00361919">
                <w:rPr>
                  <w:rStyle w:val="Hyperlink"/>
                  <w:sz w:val="22"/>
                </w:rPr>
                <w:t>quelle</w:t>
              </w:r>
            </w:hyperlink>
          </w:p>
        </w:tc>
      </w:tr>
    </w:tbl>
    <w:p w14:paraId="313E4314" w14:textId="77777777" w:rsidR="00361919" w:rsidRDefault="00361919" w:rsidP="00361919"/>
    <w:p w14:paraId="3CA0119C" w14:textId="77777777" w:rsidR="00361919" w:rsidRDefault="00361919" w:rsidP="00361919">
      <w:r>
        <w:t>b) Der Zug legt in dem betrachteten Zeitraum 1320,8 m zurück und hat eine Durchschnittsgeschwindigkeit von 29,4 km/h.</w:t>
      </w:r>
    </w:p>
    <w:tbl>
      <w:tblPr>
        <w:tblW w:w="0" w:type="auto"/>
        <w:tblLayout w:type="fixed"/>
        <w:tblCellMar>
          <w:left w:w="70" w:type="dxa"/>
          <w:right w:w="70" w:type="dxa"/>
        </w:tblCellMar>
        <w:tblLook w:val="0000" w:firstRow="0" w:lastRow="0" w:firstColumn="0" w:lastColumn="0" w:noHBand="0" w:noVBand="0"/>
      </w:tblPr>
      <w:tblGrid>
        <w:gridCol w:w="9773"/>
      </w:tblGrid>
      <w:tr w:rsidR="00361919" w14:paraId="4C50E793" w14:textId="77777777">
        <w:tc>
          <w:tcPr>
            <w:tcW w:w="9773" w:type="dxa"/>
          </w:tcPr>
          <w:p w14:paraId="63D0621D" w14:textId="77777777" w:rsidR="00361919" w:rsidRDefault="00361919" w:rsidP="00361919">
            <w:r>
              <w:t>c) Der Zug hat bis zum ersten Zusammentreffen einen Weg von 8,6 m zurückgelegt.</w:t>
            </w:r>
          </w:p>
        </w:tc>
      </w:tr>
      <w:tr w:rsidR="00361919" w14:paraId="21A00A90" w14:textId="77777777">
        <w:tc>
          <w:tcPr>
            <w:tcW w:w="9773" w:type="dxa"/>
          </w:tcPr>
          <w:p w14:paraId="56D0C19A" w14:textId="77777777" w:rsidR="00361919" w:rsidRDefault="00B42104" w:rsidP="00361919">
            <w:r>
              <w:lastRenderedPageBreak/>
              <w:pict w14:anchorId="23585917">
                <v:shape id="_x0000_i1301" type="#_x0000_t75" style="width:481.1pt;height:303.8pt" fillcolor="window">
                  <v:imagedata r:id="rId797" o:title="lsm671_1"/>
                </v:shape>
              </w:pict>
            </w:r>
          </w:p>
        </w:tc>
      </w:tr>
    </w:tbl>
    <w:p w14:paraId="13C1F315" w14:textId="77777777" w:rsidR="00361919" w:rsidRDefault="00361919" w:rsidP="00361919"/>
    <w:p w14:paraId="12972C05" w14:textId="77777777" w:rsidR="00361919" w:rsidRDefault="00361919" w:rsidP="00361919"/>
    <w:p w14:paraId="4C8088EB" w14:textId="77777777" w:rsidR="00361919" w:rsidRDefault="00B42104" w:rsidP="00361919">
      <w:hyperlink r:id="rId798" w:anchor="m671" w:history="1">
        <w:r w:rsidR="00361919">
          <w:rPr>
            <w:rStyle w:val="Hyperlink"/>
            <w:sz w:val="22"/>
          </w:rPr>
          <w:t>vol</w:t>
        </w:r>
        <w:bookmarkStart w:id="2871" w:name="_Hlt189033720"/>
        <w:r w:rsidR="00361919">
          <w:rPr>
            <w:rStyle w:val="Hyperlink"/>
            <w:sz w:val="22"/>
          </w:rPr>
          <w:t>l</w:t>
        </w:r>
        <w:bookmarkStart w:id="2872" w:name="_Hlt189282404"/>
        <w:bookmarkEnd w:id="2871"/>
        <w:r w:rsidR="00361919">
          <w:rPr>
            <w:rStyle w:val="Hyperlink"/>
            <w:sz w:val="22"/>
          </w:rPr>
          <w:t>s</w:t>
        </w:r>
        <w:bookmarkEnd w:id="2872"/>
        <w:r w:rsidR="00361919">
          <w:rPr>
            <w:rStyle w:val="Hyperlink"/>
            <w:sz w:val="22"/>
          </w:rPr>
          <w:t>t</w:t>
        </w:r>
        <w:bookmarkStart w:id="2873" w:name="_Hlt189026036"/>
        <w:bookmarkStart w:id="2874" w:name="_Hlt189785724"/>
        <w:bookmarkEnd w:id="2873"/>
        <w:r w:rsidR="00361919">
          <w:rPr>
            <w:rStyle w:val="Hyperlink"/>
            <w:sz w:val="22"/>
          </w:rPr>
          <w:t>ä</w:t>
        </w:r>
        <w:bookmarkEnd w:id="2874"/>
        <w:r w:rsidR="00361919">
          <w:rPr>
            <w:rStyle w:val="Hyperlink"/>
            <w:sz w:val="22"/>
          </w:rPr>
          <w:t>n</w:t>
        </w:r>
        <w:bookmarkStart w:id="2875" w:name="_Hlt189273070"/>
        <w:r w:rsidR="00361919">
          <w:rPr>
            <w:rStyle w:val="Hyperlink"/>
            <w:sz w:val="22"/>
          </w:rPr>
          <w:t>d</w:t>
        </w:r>
        <w:bookmarkStart w:id="2876" w:name="_Hlt189273022"/>
        <w:bookmarkStart w:id="2877" w:name="_Hlt189272603"/>
        <w:bookmarkEnd w:id="2875"/>
        <w:bookmarkEnd w:id="2876"/>
        <w:r w:rsidR="00361919">
          <w:rPr>
            <w:rStyle w:val="Hyperlink"/>
            <w:sz w:val="22"/>
          </w:rPr>
          <w:t>i</w:t>
        </w:r>
        <w:bookmarkStart w:id="2878" w:name="_Hlt189279727"/>
        <w:bookmarkStart w:id="2879" w:name="_Hlt191781045"/>
        <w:bookmarkEnd w:id="2877"/>
        <w:bookmarkEnd w:id="2878"/>
        <w:r w:rsidR="00361919">
          <w:rPr>
            <w:rStyle w:val="Hyperlink"/>
            <w:sz w:val="22"/>
          </w:rPr>
          <w:t>g</w:t>
        </w:r>
        <w:bookmarkEnd w:id="2879"/>
        <w:r w:rsidR="00361919">
          <w:rPr>
            <w:rStyle w:val="Hyperlink"/>
            <w:sz w:val="22"/>
          </w:rPr>
          <w:t>e Lösung</w:t>
        </w:r>
      </w:hyperlink>
    </w:p>
    <w:p w14:paraId="7A1175AF" w14:textId="77777777" w:rsidR="00C137B9" w:rsidRDefault="00C137B9" w:rsidP="00361919"/>
    <w:p w14:paraId="0ADCC45F" w14:textId="77777777" w:rsidR="00361919" w:rsidRDefault="00361919" w:rsidP="00361919">
      <w:bookmarkStart w:id="2880" w:name="m672"/>
      <w:r w:rsidRPr="00A47A64">
        <w:rPr>
          <w:rStyle w:val="Nummer"/>
        </w:rPr>
        <w:t>672.</w:t>
      </w:r>
      <w:r>
        <w:t xml:space="preserve"> </w:t>
      </w:r>
      <w:bookmarkEnd w:id="2880"/>
      <w:r>
        <w:t>a) Die Schwingungsebe</w:t>
      </w:r>
      <w:r w:rsidR="00A47A64">
        <w:t>ne</w:t>
      </w:r>
      <w:r>
        <w:t xml:space="preserve"> eines Pendels bleibt auch bei Drehung der Aufhängung auf Grund der Trägheit ortsfest im Raum. </w:t>
      </w:r>
    </w:p>
    <w:p w14:paraId="5266257C" w14:textId="77777777" w:rsidR="00361919" w:rsidRDefault="00361919" w:rsidP="00361919">
      <w:r>
        <w:t>Mit einem solchen Experiment ist die Drehung der Erde nachgewiesen worden.</w:t>
      </w:r>
    </w:p>
    <w:p w14:paraId="33B8EFFF" w14:textId="77777777" w:rsidR="00C137B9" w:rsidRDefault="00C137B9" w:rsidP="00361919"/>
    <w:p w14:paraId="58DBDD55" w14:textId="77777777" w:rsidR="00361919" w:rsidRDefault="00361919" w:rsidP="00361919">
      <w:bookmarkStart w:id="2881" w:name="m673"/>
      <w:bookmarkStart w:id="2882" w:name="_Hlt191781550"/>
      <w:r w:rsidRPr="00A47A64">
        <w:rPr>
          <w:rStyle w:val="Nummer"/>
        </w:rPr>
        <w:t>673</w:t>
      </w:r>
      <w:bookmarkEnd w:id="2881"/>
      <w:r w:rsidRPr="00A47A64">
        <w:rPr>
          <w:rStyle w:val="Nummer"/>
        </w:rPr>
        <w:t>.</w:t>
      </w:r>
      <w:r>
        <w:t xml:space="preserve"> Die Pumpe braucht rund 3 min zum Fördern des Wassers.</w:t>
      </w:r>
    </w:p>
    <w:bookmarkEnd w:id="2882"/>
    <w:p w14:paraId="05C6DB9A" w14:textId="77777777" w:rsidR="00361919" w:rsidRDefault="00361919" w:rsidP="00361919">
      <w:r>
        <w:fldChar w:fldCharType="begin"/>
      </w:r>
      <w:r w:rsidR="00B57015">
        <w:instrText>HYPERLINK "vlsgmech3</w:instrText>
      </w:r>
      <w:r w:rsidR="008D3EAE">
        <w:instrText>.docx</w:instrText>
      </w:r>
      <w:r w:rsidR="00B57015">
        <w:instrText>" \l "m673"</w:instrText>
      </w:r>
      <w:r>
        <w:fldChar w:fldCharType="separate"/>
      </w:r>
      <w:r>
        <w:rPr>
          <w:rStyle w:val="Hyperlink"/>
          <w:sz w:val="22"/>
        </w:rPr>
        <w:t>vollst</w:t>
      </w:r>
      <w:bookmarkStart w:id="2883" w:name="_Hlt191781122"/>
      <w:r>
        <w:rPr>
          <w:rStyle w:val="Hyperlink"/>
          <w:sz w:val="22"/>
        </w:rPr>
        <w:t>ä</w:t>
      </w:r>
      <w:bookmarkEnd w:id="2883"/>
      <w:r>
        <w:rPr>
          <w:rStyle w:val="Hyperlink"/>
          <w:sz w:val="22"/>
        </w:rPr>
        <w:t>ndig</w:t>
      </w:r>
      <w:bookmarkStart w:id="2884" w:name="_Hlt191782261"/>
      <w:r>
        <w:rPr>
          <w:rStyle w:val="Hyperlink"/>
          <w:sz w:val="22"/>
        </w:rPr>
        <w:t>e</w:t>
      </w:r>
      <w:bookmarkEnd w:id="2884"/>
      <w:r>
        <w:rPr>
          <w:rStyle w:val="Hyperlink"/>
          <w:sz w:val="22"/>
        </w:rPr>
        <w:t xml:space="preserve"> Lösung</w:t>
      </w:r>
      <w:r>
        <w:fldChar w:fldCharType="end"/>
      </w:r>
    </w:p>
    <w:p w14:paraId="38E34EA1" w14:textId="77777777" w:rsidR="00C137B9" w:rsidRDefault="00C137B9" w:rsidP="00361919"/>
    <w:p w14:paraId="034C4C5C" w14:textId="77777777" w:rsidR="00361919" w:rsidRDefault="00361919" w:rsidP="00361919">
      <w:bookmarkStart w:id="2885" w:name="m674"/>
      <w:r w:rsidRPr="00A47A64">
        <w:rPr>
          <w:rStyle w:val="Nummer"/>
        </w:rPr>
        <w:t>674</w:t>
      </w:r>
      <w:bookmarkEnd w:id="2885"/>
      <w:r w:rsidRPr="00A47A64">
        <w:rPr>
          <w:rStyle w:val="Nummer"/>
        </w:rPr>
        <w:t>.</w:t>
      </w:r>
      <w:r>
        <w:t xml:space="preserve"> Die Leistung ist der Quotient aus verrichteter Arbeit und dazu benötigter Zeit. </w:t>
      </w:r>
    </w:p>
    <w:p w14:paraId="211A1F0B" w14:textId="77777777" w:rsidR="00361919" w:rsidRDefault="00361919" w:rsidP="00361919">
      <w:r>
        <w:rPr>
          <w:position w:val="-24"/>
        </w:rPr>
        <w:object w:dxaOrig="700" w:dyaOrig="620" w14:anchorId="0F5E96DC">
          <v:shape id="_x0000_i1302" type="#_x0000_t75" style="width:35.45pt;height:30.55pt" o:ole="" fillcolor="window">
            <v:imagedata r:id="rId799" o:title=""/>
          </v:shape>
          <o:OLEObject Type="Embed" ProgID="Equation.DSMT4" ShapeID="_x0000_i1302" DrawAspect="Content" ObjectID="_1731936272" r:id="rId800"/>
        </w:object>
      </w:r>
    </w:p>
    <w:p w14:paraId="0225B6A1" w14:textId="77777777" w:rsidR="00361919" w:rsidRDefault="00361919" w:rsidP="00361919">
      <w:r>
        <w:t xml:space="preserve">Wenn die Zeit zum Verrichten einer bestimmten Arbeit (z.B. Treppe hochgehen) kleiner wird, man also schneller gegangen ist, hat man mehr geleistet. Da die Zeit unter dem Bruchstrich steht, wird das auch in der Gleichung so. </w:t>
      </w:r>
    </w:p>
    <w:p w14:paraId="7BDBE97E" w14:textId="77777777" w:rsidR="00361919" w:rsidRDefault="00361919" w:rsidP="00361919">
      <w:r>
        <w:t>Wenn man das Produkt aus Arbeit und Zeit bildet, würde mit kleiner werdender Zeit auch die Leistung kleiner werden. Und das ist Unsinn.</w:t>
      </w:r>
    </w:p>
    <w:p w14:paraId="3E999105" w14:textId="77777777" w:rsidR="00C137B9" w:rsidRDefault="00C137B9" w:rsidP="00361919"/>
    <w:p w14:paraId="245D3C2B" w14:textId="77777777" w:rsidR="00361919" w:rsidRDefault="00361919" w:rsidP="00361919">
      <w:bookmarkStart w:id="2886" w:name="m675"/>
      <w:r w:rsidRPr="00A47A64">
        <w:rPr>
          <w:rStyle w:val="Nummer"/>
        </w:rPr>
        <w:t>675.</w:t>
      </w:r>
      <w:bookmarkEnd w:id="2886"/>
      <w:r>
        <w:t xml:space="preserve"> a) Die Feder ist mit Belastung 24 cm lang.</w:t>
      </w:r>
    </w:p>
    <w:p w14:paraId="27D9FECF" w14:textId="77777777" w:rsidR="00361919" w:rsidRDefault="00361919" w:rsidP="00361919">
      <w:r>
        <w:t>b) Die andere Feder hat eine kleinere Federkonstante. Die Federkonstante gibt an, welche Kraft notwendig ist, um die Feder z.B. einen Zentimeter auszudehnen. Bei der zweiten Feder ist dazu eine kleinere Kraft notwendig, nämlich 0,4 N. Sie ist also weicher.</w:t>
      </w:r>
    </w:p>
    <w:p w14:paraId="71112616" w14:textId="77777777" w:rsidR="00361919" w:rsidRDefault="00B42104" w:rsidP="00361919">
      <w:hyperlink r:id="rId801" w:anchor="m675" w:history="1">
        <w:r w:rsidR="00361919">
          <w:rPr>
            <w:rStyle w:val="Hyperlink"/>
            <w:sz w:val="22"/>
          </w:rPr>
          <w:t>vollständige</w:t>
        </w:r>
        <w:bookmarkStart w:id="2887" w:name="_Hlt191783777"/>
        <w:r w:rsidR="00361919">
          <w:rPr>
            <w:rStyle w:val="Hyperlink"/>
            <w:sz w:val="22"/>
          </w:rPr>
          <w:t xml:space="preserve"> </w:t>
        </w:r>
        <w:bookmarkEnd w:id="2887"/>
        <w:r w:rsidR="00361919">
          <w:rPr>
            <w:rStyle w:val="Hyperlink"/>
            <w:sz w:val="22"/>
          </w:rPr>
          <w:t>Lösung</w:t>
        </w:r>
      </w:hyperlink>
      <w:bookmarkStart w:id="2888" w:name="_Hlt191782344"/>
      <w:bookmarkEnd w:id="2888"/>
    </w:p>
    <w:p w14:paraId="39EF007F" w14:textId="77777777" w:rsidR="00C137B9" w:rsidRDefault="00C137B9" w:rsidP="00361919"/>
    <w:p w14:paraId="20F2CE32" w14:textId="77777777" w:rsidR="00361919" w:rsidRPr="00A47A64" w:rsidRDefault="00361919" w:rsidP="00361919">
      <w:pPr>
        <w:rPr>
          <w:rStyle w:val="Nummer"/>
        </w:rPr>
      </w:pPr>
      <w:bookmarkStart w:id="2889" w:name="m676"/>
      <w:r w:rsidRPr="00A47A64">
        <w:rPr>
          <w:rStyle w:val="Nummer"/>
        </w:rPr>
        <w:t>676</w:t>
      </w:r>
      <w:bookmarkEnd w:id="2889"/>
      <w:r w:rsidRPr="00A47A64">
        <w:rPr>
          <w:rStyle w:val="Nummer"/>
        </w:rPr>
        <w:t>.</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2444"/>
        <w:gridCol w:w="2444"/>
        <w:gridCol w:w="2444"/>
        <w:gridCol w:w="2444"/>
      </w:tblGrid>
      <w:tr w:rsidR="00361919" w14:paraId="24A1C227" w14:textId="77777777">
        <w:tc>
          <w:tcPr>
            <w:tcW w:w="2444" w:type="dxa"/>
            <w:tcBorders>
              <w:top w:val="single" w:sz="12" w:space="0" w:color="000000"/>
              <w:left w:val="single" w:sz="12" w:space="0" w:color="000000"/>
              <w:bottom w:val="single" w:sz="12" w:space="0" w:color="000000"/>
              <w:right w:val="single" w:sz="6" w:space="0" w:color="000000"/>
            </w:tcBorders>
          </w:tcPr>
          <w:p w14:paraId="1DDD27A3" w14:textId="77777777" w:rsidR="00361919" w:rsidRDefault="00361919" w:rsidP="00361919">
            <w:pPr>
              <w:jc w:val="center"/>
            </w:pPr>
            <w:r>
              <w:t>Größe</w:t>
            </w:r>
          </w:p>
        </w:tc>
        <w:tc>
          <w:tcPr>
            <w:tcW w:w="2444" w:type="dxa"/>
            <w:tcBorders>
              <w:top w:val="single" w:sz="12" w:space="0" w:color="000000"/>
              <w:left w:val="single" w:sz="6" w:space="0" w:color="000000"/>
              <w:bottom w:val="single" w:sz="12" w:space="0" w:color="000000"/>
              <w:right w:val="single" w:sz="6" w:space="0" w:color="000000"/>
            </w:tcBorders>
          </w:tcPr>
          <w:p w14:paraId="48465907" w14:textId="77777777" w:rsidR="00361919" w:rsidRDefault="00361919" w:rsidP="00361919">
            <w:pPr>
              <w:jc w:val="center"/>
            </w:pPr>
            <w:r>
              <w:t>Formelzeichen</w:t>
            </w:r>
          </w:p>
        </w:tc>
        <w:tc>
          <w:tcPr>
            <w:tcW w:w="2444" w:type="dxa"/>
            <w:tcBorders>
              <w:top w:val="single" w:sz="12" w:space="0" w:color="000000"/>
              <w:left w:val="single" w:sz="6" w:space="0" w:color="000000"/>
              <w:bottom w:val="single" w:sz="12" w:space="0" w:color="000000"/>
              <w:right w:val="single" w:sz="6" w:space="0" w:color="000000"/>
            </w:tcBorders>
          </w:tcPr>
          <w:p w14:paraId="4DD23FF4" w14:textId="77777777" w:rsidR="00361919" w:rsidRDefault="00361919" w:rsidP="00361919">
            <w:pPr>
              <w:jc w:val="center"/>
            </w:pPr>
            <w:r>
              <w:t>Einheit</w:t>
            </w:r>
          </w:p>
        </w:tc>
        <w:tc>
          <w:tcPr>
            <w:tcW w:w="2444" w:type="dxa"/>
            <w:tcBorders>
              <w:top w:val="single" w:sz="12" w:space="0" w:color="000000"/>
              <w:left w:val="single" w:sz="6" w:space="0" w:color="000000"/>
              <w:bottom w:val="single" w:sz="12" w:space="0" w:color="000000"/>
              <w:right w:val="single" w:sz="12" w:space="0" w:color="000000"/>
            </w:tcBorders>
          </w:tcPr>
          <w:p w14:paraId="15EC4863" w14:textId="77777777" w:rsidR="00361919" w:rsidRDefault="00361919" w:rsidP="00361919">
            <w:pPr>
              <w:jc w:val="center"/>
            </w:pPr>
            <w:r>
              <w:t>Formel</w:t>
            </w:r>
          </w:p>
        </w:tc>
      </w:tr>
      <w:tr w:rsidR="00361919" w14:paraId="2C7F2F05" w14:textId="77777777">
        <w:trPr>
          <w:trHeight w:val="1038"/>
        </w:trPr>
        <w:tc>
          <w:tcPr>
            <w:tcW w:w="2444" w:type="dxa"/>
            <w:tcBorders>
              <w:top w:val="nil"/>
              <w:left w:val="single" w:sz="12" w:space="0" w:color="000000"/>
              <w:bottom w:val="single" w:sz="6" w:space="0" w:color="000000"/>
              <w:right w:val="single" w:sz="6" w:space="0" w:color="000000"/>
            </w:tcBorders>
          </w:tcPr>
          <w:p w14:paraId="6CA210E1" w14:textId="77777777" w:rsidR="00361919" w:rsidRDefault="00361919" w:rsidP="00361919">
            <w:pPr>
              <w:jc w:val="center"/>
            </w:pPr>
          </w:p>
          <w:p w14:paraId="206E8937" w14:textId="77777777" w:rsidR="00361919" w:rsidRDefault="00361919" w:rsidP="00361919">
            <w:pPr>
              <w:jc w:val="center"/>
            </w:pPr>
            <w:r>
              <w:t>Geschwindigkeit</w:t>
            </w:r>
          </w:p>
        </w:tc>
        <w:tc>
          <w:tcPr>
            <w:tcW w:w="2444" w:type="dxa"/>
            <w:tcBorders>
              <w:top w:val="nil"/>
              <w:left w:val="single" w:sz="6" w:space="0" w:color="000000"/>
              <w:bottom w:val="single" w:sz="6" w:space="0" w:color="000000"/>
              <w:right w:val="single" w:sz="6" w:space="0" w:color="000000"/>
            </w:tcBorders>
          </w:tcPr>
          <w:p w14:paraId="4B92D806" w14:textId="77777777" w:rsidR="00361919" w:rsidRDefault="00361919" w:rsidP="00361919">
            <w:pPr>
              <w:jc w:val="center"/>
            </w:pPr>
          </w:p>
          <w:p w14:paraId="5B763E3D" w14:textId="77777777" w:rsidR="00361919" w:rsidRDefault="00361919" w:rsidP="00361919">
            <w:pPr>
              <w:jc w:val="center"/>
            </w:pPr>
            <w:r>
              <w:t>v</w:t>
            </w:r>
          </w:p>
        </w:tc>
        <w:tc>
          <w:tcPr>
            <w:tcW w:w="2444" w:type="dxa"/>
            <w:tcBorders>
              <w:top w:val="nil"/>
              <w:left w:val="single" w:sz="6" w:space="0" w:color="000000"/>
              <w:bottom w:val="single" w:sz="6" w:space="0" w:color="000000"/>
              <w:right w:val="single" w:sz="6" w:space="0" w:color="000000"/>
            </w:tcBorders>
          </w:tcPr>
          <w:p w14:paraId="623E7EC1" w14:textId="77777777" w:rsidR="00361919" w:rsidRDefault="00361919" w:rsidP="00361919">
            <w:pPr>
              <w:jc w:val="center"/>
            </w:pPr>
          </w:p>
          <w:p w14:paraId="12918EBA" w14:textId="77777777" w:rsidR="00361919" w:rsidRDefault="00361919" w:rsidP="00361919">
            <w:pPr>
              <w:jc w:val="center"/>
            </w:pPr>
            <w:r>
              <w:rPr>
                <w:position w:val="-24"/>
              </w:rPr>
              <w:object w:dxaOrig="960" w:dyaOrig="620" w14:anchorId="3ACE1EAF">
                <v:shape id="_x0000_i1303" type="#_x0000_t75" style="width:48pt;height:30.55pt" o:ole="" fillcolor="window">
                  <v:imagedata r:id="rId802" o:title=""/>
                </v:shape>
                <o:OLEObject Type="Embed" ProgID="Equation.DSMT4" ShapeID="_x0000_i1303" DrawAspect="Content" ObjectID="_1731936273" r:id="rId803"/>
              </w:object>
            </w:r>
          </w:p>
        </w:tc>
        <w:tc>
          <w:tcPr>
            <w:tcW w:w="2444" w:type="dxa"/>
            <w:tcBorders>
              <w:top w:val="nil"/>
              <w:left w:val="single" w:sz="6" w:space="0" w:color="000000"/>
              <w:bottom w:val="single" w:sz="6" w:space="0" w:color="000000"/>
              <w:right w:val="single" w:sz="12" w:space="0" w:color="000000"/>
            </w:tcBorders>
          </w:tcPr>
          <w:p w14:paraId="751D3C86" w14:textId="77777777" w:rsidR="00361919" w:rsidRDefault="00361919" w:rsidP="00361919">
            <w:pPr>
              <w:jc w:val="center"/>
            </w:pPr>
          </w:p>
          <w:p w14:paraId="7DA7E167" w14:textId="77777777" w:rsidR="00361919" w:rsidRDefault="00361919" w:rsidP="00361919">
            <w:pPr>
              <w:jc w:val="center"/>
            </w:pPr>
            <w:r>
              <w:rPr>
                <w:position w:val="-24"/>
              </w:rPr>
              <w:object w:dxaOrig="520" w:dyaOrig="620" w14:anchorId="107BF239">
                <v:shape id="_x0000_i1304" type="#_x0000_t75" style="width:26.2pt;height:30.55pt" o:ole="" fillcolor="window">
                  <v:imagedata r:id="rId804" o:title=""/>
                </v:shape>
                <o:OLEObject Type="Embed" ProgID="Equation.DSMT4" ShapeID="_x0000_i1304" DrawAspect="Content" ObjectID="_1731936274" r:id="rId805"/>
              </w:object>
            </w:r>
          </w:p>
        </w:tc>
      </w:tr>
      <w:tr w:rsidR="00361919" w14:paraId="47A0FB53" w14:textId="77777777">
        <w:trPr>
          <w:trHeight w:val="620"/>
        </w:trPr>
        <w:tc>
          <w:tcPr>
            <w:tcW w:w="2444" w:type="dxa"/>
            <w:tcBorders>
              <w:top w:val="single" w:sz="6" w:space="0" w:color="000000"/>
              <w:left w:val="single" w:sz="12" w:space="0" w:color="000000"/>
              <w:bottom w:val="single" w:sz="6" w:space="0" w:color="000000"/>
              <w:right w:val="single" w:sz="6" w:space="0" w:color="000000"/>
            </w:tcBorders>
          </w:tcPr>
          <w:p w14:paraId="263B9D5F" w14:textId="77777777" w:rsidR="00361919" w:rsidRDefault="00361919" w:rsidP="00361919">
            <w:pPr>
              <w:jc w:val="center"/>
            </w:pPr>
          </w:p>
          <w:p w14:paraId="58111516" w14:textId="77777777" w:rsidR="00361919" w:rsidRDefault="00361919" w:rsidP="00361919">
            <w:pPr>
              <w:jc w:val="center"/>
            </w:pPr>
            <w:r>
              <w:t>Weg</w:t>
            </w:r>
          </w:p>
        </w:tc>
        <w:tc>
          <w:tcPr>
            <w:tcW w:w="2444" w:type="dxa"/>
            <w:tcBorders>
              <w:top w:val="single" w:sz="6" w:space="0" w:color="000000"/>
              <w:left w:val="single" w:sz="6" w:space="0" w:color="000000"/>
              <w:bottom w:val="single" w:sz="6" w:space="0" w:color="000000"/>
              <w:right w:val="single" w:sz="6" w:space="0" w:color="000000"/>
            </w:tcBorders>
          </w:tcPr>
          <w:p w14:paraId="2262C316" w14:textId="77777777" w:rsidR="00361919" w:rsidRDefault="00361919" w:rsidP="00361919">
            <w:pPr>
              <w:jc w:val="center"/>
            </w:pPr>
          </w:p>
          <w:p w14:paraId="41E2F184" w14:textId="77777777" w:rsidR="00361919" w:rsidRDefault="00361919" w:rsidP="00361919">
            <w:pPr>
              <w:jc w:val="center"/>
            </w:pPr>
            <w:r>
              <w:t>s</w:t>
            </w:r>
          </w:p>
        </w:tc>
        <w:tc>
          <w:tcPr>
            <w:tcW w:w="2444" w:type="dxa"/>
            <w:tcBorders>
              <w:top w:val="single" w:sz="6" w:space="0" w:color="000000"/>
              <w:left w:val="single" w:sz="6" w:space="0" w:color="000000"/>
              <w:bottom w:val="single" w:sz="6" w:space="0" w:color="000000"/>
              <w:right w:val="single" w:sz="6" w:space="0" w:color="000000"/>
            </w:tcBorders>
          </w:tcPr>
          <w:p w14:paraId="3A583C94" w14:textId="77777777" w:rsidR="00361919" w:rsidRDefault="00361919" w:rsidP="00361919">
            <w:pPr>
              <w:jc w:val="center"/>
            </w:pPr>
          </w:p>
          <w:p w14:paraId="6618DB9F" w14:textId="77777777" w:rsidR="00361919" w:rsidRDefault="00361919" w:rsidP="00361919">
            <w:pPr>
              <w:jc w:val="center"/>
            </w:pPr>
            <w:r>
              <w:t>1 m</w:t>
            </w:r>
          </w:p>
        </w:tc>
        <w:tc>
          <w:tcPr>
            <w:tcW w:w="2444" w:type="dxa"/>
            <w:tcBorders>
              <w:top w:val="single" w:sz="6" w:space="0" w:color="000000"/>
              <w:left w:val="single" w:sz="6" w:space="0" w:color="000000"/>
              <w:bottom w:val="single" w:sz="6" w:space="0" w:color="000000"/>
              <w:right w:val="single" w:sz="12" w:space="0" w:color="000000"/>
            </w:tcBorders>
          </w:tcPr>
          <w:p w14:paraId="62AE4524" w14:textId="77777777" w:rsidR="00361919" w:rsidRDefault="00361919" w:rsidP="00361919">
            <w:pPr>
              <w:jc w:val="center"/>
            </w:pPr>
          </w:p>
          <w:p w14:paraId="529F62E0" w14:textId="77777777" w:rsidR="00361919" w:rsidRDefault="00361919" w:rsidP="00361919">
            <w:pPr>
              <w:jc w:val="center"/>
            </w:pPr>
            <w:r>
              <w:t>Messgröße</w:t>
            </w:r>
          </w:p>
        </w:tc>
      </w:tr>
      <w:tr w:rsidR="00361919" w14:paraId="271E19C7" w14:textId="77777777">
        <w:trPr>
          <w:trHeight w:val="620"/>
        </w:trPr>
        <w:tc>
          <w:tcPr>
            <w:tcW w:w="2444" w:type="dxa"/>
            <w:tcBorders>
              <w:top w:val="single" w:sz="6" w:space="0" w:color="000000"/>
              <w:left w:val="single" w:sz="12" w:space="0" w:color="000000"/>
              <w:bottom w:val="single" w:sz="6" w:space="0" w:color="000000"/>
              <w:right w:val="single" w:sz="6" w:space="0" w:color="000000"/>
            </w:tcBorders>
          </w:tcPr>
          <w:p w14:paraId="05D671BA" w14:textId="77777777" w:rsidR="00361919" w:rsidRDefault="00361919" w:rsidP="00361919">
            <w:pPr>
              <w:jc w:val="center"/>
            </w:pPr>
          </w:p>
          <w:p w14:paraId="0ED5A67E" w14:textId="77777777" w:rsidR="00361919" w:rsidRDefault="00361919" w:rsidP="00361919">
            <w:pPr>
              <w:jc w:val="center"/>
            </w:pPr>
            <w:r>
              <w:t>Arbeit</w:t>
            </w:r>
          </w:p>
        </w:tc>
        <w:tc>
          <w:tcPr>
            <w:tcW w:w="2444" w:type="dxa"/>
            <w:tcBorders>
              <w:top w:val="single" w:sz="6" w:space="0" w:color="000000"/>
              <w:left w:val="single" w:sz="6" w:space="0" w:color="000000"/>
              <w:bottom w:val="single" w:sz="6" w:space="0" w:color="000000"/>
              <w:right w:val="single" w:sz="6" w:space="0" w:color="000000"/>
            </w:tcBorders>
          </w:tcPr>
          <w:p w14:paraId="3560F2E9" w14:textId="77777777" w:rsidR="00361919" w:rsidRDefault="00361919" w:rsidP="00361919">
            <w:pPr>
              <w:jc w:val="center"/>
            </w:pPr>
          </w:p>
          <w:p w14:paraId="6353A4E4" w14:textId="77777777" w:rsidR="00361919" w:rsidRDefault="00361919" w:rsidP="00361919">
            <w:pPr>
              <w:jc w:val="center"/>
            </w:pPr>
            <w:r>
              <w:t>W</w:t>
            </w:r>
          </w:p>
        </w:tc>
        <w:tc>
          <w:tcPr>
            <w:tcW w:w="2444" w:type="dxa"/>
            <w:tcBorders>
              <w:top w:val="single" w:sz="6" w:space="0" w:color="000000"/>
              <w:left w:val="single" w:sz="6" w:space="0" w:color="000000"/>
              <w:bottom w:val="single" w:sz="6" w:space="0" w:color="000000"/>
              <w:right w:val="single" w:sz="6" w:space="0" w:color="000000"/>
            </w:tcBorders>
          </w:tcPr>
          <w:p w14:paraId="1AE9AD46" w14:textId="77777777" w:rsidR="00361919" w:rsidRDefault="00361919" w:rsidP="00361919">
            <w:pPr>
              <w:jc w:val="center"/>
            </w:pPr>
          </w:p>
          <w:p w14:paraId="11A9263B" w14:textId="77777777" w:rsidR="00361919" w:rsidRDefault="00361919" w:rsidP="00361919">
            <w:pPr>
              <w:jc w:val="center"/>
            </w:pPr>
            <w:r>
              <w:t>1 J</w:t>
            </w:r>
          </w:p>
        </w:tc>
        <w:tc>
          <w:tcPr>
            <w:tcW w:w="2444" w:type="dxa"/>
            <w:tcBorders>
              <w:top w:val="single" w:sz="6" w:space="0" w:color="000000"/>
              <w:left w:val="single" w:sz="6" w:space="0" w:color="000000"/>
              <w:bottom w:val="single" w:sz="6" w:space="0" w:color="000000"/>
              <w:right w:val="single" w:sz="12" w:space="0" w:color="000000"/>
            </w:tcBorders>
          </w:tcPr>
          <w:p w14:paraId="212C6A12" w14:textId="77777777" w:rsidR="00361919" w:rsidRDefault="00361919" w:rsidP="00361919">
            <w:pPr>
              <w:jc w:val="center"/>
            </w:pPr>
          </w:p>
          <w:p w14:paraId="3FEDF6B3" w14:textId="77777777" w:rsidR="00361919" w:rsidRDefault="00361919" w:rsidP="00361919">
            <w:pPr>
              <w:jc w:val="center"/>
            </w:pPr>
            <w:r>
              <w:rPr>
                <w:position w:val="-10"/>
              </w:rPr>
              <w:object w:dxaOrig="859" w:dyaOrig="320" w14:anchorId="7E083597">
                <v:shape id="_x0000_i1305" type="#_x0000_t75" style="width:42.55pt;height:15.8pt" o:ole="" fillcolor="window">
                  <v:imagedata r:id="rId806" o:title=""/>
                </v:shape>
                <o:OLEObject Type="Embed" ProgID="Equation.DSMT4" ShapeID="_x0000_i1305" DrawAspect="Content" ObjectID="_1731936275" r:id="rId807"/>
              </w:object>
            </w:r>
          </w:p>
        </w:tc>
      </w:tr>
      <w:tr w:rsidR="00361919" w14:paraId="01182C38" w14:textId="77777777">
        <w:trPr>
          <w:trHeight w:val="620"/>
        </w:trPr>
        <w:tc>
          <w:tcPr>
            <w:tcW w:w="2444" w:type="dxa"/>
            <w:tcBorders>
              <w:top w:val="single" w:sz="6" w:space="0" w:color="000000"/>
              <w:left w:val="single" w:sz="12" w:space="0" w:color="000000"/>
              <w:bottom w:val="single" w:sz="6" w:space="0" w:color="000000"/>
              <w:right w:val="single" w:sz="6" w:space="0" w:color="000000"/>
            </w:tcBorders>
          </w:tcPr>
          <w:p w14:paraId="48CFBE96" w14:textId="77777777" w:rsidR="00361919" w:rsidRDefault="00361919" w:rsidP="00361919">
            <w:pPr>
              <w:jc w:val="center"/>
            </w:pPr>
          </w:p>
          <w:p w14:paraId="64CF4B6B" w14:textId="77777777" w:rsidR="00361919" w:rsidRDefault="00361919" w:rsidP="00361919">
            <w:pPr>
              <w:jc w:val="center"/>
            </w:pPr>
            <w:r>
              <w:t>Dichte</w:t>
            </w:r>
          </w:p>
        </w:tc>
        <w:tc>
          <w:tcPr>
            <w:tcW w:w="2444" w:type="dxa"/>
            <w:tcBorders>
              <w:top w:val="single" w:sz="6" w:space="0" w:color="000000"/>
              <w:left w:val="single" w:sz="6" w:space="0" w:color="000000"/>
              <w:bottom w:val="single" w:sz="6" w:space="0" w:color="000000"/>
              <w:right w:val="single" w:sz="6" w:space="0" w:color="000000"/>
            </w:tcBorders>
          </w:tcPr>
          <w:p w14:paraId="7F8D3A48" w14:textId="77777777" w:rsidR="00361919" w:rsidRDefault="00361919" w:rsidP="00361919">
            <w:pPr>
              <w:jc w:val="center"/>
            </w:pPr>
          </w:p>
          <w:p w14:paraId="6801EA5E" w14:textId="77777777" w:rsidR="00361919" w:rsidRDefault="00361919" w:rsidP="00361919">
            <w:pPr>
              <w:jc w:val="center"/>
            </w:pPr>
            <w:r>
              <w:rPr>
                <w:position w:val="-10"/>
              </w:rPr>
              <w:object w:dxaOrig="200" w:dyaOrig="260" w14:anchorId="1BFCED99">
                <v:shape id="_x0000_i1306" type="#_x0000_t75" style="width:9.8pt;height:12.55pt" o:ole="" fillcolor="window">
                  <v:imagedata r:id="rId808" o:title=""/>
                </v:shape>
                <o:OLEObject Type="Embed" ProgID="Equation.DSMT4" ShapeID="_x0000_i1306" DrawAspect="Content" ObjectID="_1731936276" r:id="rId809"/>
              </w:object>
            </w:r>
          </w:p>
        </w:tc>
        <w:tc>
          <w:tcPr>
            <w:tcW w:w="2444" w:type="dxa"/>
            <w:tcBorders>
              <w:top w:val="single" w:sz="6" w:space="0" w:color="000000"/>
              <w:left w:val="single" w:sz="6" w:space="0" w:color="000000"/>
              <w:bottom w:val="single" w:sz="6" w:space="0" w:color="000000"/>
              <w:right w:val="single" w:sz="6" w:space="0" w:color="000000"/>
            </w:tcBorders>
          </w:tcPr>
          <w:p w14:paraId="2C890F10" w14:textId="77777777" w:rsidR="00361919" w:rsidRDefault="00361919" w:rsidP="00361919">
            <w:pPr>
              <w:jc w:val="center"/>
            </w:pPr>
            <w:r>
              <w:rPr>
                <w:position w:val="-24"/>
              </w:rPr>
              <w:object w:dxaOrig="499" w:dyaOrig="620" w14:anchorId="5133D747">
                <v:shape id="_x0000_i1307" type="#_x0000_t75" style="width:24.55pt;height:30.55pt" o:ole="" fillcolor="window">
                  <v:imagedata r:id="rId810" o:title=""/>
                </v:shape>
                <o:OLEObject Type="Embed" ProgID="Equation.DSMT4" ShapeID="_x0000_i1307" DrawAspect="Content" ObjectID="_1731936277" r:id="rId811"/>
              </w:object>
            </w:r>
          </w:p>
        </w:tc>
        <w:tc>
          <w:tcPr>
            <w:tcW w:w="2444" w:type="dxa"/>
            <w:tcBorders>
              <w:top w:val="single" w:sz="6" w:space="0" w:color="000000"/>
              <w:left w:val="single" w:sz="6" w:space="0" w:color="000000"/>
              <w:bottom w:val="single" w:sz="6" w:space="0" w:color="000000"/>
              <w:right w:val="single" w:sz="12" w:space="0" w:color="000000"/>
            </w:tcBorders>
          </w:tcPr>
          <w:p w14:paraId="21139668" w14:textId="77777777" w:rsidR="00361919" w:rsidRDefault="00361919" w:rsidP="00361919">
            <w:pPr>
              <w:jc w:val="center"/>
            </w:pPr>
          </w:p>
          <w:p w14:paraId="077DD319" w14:textId="77777777" w:rsidR="00361919" w:rsidRDefault="00361919" w:rsidP="00361919">
            <w:pPr>
              <w:jc w:val="center"/>
            </w:pPr>
            <w:r>
              <w:rPr>
                <w:position w:val="-24"/>
              </w:rPr>
              <w:object w:dxaOrig="660" w:dyaOrig="620" w14:anchorId="4CD6B0AF">
                <v:shape id="_x0000_i1308" type="#_x0000_t75" style="width:33.25pt;height:30.55pt" o:ole="" fillcolor="window">
                  <v:imagedata r:id="rId812" o:title=""/>
                </v:shape>
                <o:OLEObject Type="Embed" ProgID="Equation.DSMT4" ShapeID="_x0000_i1308" DrawAspect="Content" ObjectID="_1731936278" r:id="rId813"/>
              </w:object>
            </w:r>
          </w:p>
        </w:tc>
      </w:tr>
      <w:tr w:rsidR="00361919" w14:paraId="180C9CA5" w14:textId="77777777">
        <w:trPr>
          <w:trHeight w:val="620"/>
        </w:trPr>
        <w:tc>
          <w:tcPr>
            <w:tcW w:w="2444" w:type="dxa"/>
            <w:tcBorders>
              <w:top w:val="single" w:sz="6" w:space="0" w:color="000000"/>
              <w:left w:val="single" w:sz="12" w:space="0" w:color="000000"/>
              <w:bottom w:val="single" w:sz="6" w:space="0" w:color="000000"/>
              <w:right w:val="single" w:sz="6" w:space="0" w:color="000000"/>
            </w:tcBorders>
          </w:tcPr>
          <w:p w14:paraId="1765146C" w14:textId="77777777" w:rsidR="00361919" w:rsidRDefault="00361919" w:rsidP="00361919">
            <w:pPr>
              <w:jc w:val="center"/>
            </w:pPr>
          </w:p>
          <w:p w14:paraId="1BCD2FEE" w14:textId="77777777" w:rsidR="00361919" w:rsidRDefault="00361919" w:rsidP="00361919">
            <w:pPr>
              <w:jc w:val="center"/>
            </w:pPr>
            <w:r>
              <w:t>Temperatur</w:t>
            </w:r>
          </w:p>
        </w:tc>
        <w:tc>
          <w:tcPr>
            <w:tcW w:w="2444" w:type="dxa"/>
            <w:tcBorders>
              <w:top w:val="single" w:sz="6" w:space="0" w:color="000000"/>
              <w:left w:val="single" w:sz="6" w:space="0" w:color="000000"/>
              <w:bottom w:val="single" w:sz="6" w:space="0" w:color="000000"/>
              <w:right w:val="single" w:sz="6" w:space="0" w:color="000000"/>
            </w:tcBorders>
          </w:tcPr>
          <w:p w14:paraId="29B48163" w14:textId="77777777" w:rsidR="00361919" w:rsidRDefault="00361919" w:rsidP="00361919">
            <w:pPr>
              <w:jc w:val="center"/>
            </w:pPr>
          </w:p>
          <w:p w14:paraId="0CD46C7A" w14:textId="77777777" w:rsidR="00361919" w:rsidRDefault="00361919" w:rsidP="00361919">
            <w:pPr>
              <w:jc w:val="center"/>
            </w:pPr>
            <w:r>
              <w:rPr>
                <w:position w:val="-6"/>
              </w:rPr>
              <w:object w:dxaOrig="220" w:dyaOrig="279" w14:anchorId="63450702">
                <v:shape id="_x0000_i1309" type="#_x0000_t75" style="width:10.35pt;height:13.65pt" o:ole="" fillcolor="window">
                  <v:imagedata r:id="rId814" o:title=""/>
                </v:shape>
                <o:OLEObject Type="Embed" ProgID="Equation.DSMT4" ShapeID="_x0000_i1309" DrawAspect="Content" ObjectID="_1731936279" r:id="rId815"/>
              </w:object>
            </w:r>
          </w:p>
        </w:tc>
        <w:tc>
          <w:tcPr>
            <w:tcW w:w="2444" w:type="dxa"/>
            <w:tcBorders>
              <w:top w:val="single" w:sz="6" w:space="0" w:color="000000"/>
              <w:left w:val="single" w:sz="6" w:space="0" w:color="000000"/>
              <w:bottom w:val="single" w:sz="6" w:space="0" w:color="000000"/>
              <w:right w:val="single" w:sz="6" w:space="0" w:color="000000"/>
            </w:tcBorders>
          </w:tcPr>
          <w:p w14:paraId="4C523450" w14:textId="77777777" w:rsidR="00361919" w:rsidRDefault="00361919" w:rsidP="00361919">
            <w:pPr>
              <w:jc w:val="center"/>
            </w:pPr>
          </w:p>
          <w:p w14:paraId="08ADB4CC" w14:textId="77777777" w:rsidR="00361919" w:rsidRDefault="00361919" w:rsidP="00361919">
            <w:pPr>
              <w:jc w:val="center"/>
            </w:pPr>
            <w:r>
              <w:t>1 °C</w:t>
            </w:r>
          </w:p>
        </w:tc>
        <w:tc>
          <w:tcPr>
            <w:tcW w:w="2444" w:type="dxa"/>
            <w:tcBorders>
              <w:top w:val="single" w:sz="6" w:space="0" w:color="000000"/>
              <w:left w:val="single" w:sz="6" w:space="0" w:color="000000"/>
              <w:bottom w:val="single" w:sz="6" w:space="0" w:color="000000"/>
              <w:right w:val="single" w:sz="12" w:space="0" w:color="000000"/>
            </w:tcBorders>
          </w:tcPr>
          <w:p w14:paraId="0AFDBC19" w14:textId="77777777" w:rsidR="00361919" w:rsidRDefault="00361919" w:rsidP="00361919">
            <w:pPr>
              <w:jc w:val="center"/>
            </w:pPr>
          </w:p>
          <w:p w14:paraId="4325B138" w14:textId="77777777" w:rsidR="00361919" w:rsidRDefault="00361919" w:rsidP="00361919">
            <w:pPr>
              <w:jc w:val="center"/>
            </w:pPr>
            <w:r>
              <w:t>Messgröße</w:t>
            </w:r>
          </w:p>
        </w:tc>
      </w:tr>
      <w:tr w:rsidR="00361919" w14:paraId="57372D44" w14:textId="77777777">
        <w:trPr>
          <w:trHeight w:val="620"/>
        </w:trPr>
        <w:tc>
          <w:tcPr>
            <w:tcW w:w="2444" w:type="dxa"/>
            <w:tcBorders>
              <w:top w:val="single" w:sz="6" w:space="0" w:color="000000"/>
              <w:left w:val="single" w:sz="12" w:space="0" w:color="000000"/>
              <w:bottom w:val="single" w:sz="6" w:space="0" w:color="000000"/>
              <w:right w:val="single" w:sz="6" w:space="0" w:color="000000"/>
            </w:tcBorders>
          </w:tcPr>
          <w:p w14:paraId="36E21D9D" w14:textId="77777777" w:rsidR="00361919" w:rsidRDefault="00361919" w:rsidP="00361919">
            <w:pPr>
              <w:jc w:val="center"/>
            </w:pPr>
          </w:p>
          <w:p w14:paraId="1B96E84E" w14:textId="77777777" w:rsidR="00361919" w:rsidRDefault="00361919" w:rsidP="00361919">
            <w:pPr>
              <w:jc w:val="center"/>
            </w:pPr>
            <w:r>
              <w:t>Leistung</w:t>
            </w:r>
          </w:p>
        </w:tc>
        <w:tc>
          <w:tcPr>
            <w:tcW w:w="2444" w:type="dxa"/>
            <w:tcBorders>
              <w:top w:val="single" w:sz="6" w:space="0" w:color="000000"/>
              <w:left w:val="single" w:sz="6" w:space="0" w:color="000000"/>
              <w:bottom w:val="single" w:sz="6" w:space="0" w:color="000000"/>
              <w:right w:val="single" w:sz="6" w:space="0" w:color="000000"/>
            </w:tcBorders>
          </w:tcPr>
          <w:p w14:paraId="075AAAC4" w14:textId="77777777" w:rsidR="00361919" w:rsidRDefault="00361919" w:rsidP="00361919">
            <w:pPr>
              <w:jc w:val="center"/>
            </w:pPr>
          </w:p>
          <w:p w14:paraId="3C55DE0C" w14:textId="77777777" w:rsidR="00361919" w:rsidRDefault="00361919" w:rsidP="00361919">
            <w:pPr>
              <w:jc w:val="center"/>
            </w:pPr>
            <w:r>
              <w:t>P</w:t>
            </w:r>
          </w:p>
        </w:tc>
        <w:tc>
          <w:tcPr>
            <w:tcW w:w="2444" w:type="dxa"/>
            <w:tcBorders>
              <w:top w:val="single" w:sz="6" w:space="0" w:color="000000"/>
              <w:left w:val="single" w:sz="6" w:space="0" w:color="000000"/>
              <w:bottom w:val="single" w:sz="6" w:space="0" w:color="000000"/>
              <w:right w:val="single" w:sz="6" w:space="0" w:color="000000"/>
            </w:tcBorders>
          </w:tcPr>
          <w:p w14:paraId="453438B8" w14:textId="77777777" w:rsidR="00361919" w:rsidRDefault="00361919" w:rsidP="00361919">
            <w:pPr>
              <w:jc w:val="center"/>
            </w:pPr>
          </w:p>
          <w:p w14:paraId="7F70B3D2" w14:textId="77777777" w:rsidR="00361919" w:rsidRDefault="00361919" w:rsidP="00361919">
            <w:pPr>
              <w:jc w:val="center"/>
            </w:pPr>
            <w:r>
              <w:t>1 W</w:t>
            </w:r>
          </w:p>
        </w:tc>
        <w:tc>
          <w:tcPr>
            <w:tcW w:w="2444" w:type="dxa"/>
            <w:tcBorders>
              <w:top w:val="single" w:sz="6" w:space="0" w:color="000000"/>
              <w:left w:val="single" w:sz="6" w:space="0" w:color="000000"/>
              <w:bottom w:val="single" w:sz="6" w:space="0" w:color="000000"/>
              <w:right w:val="single" w:sz="12" w:space="0" w:color="000000"/>
            </w:tcBorders>
          </w:tcPr>
          <w:p w14:paraId="21AF7C59" w14:textId="77777777" w:rsidR="00361919" w:rsidRDefault="00361919" w:rsidP="00361919">
            <w:pPr>
              <w:jc w:val="center"/>
            </w:pPr>
            <w:r>
              <w:rPr>
                <w:position w:val="-24"/>
              </w:rPr>
              <w:object w:dxaOrig="820" w:dyaOrig="620" w14:anchorId="6A2AC4F8">
                <v:shape id="_x0000_i1310" type="#_x0000_t75" style="width:41.45pt;height:30.55pt" o:ole="" fillcolor="window">
                  <v:imagedata r:id="rId816" o:title=""/>
                </v:shape>
                <o:OLEObject Type="Embed" ProgID="Equation.DSMT4" ShapeID="_x0000_i1310" DrawAspect="Content" ObjectID="_1731936280" r:id="rId817"/>
              </w:object>
            </w:r>
          </w:p>
          <w:p w14:paraId="64421BF3" w14:textId="77777777" w:rsidR="00361919" w:rsidRDefault="00361919" w:rsidP="00361919">
            <w:pPr>
              <w:jc w:val="center"/>
            </w:pPr>
          </w:p>
        </w:tc>
      </w:tr>
      <w:tr w:rsidR="00361919" w14:paraId="26F5BC8E" w14:textId="77777777">
        <w:trPr>
          <w:trHeight w:val="620"/>
        </w:trPr>
        <w:tc>
          <w:tcPr>
            <w:tcW w:w="2444" w:type="dxa"/>
            <w:tcBorders>
              <w:top w:val="single" w:sz="6" w:space="0" w:color="000000"/>
              <w:left w:val="single" w:sz="12" w:space="0" w:color="000000"/>
              <w:bottom w:val="single" w:sz="12" w:space="0" w:color="000000"/>
              <w:right w:val="single" w:sz="6" w:space="0" w:color="000000"/>
            </w:tcBorders>
          </w:tcPr>
          <w:p w14:paraId="7AD06A6F" w14:textId="77777777" w:rsidR="00361919" w:rsidRDefault="00361919" w:rsidP="00361919">
            <w:pPr>
              <w:jc w:val="center"/>
            </w:pPr>
          </w:p>
          <w:p w14:paraId="28901146" w14:textId="77777777" w:rsidR="00361919" w:rsidRDefault="00361919" w:rsidP="00361919">
            <w:pPr>
              <w:jc w:val="center"/>
            </w:pPr>
            <w:r>
              <w:t>Volumen</w:t>
            </w:r>
          </w:p>
        </w:tc>
        <w:tc>
          <w:tcPr>
            <w:tcW w:w="2444" w:type="dxa"/>
            <w:tcBorders>
              <w:top w:val="single" w:sz="6" w:space="0" w:color="000000"/>
              <w:left w:val="single" w:sz="6" w:space="0" w:color="000000"/>
              <w:bottom w:val="single" w:sz="12" w:space="0" w:color="000000"/>
              <w:right w:val="single" w:sz="6" w:space="0" w:color="000000"/>
            </w:tcBorders>
          </w:tcPr>
          <w:p w14:paraId="39F3621A" w14:textId="77777777" w:rsidR="00361919" w:rsidRDefault="00361919" w:rsidP="00361919">
            <w:pPr>
              <w:jc w:val="center"/>
            </w:pPr>
          </w:p>
          <w:p w14:paraId="490757B6" w14:textId="77777777" w:rsidR="00361919" w:rsidRDefault="00361919" w:rsidP="00361919">
            <w:pPr>
              <w:jc w:val="center"/>
            </w:pPr>
            <w:r>
              <w:t>V</w:t>
            </w:r>
          </w:p>
        </w:tc>
        <w:tc>
          <w:tcPr>
            <w:tcW w:w="2444" w:type="dxa"/>
            <w:tcBorders>
              <w:top w:val="single" w:sz="6" w:space="0" w:color="000000"/>
              <w:left w:val="single" w:sz="6" w:space="0" w:color="000000"/>
              <w:bottom w:val="single" w:sz="12" w:space="0" w:color="000000"/>
              <w:right w:val="single" w:sz="6" w:space="0" w:color="000000"/>
            </w:tcBorders>
          </w:tcPr>
          <w:p w14:paraId="39BCB9E8" w14:textId="77777777" w:rsidR="00361919" w:rsidRDefault="00361919" w:rsidP="00361919">
            <w:pPr>
              <w:jc w:val="center"/>
            </w:pPr>
          </w:p>
          <w:p w14:paraId="1834DC7D" w14:textId="77777777" w:rsidR="00361919" w:rsidRDefault="00361919" w:rsidP="00361919">
            <w:pPr>
              <w:jc w:val="center"/>
            </w:pPr>
            <w:r>
              <w:rPr>
                <w:position w:val="-10"/>
              </w:rPr>
              <w:object w:dxaOrig="460" w:dyaOrig="360" w14:anchorId="05D357DB">
                <v:shape id="_x0000_i1311" type="#_x0000_t75" style="width:23.45pt;height:18pt" o:ole="" fillcolor="window">
                  <v:imagedata r:id="rId818" o:title=""/>
                </v:shape>
                <o:OLEObject Type="Embed" ProgID="Equation.DSMT4" ShapeID="_x0000_i1311" DrawAspect="Content" ObjectID="_1731936281" r:id="rId819"/>
              </w:object>
            </w:r>
          </w:p>
        </w:tc>
        <w:tc>
          <w:tcPr>
            <w:tcW w:w="2444" w:type="dxa"/>
            <w:tcBorders>
              <w:top w:val="single" w:sz="6" w:space="0" w:color="000000"/>
              <w:left w:val="single" w:sz="6" w:space="0" w:color="000000"/>
              <w:bottom w:val="single" w:sz="12" w:space="0" w:color="000000"/>
              <w:right w:val="single" w:sz="12" w:space="0" w:color="000000"/>
            </w:tcBorders>
          </w:tcPr>
          <w:p w14:paraId="3EFB6DC5" w14:textId="77777777" w:rsidR="00361919" w:rsidRDefault="00361919" w:rsidP="00361919">
            <w:pPr>
              <w:jc w:val="center"/>
            </w:pPr>
          </w:p>
          <w:p w14:paraId="4EAEE78C" w14:textId="77777777" w:rsidR="00361919" w:rsidRDefault="00361919" w:rsidP="00361919">
            <w:pPr>
              <w:jc w:val="center"/>
            </w:pPr>
            <w:r>
              <w:t>z.B. Grundfläche mal Höhe</w:t>
            </w:r>
            <w:bookmarkStart w:id="2890" w:name="_Hlt191783506"/>
            <w:bookmarkEnd w:id="2890"/>
          </w:p>
        </w:tc>
      </w:tr>
    </w:tbl>
    <w:p w14:paraId="3C4F4D22" w14:textId="77777777" w:rsidR="00361919" w:rsidRDefault="00361919" w:rsidP="00361919"/>
    <w:p w14:paraId="494ED802" w14:textId="77777777" w:rsidR="00361919" w:rsidRDefault="00361919" w:rsidP="00361919">
      <w:bookmarkStart w:id="2891" w:name="m677"/>
      <w:r w:rsidRPr="00A47A64">
        <w:rPr>
          <w:rStyle w:val="Nummer"/>
        </w:rPr>
        <w:t>677</w:t>
      </w:r>
      <w:bookmarkEnd w:id="2891"/>
      <w:r w:rsidRPr="00A47A64">
        <w:rPr>
          <w:rStyle w:val="Nummer"/>
        </w:rPr>
        <w:t>.</w:t>
      </w:r>
      <w:r>
        <w:t xml:space="preserve"> Im Sack sind etwa 52 kg Mehl.</w:t>
      </w:r>
      <w:bookmarkStart w:id="2892" w:name="_Hlt191784290"/>
      <w:bookmarkEnd w:id="2892"/>
    </w:p>
    <w:p w14:paraId="70C1A994" w14:textId="77777777" w:rsidR="00361919" w:rsidRDefault="00B42104" w:rsidP="00361919">
      <w:hyperlink r:id="rId820" w:anchor="m677" w:history="1">
        <w:r w:rsidR="00361919">
          <w:rPr>
            <w:rStyle w:val="Hyperlink"/>
            <w:sz w:val="22"/>
          </w:rPr>
          <w:t>vollstä</w:t>
        </w:r>
        <w:bookmarkStart w:id="2893" w:name="_Hlt194570623"/>
        <w:r w:rsidR="00361919">
          <w:rPr>
            <w:rStyle w:val="Hyperlink"/>
            <w:sz w:val="22"/>
          </w:rPr>
          <w:t>n</w:t>
        </w:r>
        <w:bookmarkEnd w:id="2893"/>
        <w:r w:rsidR="00361919">
          <w:rPr>
            <w:rStyle w:val="Hyperlink"/>
            <w:sz w:val="22"/>
          </w:rPr>
          <w:t>dig</w:t>
        </w:r>
        <w:bookmarkStart w:id="2894" w:name="_Hlt191783811"/>
        <w:r w:rsidR="00361919">
          <w:rPr>
            <w:rStyle w:val="Hyperlink"/>
            <w:sz w:val="22"/>
          </w:rPr>
          <w:t>e</w:t>
        </w:r>
        <w:bookmarkEnd w:id="2894"/>
        <w:r w:rsidR="00361919">
          <w:rPr>
            <w:rStyle w:val="Hyperlink"/>
            <w:sz w:val="22"/>
          </w:rPr>
          <w:t xml:space="preserve"> Lösung</w:t>
        </w:r>
      </w:hyperlink>
    </w:p>
    <w:p w14:paraId="50937F56" w14:textId="77777777" w:rsidR="00C137B9" w:rsidRDefault="00C137B9" w:rsidP="00361919"/>
    <w:p w14:paraId="4588E7B9" w14:textId="77777777" w:rsidR="00361919" w:rsidRPr="00A47A64" w:rsidRDefault="00361919" w:rsidP="00361919">
      <w:pPr>
        <w:rPr>
          <w:rStyle w:val="Nummer"/>
        </w:rPr>
      </w:pPr>
      <w:bookmarkStart w:id="2895" w:name="_Hlt193067419"/>
      <w:bookmarkStart w:id="2896" w:name="m678"/>
      <w:bookmarkEnd w:id="2895"/>
      <w:r w:rsidRPr="00A47A64">
        <w:rPr>
          <w:rStyle w:val="Nummer"/>
        </w:rPr>
        <w:t xml:space="preserve">678. </w:t>
      </w:r>
      <w:bookmarkEnd w:id="2896"/>
    </w:p>
    <w:p w14:paraId="302E8A1C" w14:textId="77777777" w:rsidR="00361919" w:rsidRDefault="00361919" w:rsidP="00361919">
      <w:bookmarkStart w:id="2897" w:name="_Hlt194641868"/>
      <w:r>
        <w:t>c ist richtig, die Abstände werden größer.</w:t>
      </w:r>
    </w:p>
    <w:p w14:paraId="04752F37" w14:textId="5B7CD4EB" w:rsidR="00361919" w:rsidRDefault="00361919" w:rsidP="00361919">
      <w:r>
        <w:t xml:space="preserve">In Helium breitet sich der Schall etwa </w:t>
      </w:r>
      <w:r w:rsidR="00706D7A">
        <w:t>3-mal</w:t>
      </w:r>
      <w:r>
        <w:t xml:space="preserve"> so schnell aus wie in Luft. Der Schall entsteht durch den Lautsprecher, der in beiden Versuchen mit gleicher Frequenz schwingt. Damit werden sowohl in Luft als auch in Helium die Teilchen mit der gleichen Frequenz angeregt. Durch die größere Ausbreitungsgeschwindigkeit bewegt sich die Welle aber schneller durch das Medium und die Wellenlänge wird größer.</w:t>
      </w:r>
    </w:p>
    <w:p w14:paraId="1EA0F8B2" w14:textId="77777777" w:rsidR="00361919" w:rsidRDefault="00361919" w:rsidP="00361919">
      <w:r>
        <w:t xml:space="preserve">Beim </w:t>
      </w:r>
      <w:proofErr w:type="spellStart"/>
      <w:r>
        <w:t>Kundschen</w:t>
      </w:r>
      <w:proofErr w:type="spellEnd"/>
      <w:r>
        <w:t xml:space="preserve"> Rohr ist der Abstand zweier Knoten genau so groß wie die halbe Wellenlänge des Schalls. Bei größerer Wellenlänge wird der Abstand der Knoten größer.</w:t>
      </w:r>
    </w:p>
    <w:p w14:paraId="2071827B" w14:textId="77777777" w:rsidR="00C137B9" w:rsidRDefault="00C137B9" w:rsidP="00361919"/>
    <w:p w14:paraId="3DA77CE7" w14:textId="77777777" w:rsidR="00361919" w:rsidRPr="00A47A64" w:rsidRDefault="00361919" w:rsidP="00361919">
      <w:pPr>
        <w:rPr>
          <w:rStyle w:val="Nummer"/>
        </w:rPr>
      </w:pPr>
      <w:bookmarkStart w:id="2898" w:name="m679"/>
      <w:bookmarkEnd w:id="2897"/>
      <w:r w:rsidRPr="00A47A64">
        <w:rPr>
          <w:rStyle w:val="Nummer"/>
        </w:rPr>
        <w:t xml:space="preserve">679. </w:t>
      </w:r>
      <w:bookmarkEnd w:id="2898"/>
    </w:p>
    <w:p w14:paraId="5D6F8A0D" w14:textId="77777777" w:rsidR="00361919" w:rsidRDefault="00361919" w:rsidP="00361919">
      <w:r>
        <w:t xml:space="preserve">Bei der Berechnung der Durchschnittsgeschwindigkeit braucht man nur den gesamten zurückgelegten Weg und die insgesamt dafür benötigte Zeit. </w:t>
      </w:r>
    </w:p>
    <w:p w14:paraId="1B0FF04A" w14:textId="77777777" w:rsidR="00361919" w:rsidRDefault="00361919" w:rsidP="00361919">
      <w:r>
        <w:t>Der Weg beträgt 5000 km. Die Zeit rechnet man in Stunden um:</w:t>
      </w:r>
    </w:p>
    <w:p w14:paraId="4D81F902" w14:textId="77777777" w:rsidR="00361919" w:rsidRDefault="00361919" w:rsidP="00361919">
      <w:r>
        <w:t>8 Tage = 192 Stunden</w:t>
      </w:r>
    </w:p>
    <w:p w14:paraId="0E3AAF6D" w14:textId="77777777" w:rsidR="00361919" w:rsidRDefault="00361919" w:rsidP="00361919">
      <w:r>
        <w:t>3 Stunden = 3 Stunden</w:t>
      </w:r>
    </w:p>
    <w:p w14:paraId="7C689913" w14:textId="77777777" w:rsidR="00361919" w:rsidRDefault="00361919" w:rsidP="00361919">
      <w:r>
        <w:t>11 Minuten = 11/60 Stunden = 0,18 Stunden</w:t>
      </w:r>
    </w:p>
    <w:p w14:paraId="53C55BBF" w14:textId="77777777" w:rsidR="00361919" w:rsidRDefault="00361919" w:rsidP="00361919">
      <w:r>
        <w:t xml:space="preserve">Das sind zusammen </w:t>
      </w:r>
      <w:bookmarkStart w:id="2899" w:name="_Hlt194452164"/>
      <w:bookmarkEnd w:id="2899"/>
      <w:r>
        <w:t>195,18 Stunden.</w:t>
      </w:r>
    </w:p>
    <w:p w14:paraId="555D9350" w14:textId="77777777" w:rsidR="00361919" w:rsidRDefault="00361919" w:rsidP="00361919">
      <w:r>
        <w:t>Die Durchschnittsgeschwindigkeit ist:</w:t>
      </w:r>
    </w:p>
    <w:p w14:paraId="01E9579B" w14:textId="77777777" w:rsidR="00361919" w:rsidRDefault="00361919" w:rsidP="00361919"/>
    <w:p w14:paraId="6FD28C3A" w14:textId="77777777" w:rsidR="00361919" w:rsidRDefault="00361919" w:rsidP="00361919">
      <w:pPr>
        <w:pStyle w:val="Vorgabetext"/>
        <w:rPr>
          <w:rFonts w:ascii="Arial" w:hAnsi="Arial"/>
          <w:sz w:val="22"/>
        </w:rPr>
      </w:pPr>
      <w:r>
        <w:rPr>
          <w:rFonts w:ascii="Arial" w:hAnsi="Arial"/>
          <w:position w:val="-94"/>
          <w:sz w:val="22"/>
        </w:rPr>
        <w:object w:dxaOrig="1320" w:dyaOrig="1980" w14:anchorId="17DE2668">
          <v:shape id="_x0000_i1312" type="#_x0000_t75" style="width:66pt;height:99.25pt" o:ole="" fillcolor="window">
            <v:imagedata r:id="rId821" o:title=""/>
          </v:shape>
          <o:OLEObject Type="Embed" ProgID="Equation.DSMT4" ShapeID="_x0000_i1312" DrawAspect="Content" ObjectID="_1731936282" r:id="rId822"/>
        </w:object>
      </w:r>
    </w:p>
    <w:p w14:paraId="7B5A92BE" w14:textId="77777777" w:rsidR="00361919" w:rsidRDefault="00361919" w:rsidP="00361919"/>
    <w:p w14:paraId="5CBC75BD" w14:textId="77777777" w:rsidR="00361919" w:rsidRPr="00A47A64" w:rsidRDefault="00361919" w:rsidP="00361919">
      <w:pPr>
        <w:rPr>
          <w:rStyle w:val="Nummer"/>
        </w:rPr>
      </w:pPr>
      <w:bookmarkStart w:id="2900" w:name="m680"/>
      <w:r w:rsidRPr="00A47A64">
        <w:rPr>
          <w:rStyle w:val="Nummer"/>
        </w:rPr>
        <w:t xml:space="preserve">680. </w:t>
      </w:r>
      <w:bookmarkEnd w:id="2900"/>
    </w:p>
    <w:p w14:paraId="44FDB119" w14:textId="77777777" w:rsidR="00361919" w:rsidRDefault="00361919" w:rsidP="00361919">
      <w:r>
        <w:t>Die Bergbahn stellt eine geneigte Ebene dar. Es gilt:</w:t>
      </w:r>
    </w:p>
    <w:p w14:paraId="537FD2F7" w14:textId="77777777" w:rsidR="00361919" w:rsidRDefault="00361919" w:rsidP="00361919">
      <w:r>
        <w:rPr>
          <w:position w:val="-30"/>
        </w:rPr>
        <w:object w:dxaOrig="700" w:dyaOrig="700" w14:anchorId="40741FF3">
          <v:shape id="_x0000_i1313" type="#_x0000_t75" style="width:35.45pt;height:35.45pt" o:ole="" fillcolor="window">
            <v:imagedata r:id="rId823" o:title=""/>
          </v:shape>
          <o:OLEObject Type="Embed" ProgID="Equation.DSMT4" ShapeID="_x0000_i1313" DrawAspect="Content" ObjectID="_1731936283" r:id="rId824"/>
        </w:object>
      </w:r>
      <w:bookmarkStart w:id="2901" w:name="_Hlt193150277"/>
      <w:bookmarkEnd w:id="2901"/>
    </w:p>
    <w:p w14:paraId="69CD2120" w14:textId="77777777" w:rsidR="00361919" w:rsidRDefault="00361919" w:rsidP="00361919">
      <w:r>
        <w:t>Die Höhe und Länge der Strecke sind gegeben. Die Gewichtskraft des Wagens muss berechnet werden:</w:t>
      </w:r>
    </w:p>
    <w:p w14:paraId="7D7CA8D4" w14:textId="77777777" w:rsidR="00361919" w:rsidRDefault="00361919" w:rsidP="00361919">
      <w:r>
        <w:rPr>
          <w:position w:val="-62"/>
        </w:rPr>
        <w:object w:dxaOrig="2299" w:dyaOrig="1380" w14:anchorId="41FA81A6">
          <v:shape id="_x0000_i1314" type="#_x0000_t75" style="width:114.55pt;height:69.25pt" o:ole="" fillcolor="window">
            <v:imagedata r:id="rId825" o:title=""/>
          </v:shape>
          <o:OLEObject Type="Embed" ProgID="Equation.DSMT4" ShapeID="_x0000_i1314" DrawAspect="Content" ObjectID="_1731936284" r:id="rId826"/>
        </w:object>
      </w:r>
    </w:p>
    <w:p w14:paraId="3265D5E9" w14:textId="77777777" w:rsidR="00361919" w:rsidRDefault="00361919" w:rsidP="00361919">
      <w:r>
        <w:t>F</w:t>
      </w:r>
      <w:r>
        <w:rPr>
          <w:vertAlign w:val="subscript"/>
        </w:rPr>
        <w:t>H</w:t>
      </w:r>
      <w:r>
        <w:t xml:space="preserve"> ist die Hangabtriebskraft, die </w:t>
      </w:r>
      <w:bookmarkStart w:id="2902" w:name="_Hlt193150604"/>
      <w:bookmarkEnd w:id="2902"/>
      <w:r>
        <w:t>durch die Zugkraft des Seiles überwunden werden muss.</w:t>
      </w:r>
    </w:p>
    <w:p w14:paraId="07CC2018" w14:textId="77777777" w:rsidR="00361919" w:rsidRDefault="00361919" w:rsidP="00361919">
      <w:r>
        <w:rPr>
          <w:position w:val="-66"/>
        </w:rPr>
        <w:object w:dxaOrig="2260" w:dyaOrig="1700" w14:anchorId="424C8503">
          <v:shape id="_x0000_i1315" type="#_x0000_t75" style="width:113.45pt;height:84.55pt" o:ole="" fillcolor="window">
            <v:imagedata r:id="rId827" o:title=""/>
          </v:shape>
          <o:OLEObject Type="Embed" ProgID="Equation.DSMT4" ShapeID="_x0000_i1315" DrawAspect="Content" ObjectID="_1731936285" r:id="rId828"/>
        </w:object>
      </w:r>
      <w:bookmarkStart w:id="2903" w:name="_Hlt193150696"/>
      <w:bookmarkEnd w:id="2903"/>
    </w:p>
    <w:p w14:paraId="3CF7E108" w14:textId="77777777" w:rsidR="00361919" w:rsidRDefault="00361919" w:rsidP="00361919">
      <w:r>
        <w:t>Am Wagen muss eine Zugkraft von 27kN angreifen, damit er mit konstanter Geschwindigkeit fahren kann.</w:t>
      </w:r>
      <w:bookmarkStart w:id="2904" w:name="_Hlt193150817"/>
      <w:bookmarkEnd w:id="2904"/>
    </w:p>
    <w:p w14:paraId="0C80BF1C" w14:textId="77777777" w:rsidR="00C137B9" w:rsidRDefault="00C137B9" w:rsidP="00361919"/>
    <w:p w14:paraId="4230486C" w14:textId="77777777" w:rsidR="00361919" w:rsidRPr="00A47A64" w:rsidRDefault="00361919" w:rsidP="00361919">
      <w:pPr>
        <w:rPr>
          <w:rStyle w:val="Nummer"/>
        </w:rPr>
      </w:pPr>
      <w:bookmarkStart w:id="2905" w:name="m681"/>
      <w:r w:rsidRPr="00A47A64">
        <w:rPr>
          <w:rStyle w:val="Nummer"/>
        </w:rPr>
        <w:t>681</w:t>
      </w:r>
      <w:bookmarkEnd w:id="2905"/>
      <w:r w:rsidRPr="00A47A64">
        <w:rPr>
          <w:rStyle w:val="Nummer"/>
        </w:rPr>
        <w:t>.</w:t>
      </w:r>
    </w:p>
    <w:p w14:paraId="51573A5D" w14:textId="77777777" w:rsidR="00361919" w:rsidRDefault="00361919" w:rsidP="00361919">
      <w:r>
        <w:t>Die beiden Jungen verrichten Hubarbeit, denn sie heben ihren Körper an. Die Hubarbeit berechnet sich mit:</w:t>
      </w:r>
    </w:p>
    <w:p w14:paraId="1A66E78A" w14:textId="77777777" w:rsidR="00361919" w:rsidRDefault="00361919" w:rsidP="00361919">
      <w:r>
        <w:rPr>
          <w:position w:val="-12"/>
        </w:rPr>
        <w:object w:dxaOrig="1240" w:dyaOrig="360" w14:anchorId="0C97976A">
          <v:shape id="_x0000_i1316" type="#_x0000_t75" style="width:62.2pt;height:18pt" o:ole="" fillcolor="window">
            <v:imagedata r:id="rId829" o:title=""/>
          </v:shape>
          <o:OLEObject Type="Embed" ProgID="Equation.DSMT4" ShapeID="_x0000_i1316" DrawAspect="Content" ObjectID="_1731936286" r:id="rId830"/>
        </w:object>
      </w:r>
    </w:p>
    <w:p w14:paraId="78CD663B" w14:textId="77777777" w:rsidR="00361919" w:rsidRDefault="00361919" w:rsidP="00361919">
      <w:r>
        <w:t>Für Fred erhält man:</w:t>
      </w:r>
    </w:p>
    <w:p w14:paraId="7AD7E21C" w14:textId="77777777" w:rsidR="00361919" w:rsidRDefault="00361919" w:rsidP="00361919">
      <w:r>
        <w:rPr>
          <w:position w:val="-44"/>
        </w:rPr>
        <w:object w:dxaOrig="2400" w:dyaOrig="999" w14:anchorId="2E987063">
          <v:shape id="_x0000_i1317" type="#_x0000_t75" style="width:120pt;height:50.2pt" o:ole="" fillcolor="window">
            <v:imagedata r:id="rId831" o:title=""/>
          </v:shape>
          <o:OLEObject Type="Embed" ProgID="Equation.DSMT4" ShapeID="_x0000_i1317" DrawAspect="Content" ObjectID="_1731936287" r:id="rId832"/>
        </w:object>
      </w:r>
    </w:p>
    <w:p w14:paraId="470A55F7" w14:textId="77777777" w:rsidR="00361919" w:rsidRDefault="00361919" w:rsidP="00361919">
      <w:r>
        <w:t xml:space="preserve">Für Paul </w:t>
      </w:r>
    </w:p>
    <w:p w14:paraId="7290C011" w14:textId="77777777" w:rsidR="00361919" w:rsidRDefault="00361919" w:rsidP="00361919">
      <w:r>
        <w:rPr>
          <w:position w:val="-44"/>
        </w:rPr>
        <w:object w:dxaOrig="2420" w:dyaOrig="999" w14:anchorId="291C4641">
          <v:shape id="_x0000_i1318" type="#_x0000_t75" style="width:120.55pt;height:50.2pt" o:ole="" fillcolor="window">
            <v:imagedata r:id="rId833" o:title=""/>
          </v:shape>
          <o:OLEObject Type="Embed" ProgID="Equation.DSMT4" ShapeID="_x0000_i1318" DrawAspect="Content" ObjectID="_1731936288" r:id="rId834"/>
        </w:object>
      </w:r>
    </w:p>
    <w:p w14:paraId="36253620" w14:textId="77777777" w:rsidR="00361919" w:rsidRDefault="00361919" w:rsidP="00361919">
      <w:r>
        <w:t>Fred verrichtet mehr Arbeit. Paul wiegt zwar mehr, kommt aber auch nicht so hoch.</w:t>
      </w:r>
      <w:bookmarkStart w:id="2906" w:name="_Hlt193151198"/>
      <w:bookmarkEnd w:id="2906"/>
      <w:r>
        <w:br/>
      </w:r>
    </w:p>
    <w:p w14:paraId="4C9A3D78" w14:textId="77777777" w:rsidR="00361919" w:rsidRDefault="00361919" w:rsidP="00361919">
      <w:pPr>
        <w:pStyle w:val="Textkrper3"/>
      </w:pPr>
      <w:bookmarkStart w:id="2907" w:name="m682"/>
      <w:bookmarkStart w:id="2908" w:name="_Hlt194570494"/>
      <w:bookmarkStart w:id="2909" w:name="_Hlt194639686"/>
      <w:r w:rsidRPr="00A47A64">
        <w:rPr>
          <w:rStyle w:val="Nummer"/>
        </w:rPr>
        <w:t>68</w:t>
      </w:r>
      <w:bookmarkEnd w:id="2907"/>
      <w:r w:rsidRPr="00A47A64">
        <w:rPr>
          <w:rStyle w:val="Nummer"/>
        </w:rPr>
        <w:t>2</w:t>
      </w:r>
      <w:r>
        <w:t xml:space="preserve">. </w:t>
      </w:r>
      <w:bookmarkStart w:id="2910" w:name="_Hlt194562645"/>
      <w:bookmarkEnd w:id="2910"/>
      <w:r>
        <w:t xml:space="preserve">Nach 675 s oder 11 min und 15 s bekommt das Baby endlich was zu trinken. </w:t>
      </w:r>
      <w:bookmarkStart w:id="2911" w:name="_Hlt194641779"/>
      <w:r>
        <w:t>Das nächste Mal nehmen die Eltern das Fläschchen gleich mit.</w:t>
      </w:r>
      <w:bookmarkEnd w:id="2908"/>
    </w:p>
    <w:bookmarkEnd w:id="2909"/>
    <w:bookmarkEnd w:id="2911"/>
    <w:p w14:paraId="5435083F" w14:textId="77777777" w:rsidR="00361919" w:rsidRDefault="00361919" w:rsidP="00361919">
      <w:r>
        <w:fldChar w:fldCharType="begin"/>
      </w:r>
      <w:r w:rsidR="00B57015">
        <w:instrText>HYPERLINK "vlsgmech3</w:instrText>
      </w:r>
      <w:r w:rsidR="008D3EAE">
        <w:instrText>.docx</w:instrText>
      </w:r>
      <w:r w:rsidR="00B57015">
        <w:instrText>" \l "m682"</w:instrText>
      </w:r>
      <w:r>
        <w:fldChar w:fldCharType="separate"/>
      </w:r>
      <w:r>
        <w:rPr>
          <w:rStyle w:val="Hyperlink"/>
          <w:sz w:val="22"/>
        </w:rPr>
        <w:t>vollst</w:t>
      </w:r>
      <w:bookmarkStart w:id="2912" w:name="_Hlt198698511"/>
      <w:r>
        <w:rPr>
          <w:rStyle w:val="Hyperlink"/>
          <w:sz w:val="22"/>
        </w:rPr>
        <w:t>ä</w:t>
      </w:r>
      <w:bookmarkStart w:id="2913" w:name="_Hlt214003246"/>
      <w:bookmarkStart w:id="2914" w:name="_Hlt194570745"/>
      <w:bookmarkEnd w:id="2912"/>
      <w:bookmarkEnd w:id="2913"/>
      <w:r>
        <w:rPr>
          <w:rStyle w:val="Hyperlink"/>
          <w:sz w:val="22"/>
        </w:rPr>
        <w:t>n</w:t>
      </w:r>
      <w:bookmarkEnd w:id="2914"/>
      <w:r>
        <w:rPr>
          <w:rStyle w:val="Hyperlink"/>
          <w:sz w:val="22"/>
        </w:rPr>
        <w:t>dig</w:t>
      </w:r>
      <w:bookmarkStart w:id="2915" w:name="_Hlt237415899"/>
      <w:bookmarkStart w:id="2916" w:name="_Hlt237415860"/>
      <w:bookmarkEnd w:id="2915"/>
      <w:r>
        <w:rPr>
          <w:rStyle w:val="Hyperlink"/>
          <w:sz w:val="22"/>
        </w:rPr>
        <w:t>e</w:t>
      </w:r>
      <w:bookmarkEnd w:id="2916"/>
      <w:r>
        <w:rPr>
          <w:rStyle w:val="Hyperlink"/>
          <w:sz w:val="22"/>
        </w:rPr>
        <w:t xml:space="preserve"> L</w:t>
      </w:r>
      <w:bookmarkStart w:id="2917" w:name="_Hlt194639741"/>
      <w:bookmarkStart w:id="2918" w:name="_Hlt194639707"/>
      <w:bookmarkEnd w:id="2917"/>
      <w:r>
        <w:rPr>
          <w:rStyle w:val="Hyperlink"/>
          <w:sz w:val="22"/>
        </w:rPr>
        <w:t>ö</w:t>
      </w:r>
      <w:bookmarkEnd w:id="2918"/>
      <w:r>
        <w:rPr>
          <w:rStyle w:val="Hyperlink"/>
          <w:sz w:val="22"/>
        </w:rPr>
        <w:t>sung</w:t>
      </w:r>
      <w:r>
        <w:fldChar w:fldCharType="end"/>
      </w:r>
    </w:p>
    <w:p w14:paraId="118A490F" w14:textId="77777777" w:rsidR="00C137B9" w:rsidRDefault="00C137B9" w:rsidP="00361919"/>
    <w:p w14:paraId="012174B5" w14:textId="77777777" w:rsidR="00361919" w:rsidRDefault="00361919" w:rsidP="00361919">
      <w:bookmarkStart w:id="2919" w:name="m683"/>
      <w:r w:rsidRPr="00A47A64">
        <w:rPr>
          <w:rStyle w:val="Nummer"/>
        </w:rPr>
        <w:lastRenderedPageBreak/>
        <w:t>683</w:t>
      </w:r>
      <w:bookmarkEnd w:id="2919"/>
      <w:r w:rsidRPr="00A47A64">
        <w:rPr>
          <w:rStyle w:val="Nummer"/>
        </w:rPr>
        <w:t>.</w:t>
      </w:r>
      <w:r>
        <w:t xml:space="preserve"> </w:t>
      </w:r>
      <w:bookmarkStart w:id="2920" w:name="_Hlt198698406"/>
      <w:bookmarkEnd w:id="2920"/>
      <w:r>
        <w:t>Die Uhr geht um 43 s nach.</w:t>
      </w:r>
    </w:p>
    <w:p w14:paraId="7B86F654" w14:textId="77777777" w:rsidR="00361919" w:rsidRDefault="00B42104" w:rsidP="00361919">
      <w:hyperlink r:id="rId835" w:anchor="m683" w:history="1">
        <w:r w:rsidR="00361919">
          <w:rPr>
            <w:rStyle w:val="Hyperlink"/>
            <w:sz w:val="22"/>
          </w:rPr>
          <w:t>voll</w:t>
        </w:r>
        <w:bookmarkStart w:id="2921" w:name="_Hlt198699867"/>
        <w:r w:rsidR="00361919">
          <w:rPr>
            <w:rStyle w:val="Hyperlink"/>
            <w:sz w:val="22"/>
          </w:rPr>
          <w:t>s</w:t>
        </w:r>
        <w:bookmarkEnd w:id="2921"/>
        <w:r w:rsidR="00361919">
          <w:rPr>
            <w:rStyle w:val="Hyperlink"/>
            <w:sz w:val="22"/>
          </w:rPr>
          <w:t>t</w:t>
        </w:r>
        <w:bookmarkStart w:id="2922" w:name="_Hlt198699789"/>
        <w:bookmarkStart w:id="2923" w:name="_Hlt198698749"/>
        <w:bookmarkEnd w:id="2922"/>
        <w:r w:rsidR="00361919">
          <w:rPr>
            <w:rStyle w:val="Hyperlink"/>
            <w:sz w:val="22"/>
          </w:rPr>
          <w:t>ä</w:t>
        </w:r>
        <w:bookmarkEnd w:id="2923"/>
        <w:r w:rsidR="00361919">
          <w:rPr>
            <w:rStyle w:val="Hyperlink"/>
            <w:sz w:val="22"/>
          </w:rPr>
          <w:t>n</w:t>
        </w:r>
        <w:bookmarkStart w:id="2924" w:name="_Hlt198698567"/>
        <w:r w:rsidR="00361919">
          <w:rPr>
            <w:rStyle w:val="Hyperlink"/>
            <w:sz w:val="22"/>
          </w:rPr>
          <w:t>d</w:t>
        </w:r>
        <w:bookmarkEnd w:id="2924"/>
        <w:r w:rsidR="00361919">
          <w:rPr>
            <w:rStyle w:val="Hyperlink"/>
            <w:sz w:val="22"/>
          </w:rPr>
          <w:t>ige Lösung</w:t>
        </w:r>
      </w:hyperlink>
    </w:p>
    <w:p w14:paraId="03A4E5AA" w14:textId="77777777" w:rsidR="00C137B9" w:rsidRDefault="00C137B9" w:rsidP="00361919"/>
    <w:p w14:paraId="680B4E0C" w14:textId="77777777" w:rsidR="00361919" w:rsidRDefault="00361919" w:rsidP="00361919">
      <w:bookmarkStart w:id="2925" w:name="m684"/>
      <w:r w:rsidRPr="004A3CDF">
        <w:rPr>
          <w:rStyle w:val="Nummer"/>
        </w:rPr>
        <w:t>684.</w:t>
      </w:r>
      <w:r>
        <w:t xml:space="preserve"> a) Auf die </w:t>
      </w:r>
      <w:r w:rsidR="00620478">
        <w:t>K</w:t>
      </w:r>
      <w:r>
        <w:t>ette wirkt eine Kraft von 486 N.</w:t>
      </w:r>
    </w:p>
    <w:p w14:paraId="14BE1168" w14:textId="77777777" w:rsidR="00361919" w:rsidRDefault="00361919" w:rsidP="00361919">
      <w:r>
        <w:t>b) Das Drehmoment beträgt 14,1 Nm.</w:t>
      </w:r>
    </w:p>
    <w:bookmarkEnd w:id="2925"/>
    <w:p w14:paraId="5AAE7D99" w14:textId="77777777" w:rsidR="00361919" w:rsidRDefault="00361919" w:rsidP="00361919">
      <w:r>
        <w:t>c) Die maxima</w:t>
      </w:r>
      <w:bookmarkStart w:id="2926" w:name="_Hlt203305492"/>
      <w:bookmarkEnd w:id="2926"/>
      <w:r>
        <w:t>le Steigung beträgt 5%.</w:t>
      </w:r>
    </w:p>
    <w:p w14:paraId="731546F9" w14:textId="77777777" w:rsidR="00361919" w:rsidRDefault="00361919" w:rsidP="00361919">
      <w:pPr>
        <w:pStyle w:val="Vorgabetext"/>
        <w:rPr>
          <w:rFonts w:ascii="Arial" w:hAnsi="Arial"/>
          <w:sz w:val="22"/>
        </w:rPr>
      </w:pPr>
    </w:p>
    <w:p w14:paraId="1250A9FB" w14:textId="77777777" w:rsidR="00361919" w:rsidRDefault="00B42104" w:rsidP="00361919">
      <w:hyperlink r:id="rId836" w:anchor="m684" w:history="1">
        <w:r w:rsidR="00361919">
          <w:rPr>
            <w:rStyle w:val="Hyperlink"/>
            <w:sz w:val="22"/>
          </w:rPr>
          <w:t>vo</w:t>
        </w:r>
        <w:bookmarkStart w:id="2927" w:name="_Hlt203302454"/>
        <w:bookmarkStart w:id="2928" w:name="_Hlt203302392"/>
        <w:bookmarkEnd w:id="2927"/>
        <w:r w:rsidR="00361919">
          <w:rPr>
            <w:rStyle w:val="Hyperlink"/>
            <w:sz w:val="22"/>
          </w:rPr>
          <w:t>l</w:t>
        </w:r>
        <w:bookmarkEnd w:id="2928"/>
        <w:r w:rsidR="00361919">
          <w:rPr>
            <w:rStyle w:val="Hyperlink"/>
            <w:sz w:val="22"/>
          </w:rPr>
          <w:t>l</w:t>
        </w:r>
        <w:bookmarkStart w:id="2929" w:name="_Hlt203302311"/>
        <w:r w:rsidR="00361919">
          <w:rPr>
            <w:rStyle w:val="Hyperlink"/>
            <w:sz w:val="22"/>
          </w:rPr>
          <w:t>s</w:t>
        </w:r>
        <w:bookmarkStart w:id="2930" w:name="_Hlt203304532"/>
        <w:bookmarkStart w:id="2931" w:name="_Hlt203303207"/>
        <w:bookmarkEnd w:id="2929"/>
        <w:bookmarkEnd w:id="2930"/>
        <w:r w:rsidR="00361919">
          <w:rPr>
            <w:rStyle w:val="Hyperlink"/>
            <w:sz w:val="22"/>
          </w:rPr>
          <w:t>t</w:t>
        </w:r>
        <w:bookmarkStart w:id="2932" w:name="_Hlt203305493"/>
        <w:bookmarkStart w:id="2933" w:name="_Hlt203304565"/>
        <w:bookmarkEnd w:id="2931"/>
        <w:bookmarkEnd w:id="2932"/>
        <w:r w:rsidR="00361919">
          <w:rPr>
            <w:rStyle w:val="Hyperlink"/>
            <w:sz w:val="22"/>
          </w:rPr>
          <w:t>ä</w:t>
        </w:r>
        <w:bookmarkEnd w:id="2933"/>
        <w:r w:rsidR="00361919">
          <w:rPr>
            <w:rStyle w:val="Hyperlink"/>
            <w:sz w:val="22"/>
          </w:rPr>
          <w:t>ndi</w:t>
        </w:r>
        <w:bookmarkStart w:id="2934" w:name="_Hlt203302235"/>
        <w:bookmarkEnd w:id="2934"/>
        <w:r w:rsidR="00361919">
          <w:rPr>
            <w:rStyle w:val="Hyperlink"/>
            <w:sz w:val="22"/>
          </w:rPr>
          <w:t>ge Lö</w:t>
        </w:r>
        <w:bookmarkStart w:id="2935" w:name="_Hlt203303152"/>
        <w:bookmarkStart w:id="2936" w:name="_Hlt203302499"/>
        <w:bookmarkEnd w:id="2935"/>
        <w:r w:rsidR="00361919">
          <w:rPr>
            <w:rStyle w:val="Hyperlink"/>
            <w:sz w:val="22"/>
          </w:rPr>
          <w:t>s</w:t>
        </w:r>
        <w:bookmarkEnd w:id="2936"/>
        <w:r w:rsidR="00361919">
          <w:rPr>
            <w:rStyle w:val="Hyperlink"/>
            <w:sz w:val="22"/>
          </w:rPr>
          <w:t>ung</w:t>
        </w:r>
      </w:hyperlink>
    </w:p>
    <w:p w14:paraId="3B95CED6" w14:textId="77777777" w:rsidR="00C137B9" w:rsidRDefault="00C137B9" w:rsidP="00361919"/>
    <w:p w14:paraId="7D2CBA9C" w14:textId="77777777" w:rsidR="00361919" w:rsidRDefault="00361919" w:rsidP="00361919">
      <w:bookmarkStart w:id="2937" w:name="m685"/>
      <w:r w:rsidRPr="004A3CDF">
        <w:rPr>
          <w:rStyle w:val="Nummer"/>
        </w:rPr>
        <w:t>685.</w:t>
      </w:r>
      <w:bookmarkEnd w:id="2937"/>
      <w:r>
        <w:t xml:space="preserve"> Der Arbeitskolben muss eine Fläche von mindestens 6,4 cm² haben.</w:t>
      </w:r>
    </w:p>
    <w:p w14:paraId="37FFEED4" w14:textId="77777777" w:rsidR="00361919" w:rsidRDefault="00B42104" w:rsidP="00361919">
      <w:hyperlink r:id="rId837" w:anchor="m685" w:history="1">
        <w:r w:rsidR="00361919">
          <w:rPr>
            <w:rStyle w:val="Hyperlink"/>
            <w:sz w:val="22"/>
          </w:rPr>
          <w:t>volls</w:t>
        </w:r>
        <w:bookmarkStart w:id="2938" w:name="_Hlt203635012"/>
        <w:r w:rsidR="00361919">
          <w:rPr>
            <w:rStyle w:val="Hyperlink"/>
            <w:sz w:val="22"/>
          </w:rPr>
          <w:t>t</w:t>
        </w:r>
        <w:bookmarkEnd w:id="2938"/>
        <w:r w:rsidR="00361919">
          <w:rPr>
            <w:rStyle w:val="Hyperlink"/>
            <w:sz w:val="22"/>
          </w:rPr>
          <w:t>ä</w:t>
        </w:r>
        <w:bookmarkStart w:id="2939" w:name="_Hlt207522040"/>
        <w:bookmarkStart w:id="2940" w:name="_Hlt207521982"/>
        <w:bookmarkEnd w:id="2939"/>
        <w:r w:rsidR="00361919">
          <w:rPr>
            <w:rStyle w:val="Hyperlink"/>
            <w:sz w:val="22"/>
          </w:rPr>
          <w:t>n</w:t>
        </w:r>
        <w:bookmarkEnd w:id="2940"/>
        <w:r w:rsidR="00361919">
          <w:rPr>
            <w:rStyle w:val="Hyperlink"/>
            <w:sz w:val="22"/>
          </w:rPr>
          <w:t>dige Lösung</w:t>
        </w:r>
      </w:hyperlink>
      <w:bookmarkStart w:id="2941" w:name="_Hlt203635004"/>
      <w:bookmarkEnd w:id="2941"/>
    </w:p>
    <w:p w14:paraId="707A141A" w14:textId="77777777" w:rsidR="00C137B9" w:rsidRDefault="00C137B9" w:rsidP="00361919"/>
    <w:p w14:paraId="16622887" w14:textId="5F0133C8" w:rsidR="00361919" w:rsidRDefault="00361919" w:rsidP="00361919">
      <w:pPr>
        <w:widowControl w:val="0"/>
      </w:pPr>
      <w:bookmarkStart w:id="2942" w:name="m686"/>
      <w:r w:rsidRPr="004A3CDF">
        <w:rPr>
          <w:rStyle w:val="Nummer"/>
        </w:rPr>
        <w:t>686.</w:t>
      </w:r>
      <w:r>
        <w:t xml:space="preserve"> </w:t>
      </w:r>
      <w:bookmarkEnd w:id="2942"/>
      <w:r>
        <w:t xml:space="preserve">Der Elefant </w:t>
      </w:r>
      <w:r w:rsidR="00800859">
        <w:t>drückt</w:t>
      </w:r>
      <w:r>
        <w:t xml:space="preserve"> mit 61,3 kPa und der Mensch mit 18,4 kPa auf den Untergrund.</w:t>
      </w:r>
    </w:p>
    <w:p w14:paraId="4EB978EA" w14:textId="0D57A4D2" w:rsidR="00361919" w:rsidRDefault="00361919" w:rsidP="00361919">
      <w:r>
        <w:t xml:space="preserve">Der Auflagedruck des Elefanten ist etwa </w:t>
      </w:r>
      <w:r w:rsidR="00706D7A">
        <w:t>3,3-mal</w:t>
      </w:r>
      <w:r>
        <w:t xml:space="preserve"> so groß wie der des Menschen.</w:t>
      </w:r>
    </w:p>
    <w:p w14:paraId="3C6099DA" w14:textId="77777777" w:rsidR="00361919" w:rsidRDefault="00B42104" w:rsidP="00361919">
      <w:hyperlink r:id="rId838" w:anchor="m686" w:history="1">
        <w:r w:rsidR="00361919">
          <w:rPr>
            <w:rStyle w:val="Hyperlink"/>
            <w:sz w:val="22"/>
          </w:rPr>
          <w:t>volls</w:t>
        </w:r>
        <w:bookmarkStart w:id="2943" w:name="_Hlt208120496"/>
        <w:r w:rsidR="00361919">
          <w:rPr>
            <w:rStyle w:val="Hyperlink"/>
            <w:sz w:val="22"/>
          </w:rPr>
          <w:t>t</w:t>
        </w:r>
        <w:bookmarkStart w:id="2944" w:name="_Hlt208120488"/>
        <w:bookmarkStart w:id="2945" w:name="_Hlt207522216"/>
        <w:bookmarkEnd w:id="2943"/>
        <w:bookmarkEnd w:id="2944"/>
        <w:r w:rsidR="00361919">
          <w:rPr>
            <w:rStyle w:val="Hyperlink"/>
            <w:sz w:val="22"/>
          </w:rPr>
          <w:t>ä</w:t>
        </w:r>
        <w:bookmarkEnd w:id="2945"/>
        <w:r w:rsidR="00361919">
          <w:rPr>
            <w:rStyle w:val="Hyperlink"/>
            <w:sz w:val="22"/>
          </w:rPr>
          <w:t>ndig</w:t>
        </w:r>
        <w:bookmarkStart w:id="2946" w:name="_Hlt209317011"/>
        <w:r w:rsidR="00361919">
          <w:rPr>
            <w:rStyle w:val="Hyperlink"/>
            <w:sz w:val="22"/>
          </w:rPr>
          <w:t>e</w:t>
        </w:r>
        <w:bookmarkEnd w:id="2946"/>
        <w:r w:rsidR="00361919">
          <w:rPr>
            <w:rStyle w:val="Hyperlink"/>
            <w:sz w:val="22"/>
          </w:rPr>
          <w:t xml:space="preserve"> Lösung</w:t>
        </w:r>
      </w:hyperlink>
    </w:p>
    <w:p w14:paraId="60FB08CD" w14:textId="77777777" w:rsidR="00C137B9" w:rsidRDefault="00C137B9" w:rsidP="00361919"/>
    <w:p w14:paraId="198D7AB0" w14:textId="77777777" w:rsidR="00361919" w:rsidRDefault="00361919" w:rsidP="00361919">
      <w:bookmarkStart w:id="2947" w:name="m687"/>
      <w:r w:rsidRPr="004A3CDF">
        <w:rPr>
          <w:rStyle w:val="Nummer"/>
        </w:rPr>
        <w:t>687</w:t>
      </w:r>
      <w:bookmarkEnd w:id="2947"/>
      <w:r w:rsidRPr="004A3CDF">
        <w:rPr>
          <w:rStyle w:val="Nummer"/>
        </w:rPr>
        <w:t>.</w:t>
      </w:r>
      <w:r>
        <w:t xml:space="preserve"> Der Mensch muss mit 65,4 N auf den Hebel drücken.</w:t>
      </w:r>
      <w:bookmarkStart w:id="2948" w:name="_Hlt209317628"/>
      <w:bookmarkEnd w:id="2948"/>
    </w:p>
    <w:p w14:paraId="63A88016" w14:textId="77777777" w:rsidR="00361919" w:rsidRDefault="00B42104" w:rsidP="00361919">
      <w:hyperlink r:id="rId839" w:anchor="m687" w:history="1">
        <w:r w:rsidR="00361919">
          <w:rPr>
            <w:rStyle w:val="Hyperlink"/>
            <w:sz w:val="22"/>
          </w:rPr>
          <w:t>volls</w:t>
        </w:r>
        <w:bookmarkStart w:id="2949" w:name="_Hlt209317088"/>
        <w:r w:rsidR="00361919">
          <w:rPr>
            <w:rStyle w:val="Hyperlink"/>
            <w:sz w:val="22"/>
          </w:rPr>
          <w:t>t</w:t>
        </w:r>
        <w:bookmarkEnd w:id="2949"/>
        <w:r w:rsidR="00361919">
          <w:rPr>
            <w:rStyle w:val="Hyperlink"/>
            <w:sz w:val="22"/>
          </w:rPr>
          <w:t>än</w:t>
        </w:r>
        <w:bookmarkStart w:id="2950" w:name="_Hlt209317637"/>
        <w:r w:rsidR="00361919">
          <w:rPr>
            <w:rStyle w:val="Hyperlink"/>
            <w:sz w:val="22"/>
          </w:rPr>
          <w:t>d</w:t>
        </w:r>
        <w:bookmarkEnd w:id="2950"/>
        <w:r w:rsidR="00361919">
          <w:rPr>
            <w:rStyle w:val="Hyperlink"/>
            <w:sz w:val="22"/>
          </w:rPr>
          <w:t>ig</w:t>
        </w:r>
        <w:bookmarkStart w:id="2951" w:name="_Hlt212383287"/>
        <w:r w:rsidR="00361919">
          <w:rPr>
            <w:rStyle w:val="Hyperlink"/>
            <w:sz w:val="22"/>
          </w:rPr>
          <w:t>e</w:t>
        </w:r>
        <w:bookmarkEnd w:id="2951"/>
        <w:r w:rsidR="00361919">
          <w:rPr>
            <w:rStyle w:val="Hyperlink"/>
            <w:sz w:val="22"/>
          </w:rPr>
          <w:t xml:space="preserve"> Lösung</w:t>
        </w:r>
      </w:hyperlink>
    </w:p>
    <w:p w14:paraId="5246B724" w14:textId="77777777" w:rsidR="00C137B9" w:rsidRDefault="00C137B9" w:rsidP="00361919"/>
    <w:p w14:paraId="7DECB02C" w14:textId="77777777" w:rsidR="00361919" w:rsidRDefault="00361919" w:rsidP="00361919">
      <w:bookmarkStart w:id="2952" w:name="m688"/>
      <w:r w:rsidRPr="004A3CDF">
        <w:rPr>
          <w:rStyle w:val="Nummer"/>
        </w:rPr>
        <w:t>688</w:t>
      </w:r>
      <w:bookmarkEnd w:id="2952"/>
      <w:r w:rsidRPr="004A3CDF">
        <w:rPr>
          <w:rStyle w:val="Nummer"/>
        </w:rPr>
        <w:t>.</w:t>
      </w:r>
      <w:r>
        <w:t xml:space="preserve"> b) ist richtig.</w:t>
      </w:r>
    </w:p>
    <w:p w14:paraId="7C2F8EDA" w14:textId="77777777" w:rsidR="00361919" w:rsidRDefault="00361919" w:rsidP="00361919">
      <w:r>
        <w:t xml:space="preserve">Da beide Gefäße den gleichen Durchmesser haben. sind die Flächen der Böden gleich groß. Es wirkt der Schweredruck der Flüssigkeit auf die Böden und erzeugt eine Kraft. </w:t>
      </w:r>
    </w:p>
    <w:p w14:paraId="47883F99" w14:textId="77777777" w:rsidR="00361919" w:rsidRDefault="00361919" w:rsidP="00361919">
      <w:r>
        <w:t>Da der Schweredruck bei gleichen Flüssigkeiten nur von der Höhe der Wassersäule abhängt, ist der bei beiden Gefäßen gleich groß. Damit wirkt auf beide Böden die gleiche Kraft.</w:t>
      </w:r>
    </w:p>
    <w:p w14:paraId="50FCBAE8" w14:textId="77777777" w:rsidR="00361919" w:rsidRDefault="00361919" w:rsidP="00361919"/>
    <w:p w14:paraId="0A9B2675" w14:textId="77777777" w:rsidR="00361919" w:rsidRDefault="00361919" w:rsidP="00361919">
      <w:bookmarkStart w:id="2953" w:name="m689"/>
      <w:r w:rsidRPr="004A3CDF">
        <w:rPr>
          <w:rStyle w:val="Nummer"/>
        </w:rPr>
        <w:t>689.</w:t>
      </w:r>
      <w:r>
        <w:t xml:space="preserve"> </w:t>
      </w:r>
      <w:bookmarkEnd w:id="2953"/>
      <w:r>
        <w:t xml:space="preserve">a) ist richtig. Da das Schiff genau in Windrichtung segelt, kommt der Wind von hinten und übt eine antreibende Kraft auf das Segel aus. Diese Kraft muss ständig wirken um die Reibungskraft des Wassers zu überwinden. </w:t>
      </w:r>
    </w:p>
    <w:p w14:paraId="7D1F179D" w14:textId="77777777" w:rsidR="00361919" w:rsidRDefault="00361919" w:rsidP="00361919">
      <w:r>
        <w:t xml:space="preserve">Fährt das Schiff gleich der Windgeschwindigkeit, fehlt diese Kraft und das Schiff wird langsamer. Damit wirkt die Kraft wieder, es stellt sich ein Gleichgewicht ein. </w:t>
      </w:r>
    </w:p>
    <w:p w14:paraId="2CD9DC52" w14:textId="77777777" w:rsidR="00361919" w:rsidRDefault="00361919" w:rsidP="00361919">
      <w:r>
        <w:t>Das Schiff fährt also immer langsamer als die Windgeschwindigkeit.</w:t>
      </w:r>
    </w:p>
    <w:p w14:paraId="3CE5FA0D" w14:textId="77777777" w:rsidR="00361919" w:rsidRDefault="00361919" w:rsidP="00361919">
      <w:r>
        <w:t>Damit spürt man auf dem Schiff einen Wind von hinten und die Fahne weht in Fahrtrichtung.</w:t>
      </w:r>
    </w:p>
    <w:p w14:paraId="5DB68A68" w14:textId="77777777" w:rsidR="00C137B9" w:rsidRDefault="00C137B9" w:rsidP="00361919"/>
    <w:p w14:paraId="3EE88EC6" w14:textId="77777777" w:rsidR="00361919" w:rsidRDefault="00361919" w:rsidP="00361919">
      <w:bookmarkStart w:id="2954" w:name="m690"/>
      <w:r w:rsidRPr="004A3CDF">
        <w:rPr>
          <w:rStyle w:val="Nummer"/>
        </w:rPr>
        <w:t>690</w:t>
      </w:r>
      <w:bookmarkEnd w:id="2954"/>
      <w:r w:rsidRPr="004A3CDF">
        <w:rPr>
          <w:rStyle w:val="Nummer"/>
        </w:rPr>
        <w:t>.</w:t>
      </w:r>
      <w:r>
        <w:t xml:space="preserve"> Beim Hochziehen der Kiste sind 3,4 kJ Arbeit zu verrichten.</w:t>
      </w:r>
    </w:p>
    <w:p w14:paraId="7ABA1758" w14:textId="77777777" w:rsidR="00361919" w:rsidRDefault="00B42104" w:rsidP="00361919">
      <w:hyperlink r:id="rId840" w:anchor="m690" w:history="1">
        <w:r w:rsidR="00361919">
          <w:rPr>
            <w:rStyle w:val="Hyperlink"/>
            <w:sz w:val="22"/>
          </w:rPr>
          <w:t>volls</w:t>
        </w:r>
        <w:bookmarkStart w:id="2955" w:name="_Hlt212431219"/>
        <w:bookmarkStart w:id="2956" w:name="_Hlt212428911"/>
        <w:bookmarkEnd w:id="2955"/>
        <w:r w:rsidR="00361919">
          <w:rPr>
            <w:rStyle w:val="Hyperlink"/>
            <w:sz w:val="22"/>
          </w:rPr>
          <w:t>t</w:t>
        </w:r>
        <w:bookmarkStart w:id="2957" w:name="_Hlt212383425"/>
        <w:bookmarkEnd w:id="2956"/>
        <w:r w:rsidR="00361919">
          <w:rPr>
            <w:rStyle w:val="Hyperlink"/>
            <w:sz w:val="22"/>
          </w:rPr>
          <w:t>ä</w:t>
        </w:r>
        <w:bookmarkStart w:id="2958" w:name="_Hlt213395374"/>
        <w:bookmarkEnd w:id="2957"/>
        <w:bookmarkEnd w:id="2958"/>
        <w:r w:rsidR="00361919">
          <w:rPr>
            <w:rStyle w:val="Hyperlink"/>
            <w:sz w:val="22"/>
          </w:rPr>
          <w:t>nd</w:t>
        </w:r>
        <w:bookmarkStart w:id="2959" w:name="_Hlt212432938"/>
        <w:bookmarkStart w:id="2960" w:name="_Hlt212432255"/>
        <w:bookmarkEnd w:id="2959"/>
        <w:r w:rsidR="00361919">
          <w:rPr>
            <w:rStyle w:val="Hyperlink"/>
            <w:sz w:val="22"/>
          </w:rPr>
          <w:t>i</w:t>
        </w:r>
        <w:bookmarkEnd w:id="2960"/>
        <w:r w:rsidR="00361919">
          <w:rPr>
            <w:rStyle w:val="Hyperlink"/>
            <w:sz w:val="22"/>
          </w:rPr>
          <w:t>ge L</w:t>
        </w:r>
        <w:bookmarkStart w:id="2961" w:name="_Hlt213462370"/>
        <w:bookmarkEnd w:id="2961"/>
        <w:r w:rsidR="00361919">
          <w:rPr>
            <w:rStyle w:val="Hyperlink"/>
            <w:sz w:val="22"/>
          </w:rPr>
          <w:t>ösung</w:t>
        </w:r>
      </w:hyperlink>
      <w:bookmarkStart w:id="2962" w:name="_Hlt212383397"/>
      <w:bookmarkEnd w:id="2962"/>
    </w:p>
    <w:p w14:paraId="501E8DDE" w14:textId="77777777" w:rsidR="00C137B9" w:rsidRDefault="00C137B9" w:rsidP="00361919"/>
    <w:p w14:paraId="3F356413" w14:textId="1381281C" w:rsidR="00361919" w:rsidRDefault="00361919" w:rsidP="00361919">
      <w:pPr>
        <w:pStyle w:val="Textkrper3"/>
      </w:pPr>
      <w:bookmarkStart w:id="2963" w:name="m691"/>
      <w:r w:rsidRPr="004A3CDF">
        <w:rPr>
          <w:rStyle w:val="Nummer"/>
        </w:rPr>
        <w:t>691</w:t>
      </w:r>
      <w:bookmarkEnd w:id="2963"/>
      <w:r>
        <w:t xml:space="preserve">. Die Tragfähigkeit eines Schiffes hängt von der Auftriebskraft ab. Je höher diese Traft ist, </w:t>
      </w:r>
      <w:r w:rsidR="00706D7A">
        <w:t>umso</w:t>
      </w:r>
      <w:r>
        <w:t xml:space="preserve"> mehr kann man laden.</w:t>
      </w:r>
    </w:p>
    <w:p w14:paraId="7E4D125A" w14:textId="77777777" w:rsidR="00361919" w:rsidRDefault="00361919" w:rsidP="00361919">
      <w:r>
        <w:t xml:space="preserve">Nach Archimedes ist die Auftriebskraft so groß wie das Gewicht der verdrängten Flüssigkeit. Dieses Gewicht wiederum hängt von der Dichte des Wassers um vom Salzgehalt ab. </w:t>
      </w:r>
    </w:p>
    <w:p w14:paraId="6DC604A6" w14:textId="77777777" w:rsidR="00361919" w:rsidRDefault="00361919" w:rsidP="00361919">
      <w:r>
        <w:t>Warmes Süßwasser hat die kleinste Dichte, kaltes Salzwasser die größte Dichte.</w:t>
      </w:r>
    </w:p>
    <w:p w14:paraId="60AD3B2E" w14:textId="77777777" w:rsidR="00361919" w:rsidRDefault="00361919" w:rsidP="00361919">
      <w:r>
        <w:t xml:space="preserve">Deshalb kann </w:t>
      </w:r>
      <w:bookmarkStart w:id="2964" w:name="_Hlt212520410"/>
      <w:bookmarkEnd w:id="2964"/>
      <w:r>
        <w:t xml:space="preserve">ein Schiff im Winter im Nordatlantik mehr laden als im Sommer im Süßwasser (Frischwasser). </w:t>
      </w:r>
    </w:p>
    <w:p w14:paraId="70C43CAF" w14:textId="77777777" w:rsidR="00361919" w:rsidRDefault="00361919" w:rsidP="00361919">
      <w:r>
        <w:t>Wird ein Schiff z.B. im Nordatlantik voll beladen und fährt dann in einen afrikanischen Fluss hinein, kann es dort sinken, da das Flusswasser einen kleineren Auftrieb erzeugt.</w:t>
      </w:r>
    </w:p>
    <w:p w14:paraId="3358F1C6" w14:textId="77777777" w:rsidR="00C137B9" w:rsidRDefault="00C137B9" w:rsidP="00361919"/>
    <w:p w14:paraId="763FF77E" w14:textId="77777777" w:rsidR="00361919" w:rsidRDefault="00361919" w:rsidP="00361919">
      <w:bookmarkStart w:id="2965" w:name="m692"/>
      <w:r w:rsidRPr="004A3CDF">
        <w:rPr>
          <w:rStyle w:val="Nummer"/>
        </w:rPr>
        <w:t>692.</w:t>
      </w:r>
      <w:bookmarkEnd w:id="2965"/>
      <w:r>
        <w:t xml:space="preserve"> </w:t>
      </w:r>
      <w:bookmarkStart w:id="2966" w:name="_Hlt213043396"/>
      <w:r>
        <w:t>Das Holz hat eine Dichte von 770 kg/m³.</w:t>
      </w:r>
      <w:bookmarkEnd w:id="2966"/>
    </w:p>
    <w:p w14:paraId="0F069051" w14:textId="77777777" w:rsidR="00361919" w:rsidRDefault="00B42104" w:rsidP="00361919">
      <w:hyperlink r:id="rId841" w:anchor="m692" w:history="1">
        <w:r w:rsidR="00361919">
          <w:rPr>
            <w:rStyle w:val="Hyperlink"/>
          </w:rPr>
          <w:t>voll</w:t>
        </w:r>
        <w:bookmarkStart w:id="2967" w:name="_Hlt213462910"/>
        <w:r w:rsidR="00361919">
          <w:rPr>
            <w:rStyle w:val="Hyperlink"/>
          </w:rPr>
          <w:t>s</w:t>
        </w:r>
        <w:bookmarkEnd w:id="2967"/>
        <w:r w:rsidR="00361919">
          <w:rPr>
            <w:rStyle w:val="Hyperlink"/>
          </w:rPr>
          <w:t>tä</w:t>
        </w:r>
        <w:bookmarkStart w:id="2968" w:name="_Hlt213408752"/>
        <w:r w:rsidR="00361919">
          <w:rPr>
            <w:rStyle w:val="Hyperlink"/>
          </w:rPr>
          <w:t>n</w:t>
        </w:r>
        <w:bookmarkEnd w:id="2968"/>
        <w:r w:rsidR="00361919">
          <w:rPr>
            <w:rStyle w:val="Hyperlink"/>
          </w:rPr>
          <w:t>dige Lösung</w:t>
        </w:r>
      </w:hyperlink>
    </w:p>
    <w:p w14:paraId="09DB2A80" w14:textId="77777777" w:rsidR="00C137B9" w:rsidRDefault="00C137B9" w:rsidP="00361919"/>
    <w:p w14:paraId="37FA3762" w14:textId="77777777" w:rsidR="00361919" w:rsidRDefault="00361919" w:rsidP="00361919">
      <w:pPr>
        <w:widowControl w:val="0"/>
      </w:pPr>
      <w:bookmarkStart w:id="2969" w:name="m693"/>
      <w:r w:rsidRPr="004A3CDF">
        <w:rPr>
          <w:rStyle w:val="Nummer"/>
        </w:rPr>
        <w:t>693.</w:t>
      </w:r>
      <w:bookmarkEnd w:id="2969"/>
      <w:r>
        <w:t xml:space="preserve"> a) Zum gesuchten Zeitpunkt befindet sich der Punkt A 1,9 cm unterhalb des Startpunktes.</w:t>
      </w:r>
    </w:p>
    <w:p w14:paraId="152B7E00" w14:textId="77777777" w:rsidR="00361919" w:rsidRDefault="00361919" w:rsidP="00361919">
      <w:r>
        <w:t>b) Der Punkt bewegt sich mit 7,8 cm/s nach oben.</w:t>
      </w:r>
    </w:p>
    <w:p w14:paraId="408D7FD8" w14:textId="77777777" w:rsidR="00361919" w:rsidRDefault="00361919" w:rsidP="00361919">
      <w:bookmarkStart w:id="2970" w:name="_Hlt213485187"/>
      <w:bookmarkEnd w:id="2970"/>
      <w:r>
        <w:t>c) Das Momentbild der Welle wird mit der Wellengleichung beschrieben.</w:t>
      </w:r>
    </w:p>
    <w:p w14:paraId="0F6E6401" w14:textId="77777777" w:rsidR="00361919" w:rsidRDefault="00361919" w:rsidP="00361919">
      <w:r>
        <w:rPr>
          <w:position w:val="-28"/>
        </w:rPr>
        <w:object w:dxaOrig="2360" w:dyaOrig="680" w14:anchorId="3CBFFF9C">
          <v:shape id="_x0000_i1319" type="#_x0000_t75" style="width:117.8pt;height:33.8pt" o:ole="" fillcolor="window">
            <v:imagedata r:id="rId842" o:title=""/>
          </v:shape>
          <o:OLEObject Type="Embed" ProgID="Equation.DSMT4" ShapeID="_x0000_i1319" DrawAspect="Content" ObjectID="_1731936289" r:id="rId843"/>
        </w:object>
      </w:r>
    </w:p>
    <w:p w14:paraId="18FF285F" w14:textId="77777777" w:rsidR="00361919" w:rsidRDefault="00361919" w:rsidP="00361919">
      <w:r>
        <w:t>Die in der Gleichung enthaltene Wellenlänge lässt sich aus der Ausbreitungsgeschwindigkeit und der Schwingungsdauer des Punktes A berechnen.</w:t>
      </w:r>
    </w:p>
    <w:p w14:paraId="0FBC8C39" w14:textId="77777777" w:rsidR="00361919" w:rsidRDefault="00361919" w:rsidP="00361919">
      <w:r>
        <w:rPr>
          <w:position w:val="-60"/>
        </w:rPr>
        <w:object w:dxaOrig="1840" w:dyaOrig="1340" w14:anchorId="2CBDCEE7">
          <v:shape id="_x0000_i1320" type="#_x0000_t75" style="width:92.2pt;height:67.65pt" o:ole="" fillcolor="window">
            <v:imagedata r:id="rId844" o:title=""/>
          </v:shape>
          <o:OLEObject Type="Embed" ProgID="Equation.DSMT4" ShapeID="_x0000_i1320" DrawAspect="Content" ObjectID="_1731936290" r:id="rId845"/>
        </w:object>
      </w:r>
    </w:p>
    <w:p w14:paraId="4F5C13AA" w14:textId="77777777" w:rsidR="00361919" w:rsidRDefault="00361919" w:rsidP="00361919">
      <w:r>
        <w:t>Damit erhält man eine schöne Wellengleichung:</w:t>
      </w:r>
    </w:p>
    <w:p w14:paraId="1A6B3A00" w14:textId="77777777" w:rsidR="00361919" w:rsidRDefault="00361919" w:rsidP="00361919">
      <w:r>
        <w:rPr>
          <w:position w:val="-30"/>
        </w:rPr>
        <w:object w:dxaOrig="3480" w:dyaOrig="720" w14:anchorId="08B7357C">
          <v:shape id="_x0000_i1321" type="#_x0000_t75" style="width:174pt;height:36pt" o:ole="" fillcolor="window">
            <v:imagedata r:id="rId846" o:title=""/>
          </v:shape>
          <o:OLEObject Type="Embed" ProgID="Equation.DSMT4" ShapeID="_x0000_i1321" DrawAspect="Content" ObjectID="_1731936291" r:id="rId847"/>
        </w:object>
      </w:r>
    </w:p>
    <w:p w14:paraId="1E9CD24A" w14:textId="77777777" w:rsidR="00361919" w:rsidRDefault="00361919" w:rsidP="00361919"/>
    <w:tbl>
      <w:tblPr>
        <w:tblW w:w="0" w:type="auto"/>
        <w:tblLayout w:type="fixed"/>
        <w:tblCellMar>
          <w:left w:w="70" w:type="dxa"/>
          <w:right w:w="70" w:type="dxa"/>
        </w:tblCellMar>
        <w:tblLook w:val="0000" w:firstRow="0" w:lastRow="0" w:firstColumn="0" w:lastColumn="0" w:noHBand="0" w:noVBand="0"/>
      </w:tblPr>
      <w:tblGrid>
        <w:gridCol w:w="9773"/>
      </w:tblGrid>
      <w:tr w:rsidR="00361919" w14:paraId="7DC566F6" w14:textId="77777777">
        <w:tc>
          <w:tcPr>
            <w:tcW w:w="9773" w:type="dxa"/>
          </w:tcPr>
          <w:p w14:paraId="013C34E2" w14:textId="77777777" w:rsidR="00361919" w:rsidRDefault="00361919" w:rsidP="00361919">
            <w:r>
              <w:t>Diese kann in einer Tabellenkalkulation oder einem grafischen Taschenrechner dargestellt werden. Da die Wellenlänge 0,1 m beträgt, muss der x-Bereich für drei Wellenzüge bis 0,3 m gehen.</w:t>
            </w:r>
          </w:p>
        </w:tc>
      </w:tr>
      <w:tr w:rsidR="00361919" w14:paraId="7B758502" w14:textId="77777777">
        <w:tc>
          <w:tcPr>
            <w:tcW w:w="9773" w:type="dxa"/>
          </w:tcPr>
          <w:p w14:paraId="190BF9A9" w14:textId="77777777" w:rsidR="00361919" w:rsidRDefault="00B42104" w:rsidP="00361919">
            <w:r>
              <w:pict w14:anchorId="778B870C">
                <v:shape id="_x0000_i1322" type="#_x0000_t75" style="width:481.65pt;height:260.75pt" fillcolor="window">
                  <v:imagedata r:id="rId848" o:title="lsm693"/>
                </v:shape>
              </w:pict>
            </w:r>
          </w:p>
        </w:tc>
      </w:tr>
    </w:tbl>
    <w:p w14:paraId="667C9BE7" w14:textId="77777777" w:rsidR="00361919" w:rsidRDefault="00361919" w:rsidP="00361919"/>
    <w:p w14:paraId="5575E8A0" w14:textId="77777777" w:rsidR="00361919" w:rsidRDefault="00361919" w:rsidP="00361919">
      <w:r>
        <w:t xml:space="preserve">Zum gewählten Zeitpunkt hat der Punkt A eine maximale Auslenkung. Im Abstand von 0,05 m sind die Nulldurchgänge der Welle (halbe Wellenlänge). </w:t>
      </w:r>
    </w:p>
    <w:p w14:paraId="276A17B2" w14:textId="77777777" w:rsidR="00361919" w:rsidRDefault="00361919" w:rsidP="00361919">
      <w:r>
        <w:t xml:space="preserve">d) Der Punkt B liegt 0,25 m vom Startpunkt entfernt. Damit merkt er zu Beginn der Wellenentstehung noch gar nichts. </w:t>
      </w:r>
    </w:p>
    <w:p w14:paraId="2C1BCBC7" w14:textId="77777777" w:rsidR="00361919" w:rsidRDefault="00361919" w:rsidP="00361919">
      <w:r>
        <w:t xml:space="preserve">Die Welle breitet sich mit 0,20 m/s in dem Seil aus. </w:t>
      </w:r>
    </w:p>
    <w:p w14:paraId="4165490A" w14:textId="77777777" w:rsidR="00361919" w:rsidRDefault="00361919" w:rsidP="00361919">
      <w:r>
        <w:rPr>
          <w:position w:val="-112"/>
        </w:rPr>
        <w:object w:dxaOrig="1060" w:dyaOrig="2360" w14:anchorId="3EC8CF9F">
          <v:shape id="_x0000_i1323" type="#_x0000_t75" style="width:53.45pt;height:117.8pt" o:ole="" fillcolor="window">
            <v:imagedata r:id="rId849" o:title=""/>
          </v:shape>
          <o:OLEObject Type="Embed" ProgID="Equation.DSMT4" ShapeID="_x0000_i1323" DrawAspect="Content" ObjectID="_1731936292" r:id="rId850"/>
        </w:object>
      </w:r>
    </w:p>
    <w:p w14:paraId="65AFE3DD" w14:textId="77777777" w:rsidR="00361919" w:rsidRDefault="00361919" w:rsidP="00361919"/>
    <w:tbl>
      <w:tblPr>
        <w:tblW w:w="0" w:type="auto"/>
        <w:tblLayout w:type="fixed"/>
        <w:tblCellMar>
          <w:left w:w="70" w:type="dxa"/>
          <w:right w:w="70" w:type="dxa"/>
        </w:tblCellMar>
        <w:tblLook w:val="0000" w:firstRow="0" w:lastRow="0" w:firstColumn="0" w:lastColumn="0" w:noHBand="0" w:noVBand="0"/>
      </w:tblPr>
      <w:tblGrid>
        <w:gridCol w:w="9773"/>
      </w:tblGrid>
      <w:tr w:rsidR="00361919" w14:paraId="2F9CAA90" w14:textId="77777777">
        <w:tc>
          <w:tcPr>
            <w:tcW w:w="9773" w:type="dxa"/>
          </w:tcPr>
          <w:p w14:paraId="27C59052" w14:textId="77777777" w:rsidR="00361919" w:rsidRDefault="00361919" w:rsidP="00361919">
            <w:r>
              <w:t>Nach 1,25 s beginnt der Punkt B zu schwingen.</w:t>
            </w:r>
          </w:p>
          <w:p w14:paraId="613E5701" w14:textId="77777777" w:rsidR="00361919" w:rsidRDefault="00B42104" w:rsidP="00361919">
            <w:hyperlink r:id="rId851" w:history="1">
              <w:r w:rsidR="00361919">
                <w:rPr>
                  <w:rStyle w:val="Hyperlink"/>
                </w:rPr>
                <w:t>zur Dia</w:t>
              </w:r>
              <w:bookmarkStart w:id="2971" w:name="_Hlt213487542"/>
              <w:r w:rsidR="00361919">
                <w:rPr>
                  <w:rStyle w:val="Hyperlink"/>
                </w:rPr>
                <w:t>g</w:t>
              </w:r>
              <w:bookmarkEnd w:id="2971"/>
              <w:r w:rsidR="00361919">
                <w:rPr>
                  <w:rStyle w:val="Hyperlink"/>
                </w:rPr>
                <w:t>rammquelle</w:t>
              </w:r>
            </w:hyperlink>
          </w:p>
        </w:tc>
      </w:tr>
      <w:tr w:rsidR="00361919" w14:paraId="748E9849" w14:textId="77777777">
        <w:tc>
          <w:tcPr>
            <w:tcW w:w="9773" w:type="dxa"/>
          </w:tcPr>
          <w:p w14:paraId="2848310D" w14:textId="77777777" w:rsidR="00361919" w:rsidRDefault="00B42104" w:rsidP="00361919">
            <w:r>
              <w:pict w14:anchorId="38D1CEC5">
                <v:shape id="_x0000_i1324" type="#_x0000_t75" style="width:481.65pt;height:254.2pt" fillcolor="window">
                  <v:imagedata r:id="rId852" o:title="lsm693_1"/>
                </v:shape>
              </w:pict>
            </w:r>
          </w:p>
        </w:tc>
      </w:tr>
    </w:tbl>
    <w:p w14:paraId="1D751D2F" w14:textId="77777777" w:rsidR="00361919" w:rsidRDefault="00361919" w:rsidP="00361919"/>
    <w:p w14:paraId="30ED66DF" w14:textId="77777777" w:rsidR="00361919" w:rsidRDefault="00361919" w:rsidP="00361919">
      <w:bookmarkStart w:id="2972" w:name="_Hlt213485385"/>
      <w:bookmarkEnd w:id="2972"/>
    </w:p>
    <w:p w14:paraId="1E9047D7" w14:textId="77777777" w:rsidR="00361919" w:rsidRDefault="00B42104" w:rsidP="00361919">
      <w:hyperlink r:id="rId853" w:anchor="m693" w:history="1">
        <w:r w:rsidR="00361919">
          <w:rPr>
            <w:rStyle w:val="Hyperlink"/>
          </w:rPr>
          <w:t>vollstä</w:t>
        </w:r>
        <w:bookmarkStart w:id="2973" w:name="_Hlt213463893"/>
        <w:r w:rsidR="00361919">
          <w:rPr>
            <w:rStyle w:val="Hyperlink"/>
          </w:rPr>
          <w:t>n</w:t>
        </w:r>
        <w:bookmarkEnd w:id="2973"/>
        <w:r w:rsidR="00361919">
          <w:rPr>
            <w:rStyle w:val="Hyperlink"/>
          </w:rPr>
          <w:t>d</w:t>
        </w:r>
        <w:bookmarkStart w:id="2974" w:name="_Hlt214761123"/>
        <w:bookmarkStart w:id="2975" w:name="_Hlt214761118"/>
        <w:bookmarkEnd w:id="2974"/>
        <w:r w:rsidR="00361919">
          <w:rPr>
            <w:rStyle w:val="Hyperlink"/>
          </w:rPr>
          <w:t>i</w:t>
        </w:r>
        <w:bookmarkEnd w:id="2975"/>
        <w:r w:rsidR="00361919">
          <w:rPr>
            <w:rStyle w:val="Hyperlink"/>
          </w:rPr>
          <w:t>ge Lösung</w:t>
        </w:r>
      </w:hyperlink>
    </w:p>
    <w:p w14:paraId="2020B9E1" w14:textId="77777777" w:rsidR="00C137B9" w:rsidRDefault="00C137B9" w:rsidP="00361919"/>
    <w:p w14:paraId="2287BE1D" w14:textId="77777777" w:rsidR="00361919" w:rsidRDefault="00361919" w:rsidP="00361919">
      <w:bookmarkStart w:id="2976" w:name="m694"/>
      <w:r w:rsidRPr="004A3CDF">
        <w:rPr>
          <w:rStyle w:val="Nummer"/>
        </w:rPr>
        <w:t>694.</w:t>
      </w:r>
      <w:bookmarkEnd w:id="2976"/>
      <w:r>
        <w:t xml:space="preserve"> Beschreibung: Man zieht den Hänger etwas in der einen Richtung und lässt ihn dann wieder zurückrollen. Durch den Schwung rollte er die Vertiefung auf der anderen Seite hoch und dann wieder runter. Ist er untern, zieht man wieder und kommt durch den Schwung vom ersten Mal etwas höher. </w:t>
      </w:r>
    </w:p>
    <w:p w14:paraId="4C951C0D" w14:textId="77777777" w:rsidR="00361919" w:rsidRDefault="00361919" w:rsidP="00361919">
      <w:r>
        <w:t>Dieser Vorgang wird so oft wiederholt, bis der Anhänger aus der Vertiefung raus ist.</w:t>
      </w:r>
    </w:p>
    <w:p w14:paraId="0F61FD6F" w14:textId="77777777" w:rsidR="00361919" w:rsidRDefault="00361919" w:rsidP="00361919">
      <w:r>
        <w:t xml:space="preserve">Das Hin- und </w:t>
      </w:r>
      <w:proofErr w:type="spellStart"/>
      <w:r>
        <w:t>Herrollen</w:t>
      </w:r>
      <w:proofErr w:type="spellEnd"/>
      <w:r>
        <w:t xml:space="preserve"> kann als Schwingung aufgefasst werden.  Jedes Ziehen ist eine kleine Energiezufuhr. Wenn man es im Rhythmus der Schwingung des Anhängers macht, schaukelt sich die Schwingung wie bei einer Resonanz auf und wird immer stärker.</w:t>
      </w:r>
    </w:p>
    <w:p w14:paraId="3D445594" w14:textId="77777777" w:rsidR="00C137B9" w:rsidRDefault="00C137B9" w:rsidP="00361919"/>
    <w:p w14:paraId="0193E8D5" w14:textId="77777777" w:rsidR="00361919" w:rsidRDefault="00361919" w:rsidP="00361919">
      <w:bookmarkStart w:id="2977" w:name="m695"/>
      <w:r w:rsidRPr="004A3CDF">
        <w:rPr>
          <w:rStyle w:val="Nummer"/>
        </w:rPr>
        <w:t>695.</w:t>
      </w:r>
      <w:bookmarkEnd w:id="2977"/>
      <w:r>
        <w:t xml:space="preserve"> Die Frau darf eine Masse von 78,3 kg haben. Ist sie schwerer, darf sie nicht mehr auf das Parkett.</w:t>
      </w:r>
    </w:p>
    <w:p w14:paraId="2257F398" w14:textId="77777777" w:rsidR="00361919" w:rsidRDefault="00B42104" w:rsidP="00361919">
      <w:hyperlink r:id="rId854" w:anchor="m695" w:history="1">
        <w:r w:rsidR="00361919">
          <w:rPr>
            <w:rStyle w:val="Hyperlink"/>
          </w:rPr>
          <w:t>volls</w:t>
        </w:r>
        <w:bookmarkStart w:id="2978" w:name="_Hlt213630982"/>
        <w:r w:rsidR="00361919">
          <w:rPr>
            <w:rStyle w:val="Hyperlink"/>
          </w:rPr>
          <w:t>t</w:t>
        </w:r>
        <w:bookmarkEnd w:id="2978"/>
        <w:r w:rsidR="00361919">
          <w:rPr>
            <w:rStyle w:val="Hyperlink"/>
          </w:rPr>
          <w:t>ändige Lösung</w:t>
        </w:r>
      </w:hyperlink>
    </w:p>
    <w:p w14:paraId="2328DB40" w14:textId="77777777" w:rsidR="00C137B9" w:rsidRDefault="00C137B9" w:rsidP="00361919"/>
    <w:p w14:paraId="716FDABC" w14:textId="77777777" w:rsidR="00361919" w:rsidRPr="004A3CDF" w:rsidRDefault="00361919" w:rsidP="00361919">
      <w:pPr>
        <w:rPr>
          <w:rStyle w:val="Nummer"/>
        </w:rPr>
      </w:pPr>
      <w:bookmarkStart w:id="2979" w:name="m696"/>
      <w:r w:rsidRPr="004A3CDF">
        <w:rPr>
          <w:rStyle w:val="Nummer"/>
        </w:rPr>
        <w:t>696.</w:t>
      </w:r>
      <w:bookmarkEnd w:id="2979"/>
    </w:p>
    <w:p w14:paraId="6B27547E" w14:textId="77777777" w:rsidR="00361919" w:rsidRDefault="00361919" w:rsidP="00361919">
      <w:r>
        <w:t>Der Ton a hat die halbe Frequenz des Kammerton a‘:</w:t>
      </w:r>
    </w:p>
    <w:p w14:paraId="5EE16779" w14:textId="77777777" w:rsidR="00361919" w:rsidRDefault="00361919" w:rsidP="00361919">
      <w:r>
        <w:rPr>
          <w:position w:val="-44"/>
        </w:rPr>
        <w:object w:dxaOrig="1160" w:dyaOrig="999" w14:anchorId="63F62465">
          <v:shape id="_x0000_i1325" type="#_x0000_t75" style="width:57.8pt;height:50.2pt" o:ole="" fillcolor="window">
            <v:imagedata r:id="rId855" o:title=""/>
          </v:shape>
          <o:OLEObject Type="Embed" ProgID="Equation.DSMT4" ShapeID="_x0000_i1325" DrawAspect="Content" ObjectID="_1731936293" r:id="rId856"/>
        </w:object>
      </w:r>
    </w:p>
    <w:p w14:paraId="084B76FC" w14:textId="76737CBF" w:rsidR="00361919" w:rsidRDefault="00361919" w:rsidP="00361919">
      <w:r>
        <w:t xml:space="preserve">Der </w:t>
      </w:r>
      <w:r w:rsidR="00706D7A">
        <w:t>darauffolgende</w:t>
      </w:r>
      <w:r>
        <w:t xml:space="preserve"> Ton h hat die Frequenz</w:t>
      </w:r>
    </w:p>
    <w:p w14:paraId="522055D9" w14:textId="77777777" w:rsidR="00361919" w:rsidRDefault="00361919" w:rsidP="00361919">
      <w:r>
        <w:rPr>
          <w:position w:val="-30"/>
        </w:rPr>
        <w:object w:dxaOrig="1939" w:dyaOrig="720" w14:anchorId="74DF25CF">
          <v:shape id="_x0000_i1326" type="#_x0000_t75" style="width:96.55pt;height:36pt" o:ole="" fillcolor="window">
            <v:imagedata r:id="rId857" o:title=""/>
          </v:shape>
          <o:OLEObject Type="Embed" ProgID="Equation.DSMT4" ShapeID="_x0000_i1326" DrawAspect="Content" ObjectID="_1731936294" r:id="rId858"/>
        </w:object>
      </w:r>
    </w:p>
    <w:p w14:paraId="3D8A376E" w14:textId="77777777" w:rsidR="00361919" w:rsidRDefault="00361919" w:rsidP="00361919">
      <w:r>
        <w:t>Die Frequenz der Schwebung ist</w:t>
      </w:r>
    </w:p>
    <w:p w14:paraId="7A7D4961" w14:textId="77777777" w:rsidR="00361919" w:rsidRDefault="00361919" w:rsidP="00361919">
      <w:r>
        <w:rPr>
          <w:position w:val="-50"/>
        </w:rPr>
        <w:object w:dxaOrig="2280" w:dyaOrig="1160" w14:anchorId="2FBA5E5A">
          <v:shape id="_x0000_i1327" type="#_x0000_t75" style="width:114pt;height:57.8pt" o:ole="" fillcolor="window">
            <v:imagedata r:id="rId859" o:title=""/>
          </v:shape>
          <o:OLEObject Type="Embed" ProgID="Equation.DSMT4" ShapeID="_x0000_i1327" DrawAspect="Content" ObjectID="_1731936295" r:id="rId860"/>
        </w:object>
      </w:r>
    </w:p>
    <w:p w14:paraId="337506F3" w14:textId="77777777" w:rsidR="00361919" w:rsidRDefault="00361919" w:rsidP="00361919">
      <w:r>
        <w:t>Dieser Ton ist als ein unangenehmer Ton gehört werden.</w:t>
      </w:r>
    </w:p>
    <w:p w14:paraId="2B9863BB" w14:textId="77777777" w:rsidR="00361919" w:rsidRDefault="00361919" w:rsidP="00361919"/>
    <w:p w14:paraId="1036D367" w14:textId="77777777" w:rsidR="00361919" w:rsidRDefault="00361919" w:rsidP="00361919"/>
    <w:p w14:paraId="2258E16C" w14:textId="77777777" w:rsidR="00361919" w:rsidRDefault="00361919" w:rsidP="00361919"/>
    <w:p w14:paraId="46CCBF41" w14:textId="77777777" w:rsidR="00361919" w:rsidRPr="004A3CDF" w:rsidRDefault="00361919" w:rsidP="00361919">
      <w:pPr>
        <w:rPr>
          <w:rStyle w:val="Nummer"/>
        </w:rPr>
      </w:pPr>
      <w:bookmarkStart w:id="2980" w:name="m697"/>
      <w:r w:rsidRPr="004A3CDF">
        <w:rPr>
          <w:rStyle w:val="Nummer"/>
        </w:rPr>
        <w:t>697</w:t>
      </w:r>
      <w:bookmarkEnd w:id="2980"/>
      <w:r w:rsidRPr="004A3CDF">
        <w:rPr>
          <w:rStyle w:val="Nummer"/>
        </w:rPr>
        <w:t>.</w:t>
      </w:r>
    </w:p>
    <w:p w14:paraId="37D20458" w14:textId="77777777" w:rsidR="00361919" w:rsidRDefault="00361919" w:rsidP="00361919">
      <w:r>
        <w:t>Aus dem Diagramm kann man ablesen: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1843"/>
      </w:tblGrid>
      <w:tr w:rsidR="00361919" w14:paraId="09E71AA2" w14:textId="77777777">
        <w:tc>
          <w:tcPr>
            <w:tcW w:w="2055" w:type="dxa"/>
          </w:tcPr>
          <w:p w14:paraId="0EFD74BF" w14:textId="77777777" w:rsidR="00361919" w:rsidRDefault="00361919" w:rsidP="00361919">
            <w:r>
              <w:t>h in km</w:t>
            </w:r>
          </w:p>
        </w:tc>
        <w:tc>
          <w:tcPr>
            <w:tcW w:w="1843" w:type="dxa"/>
          </w:tcPr>
          <w:p w14:paraId="2C746F85" w14:textId="77777777" w:rsidR="00361919" w:rsidRDefault="00361919" w:rsidP="00361919">
            <w:r>
              <w:t>p in kPa</w:t>
            </w:r>
          </w:p>
        </w:tc>
      </w:tr>
      <w:tr w:rsidR="00361919" w14:paraId="3FC9D1F7" w14:textId="77777777">
        <w:tc>
          <w:tcPr>
            <w:tcW w:w="2055" w:type="dxa"/>
          </w:tcPr>
          <w:p w14:paraId="01F5801D" w14:textId="77777777" w:rsidR="00361919" w:rsidRDefault="00361919" w:rsidP="00361919">
            <w:r>
              <w:t>12</w:t>
            </w:r>
          </w:p>
        </w:tc>
        <w:tc>
          <w:tcPr>
            <w:tcW w:w="1843" w:type="dxa"/>
          </w:tcPr>
          <w:p w14:paraId="4240820C" w14:textId="77777777" w:rsidR="00361919" w:rsidRDefault="00361919" w:rsidP="00361919">
            <w:r>
              <w:t>24</w:t>
            </w:r>
          </w:p>
        </w:tc>
      </w:tr>
      <w:tr w:rsidR="00361919" w14:paraId="461CEA81" w14:textId="77777777">
        <w:tc>
          <w:tcPr>
            <w:tcW w:w="2055" w:type="dxa"/>
          </w:tcPr>
          <w:p w14:paraId="3C88C5C6" w14:textId="77777777" w:rsidR="00361919" w:rsidRDefault="00361919" w:rsidP="00361919">
            <w:r>
              <w:t>8</w:t>
            </w:r>
          </w:p>
        </w:tc>
        <w:tc>
          <w:tcPr>
            <w:tcW w:w="1843" w:type="dxa"/>
          </w:tcPr>
          <w:p w14:paraId="66181CFC" w14:textId="77777777" w:rsidR="00361919" w:rsidRDefault="00361919" w:rsidP="00361919">
            <w:r>
              <w:t>38</w:t>
            </w:r>
          </w:p>
        </w:tc>
      </w:tr>
      <w:tr w:rsidR="00361919" w14:paraId="046DFC29" w14:textId="77777777">
        <w:tc>
          <w:tcPr>
            <w:tcW w:w="2055" w:type="dxa"/>
          </w:tcPr>
          <w:p w14:paraId="5E5D3379" w14:textId="77777777" w:rsidR="00361919" w:rsidRDefault="00361919" w:rsidP="00361919">
            <w:r>
              <w:t>4</w:t>
            </w:r>
          </w:p>
        </w:tc>
        <w:tc>
          <w:tcPr>
            <w:tcW w:w="1843" w:type="dxa"/>
          </w:tcPr>
          <w:p w14:paraId="388C9647" w14:textId="77777777" w:rsidR="00361919" w:rsidRDefault="00361919" w:rsidP="00361919">
            <w:r>
              <w:t>63</w:t>
            </w:r>
          </w:p>
        </w:tc>
      </w:tr>
      <w:tr w:rsidR="00361919" w14:paraId="6E85E72E" w14:textId="77777777">
        <w:tc>
          <w:tcPr>
            <w:tcW w:w="2055" w:type="dxa"/>
          </w:tcPr>
          <w:p w14:paraId="0A6F669F" w14:textId="77777777" w:rsidR="00361919" w:rsidRDefault="00361919" w:rsidP="00361919">
            <w:r>
              <w:t>0</w:t>
            </w:r>
          </w:p>
        </w:tc>
        <w:tc>
          <w:tcPr>
            <w:tcW w:w="1843" w:type="dxa"/>
          </w:tcPr>
          <w:p w14:paraId="6EC09E4D" w14:textId="77777777" w:rsidR="00361919" w:rsidRDefault="00AD688E" w:rsidP="00361919">
            <w:r>
              <w:t>10</w:t>
            </w:r>
            <w:r w:rsidR="00361919">
              <w:t>0</w:t>
            </w:r>
          </w:p>
        </w:tc>
      </w:tr>
    </w:tbl>
    <w:p w14:paraId="2202CF9E" w14:textId="77777777" w:rsidR="00361919" w:rsidRDefault="00361919" w:rsidP="00361919"/>
    <w:p w14:paraId="60E39645" w14:textId="77777777" w:rsidR="00361919" w:rsidRDefault="00361919" w:rsidP="00361919">
      <w:r>
        <w:t>Der Druckunterschied zwischen 12 km und 8 km beträgt 14 kPa und zwischen 4 km und 0 km 57 kPa.</w:t>
      </w:r>
    </w:p>
    <w:p w14:paraId="1608C5E9" w14:textId="77777777" w:rsidR="00361919" w:rsidRDefault="00361919" w:rsidP="00361919">
      <w:r>
        <w:t>Der Druck nimmt nicht gleichmäßig nach oben hin ab.</w:t>
      </w:r>
    </w:p>
    <w:p w14:paraId="699D443F" w14:textId="77777777" w:rsidR="00361919" w:rsidRDefault="00361919" w:rsidP="00361919">
      <w:r>
        <w:t>In kleineren Höhen ändert sich der Luftdruck schneller als in großen Höhen.</w:t>
      </w:r>
    </w:p>
    <w:p w14:paraId="51502577" w14:textId="77777777" w:rsidR="00361919" w:rsidRDefault="00361919" w:rsidP="00361919">
      <w:r>
        <w:t xml:space="preserve">Das liegt daran, dass mit größeren Höhen auch die Dichte der Luft kleiner wird. </w:t>
      </w:r>
    </w:p>
    <w:p w14:paraId="0ABA1462" w14:textId="77777777" w:rsidR="00C137B9" w:rsidRDefault="00C137B9" w:rsidP="00361919"/>
    <w:p w14:paraId="1FACB863" w14:textId="77777777" w:rsidR="00361919" w:rsidRDefault="00361919" w:rsidP="00361919">
      <w:bookmarkStart w:id="2981" w:name="m698"/>
      <w:r w:rsidRPr="004A3CDF">
        <w:rPr>
          <w:rStyle w:val="Nummer"/>
        </w:rPr>
        <w:t>698.</w:t>
      </w:r>
      <w:bookmarkEnd w:id="2981"/>
      <w:r w:rsidRPr="004A3CDF">
        <w:rPr>
          <w:rStyle w:val="Nummer"/>
        </w:rPr>
        <w:t xml:space="preserve"> </w:t>
      </w:r>
      <w:bookmarkStart w:id="2982" w:name="_Hlt214004789"/>
      <w:bookmarkEnd w:id="2982"/>
      <w:r>
        <w:t>Der Ton ist besonders laut zu hören, wenn sich in dem Rohr eine stehende Welle einstellt. Die am Kolben reflektierte Welle läuft so zurück, dass sie mit der hinlaufenden Welle zur konstruktiven Interferenz kommt. Damit verstärkt sich die Welle selber und ist laut zu hören.</w:t>
      </w:r>
    </w:p>
    <w:p w14:paraId="402A7E10" w14:textId="77777777" w:rsidR="00361919" w:rsidRDefault="00361919" w:rsidP="00361919">
      <w:r>
        <w:t>Der 1 kHz-Ton hat in Luft eine Wellenlänge von</w:t>
      </w:r>
    </w:p>
    <w:p w14:paraId="39330C52" w14:textId="77777777" w:rsidR="00361919" w:rsidRDefault="00361919" w:rsidP="00361919">
      <w:r>
        <w:rPr>
          <w:position w:val="-64"/>
        </w:rPr>
        <w:object w:dxaOrig="1440" w:dyaOrig="1700" w14:anchorId="1BC268C1">
          <v:shape id="_x0000_i1328" type="#_x0000_t75" style="width:1in;height:84.55pt" o:ole="" fillcolor="window">
            <v:imagedata r:id="rId861" o:title=""/>
          </v:shape>
          <o:OLEObject Type="Embed" ProgID="Equation.DSMT4" ShapeID="_x0000_i1328" DrawAspect="Content" ObjectID="_1731936296" r:id="rId862"/>
        </w:object>
      </w:r>
    </w:p>
    <w:p w14:paraId="766C7DD4" w14:textId="77777777" w:rsidR="00361919" w:rsidRDefault="00361919" w:rsidP="00361919">
      <w:r>
        <w:t xml:space="preserve">Eine stehende Welle tritt </w:t>
      </w:r>
      <w:proofErr w:type="gramStart"/>
      <w:r>
        <w:t>bei eine Länge</w:t>
      </w:r>
      <w:proofErr w:type="gramEnd"/>
      <w:r>
        <w:t xml:space="preserve"> von </w:t>
      </w:r>
    </w:p>
    <w:p w14:paraId="3B241844" w14:textId="77777777" w:rsidR="00361919" w:rsidRDefault="00361919" w:rsidP="00361919">
      <w:r>
        <w:rPr>
          <w:position w:val="-24"/>
        </w:rPr>
        <w:object w:dxaOrig="540" w:dyaOrig="620" w14:anchorId="0C398796">
          <v:shape id="_x0000_i1329" type="#_x0000_t75" style="width:27.25pt;height:30.55pt" o:ole="" fillcolor="window">
            <v:imagedata r:id="rId863" o:title=""/>
          </v:shape>
          <o:OLEObject Type="Embed" ProgID="Equation.DSMT4" ShapeID="_x0000_i1329" DrawAspect="Content" ObjectID="_1731936297" r:id="rId864"/>
        </w:object>
      </w:r>
    </w:p>
    <w:p w14:paraId="72C3B20E" w14:textId="77777777" w:rsidR="00361919" w:rsidRDefault="00361919" w:rsidP="00361919">
      <w:r>
        <w:t>auf. Das sind 8,35cm.</w:t>
      </w:r>
    </w:p>
    <w:p w14:paraId="5892BC9E" w14:textId="77777777" w:rsidR="00361919" w:rsidRDefault="00361919" w:rsidP="00361919">
      <w:r>
        <w:t>Weitere stehende Wellen erhält man bei</w:t>
      </w:r>
    </w:p>
    <w:p w14:paraId="105AEB38" w14:textId="77777777" w:rsidR="00361919" w:rsidRDefault="00361919" w:rsidP="00361919">
      <w:r>
        <w:rPr>
          <w:position w:val="-24"/>
        </w:rPr>
        <w:object w:dxaOrig="1340" w:dyaOrig="620" w14:anchorId="1613464F">
          <v:shape id="_x0000_i1330" type="#_x0000_t75" style="width:67.65pt;height:30.55pt" o:ole="" fillcolor="window">
            <v:imagedata r:id="rId865" o:title=""/>
          </v:shape>
          <o:OLEObject Type="Embed" ProgID="Equation.DSMT4" ShapeID="_x0000_i1330" DrawAspect="Content" ObjectID="_1731936298" r:id="rId866"/>
        </w:object>
      </w:r>
    </w:p>
    <w:p w14:paraId="0AFE7374" w14:textId="77777777" w:rsidR="00361919" w:rsidRDefault="00361919" w:rsidP="00361919">
      <w:r>
        <w:t>Das sind dann</w:t>
      </w:r>
    </w:p>
    <w:p w14:paraId="5E9FCDC7" w14:textId="77777777" w:rsidR="00361919" w:rsidRDefault="00361919" w:rsidP="00361919">
      <w:r>
        <w:t>25,05 cm, 41,75cm ...</w:t>
      </w:r>
    </w:p>
    <w:p w14:paraId="33A644AE" w14:textId="77777777" w:rsidR="00361919" w:rsidRDefault="00361919" w:rsidP="00361919"/>
    <w:p w14:paraId="0CA58495" w14:textId="77777777" w:rsidR="00361919" w:rsidRPr="004A3CDF" w:rsidRDefault="00361919" w:rsidP="00361919">
      <w:pPr>
        <w:rPr>
          <w:rStyle w:val="Nummer"/>
        </w:rPr>
      </w:pPr>
      <w:bookmarkStart w:id="2983" w:name="m699"/>
      <w:r w:rsidRPr="004A3CDF">
        <w:rPr>
          <w:rStyle w:val="Nummer"/>
        </w:rPr>
        <w:lastRenderedPageBreak/>
        <w:t>699</w:t>
      </w:r>
      <w:bookmarkEnd w:id="2983"/>
      <w:r w:rsidRPr="004A3CDF">
        <w:rPr>
          <w:rStyle w:val="Nummer"/>
        </w:rPr>
        <w:t>.</w:t>
      </w:r>
    </w:p>
    <w:p w14:paraId="44DBF28A" w14:textId="77777777" w:rsidR="00361919" w:rsidRDefault="00361919" w:rsidP="00361919">
      <w:bookmarkStart w:id="2984" w:name="_Hlt214679188"/>
      <w:bookmarkEnd w:id="2984"/>
      <w:r>
        <w:t>b) Es taucht genau so tief ein.</w:t>
      </w:r>
    </w:p>
    <w:p w14:paraId="44F46AA1" w14:textId="77777777" w:rsidR="00361919" w:rsidRDefault="00361919" w:rsidP="00361919">
      <w:r>
        <w:t>Wann schwimmt ein Schiff? Nach dem Archimedischen Gesetz muss das Gewicht der verdrängten Flüssigkeit so groß sein wie das Gewicht des Schiffes.  Damit ist die Auftriebskraft gleich der Gewichtskraft des Schiffes.</w:t>
      </w:r>
    </w:p>
    <w:p w14:paraId="6FAB7BCD" w14:textId="77777777" w:rsidR="00361919" w:rsidRDefault="00361919" w:rsidP="00361919">
      <w:r>
        <w:rPr>
          <w:position w:val="-12"/>
        </w:rPr>
        <w:object w:dxaOrig="760" w:dyaOrig="360" w14:anchorId="7C7CFCBE">
          <v:shape id="_x0000_i1331" type="#_x0000_t75" style="width:38.2pt;height:18pt" o:ole="" fillcolor="window">
            <v:imagedata r:id="rId867" o:title=""/>
          </v:shape>
          <o:OLEObject Type="Embed" ProgID="Equation.3" ShapeID="_x0000_i1331" DrawAspect="Content" ObjectID="_1731936299" r:id="rId868"/>
        </w:object>
      </w:r>
    </w:p>
    <w:p w14:paraId="20B95518" w14:textId="77777777" w:rsidR="00361919" w:rsidRDefault="00361919" w:rsidP="00361919">
      <w:r>
        <w:t>Auf dem Mond ist eine deutlich kleinere Fallbeschleunigung als auf der Erde. Damit wird die Gewichtskraft des Schiffes kleiner.</w:t>
      </w:r>
    </w:p>
    <w:p w14:paraId="010249AC" w14:textId="77777777" w:rsidR="00361919" w:rsidRDefault="00361919" w:rsidP="00361919">
      <w:r>
        <w:t>Gleichzeitig ist aber die Gewichtskraft der verdrängten Flüssigkeit kleiner, so dass im Endeffekt keine Veränderung zur Erde zu sehen ist.</w:t>
      </w:r>
    </w:p>
    <w:p w14:paraId="4FD0F7B1" w14:textId="77777777" w:rsidR="00C137B9" w:rsidRDefault="00C137B9" w:rsidP="00361919"/>
    <w:p w14:paraId="1EBB2196" w14:textId="77777777" w:rsidR="00361919" w:rsidRPr="004A3CDF" w:rsidRDefault="00361919" w:rsidP="00361919">
      <w:pPr>
        <w:rPr>
          <w:rStyle w:val="Nummer"/>
        </w:rPr>
      </w:pPr>
      <w:bookmarkStart w:id="2985" w:name="m700"/>
      <w:r w:rsidRPr="004A3CDF">
        <w:rPr>
          <w:rStyle w:val="Nummer"/>
        </w:rPr>
        <w:t>700</w:t>
      </w:r>
      <w:bookmarkEnd w:id="2985"/>
      <w:r w:rsidRPr="004A3CDF">
        <w:rPr>
          <w:rStyle w:val="Nummer"/>
        </w:rPr>
        <w:t>.</w:t>
      </w:r>
    </w:p>
    <w:p w14:paraId="0C044618" w14:textId="6F118638" w:rsidR="00361919" w:rsidRDefault="00361919" w:rsidP="00361919">
      <w:r>
        <w:t xml:space="preserve">Als erstes werden aus der Aufgabenstellung alle bekannten Sachen </w:t>
      </w:r>
      <w:r w:rsidR="00706D7A">
        <w:t>herausgeschrieben</w:t>
      </w:r>
      <w:r>
        <w:t xml:space="preserve">. </w:t>
      </w:r>
    </w:p>
    <w:p w14:paraId="1B01CEF4" w14:textId="77777777" w:rsidR="00361919" w:rsidRDefault="00361919" w:rsidP="00361919">
      <w:r>
        <w:t>1. Die Autobahnstrecke ist drei Viertel so lang wie die Gesamtstrecke.</w:t>
      </w:r>
    </w:p>
    <w:p w14:paraId="2F6D1E04" w14:textId="77777777" w:rsidR="00361919" w:rsidRDefault="00361919" w:rsidP="00361919">
      <w:r>
        <w:rPr>
          <w:position w:val="-24"/>
        </w:rPr>
        <w:object w:dxaOrig="960" w:dyaOrig="620" w14:anchorId="61F90021">
          <v:shape id="_x0000_i1332" type="#_x0000_t75" style="width:48pt;height:30.55pt" o:ole="" fillcolor="window">
            <v:imagedata r:id="rId869" o:title=""/>
          </v:shape>
          <o:OLEObject Type="Embed" ProgID="Equation.3" ShapeID="_x0000_i1332" DrawAspect="Content" ObjectID="_1731936300" r:id="rId870"/>
        </w:object>
      </w:r>
    </w:p>
    <w:p w14:paraId="08253BD9" w14:textId="77777777" w:rsidR="00361919" w:rsidRDefault="00361919" w:rsidP="00361919">
      <w:r>
        <w:t>2. Die letzte Landstraßenstrecke ist 20 km lang</w:t>
      </w:r>
    </w:p>
    <w:p w14:paraId="1775B6BF" w14:textId="77777777" w:rsidR="00361919" w:rsidRDefault="00361919" w:rsidP="00361919">
      <w:r>
        <w:rPr>
          <w:position w:val="-12"/>
        </w:rPr>
        <w:object w:dxaOrig="1200" w:dyaOrig="360" w14:anchorId="2886DC9D">
          <v:shape id="_x0000_i1333" type="#_x0000_t75" style="width:60pt;height:18pt" o:ole="" fillcolor="window">
            <v:imagedata r:id="rId871" o:title=""/>
          </v:shape>
          <o:OLEObject Type="Embed" ProgID="Equation.3" ShapeID="_x0000_i1333" DrawAspect="Content" ObjectID="_1731936301" r:id="rId872"/>
        </w:object>
      </w:r>
    </w:p>
    <w:p w14:paraId="19F078BC" w14:textId="77777777" w:rsidR="00361919" w:rsidRDefault="00361919" w:rsidP="00361919">
      <w:r>
        <w:t>3. Die Durchschnittsgeschwindigkeit auf der Landstraße betrug 60 km/h.</w:t>
      </w:r>
    </w:p>
    <w:p w14:paraId="39547261" w14:textId="77777777" w:rsidR="00361919" w:rsidRDefault="00361919" w:rsidP="00361919">
      <w:r>
        <w:rPr>
          <w:position w:val="-24"/>
        </w:rPr>
        <w:object w:dxaOrig="1160" w:dyaOrig="620" w14:anchorId="58CA38B8">
          <v:shape id="_x0000_i1334" type="#_x0000_t75" style="width:57.8pt;height:30.55pt" o:ole="" fillcolor="window">
            <v:imagedata r:id="rId873" o:title=""/>
          </v:shape>
          <o:OLEObject Type="Embed" ProgID="Equation.3" ShapeID="_x0000_i1334" DrawAspect="Content" ObjectID="_1731936302" r:id="rId874"/>
        </w:object>
      </w:r>
    </w:p>
    <w:p w14:paraId="77B4C1E9" w14:textId="77777777" w:rsidR="00361919" w:rsidRDefault="00361919" w:rsidP="00361919">
      <w:r>
        <w:t>4. Die Durchschnittsgeschwindigkeit auf der Autobahn betrug 120 km/h.</w:t>
      </w:r>
    </w:p>
    <w:p w14:paraId="6C7FFD34" w14:textId="77777777" w:rsidR="00361919" w:rsidRDefault="00361919" w:rsidP="00361919">
      <w:r>
        <w:rPr>
          <w:position w:val="-24"/>
        </w:rPr>
        <w:object w:dxaOrig="1280" w:dyaOrig="620" w14:anchorId="60EEC1D5">
          <v:shape id="_x0000_i1335" type="#_x0000_t75" style="width:64.35pt;height:30.55pt" o:ole="" fillcolor="window">
            <v:imagedata r:id="rId875" o:title=""/>
          </v:shape>
          <o:OLEObject Type="Embed" ProgID="Equation.3" ShapeID="_x0000_i1335" DrawAspect="Content" ObjectID="_1731936303" r:id="rId876"/>
        </w:object>
      </w:r>
    </w:p>
    <w:p w14:paraId="0521B3F2" w14:textId="77777777" w:rsidR="00361919" w:rsidRDefault="00361919" w:rsidP="00361919">
      <w:r>
        <w:t>Die Durchschnittsgeschwindigkeit ist allgemein:</w:t>
      </w:r>
    </w:p>
    <w:p w14:paraId="79010EB9" w14:textId="77777777" w:rsidR="00361919" w:rsidRDefault="00361919" w:rsidP="00361919">
      <w:r>
        <w:rPr>
          <w:position w:val="-32"/>
        </w:rPr>
        <w:object w:dxaOrig="740" w:dyaOrig="740" w14:anchorId="428F0429">
          <v:shape id="_x0000_i1336" type="#_x0000_t75" style="width:36.55pt;height:36.55pt" o:ole="" fillcolor="window">
            <v:imagedata r:id="rId877" o:title=""/>
          </v:shape>
          <o:OLEObject Type="Embed" ProgID="Equation.3" ShapeID="_x0000_i1336" DrawAspect="Content" ObjectID="_1731936304" r:id="rId878"/>
        </w:object>
      </w:r>
    </w:p>
    <w:p w14:paraId="389EB7CF" w14:textId="77777777" w:rsidR="00361919" w:rsidRDefault="00361919" w:rsidP="00361919">
      <w:r>
        <w:t>Wie groß ist der Gesamtweg?</w:t>
      </w:r>
    </w:p>
    <w:p w14:paraId="3BFE498E" w14:textId="77777777" w:rsidR="00361919" w:rsidRDefault="00361919" w:rsidP="00361919">
      <w:r>
        <w:t>Bekannt ist, wie sich die Wege verhalten:</w:t>
      </w:r>
    </w:p>
    <w:p w14:paraId="25589FC2" w14:textId="77777777" w:rsidR="00361919" w:rsidRDefault="00361919" w:rsidP="00361919">
      <w:r>
        <w:rPr>
          <w:position w:val="-64"/>
        </w:rPr>
        <w:object w:dxaOrig="1100" w:dyaOrig="1400" w14:anchorId="039F756F">
          <v:shape id="_x0000_i1337" type="#_x0000_t75" style="width:54.55pt;height:70.35pt" o:ole="" fillcolor="window">
            <v:imagedata r:id="rId879" o:title=""/>
          </v:shape>
          <o:OLEObject Type="Embed" ProgID="Equation.DSMT4" ShapeID="_x0000_i1337" DrawAspect="Content" ObjectID="_1731936305" r:id="rId880"/>
        </w:object>
      </w:r>
    </w:p>
    <w:p w14:paraId="53F5A0C7" w14:textId="77777777" w:rsidR="00361919" w:rsidRDefault="00361919" w:rsidP="00361919">
      <w:r>
        <w:t>Da die Autobahngeschwindigkeit doppelt so groß wie die Landstraßengeschwindigkeit ist, kann man schreiben:</w:t>
      </w:r>
    </w:p>
    <w:p w14:paraId="1125E131" w14:textId="77777777" w:rsidR="00361919" w:rsidRDefault="00361919" w:rsidP="00361919">
      <w:r>
        <w:rPr>
          <w:position w:val="-64"/>
        </w:rPr>
        <w:object w:dxaOrig="920" w:dyaOrig="1400" w14:anchorId="1768E351">
          <v:shape id="_x0000_i1338" type="#_x0000_t75" style="width:45.8pt;height:70.35pt" o:ole="" fillcolor="window">
            <v:imagedata r:id="rId881" o:title=""/>
          </v:shape>
          <o:OLEObject Type="Embed" ProgID="Equation.DSMT4" ShapeID="_x0000_i1338" DrawAspect="Content" ObjectID="_1731936306" r:id="rId882"/>
        </w:object>
      </w:r>
    </w:p>
    <w:p w14:paraId="753CC1AE" w14:textId="77777777" w:rsidR="00361919" w:rsidRDefault="00361919" w:rsidP="00361919">
      <w:r>
        <w:t>Die Autobahnzeit ist die Gesamtzeit, die bekannt ist, minus die Landstraßenzeit:</w:t>
      </w:r>
    </w:p>
    <w:p w14:paraId="36DF28D9" w14:textId="77777777" w:rsidR="00361919" w:rsidRDefault="00361919" w:rsidP="00361919">
      <w:r>
        <w:rPr>
          <w:position w:val="-214"/>
        </w:rPr>
        <w:object w:dxaOrig="1340" w:dyaOrig="4800" w14:anchorId="2DE5528C">
          <v:shape id="_x0000_i1339" type="#_x0000_t75" style="width:67.65pt;height:240pt" o:ole="" fillcolor="window">
            <v:imagedata r:id="rId883" o:title=""/>
          </v:shape>
          <o:OLEObject Type="Embed" ProgID="Equation.DSMT4" ShapeID="_x0000_i1339" DrawAspect="Content" ObjectID="_1731936307" r:id="rId884"/>
        </w:object>
      </w:r>
    </w:p>
    <w:p w14:paraId="2A2ED165" w14:textId="77777777" w:rsidR="00361919" w:rsidRDefault="00361919" w:rsidP="00361919"/>
    <w:p w14:paraId="6123CAE2" w14:textId="77777777" w:rsidR="00361919" w:rsidRDefault="00361919" w:rsidP="00361919">
      <w:r>
        <w:t>Die Familie fährt 2 Stunden auf der Landstraße und drei Stunden auf der Autobahn.</w:t>
      </w:r>
      <w:bookmarkStart w:id="2986" w:name="_Hlt214694237"/>
      <w:bookmarkEnd w:id="2986"/>
    </w:p>
    <w:p w14:paraId="352B2CF9" w14:textId="77777777" w:rsidR="00361919" w:rsidRDefault="00361919" w:rsidP="00361919">
      <w:r>
        <w:t>Damit beträgt die Strecke auf der Landstraße:</w:t>
      </w:r>
    </w:p>
    <w:p w14:paraId="5469235F" w14:textId="77777777" w:rsidR="00361919" w:rsidRDefault="00361919" w:rsidP="00361919">
      <w:r>
        <w:rPr>
          <w:position w:val="-62"/>
        </w:rPr>
        <w:object w:dxaOrig="1500" w:dyaOrig="1380" w14:anchorId="519CA092">
          <v:shape id="_x0000_i1340" type="#_x0000_t75" style="width:75.25pt;height:69.25pt" o:ole="" fillcolor="window">
            <v:imagedata r:id="rId885" o:title=""/>
          </v:shape>
          <o:OLEObject Type="Embed" ProgID="Equation.DSMT4" ShapeID="_x0000_i1340" DrawAspect="Content" ObjectID="_1731936308" r:id="rId886"/>
        </w:object>
      </w:r>
    </w:p>
    <w:p w14:paraId="607EE853" w14:textId="77777777" w:rsidR="00361919" w:rsidRDefault="00361919" w:rsidP="00361919">
      <w:r>
        <w:t xml:space="preserve">und die auf der Autobahn 360 km. Das sind dann zusammen 480 km, die die Familie in 5 Stunden bewältigt. </w:t>
      </w:r>
    </w:p>
    <w:p w14:paraId="7FA398CE" w14:textId="77777777" w:rsidR="00361919" w:rsidRDefault="00361919" w:rsidP="00361919">
      <w:r>
        <w:t>Daraus lässt sich die Durchschnittsgeschwindigkeit berechnen:</w:t>
      </w:r>
    </w:p>
    <w:p w14:paraId="422A232D" w14:textId="77777777" w:rsidR="00361919" w:rsidRDefault="00361919" w:rsidP="00361919">
      <w:r>
        <w:rPr>
          <w:position w:val="-60"/>
        </w:rPr>
        <w:object w:dxaOrig="1180" w:dyaOrig="1320" w14:anchorId="00C8E778">
          <v:shape id="_x0000_i1341" type="#_x0000_t75" style="width:59.45pt;height:66pt" o:ole="" fillcolor="window">
            <v:imagedata r:id="rId887" o:title=""/>
          </v:shape>
          <o:OLEObject Type="Embed" ProgID="Equation.DSMT4" ShapeID="_x0000_i1341" DrawAspect="Content" ObjectID="_1731936309" r:id="rId888"/>
        </w:object>
      </w:r>
    </w:p>
    <w:p w14:paraId="6594576D" w14:textId="77777777" w:rsidR="00361919" w:rsidRDefault="00361919" w:rsidP="00361919"/>
    <w:p w14:paraId="06EAE7E3" w14:textId="77777777" w:rsidR="00361919" w:rsidRDefault="00361919" w:rsidP="00361919">
      <w:bookmarkStart w:id="2987" w:name="m701"/>
      <w:r w:rsidRPr="004A3CDF">
        <w:rPr>
          <w:rStyle w:val="Nummer"/>
        </w:rPr>
        <w:t>701</w:t>
      </w:r>
      <w:bookmarkEnd w:id="2987"/>
      <w:r w:rsidRPr="004A3CDF">
        <w:rPr>
          <w:rStyle w:val="Nummer"/>
        </w:rPr>
        <w:t>.</w:t>
      </w:r>
      <w:r>
        <w:t xml:space="preserve"> Die Dose rollt in Fahrtrichtung weiter.</w:t>
      </w:r>
    </w:p>
    <w:p w14:paraId="7CCEA988" w14:textId="77777777" w:rsidR="00361919" w:rsidRDefault="00361919" w:rsidP="00361919">
      <w:r>
        <w:t>Ursache ist die Trägheit. Die Dose liegt locker auf dem Tisch und spürt die Kraft des bremsenden Zuges nicht. Deshalb bewegt sie sich gleichförmig weiter und rollt für einen Beobachter im Zug nach vorn.</w:t>
      </w:r>
    </w:p>
    <w:p w14:paraId="1F4ABDD8" w14:textId="77777777" w:rsidR="00C137B9" w:rsidRDefault="00C137B9" w:rsidP="00361919"/>
    <w:p w14:paraId="1161CFA1" w14:textId="77777777" w:rsidR="00361919" w:rsidRDefault="00361919" w:rsidP="00361919">
      <w:bookmarkStart w:id="2988" w:name="m702"/>
      <w:r w:rsidRPr="004A3CDF">
        <w:rPr>
          <w:rStyle w:val="Nummer"/>
        </w:rPr>
        <w:t>702</w:t>
      </w:r>
      <w:bookmarkEnd w:id="2988"/>
      <w:r w:rsidRPr="004A3CDF">
        <w:rPr>
          <w:rStyle w:val="Nummer"/>
        </w:rPr>
        <w:t>.</w:t>
      </w:r>
      <w:r>
        <w:t xml:space="preserve"> </w:t>
      </w:r>
      <w:bookmarkStart w:id="2989" w:name="_Hlk120265714"/>
      <w:r>
        <w:t>Die Dichte der Flüssigkeit muss kleiner als die Dichte des Eichenholzes und größer als die Dichte des Buchenholzens sein.</w:t>
      </w:r>
    </w:p>
    <w:p w14:paraId="706703E4" w14:textId="77777777" w:rsidR="00361919" w:rsidRDefault="00361919" w:rsidP="00361919">
      <w:r>
        <w:t>Begründung: Ein Körper geht unter, wenn er eine größere Dichte als die Flüssigkeit hat. Ein Körper steigt und schwimmt dann, wenn er eine Dichte hat, die kleiner als die der Flüssigkeit ist.</w:t>
      </w:r>
    </w:p>
    <w:bookmarkEnd w:id="2989"/>
    <w:p w14:paraId="3B0D28B5" w14:textId="77777777" w:rsidR="00C137B9" w:rsidRDefault="00C137B9" w:rsidP="00361919"/>
    <w:p w14:paraId="02DF6A5F" w14:textId="77777777" w:rsidR="00361919" w:rsidRDefault="00361919" w:rsidP="00361919">
      <w:bookmarkStart w:id="2990" w:name="_Hlt216861498"/>
      <w:bookmarkStart w:id="2991" w:name="m703"/>
      <w:bookmarkEnd w:id="2990"/>
      <w:r w:rsidRPr="004A3CDF">
        <w:rPr>
          <w:rStyle w:val="Nummer"/>
        </w:rPr>
        <w:t>703</w:t>
      </w:r>
      <w:bookmarkEnd w:id="2991"/>
      <w:r>
        <w:t>. Die Myonen würden ohne Berücksichtigung der Relativitätstheorie rund 600 m zurücklegen. In Wirklichkeit legen sie durch die Zeitdilatation den zehnfachen Weg zurück.</w:t>
      </w:r>
    </w:p>
    <w:p w14:paraId="50005DFB" w14:textId="77777777" w:rsidR="00361919" w:rsidRDefault="00B42104" w:rsidP="00361919">
      <w:hyperlink r:id="rId889" w:anchor="m703" w:history="1">
        <w:r w:rsidR="00361919">
          <w:rPr>
            <w:rStyle w:val="Hyperlink"/>
            <w:sz w:val="22"/>
          </w:rPr>
          <w:t>v</w:t>
        </w:r>
        <w:bookmarkStart w:id="2992" w:name="_Hlt215021855"/>
        <w:r w:rsidR="00361919">
          <w:rPr>
            <w:rStyle w:val="Hyperlink"/>
            <w:sz w:val="22"/>
          </w:rPr>
          <w:t>o</w:t>
        </w:r>
        <w:bookmarkEnd w:id="2992"/>
        <w:r w:rsidR="00361919">
          <w:rPr>
            <w:rStyle w:val="Hyperlink"/>
            <w:sz w:val="22"/>
          </w:rPr>
          <w:t>l</w:t>
        </w:r>
        <w:bookmarkStart w:id="2993" w:name="_Hlt216861253"/>
        <w:bookmarkStart w:id="2994" w:name="_Hlt216861226"/>
        <w:bookmarkEnd w:id="2993"/>
        <w:r w:rsidR="00361919">
          <w:rPr>
            <w:rStyle w:val="Hyperlink"/>
            <w:sz w:val="22"/>
          </w:rPr>
          <w:t>l</w:t>
        </w:r>
        <w:bookmarkEnd w:id="2994"/>
        <w:r w:rsidR="00361919">
          <w:rPr>
            <w:rStyle w:val="Hyperlink"/>
            <w:sz w:val="22"/>
          </w:rPr>
          <w:t>s</w:t>
        </w:r>
        <w:bookmarkStart w:id="2995" w:name="_Hlt215036197"/>
        <w:bookmarkEnd w:id="2995"/>
        <w:r w:rsidR="00361919">
          <w:rPr>
            <w:rStyle w:val="Hyperlink"/>
            <w:sz w:val="22"/>
          </w:rPr>
          <w:t>t</w:t>
        </w:r>
        <w:bookmarkStart w:id="2996" w:name="_Hlt215036220"/>
        <w:r w:rsidR="00361919">
          <w:rPr>
            <w:rStyle w:val="Hyperlink"/>
            <w:sz w:val="22"/>
          </w:rPr>
          <w:t>ä</w:t>
        </w:r>
        <w:bookmarkEnd w:id="2996"/>
        <w:r w:rsidR="00361919">
          <w:rPr>
            <w:rStyle w:val="Hyperlink"/>
            <w:sz w:val="22"/>
          </w:rPr>
          <w:t>n</w:t>
        </w:r>
        <w:bookmarkStart w:id="2997" w:name="_Hlt215041103"/>
        <w:bookmarkEnd w:id="2997"/>
        <w:r w:rsidR="00361919">
          <w:rPr>
            <w:rStyle w:val="Hyperlink"/>
            <w:sz w:val="22"/>
          </w:rPr>
          <w:t>di</w:t>
        </w:r>
        <w:bookmarkStart w:id="2998" w:name="_Hlt215044223"/>
        <w:r w:rsidR="00361919">
          <w:rPr>
            <w:rStyle w:val="Hyperlink"/>
            <w:sz w:val="22"/>
          </w:rPr>
          <w:t>g</w:t>
        </w:r>
        <w:bookmarkEnd w:id="2998"/>
        <w:r w:rsidR="00361919">
          <w:rPr>
            <w:rStyle w:val="Hyperlink"/>
            <w:sz w:val="22"/>
          </w:rPr>
          <w:t>e Lösung</w:t>
        </w:r>
      </w:hyperlink>
      <w:bookmarkStart w:id="2999" w:name="_Hlt215021846"/>
      <w:bookmarkEnd w:id="2999"/>
    </w:p>
    <w:p w14:paraId="39224B1D" w14:textId="77777777" w:rsidR="00C137B9" w:rsidRDefault="00C137B9" w:rsidP="00361919"/>
    <w:p w14:paraId="73A87BB6" w14:textId="77777777" w:rsidR="00361919" w:rsidRDefault="00361919" w:rsidP="00361919">
      <w:pPr>
        <w:pStyle w:val="Textkrper3"/>
      </w:pPr>
      <w:bookmarkStart w:id="3000" w:name="_Hlt214964154"/>
      <w:bookmarkStart w:id="3001" w:name="m704"/>
      <w:bookmarkEnd w:id="3000"/>
      <w:r w:rsidRPr="004A3CDF">
        <w:rPr>
          <w:rStyle w:val="Nummer"/>
        </w:rPr>
        <w:lastRenderedPageBreak/>
        <w:t>704</w:t>
      </w:r>
      <w:bookmarkEnd w:id="3001"/>
      <w:r>
        <w:t xml:space="preserve">. </w:t>
      </w:r>
      <w:bookmarkStart w:id="3002" w:name="_Hlk464630218"/>
      <w:r>
        <w:t xml:space="preserve">Der Luftdruck nimmt mit steigender Höhe schnell ab. Dadurch fällt dem Menschen das Atmen immer schwerer. Passagierflugzeuge </w:t>
      </w:r>
      <w:bookmarkStart w:id="3003" w:name="_Hlt216927542"/>
      <w:r>
        <w:t xml:space="preserve">fliegen in Höhen um 10 km. In dieser </w:t>
      </w:r>
      <w:bookmarkEnd w:id="3003"/>
      <w:r>
        <w:t xml:space="preserve">Höhe kann der Mensch gar nicht mehr atmen. </w:t>
      </w:r>
    </w:p>
    <w:p w14:paraId="219EEFB4" w14:textId="77777777" w:rsidR="00361919" w:rsidRDefault="00361919" w:rsidP="00361919">
      <w:r>
        <w:t xml:space="preserve">Deshalb bestehen solche Flugzeuge aus geschlossenen Kabinen, in denen der auf der Erde gewohnte Luftdruck </w:t>
      </w:r>
      <w:r w:rsidR="000A66C8">
        <w:t>aufrechterhalten</w:t>
      </w:r>
      <w:r>
        <w:t xml:space="preserve"> wird.</w:t>
      </w:r>
    </w:p>
    <w:bookmarkEnd w:id="3002"/>
    <w:p w14:paraId="695E8628" w14:textId="77777777" w:rsidR="00C137B9" w:rsidRDefault="00C137B9" w:rsidP="00361919"/>
    <w:p w14:paraId="6A4DAE74" w14:textId="77777777" w:rsidR="00361919" w:rsidRDefault="00361919" w:rsidP="00361919">
      <w:bookmarkStart w:id="3004" w:name="m705"/>
      <w:r w:rsidRPr="004A3CDF">
        <w:rPr>
          <w:rStyle w:val="Nummer"/>
        </w:rPr>
        <w:t>705</w:t>
      </w:r>
      <w:bookmarkEnd w:id="3004"/>
      <w:r w:rsidRPr="004A3CDF">
        <w:rPr>
          <w:rStyle w:val="Nummer"/>
        </w:rPr>
        <w:t>.</w:t>
      </w:r>
      <w:r>
        <w:t xml:space="preserve"> Der leere Becher taucht 6,7 cm ein. In den Becher passen noch 66,7 cm³ Sand bis er untergeht.</w:t>
      </w:r>
    </w:p>
    <w:p w14:paraId="412A96FF" w14:textId="77777777" w:rsidR="00361919" w:rsidRDefault="00B42104" w:rsidP="00361919">
      <w:hyperlink r:id="rId890" w:anchor="m705" w:history="1">
        <w:r w:rsidR="00361919">
          <w:rPr>
            <w:rStyle w:val="Hyperlink"/>
            <w:sz w:val="22"/>
          </w:rPr>
          <w:t>vo</w:t>
        </w:r>
        <w:bookmarkStart w:id="3005" w:name="_Hlt215186996"/>
        <w:bookmarkStart w:id="3006" w:name="_Hlt215186909"/>
        <w:bookmarkEnd w:id="3005"/>
        <w:r w:rsidR="00361919">
          <w:rPr>
            <w:rStyle w:val="Hyperlink"/>
            <w:sz w:val="22"/>
          </w:rPr>
          <w:t>l</w:t>
        </w:r>
        <w:bookmarkEnd w:id="3006"/>
        <w:r w:rsidR="00361919">
          <w:rPr>
            <w:rStyle w:val="Hyperlink"/>
            <w:sz w:val="22"/>
          </w:rPr>
          <w:t>ls</w:t>
        </w:r>
        <w:bookmarkStart w:id="3007" w:name="_Hlt215044859"/>
        <w:r w:rsidR="00361919">
          <w:rPr>
            <w:rStyle w:val="Hyperlink"/>
            <w:sz w:val="22"/>
          </w:rPr>
          <w:t>t</w:t>
        </w:r>
        <w:bookmarkStart w:id="3008" w:name="_Hlt215186825"/>
        <w:bookmarkEnd w:id="3007"/>
        <w:bookmarkEnd w:id="3008"/>
        <w:r w:rsidR="00361919">
          <w:rPr>
            <w:rStyle w:val="Hyperlink"/>
            <w:sz w:val="22"/>
          </w:rPr>
          <w:t>ä</w:t>
        </w:r>
        <w:bookmarkStart w:id="3009" w:name="_Hlt215044771"/>
        <w:bookmarkStart w:id="3010" w:name="_Hlt215044331"/>
        <w:bookmarkEnd w:id="3009"/>
        <w:r w:rsidR="00361919">
          <w:rPr>
            <w:rStyle w:val="Hyperlink"/>
            <w:sz w:val="22"/>
          </w:rPr>
          <w:t>n</w:t>
        </w:r>
        <w:bookmarkEnd w:id="3010"/>
        <w:r w:rsidR="00361919">
          <w:rPr>
            <w:rStyle w:val="Hyperlink"/>
            <w:sz w:val="22"/>
          </w:rPr>
          <w:t>dige Lö</w:t>
        </w:r>
        <w:bookmarkStart w:id="3011" w:name="_Hlt215044277"/>
        <w:bookmarkStart w:id="3012" w:name="_Hlt215044255"/>
        <w:bookmarkEnd w:id="3011"/>
        <w:r w:rsidR="00361919">
          <w:rPr>
            <w:rStyle w:val="Hyperlink"/>
            <w:sz w:val="22"/>
          </w:rPr>
          <w:t>s</w:t>
        </w:r>
        <w:bookmarkEnd w:id="3012"/>
        <w:r w:rsidR="00361919">
          <w:rPr>
            <w:rStyle w:val="Hyperlink"/>
            <w:sz w:val="22"/>
          </w:rPr>
          <w:t>ung</w:t>
        </w:r>
      </w:hyperlink>
    </w:p>
    <w:p w14:paraId="19EF7BF9" w14:textId="77777777" w:rsidR="00C137B9" w:rsidRDefault="00C137B9" w:rsidP="00361919"/>
    <w:p w14:paraId="1373AFF0" w14:textId="77777777" w:rsidR="00361919" w:rsidRDefault="00361919" w:rsidP="00361919">
      <w:bookmarkStart w:id="3013" w:name="m706"/>
      <w:r w:rsidRPr="004A3CDF">
        <w:rPr>
          <w:rStyle w:val="Nummer"/>
        </w:rPr>
        <w:t>706</w:t>
      </w:r>
      <w:bookmarkEnd w:id="3013"/>
      <w:r w:rsidRPr="004A3CDF">
        <w:rPr>
          <w:rStyle w:val="Nummer"/>
        </w:rPr>
        <w:t>.</w:t>
      </w:r>
      <w:r>
        <w:t xml:space="preserve"> Der Gartenschlauch beste</w:t>
      </w:r>
      <w:bookmarkStart w:id="3014" w:name="_Hlt216929566"/>
      <w:bookmarkEnd w:id="3014"/>
      <w:r>
        <w:t>ht aus einem weichen Material. Wenn man damit taucht, wird der Schweredruck im Wasser schnell den Schlauch zudrücken. Der Taucher bekommt keine Luft mehr und Schluss mit Tauchausflug.</w:t>
      </w:r>
    </w:p>
    <w:p w14:paraId="583151AB" w14:textId="77777777" w:rsidR="00C137B9" w:rsidRDefault="00C137B9" w:rsidP="00361919"/>
    <w:p w14:paraId="7716F1E6" w14:textId="77777777" w:rsidR="00361919" w:rsidRDefault="00361919" w:rsidP="00361919">
      <w:bookmarkStart w:id="3015" w:name="m707"/>
      <w:r w:rsidRPr="004A3CDF">
        <w:rPr>
          <w:rStyle w:val="Nummer"/>
        </w:rPr>
        <w:t>707</w:t>
      </w:r>
      <w:bookmarkEnd w:id="3015"/>
      <w:r w:rsidRPr="004A3CDF">
        <w:rPr>
          <w:rStyle w:val="Nummer"/>
        </w:rPr>
        <w:t>.</w:t>
      </w:r>
      <w:bookmarkStart w:id="3016" w:name="_Hlt215187378"/>
      <w:bookmarkStart w:id="3017" w:name="_Hlt215188968"/>
      <w:bookmarkEnd w:id="3016"/>
      <w:r>
        <w:t xml:space="preserve"> Der Körper hat eine Dichte von 2,7 g/cm³.</w:t>
      </w:r>
      <w:bookmarkEnd w:id="3017"/>
    </w:p>
    <w:p w14:paraId="464AEA28" w14:textId="77777777" w:rsidR="00361919" w:rsidRDefault="00B42104" w:rsidP="00361919">
      <w:hyperlink r:id="rId891" w:anchor="m707" w:history="1">
        <w:r w:rsidR="00361919">
          <w:rPr>
            <w:rStyle w:val="Hyperlink"/>
          </w:rPr>
          <w:t>voll</w:t>
        </w:r>
        <w:bookmarkStart w:id="3018" w:name="_Hlt215188973"/>
        <w:bookmarkStart w:id="3019" w:name="_Hlt215187415"/>
        <w:bookmarkEnd w:id="3018"/>
        <w:r w:rsidR="00361919">
          <w:rPr>
            <w:rStyle w:val="Hyperlink"/>
          </w:rPr>
          <w:t>s</w:t>
        </w:r>
        <w:bookmarkStart w:id="3020" w:name="_Hlt215188976"/>
        <w:bookmarkEnd w:id="3019"/>
        <w:r w:rsidR="00361919">
          <w:rPr>
            <w:rStyle w:val="Hyperlink"/>
          </w:rPr>
          <w:t>t</w:t>
        </w:r>
        <w:bookmarkStart w:id="3021" w:name="_Hlt215443060"/>
        <w:bookmarkEnd w:id="3020"/>
        <w:r w:rsidR="00361919">
          <w:rPr>
            <w:rStyle w:val="Hyperlink"/>
          </w:rPr>
          <w:t>ä</w:t>
        </w:r>
        <w:bookmarkEnd w:id="3021"/>
        <w:r w:rsidR="00361919">
          <w:rPr>
            <w:rStyle w:val="Hyperlink"/>
          </w:rPr>
          <w:t>ndig</w:t>
        </w:r>
        <w:bookmarkStart w:id="3022" w:name="_Hlt216929705"/>
        <w:bookmarkStart w:id="3023" w:name="_Hlt216929697"/>
        <w:bookmarkEnd w:id="3022"/>
        <w:r w:rsidR="00361919">
          <w:rPr>
            <w:rStyle w:val="Hyperlink"/>
          </w:rPr>
          <w:t>e</w:t>
        </w:r>
        <w:bookmarkEnd w:id="3023"/>
        <w:r w:rsidR="00361919">
          <w:rPr>
            <w:rStyle w:val="Hyperlink"/>
          </w:rPr>
          <w:t xml:space="preserve"> Lösung</w:t>
        </w:r>
      </w:hyperlink>
    </w:p>
    <w:p w14:paraId="4305E60F" w14:textId="77777777" w:rsidR="00C137B9" w:rsidRDefault="00C137B9" w:rsidP="00361919"/>
    <w:p w14:paraId="5457AC02" w14:textId="77777777" w:rsidR="00361919" w:rsidRDefault="00361919" w:rsidP="00361919">
      <w:bookmarkStart w:id="3024" w:name="_Hlt216929924"/>
      <w:bookmarkStart w:id="3025" w:name="m708"/>
      <w:bookmarkEnd w:id="3024"/>
      <w:r w:rsidRPr="004A3CDF">
        <w:rPr>
          <w:rStyle w:val="Nummer"/>
        </w:rPr>
        <w:t>708</w:t>
      </w:r>
      <w:bookmarkEnd w:id="3025"/>
      <w:r w:rsidRPr="004A3CDF">
        <w:rPr>
          <w:rStyle w:val="Nummer"/>
        </w:rPr>
        <w:t>.</w:t>
      </w:r>
      <w:r>
        <w:t xml:space="preserve"> Der Auftrieb ist immer so groß wie das Gewicht der verdrängten Luft. Beim Aufsteigen des Ballons ändert sich sein Volumen nicht, also auch nicht das Volumen der verdrängten Luft.</w:t>
      </w:r>
    </w:p>
    <w:p w14:paraId="426EAB68" w14:textId="77777777" w:rsidR="00361919" w:rsidRDefault="00361919" w:rsidP="00361919">
      <w:r>
        <w:t>Je höher der Ballon ko</w:t>
      </w:r>
      <w:bookmarkStart w:id="3026" w:name="_Hlt216929825"/>
      <w:bookmarkEnd w:id="3026"/>
      <w:r>
        <w:t xml:space="preserve">mmt, </w:t>
      </w:r>
      <w:r w:rsidR="00C9697B">
        <w:t>umso</w:t>
      </w:r>
      <w:r>
        <w:t xml:space="preserve"> dünner wird die Luft. Das heißt aber, dass ihr Gewicht immer kleiner wird und damit auch das Gewicht der vom Ballon verdrängten Luft.</w:t>
      </w:r>
    </w:p>
    <w:p w14:paraId="2AB29717" w14:textId="77777777" w:rsidR="00361919" w:rsidRDefault="00361919" w:rsidP="00361919">
      <w:r>
        <w:t>Der Auftrieb wird immer kleiner.</w:t>
      </w:r>
    </w:p>
    <w:p w14:paraId="205B0CD2" w14:textId="77777777" w:rsidR="00361919" w:rsidRDefault="00361919" w:rsidP="00361919">
      <w:r>
        <w:t>Ab einer bestimmten Höhe ist der Auftrieb so groß wie das Gewicht der verdrängten Luft und der Ballon steigt nicht weiter hoch.</w:t>
      </w:r>
    </w:p>
    <w:p w14:paraId="6007A85B" w14:textId="77777777" w:rsidR="00C137B9" w:rsidRDefault="00C137B9" w:rsidP="00361919"/>
    <w:p w14:paraId="20D2A39F" w14:textId="77777777" w:rsidR="00361919" w:rsidRDefault="00361919" w:rsidP="00361919">
      <w:bookmarkStart w:id="3027" w:name="m709"/>
      <w:r w:rsidRPr="004A3CDF">
        <w:rPr>
          <w:rStyle w:val="Nummer"/>
        </w:rPr>
        <w:t>709</w:t>
      </w:r>
      <w:bookmarkEnd w:id="3027"/>
      <w:r w:rsidRPr="004A3CDF">
        <w:rPr>
          <w:rStyle w:val="Nummer"/>
        </w:rPr>
        <w:t>.</w:t>
      </w:r>
      <w:r>
        <w:t xml:space="preserve">  </w:t>
      </w:r>
      <w:bookmarkStart w:id="3028" w:name="_Hlt215211326"/>
      <w:bookmarkEnd w:id="3028"/>
      <w:r>
        <w:t xml:space="preserve">Der Luftdruck nimmt mit größer werdender Höhe rasch ab. Der Druck in den Ballons bleibt beim Aufstieg gleich. </w:t>
      </w:r>
    </w:p>
    <w:p w14:paraId="4BDBC834" w14:textId="77777777" w:rsidR="00361919" w:rsidRDefault="00361919" w:rsidP="00361919">
      <w:r>
        <w:t>Steigt der Ball</w:t>
      </w:r>
      <w:bookmarkStart w:id="3029" w:name="_Hlt216861157"/>
      <w:bookmarkEnd w:id="3029"/>
      <w:r>
        <w:t>on nach oben, ist der Druck im Ballon im Vergleich zum Au</w:t>
      </w:r>
      <w:r w:rsidR="004B48A8">
        <w:t>ß</w:t>
      </w:r>
      <w:r>
        <w:t xml:space="preserve">endruck immer größer und die Hülle bläht sich auf.  Je höher der Ballon steigt, </w:t>
      </w:r>
      <w:r w:rsidR="004B48A8">
        <w:t>umso</w:t>
      </w:r>
      <w:r>
        <w:t xml:space="preserve"> größer und runder wird er.  In sehr großen Höhen (einige Kilometer) wird der Außendruck so gering, dass der Ballon platzt.</w:t>
      </w:r>
    </w:p>
    <w:p w14:paraId="499C4AA2" w14:textId="77777777" w:rsidR="00C137B9" w:rsidRDefault="00C137B9" w:rsidP="00361919"/>
    <w:p w14:paraId="0BE7F73B" w14:textId="77777777" w:rsidR="00361919" w:rsidRDefault="00361919" w:rsidP="00361919">
      <w:bookmarkStart w:id="3030" w:name="_Hlt216930213"/>
      <w:bookmarkStart w:id="3031" w:name="m710"/>
      <w:bookmarkEnd w:id="3030"/>
      <w:r w:rsidRPr="004A3CDF">
        <w:rPr>
          <w:rStyle w:val="Nummer"/>
        </w:rPr>
        <w:t>710</w:t>
      </w:r>
      <w:bookmarkEnd w:id="3031"/>
      <w:r w:rsidRPr="004A3CDF">
        <w:rPr>
          <w:rStyle w:val="Nummer"/>
        </w:rPr>
        <w:t>.</w:t>
      </w:r>
      <w:r>
        <w:t xml:space="preserve"> Wenn die Blumentöpfe noch friedlich a</w:t>
      </w:r>
      <w:bookmarkStart w:id="3032" w:name="_Hlt216930148"/>
      <w:bookmarkEnd w:id="3032"/>
      <w:r>
        <w:t>uf den Fensterbänken stehen, haben beide im Vergleich zum Boden potenzielle Energie. Da die potenzielle Energie direkt proportional zur Höhe ist, besitzt der obere Topf die doppelte Menge an Energie.</w:t>
      </w:r>
    </w:p>
    <w:p w14:paraId="5D0445C2" w14:textId="77777777" w:rsidR="00361919" w:rsidRDefault="00361919" w:rsidP="00361919">
      <w:r>
        <w:t>Beim Fallen wandelt jeder Topf diese Energie vollständig in Bewegungsenergie um. Es gilt also:</w:t>
      </w:r>
    </w:p>
    <w:p w14:paraId="07F50D94" w14:textId="77777777" w:rsidR="00361919" w:rsidRDefault="00361919" w:rsidP="00361919">
      <w:r>
        <w:rPr>
          <w:position w:val="-14"/>
        </w:rPr>
        <w:object w:dxaOrig="999" w:dyaOrig="380" w14:anchorId="3664A5AF">
          <v:shape id="_x0000_i1342" type="#_x0000_t75" style="width:50.2pt;height:18.55pt" o:ole="" fillcolor="window">
            <v:imagedata r:id="rId892" o:title=""/>
          </v:shape>
          <o:OLEObject Type="Embed" ProgID="Equation.3" ShapeID="_x0000_i1342" DrawAspect="Content" ObjectID="_1731936310" r:id="rId893"/>
        </w:object>
      </w:r>
    </w:p>
    <w:p w14:paraId="5F16A208" w14:textId="77777777" w:rsidR="00361919" w:rsidRDefault="00361919" w:rsidP="00361919">
      <w:r>
        <w:t>Die Gleichungen für diese beiden Energie kann man einsetzten und nach der gesuchten Geschwindigkeit umstellen:</w:t>
      </w:r>
    </w:p>
    <w:p w14:paraId="025300C0" w14:textId="77777777" w:rsidR="00361919" w:rsidRDefault="00361919" w:rsidP="00361919">
      <w:r>
        <w:rPr>
          <w:position w:val="-46"/>
        </w:rPr>
        <w:object w:dxaOrig="1620" w:dyaOrig="1040" w14:anchorId="4E35022B">
          <v:shape id="_x0000_i1343" type="#_x0000_t75" style="width:81.25pt;height:51.8pt" o:ole="" fillcolor="window">
            <v:imagedata r:id="rId894" o:title=""/>
          </v:shape>
          <o:OLEObject Type="Embed" ProgID="Equation.3" ShapeID="_x0000_i1343" DrawAspect="Content" ObjectID="_1731936311" r:id="rId895"/>
        </w:object>
      </w:r>
    </w:p>
    <w:p w14:paraId="4550722F" w14:textId="77777777" w:rsidR="00361919" w:rsidRDefault="00361919" w:rsidP="00361919">
      <w:r>
        <w:t xml:space="preserve">Die Masse kürzt sich raus, da </w:t>
      </w:r>
      <w:bookmarkStart w:id="3033" w:name="_Hlt215294660"/>
      <w:bookmarkEnd w:id="3033"/>
      <w:r>
        <w:t>bei Vernachlässigung der Luftreibung die Masse des fallenden Körpers keine Rolle spielt.</w:t>
      </w:r>
    </w:p>
    <w:p w14:paraId="3A3943E7" w14:textId="77777777" w:rsidR="00361919" w:rsidRDefault="00361919" w:rsidP="00361919">
      <w:r>
        <w:t>Mit der Gleichung erkennt man den Zusammenhang zwischen Geschwindigkeit und Höhe:</w:t>
      </w:r>
    </w:p>
    <w:p w14:paraId="41EEC2B2" w14:textId="77777777" w:rsidR="00361919" w:rsidRDefault="00361919" w:rsidP="00361919">
      <w:r>
        <w:rPr>
          <w:position w:val="-10"/>
        </w:rPr>
        <w:object w:dxaOrig="700" w:dyaOrig="380" w14:anchorId="62A0F786">
          <v:shape id="_x0000_i1344" type="#_x0000_t75" style="width:35.45pt;height:18.55pt" o:ole="" fillcolor="window">
            <v:imagedata r:id="rId896" o:title=""/>
          </v:shape>
          <o:OLEObject Type="Embed" ProgID="Equation.3" ShapeID="_x0000_i1344" DrawAspect="Content" ObjectID="_1731936312" r:id="rId897"/>
        </w:object>
      </w:r>
    </w:p>
    <w:p w14:paraId="7FAFEEF7" w14:textId="77777777" w:rsidR="00361919" w:rsidRDefault="00361919" w:rsidP="00361919">
      <w:r>
        <w:t>Der eine Topf hat die doppelte Höhe des anderen, also z.B. 1 und 2. Damit ist die Auftreffgeschwindigkeit des oberen Topfe</w:t>
      </w:r>
      <w:r w:rsidR="00E22DA8">
        <w:t>s</w:t>
      </w:r>
      <w:r>
        <w:t xml:space="preserve"> nur </w:t>
      </w:r>
    </w:p>
    <w:p w14:paraId="1B6F84CD" w14:textId="77777777" w:rsidR="00361919" w:rsidRDefault="00361919" w:rsidP="00361919">
      <w:r>
        <w:rPr>
          <w:position w:val="-10"/>
        </w:rPr>
        <w:object w:dxaOrig="840" w:dyaOrig="380" w14:anchorId="5444A998">
          <v:shape id="_x0000_i1345" type="#_x0000_t75" style="width:42pt;height:18.55pt" o:ole="" fillcolor="window">
            <v:imagedata r:id="rId898" o:title=""/>
          </v:shape>
          <o:OLEObject Type="Embed" ProgID="Equation.3" ShapeID="_x0000_i1345" DrawAspect="Content" ObjectID="_1731936313" r:id="rId899"/>
        </w:object>
      </w:r>
    </w:p>
    <w:p w14:paraId="204664BF" w14:textId="77777777" w:rsidR="00361919" w:rsidRDefault="00361919" w:rsidP="00361919">
      <w:r>
        <w:t>mal so groß wie die Geschwindigkeit des unteren Topfes und nicht etwa doppelt so groß.</w:t>
      </w:r>
    </w:p>
    <w:p w14:paraId="4793B6AC" w14:textId="77777777" w:rsidR="00361919" w:rsidRDefault="00361919" w:rsidP="00361919">
      <w:r>
        <w:t>Über die Überlebenschancen der Töpfe sagt das natürlich gar nichts.</w:t>
      </w:r>
      <w:bookmarkStart w:id="3034" w:name="_Hlt215295040"/>
      <w:bookmarkEnd w:id="3034"/>
    </w:p>
    <w:p w14:paraId="08D3C2AC" w14:textId="7D7B3E63" w:rsidR="00361919" w:rsidRDefault="00361919" w:rsidP="00361919">
      <w:bookmarkStart w:id="3035" w:name="_Hlt216930481"/>
      <w:bookmarkStart w:id="3036" w:name="m711"/>
      <w:bookmarkEnd w:id="3035"/>
      <w:r w:rsidRPr="004A3CDF">
        <w:rPr>
          <w:rStyle w:val="Nummer"/>
        </w:rPr>
        <w:lastRenderedPageBreak/>
        <w:t>711</w:t>
      </w:r>
      <w:bookmarkEnd w:id="3036"/>
      <w:r w:rsidRPr="004A3CDF">
        <w:rPr>
          <w:rStyle w:val="Nummer"/>
        </w:rPr>
        <w:t>.</w:t>
      </w:r>
      <w:r>
        <w:t xml:space="preserve"> Der Rettungsring kann</w:t>
      </w:r>
      <w:bookmarkStart w:id="3037" w:name="_Hlt216930425"/>
      <w:bookmarkEnd w:id="3037"/>
      <w:r>
        <w:t xml:space="preserve"> </w:t>
      </w:r>
      <w:r w:rsidR="00706D7A">
        <w:t>so viel</w:t>
      </w:r>
      <w:r>
        <w:t xml:space="preserve"> tragen, wie das Wasser wiegt, was er selber verdrängt. Im maximalen Fall ist das Volumen des verdrängten Wassers so groß wie das Volumen des Ringes.</w:t>
      </w:r>
    </w:p>
    <w:p w14:paraId="3EE00053" w14:textId="77777777" w:rsidR="00361919" w:rsidRDefault="00361919" w:rsidP="00361919">
      <w:r>
        <w:t xml:space="preserve">Das Volumen des Rings lässt sich mit </w:t>
      </w:r>
    </w:p>
    <w:p w14:paraId="327940B4" w14:textId="77777777" w:rsidR="00361919" w:rsidRDefault="00361919" w:rsidP="00361919">
      <w:r>
        <w:rPr>
          <w:position w:val="-60"/>
        </w:rPr>
        <w:object w:dxaOrig="680" w:dyaOrig="1320" w14:anchorId="692B04DB">
          <v:shape id="_x0000_i1346" type="#_x0000_t75" style="width:33.8pt;height:66pt" o:ole="" fillcolor="window">
            <v:imagedata r:id="rId900" o:title=""/>
          </v:shape>
          <o:OLEObject Type="Embed" ProgID="Equation.DSMT4" ShapeID="_x0000_i1346" DrawAspect="Content" ObjectID="_1731936314" r:id="rId901"/>
        </w:object>
      </w:r>
    </w:p>
    <w:p w14:paraId="70B3F6FB" w14:textId="77777777" w:rsidR="00361919" w:rsidRDefault="00361919" w:rsidP="00361919">
      <w:r>
        <w:t>berechnen.</w:t>
      </w:r>
    </w:p>
    <w:p w14:paraId="4316E0DD" w14:textId="77777777" w:rsidR="00361919" w:rsidRDefault="00361919" w:rsidP="00361919">
      <w:r>
        <w:t>Eingesetzt ergibt das</w:t>
      </w:r>
    </w:p>
    <w:p w14:paraId="5FBD447E" w14:textId="77777777" w:rsidR="00361919" w:rsidRDefault="00361919" w:rsidP="00361919">
      <w:r>
        <w:rPr>
          <w:position w:val="-76"/>
        </w:rPr>
        <w:object w:dxaOrig="1560" w:dyaOrig="2920" w14:anchorId="32664131">
          <v:shape id="_x0000_i1347" type="#_x0000_t75" style="width:78pt;height:145.65pt" o:ole="" fillcolor="window">
            <v:imagedata r:id="rId902" o:title=""/>
          </v:shape>
          <o:OLEObject Type="Embed" ProgID="Equation.DSMT4" ShapeID="_x0000_i1347" DrawAspect="Content" ObjectID="_1731936315" r:id="rId903"/>
        </w:object>
      </w:r>
    </w:p>
    <w:p w14:paraId="7AF9772D" w14:textId="77777777" w:rsidR="00361919" w:rsidRDefault="00361919" w:rsidP="00361919">
      <w:r>
        <w:t>Der Rettungsring verdrängt also 14 Liter Wasser, die eine Masse von 14 kg haben.  Das entspricht einer Gewichtskraft von</w:t>
      </w:r>
    </w:p>
    <w:p w14:paraId="4F5DFEA5" w14:textId="77777777" w:rsidR="00361919" w:rsidRDefault="00361919" w:rsidP="00361919">
      <w:r>
        <w:rPr>
          <w:position w:val="-62"/>
        </w:rPr>
        <w:object w:dxaOrig="1840" w:dyaOrig="1380" w14:anchorId="17DFC367">
          <v:shape id="_x0000_i1348" type="#_x0000_t75" style="width:92.2pt;height:69.25pt" o:ole="" fillcolor="window">
            <v:imagedata r:id="rId904" o:title=""/>
          </v:shape>
          <o:OLEObject Type="Embed" ProgID="Equation.DSMT4" ShapeID="_x0000_i1348" DrawAspect="Content" ObjectID="_1731936316" r:id="rId905"/>
        </w:object>
      </w:r>
    </w:p>
    <w:p w14:paraId="63FEDF2C" w14:textId="77777777" w:rsidR="00361919" w:rsidRDefault="00361919" w:rsidP="00361919"/>
    <w:p w14:paraId="43C49604" w14:textId="77777777" w:rsidR="00361919" w:rsidRDefault="00361919" w:rsidP="00361919">
      <w:r>
        <w:t>Diese Gewichtskraft kann der Ring tragen. Davon muss noch seine eigene Gewichtskraft von 34,3 N abgezogen werden, so dass er insgesamt 103 N tragen kann.</w:t>
      </w:r>
    </w:p>
    <w:p w14:paraId="67BBFB08" w14:textId="77777777" w:rsidR="00361919" w:rsidRDefault="00361919" w:rsidP="00361919">
      <w:r>
        <w:t xml:space="preserve">Das entspricht einer Masse von etwa 10,5 kg. </w:t>
      </w:r>
    </w:p>
    <w:p w14:paraId="319A4B1B" w14:textId="77777777" w:rsidR="00361919" w:rsidRDefault="00361919" w:rsidP="00361919">
      <w:r>
        <w:t>Auf den ersten Blick ein sinnloses Ergebnis, denn ein Rettungsring muss einen Menschen mit z.B. 80 kg tragen können. Der Mensch wiegt im Wasser aber fast nichts, so dass der Ring ihn problemlos über Wasser halten kann.</w:t>
      </w:r>
    </w:p>
    <w:p w14:paraId="0740258D" w14:textId="77777777" w:rsidR="00C137B9" w:rsidRDefault="00C137B9" w:rsidP="00361919"/>
    <w:p w14:paraId="42ED446D" w14:textId="77777777" w:rsidR="00361919" w:rsidRPr="004A3CDF" w:rsidRDefault="00361919" w:rsidP="00361919">
      <w:pPr>
        <w:rPr>
          <w:rStyle w:val="Nummer"/>
        </w:rPr>
      </w:pPr>
      <w:bookmarkStart w:id="3038" w:name="_Hlt242070556"/>
      <w:bookmarkStart w:id="3039" w:name="m712"/>
      <w:bookmarkEnd w:id="3038"/>
      <w:r w:rsidRPr="004A3CDF">
        <w:rPr>
          <w:rStyle w:val="Nummer"/>
        </w:rPr>
        <w:t>712</w:t>
      </w:r>
      <w:bookmarkEnd w:id="3039"/>
      <w:r w:rsidRPr="004A3CDF">
        <w:rPr>
          <w:rStyle w:val="Nummer"/>
        </w:rPr>
        <w:t>.</w:t>
      </w:r>
    </w:p>
    <w:p w14:paraId="2366D7E6" w14:textId="77777777" w:rsidR="00361919" w:rsidRDefault="00361919" w:rsidP="00361919">
      <w:bookmarkStart w:id="3040" w:name="_Hlt215400199"/>
      <w:bookmarkEnd w:id="3040"/>
      <w:r>
        <w:t>Es muss eine</w:t>
      </w:r>
      <w:bookmarkStart w:id="3041" w:name="_Hlt216930864"/>
      <w:bookmarkEnd w:id="3041"/>
      <w:r>
        <w:t xml:space="preserve"> Gleichung gefunden werden, die den Zusammenhang zwischen der Masse der Kugel und dem Durchmesser beschreibt.</w:t>
      </w:r>
    </w:p>
    <w:p w14:paraId="3B756547" w14:textId="77777777" w:rsidR="00361919" w:rsidRDefault="00361919" w:rsidP="00361919">
      <w:r>
        <w:t>Den Zusammenhang zwischen Masse und Volumen findet man über die Dichte:</w:t>
      </w:r>
    </w:p>
    <w:p w14:paraId="21BB1CA7" w14:textId="77777777" w:rsidR="00361919" w:rsidRDefault="00361919" w:rsidP="00361919">
      <w:r>
        <w:rPr>
          <w:position w:val="-24"/>
        </w:rPr>
        <w:object w:dxaOrig="620" w:dyaOrig="620" w14:anchorId="7E580EA5">
          <v:shape id="_x0000_i1349" type="#_x0000_t75" style="width:30.55pt;height:30.55pt" o:ole="" fillcolor="window">
            <v:imagedata r:id="rId906" o:title=""/>
          </v:shape>
          <o:OLEObject Type="Embed" ProgID="Equation.DSMT4" ShapeID="_x0000_i1349" DrawAspect="Content" ObjectID="_1731936317" r:id="rId907"/>
        </w:object>
      </w:r>
    </w:p>
    <w:p w14:paraId="2246ED90" w14:textId="77777777" w:rsidR="00361919" w:rsidRDefault="00361919" w:rsidP="00361919">
      <w:r>
        <w:t>Das Volumen einer Kugel wird mit</w:t>
      </w:r>
    </w:p>
    <w:p w14:paraId="16147E50" w14:textId="77777777" w:rsidR="00361919" w:rsidRDefault="00361919" w:rsidP="00361919">
      <w:r>
        <w:rPr>
          <w:position w:val="-24"/>
        </w:rPr>
        <w:object w:dxaOrig="1160" w:dyaOrig="620" w14:anchorId="1336D40B">
          <v:shape id="_x0000_i1350" type="#_x0000_t75" style="width:57.8pt;height:30.55pt" o:ole="" fillcolor="window">
            <v:imagedata r:id="rId908" o:title=""/>
          </v:shape>
          <o:OLEObject Type="Embed" ProgID="Equation.DSMT4" ShapeID="_x0000_i1350" DrawAspect="Content" ObjectID="_1731936318" r:id="rId909"/>
        </w:object>
      </w:r>
    </w:p>
    <w:p w14:paraId="2B3E841A" w14:textId="77777777" w:rsidR="00361919" w:rsidRDefault="00361919" w:rsidP="00361919">
      <w:r>
        <w:t>berechnet. Setzt man das in die erste Gleichung ein, erhält man</w:t>
      </w:r>
    </w:p>
    <w:p w14:paraId="185EA666" w14:textId="77777777" w:rsidR="00361919" w:rsidRDefault="00361919" w:rsidP="00361919">
      <w:r>
        <w:rPr>
          <w:position w:val="-28"/>
        </w:rPr>
        <w:object w:dxaOrig="900" w:dyaOrig="660" w14:anchorId="39716677">
          <v:shape id="_x0000_i1351" type="#_x0000_t75" style="width:45.25pt;height:33.25pt" o:ole="" fillcolor="window">
            <v:imagedata r:id="rId910" o:title=""/>
          </v:shape>
          <o:OLEObject Type="Embed" ProgID="Equation.DSMT4" ShapeID="_x0000_i1351" DrawAspect="Content" ObjectID="_1731936319" r:id="rId911"/>
        </w:object>
      </w:r>
    </w:p>
    <w:p w14:paraId="02225F71" w14:textId="77777777" w:rsidR="00361919" w:rsidRDefault="00361919" w:rsidP="00361919">
      <w:r>
        <w:t>Diese Gleichung muss man nach dem Durchmesser umstellen:</w:t>
      </w:r>
    </w:p>
    <w:p w14:paraId="7BB410FE" w14:textId="77777777" w:rsidR="00361919" w:rsidRDefault="00361919" w:rsidP="00361919">
      <w:r>
        <w:rPr>
          <w:position w:val="-66"/>
        </w:rPr>
        <w:object w:dxaOrig="1040" w:dyaOrig="1440" w14:anchorId="4E74AD1C">
          <v:shape id="_x0000_i1352" type="#_x0000_t75" style="width:51.8pt;height:1in" o:ole="" fillcolor="window">
            <v:imagedata r:id="rId912" o:title=""/>
          </v:shape>
          <o:OLEObject Type="Embed" ProgID="Equation.DSMT4" ShapeID="_x0000_i1352" DrawAspect="Content" ObjectID="_1731936320" r:id="rId913"/>
        </w:object>
      </w:r>
    </w:p>
    <w:p w14:paraId="45FCE127" w14:textId="77777777" w:rsidR="00361919" w:rsidRDefault="00361919" w:rsidP="00361919">
      <w:r>
        <w:t>Damit lässt sich der gesuchte Durchmesser berechnen:</w:t>
      </w:r>
    </w:p>
    <w:p w14:paraId="11566FE9" w14:textId="77777777" w:rsidR="00361919" w:rsidRDefault="00361919" w:rsidP="00361919">
      <w:r>
        <w:rPr>
          <w:position w:val="-62"/>
        </w:rPr>
        <w:object w:dxaOrig="1860" w:dyaOrig="1359" w14:anchorId="6D21E8C1">
          <v:shape id="_x0000_i1353" type="#_x0000_t75" style="width:93.25pt;height:68.2pt" o:ole="" fillcolor="window">
            <v:imagedata r:id="rId914" o:title=""/>
          </v:shape>
          <o:OLEObject Type="Embed" ProgID="Equation.DSMT4" ShapeID="_x0000_i1353" DrawAspect="Content" ObjectID="_1731936321" r:id="rId915"/>
        </w:object>
      </w:r>
    </w:p>
    <w:p w14:paraId="3C0FEFD9" w14:textId="77777777" w:rsidR="00361919" w:rsidRDefault="00361919" w:rsidP="00361919"/>
    <w:p w14:paraId="4A712622" w14:textId="77777777" w:rsidR="00361919" w:rsidRDefault="00361919" w:rsidP="00361919">
      <w:r>
        <w:t xml:space="preserve">Wie groß ist die Kugel mit der Masse 2 kg? 0,79 </w:t>
      </w:r>
      <w:proofErr w:type="spellStart"/>
      <w:r>
        <w:t>dm</w:t>
      </w:r>
      <w:proofErr w:type="spellEnd"/>
      <w:r>
        <w:t xml:space="preserve">! </w:t>
      </w:r>
    </w:p>
    <w:p w14:paraId="71D0B912" w14:textId="77777777" w:rsidR="00361919" w:rsidRDefault="00361919" w:rsidP="00361919">
      <w:r>
        <w:t xml:space="preserve">Damit ist die schwere Kugel doppelt so groß. </w:t>
      </w:r>
      <w:bookmarkStart w:id="3042" w:name="_Hlt215401414"/>
      <w:bookmarkEnd w:id="3042"/>
    </w:p>
    <w:p w14:paraId="6F58D5C2" w14:textId="77777777" w:rsidR="00361919" w:rsidRDefault="00361919" w:rsidP="00361919"/>
    <w:p w14:paraId="3E0D54CF" w14:textId="77777777" w:rsidR="00361919" w:rsidRDefault="00361919" w:rsidP="00361919">
      <w:r>
        <w:t xml:space="preserve">Oder: </w:t>
      </w:r>
    </w:p>
    <w:p w14:paraId="207B613E" w14:textId="77777777" w:rsidR="00361919" w:rsidRDefault="00361919" w:rsidP="00361919">
      <w:r>
        <w:rPr>
          <w:position w:val="-30"/>
        </w:rPr>
        <w:object w:dxaOrig="1040" w:dyaOrig="740" w14:anchorId="48EB2F4C">
          <v:shape id="_x0000_i1354" type="#_x0000_t75" style="width:51.8pt;height:36.55pt" o:ole="" fillcolor="window">
            <v:imagedata r:id="rId916" o:title=""/>
          </v:shape>
          <o:OLEObject Type="Embed" ProgID="Equation.DSMT4" ShapeID="_x0000_i1354" DrawAspect="Content" ObjectID="_1731936322" r:id="rId917"/>
        </w:object>
      </w:r>
    </w:p>
    <w:p w14:paraId="384E4B69" w14:textId="77777777" w:rsidR="00361919" w:rsidRDefault="00361919" w:rsidP="00361919">
      <w:r>
        <w:t>In dieser Gleichung ist die Masse die einzige variable Größe. Also gilt:</w:t>
      </w:r>
    </w:p>
    <w:p w14:paraId="2EAFC45A" w14:textId="77777777" w:rsidR="00361919" w:rsidRDefault="00361919" w:rsidP="00361919">
      <w:r>
        <w:rPr>
          <w:position w:val="-10"/>
        </w:rPr>
        <w:object w:dxaOrig="760" w:dyaOrig="380" w14:anchorId="018241C4">
          <v:shape id="_x0000_i1355" type="#_x0000_t75" style="width:38.2pt;height:18.55pt" o:ole="" fillcolor="window">
            <v:imagedata r:id="rId918" o:title=""/>
          </v:shape>
          <o:OLEObject Type="Embed" ProgID="Equation.DSMT4" ShapeID="_x0000_i1355" DrawAspect="Content" ObjectID="_1731936323" r:id="rId919"/>
        </w:object>
      </w:r>
    </w:p>
    <w:p w14:paraId="280C75EE" w14:textId="77777777" w:rsidR="00361919" w:rsidRDefault="00361919" w:rsidP="00361919">
      <w:r>
        <w:t>Die Masse soll achtmal so groß werden. Die dritte Wurzel aus Acht ist aber 2, also verdoppelt sich der Durchmesser.</w:t>
      </w:r>
      <w:bookmarkStart w:id="3043" w:name="_Hlt242070960"/>
      <w:bookmarkEnd w:id="3043"/>
    </w:p>
    <w:p w14:paraId="0114FF03" w14:textId="77777777" w:rsidR="00C137B9" w:rsidRDefault="00C137B9" w:rsidP="00361919"/>
    <w:p w14:paraId="1D87B783" w14:textId="77777777" w:rsidR="00361919" w:rsidRDefault="00361919" w:rsidP="00361919">
      <w:bookmarkStart w:id="3044" w:name="m713"/>
      <w:r w:rsidRPr="004A3CDF">
        <w:rPr>
          <w:rStyle w:val="Nummer"/>
        </w:rPr>
        <w:t>713.</w:t>
      </w:r>
      <w:bookmarkEnd w:id="3044"/>
      <w:r>
        <w:t xml:space="preserve"> Um den Ball nach unten zu drücken, sind 36,2 N notwendig.</w:t>
      </w:r>
    </w:p>
    <w:p w14:paraId="7A97D083" w14:textId="77777777" w:rsidR="00361919" w:rsidRDefault="00361919" w:rsidP="00361919">
      <w:pPr>
        <w:rPr>
          <w:rStyle w:val="Hyperlink"/>
        </w:rPr>
      </w:pPr>
      <w:r>
        <w:fldChar w:fldCharType="begin"/>
      </w:r>
      <w:r w:rsidR="00B57015">
        <w:instrText>HYPERLINK "vlsgmech3</w:instrText>
      </w:r>
      <w:r w:rsidR="008D3EAE">
        <w:instrText>.docx</w:instrText>
      </w:r>
      <w:r w:rsidR="00B57015">
        <w:instrText>" \l "m713"</w:instrText>
      </w:r>
      <w:r>
        <w:fldChar w:fldCharType="separate"/>
      </w:r>
      <w:r>
        <w:rPr>
          <w:rStyle w:val="Hyperlink"/>
        </w:rPr>
        <w:t>volls</w:t>
      </w:r>
      <w:bookmarkStart w:id="3045" w:name="_Hlt216931360"/>
      <w:bookmarkStart w:id="3046" w:name="_Hlt216931357"/>
      <w:bookmarkEnd w:id="3045"/>
      <w:r>
        <w:rPr>
          <w:rStyle w:val="Hyperlink"/>
        </w:rPr>
        <w:t>t</w:t>
      </w:r>
      <w:bookmarkStart w:id="3047" w:name="_Hlt215443155"/>
      <w:bookmarkEnd w:id="3046"/>
      <w:r>
        <w:rPr>
          <w:rStyle w:val="Hyperlink"/>
        </w:rPr>
        <w:t>ä</w:t>
      </w:r>
      <w:bookmarkEnd w:id="3047"/>
      <w:r>
        <w:rPr>
          <w:rStyle w:val="Hyperlink"/>
        </w:rPr>
        <w:t>n</w:t>
      </w:r>
      <w:bookmarkStart w:id="3048" w:name="_Hlt215624700"/>
      <w:r>
        <w:rPr>
          <w:rStyle w:val="Hyperlink"/>
        </w:rPr>
        <w:t>d</w:t>
      </w:r>
      <w:bookmarkEnd w:id="3048"/>
      <w:r>
        <w:rPr>
          <w:rStyle w:val="Hyperlink"/>
        </w:rPr>
        <w:t>ig</w:t>
      </w:r>
      <w:bookmarkStart w:id="3049" w:name="_Hlt216931304"/>
      <w:bookmarkEnd w:id="3049"/>
      <w:r>
        <w:rPr>
          <w:rStyle w:val="Hyperlink"/>
        </w:rPr>
        <w:t>e Lösung</w:t>
      </w:r>
    </w:p>
    <w:p w14:paraId="2D273893" w14:textId="77777777" w:rsidR="004A3CDF" w:rsidRDefault="00361919" w:rsidP="00361919">
      <w:r>
        <w:fldChar w:fldCharType="end"/>
      </w:r>
    </w:p>
    <w:p w14:paraId="54B22EC0" w14:textId="77777777" w:rsidR="00361919" w:rsidRPr="004A3CDF" w:rsidRDefault="00361919" w:rsidP="00361919">
      <w:pPr>
        <w:rPr>
          <w:rStyle w:val="Nummer"/>
        </w:rPr>
      </w:pPr>
      <w:bookmarkStart w:id="3050" w:name="m714"/>
      <w:r w:rsidRPr="004A3CDF">
        <w:rPr>
          <w:rStyle w:val="Nummer"/>
        </w:rPr>
        <w:t>714.</w:t>
      </w:r>
      <w:bookmarkEnd w:id="3050"/>
      <w:r w:rsidRPr="004A3CDF">
        <w:rPr>
          <w:rStyle w:val="Nummer"/>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6021"/>
      </w:tblGrid>
      <w:tr w:rsidR="00361919" w14:paraId="02BEED6E" w14:textId="77777777">
        <w:trPr>
          <w:trHeight w:val="505"/>
        </w:trPr>
        <w:tc>
          <w:tcPr>
            <w:tcW w:w="4039" w:type="dxa"/>
            <w:vAlign w:val="center"/>
          </w:tcPr>
          <w:p w14:paraId="52B8634D" w14:textId="77777777" w:rsidR="00361919" w:rsidRDefault="00361919" w:rsidP="00361919">
            <w:r>
              <w:t xml:space="preserve">Zeit </w:t>
            </w:r>
            <w:r>
              <w:rPr>
                <w:position w:val="-10"/>
              </w:rPr>
              <w:object w:dxaOrig="1219" w:dyaOrig="360" w14:anchorId="7D21B6CB">
                <v:shape id="_x0000_i1356" type="#_x0000_t75" style="width:60.55pt;height:18pt" o:ole="" fillcolor="window">
                  <v:imagedata r:id="rId920" o:title=""/>
                </v:shape>
                <o:OLEObject Type="Embed" ProgID="Equation.3" ShapeID="_x0000_i1356" DrawAspect="Content" ObjectID="_1731936324" r:id="rId921"/>
              </w:object>
            </w:r>
          </w:p>
        </w:tc>
        <w:tc>
          <w:tcPr>
            <w:tcW w:w="6021" w:type="dxa"/>
            <w:vAlign w:val="center"/>
          </w:tcPr>
          <w:p w14:paraId="06C65BDD" w14:textId="77777777" w:rsidR="00361919" w:rsidRDefault="00361919" w:rsidP="00361919">
            <w:r>
              <w:t>durch 60; 60; 24; 365 teilen, etwa ein halbes Jahr</w:t>
            </w:r>
          </w:p>
        </w:tc>
      </w:tr>
      <w:tr w:rsidR="00361919" w14:paraId="159A00C2" w14:textId="77777777">
        <w:trPr>
          <w:trHeight w:val="414"/>
        </w:trPr>
        <w:tc>
          <w:tcPr>
            <w:tcW w:w="4039" w:type="dxa"/>
            <w:vAlign w:val="center"/>
          </w:tcPr>
          <w:p w14:paraId="71A734A7" w14:textId="77777777" w:rsidR="00361919" w:rsidRDefault="00361919" w:rsidP="00361919">
            <w:r>
              <w:t xml:space="preserve">Volumen </w:t>
            </w:r>
            <w:r>
              <w:rPr>
                <w:position w:val="-10"/>
              </w:rPr>
              <w:object w:dxaOrig="1680" w:dyaOrig="360" w14:anchorId="116E8B9A">
                <v:shape id="_x0000_i1357" type="#_x0000_t75" style="width:84pt;height:18pt" o:ole="" fillcolor="window">
                  <v:imagedata r:id="rId922" o:title=""/>
                </v:shape>
                <o:OLEObject Type="Embed" ProgID="Equation.3" ShapeID="_x0000_i1357" DrawAspect="Content" ObjectID="_1731936325" r:id="rId923"/>
              </w:object>
            </w:r>
          </w:p>
        </w:tc>
        <w:tc>
          <w:tcPr>
            <w:tcW w:w="6021" w:type="dxa"/>
            <w:vAlign w:val="center"/>
          </w:tcPr>
          <w:p w14:paraId="369BE481" w14:textId="77777777" w:rsidR="00361919" w:rsidRDefault="00361919" w:rsidP="00361919">
            <w:r>
              <w:rPr>
                <w:position w:val="-10"/>
              </w:rPr>
              <w:object w:dxaOrig="2720" w:dyaOrig="360" w14:anchorId="58EE49B7">
                <v:shape id="_x0000_i1358" type="#_x0000_t75" style="width:136.35pt;height:18pt" o:ole="" fillcolor="window">
                  <v:imagedata r:id="rId924" o:title=""/>
                </v:shape>
                <o:OLEObject Type="Embed" ProgID="Equation.3" ShapeID="_x0000_i1358" DrawAspect="Content" ObjectID="_1731936326" r:id="rId925"/>
              </w:object>
            </w:r>
          </w:p>
        </w:tc>
      </w:tr>
      <w:tr w:rsidR="00361919" w14:paraId="68E7C3D7" w14:textId="77777777">
        <w:trPr>
          <w:trHeight w:val="414"/>
        </w:trPr>
        <w:tc>
          <w:tcPr>
            <w:tcW w:w="4039" w:type="dxa"/>
            <w:vAlign w:val="center"/>
          </w:tcPr>
          <w:p w14:paraId="501BC86D" w14:textId="77777777" w:rsidR="00361919" w:rsidRDefault="00361919" w:rsidP="00361919">
            <w:r>
              <w:t xml:space="preserve">Oberfläche </w:t>
            </w:r>
            <w:r>
              <w:rPr>
                <w:position w:val="-10"/>
              </w:rPr>
              <w:object w:dxaOrig="1740" w:dyaOrig="360" w14:anchorId="488EE937">
                <v:shape id="_x0000_i1359" type="#_x0000_t75" style="width:87.25pt;height:18pt" o:ole="" fillcolor="window">
                  <v:imagedata r:id="rId926" o:title=""/>
                </v:shape>
                <o:OLEObject Type="Embed" ProgID="Equation.3" ShapeID="_x0000_i1359" DrawAspect="Content" ObjectID="_1731936327" r:id="rId927"/>
              </w:object>
            </w:r>
          </w:p>
        </w:tc>
        <w:tc>
          <w:tcPr>
            <w:tcW w:w="6021" w:type="dxa"/>
            <w:vAlign w:val="center"/>
          </w:tcPr>
          <w:p w14:paraId="54E4CF0B" w14:textId="77777777" w:rsidR="00361919" w:rsidRDefault="00361919" w:rsidP="00361919">
            <w:r>
              <w:rPr>
                <w:position w:val="-10"/>
              </w:rPr>
              <w:object w:dxaOrig="5500" w:dyaOrig="360" w14:anchorId="2D95C6DD">
                <v:shape id="_x0000_i1360" type="#_x0000_t75" style="width:275.45pt;height:18pt" o:ole="" fillcolor="window">
                  <v:imagedata r:id="rId928" o:title=""/>
                </v:shape>
                <o:OLEObject Type="Embed" ProgID="Equation.3" ShapeID="_x0000_i1360" DrawAspect="Content" ObjectID="_1731936328" r:id="rId929"/>
              </w:object>
            </w:r>
          </w:p>
        </w:tc>
      </w:tr>
      <w:tr w:rsidR="00361919" w14:paraId="417807CF" w14:textId="77777777">
        <w:trPr>
          <w:trHeight w:val="414"/>
        </w:trPr>
        <w:tc>
          <w:tcPr>
            <w:tcW w:w="4039" w:type="dxa"/>
            <w:vAlign w:val="center"/>
          </w:tcPr>
          <w:p w14:paraId="1E51100F" w14:textId="77777777" w:rsidR="00361919" w:rsidRDefault="00361919" w:rsidP="00361919">
            <w:r>
              <w:t xml:space="preserve">Masse </w:t>
            </w:r>
            <w:r>
              <w:rPr>
                <w:position w:val="-10"/>
              </w:rPr>
              <w:object w:dxaOrig="1420" w:dyaOrig="360" w14:anchorId="65FAC4A1">
                <v:shape id="_x0000_i1361" type="#_x0000_t75" style="width:70.35pt;height:18pt" o:ole="" fillcolor="window">
                  <v:imagedata r:id="rId930" o:title=""/>
                </v:shape>
                <o:OLEObject Type="Embed" ProgID="Equation.3" ShapeID="_x0000_i1361" DrawAspect="Content" ObjectID="_1731936329" r:id="rId931"/>
              </w:object>
            </w:r>
          </w:p>
        </w:tc>
        <w:tc>
          <w:tcPr>
            <w:tcW w:w="6021" w:type="dxa"/>
            <w:vAlign w:val="center"/>
          </w:tcPr>
          <w:p w14:paraId="26E1DA14" w14:textId="77777777" w:rsidR="00361919" w:rsidRDefault="00361919" w:rsidP="00361919">
            <w:r>
              <w:rPr>
                <w:position w:val="-10"/>
              </w:rPr>
              <w:object w:dxaOrig="2700" w:dyaOrig="360" w14:anchorId="6056451B">
                <v:shape id="_x0000_i1362" type="#_x0000_t75" style="width:135.25pt;height:18pt" o:ole="" fillcolor="window">
                  <v:imagedata r:id="rId932" o:title=""/>
                </v:shape>
                <o:OLEObject Type="Embed" ProgID="Equation.3" ShapeID="_x0000_i1362" DrawAspect="Content" ObjectID="_1731936330" r:id="rId933"/>
              </w:object>
            </w:r>
          </w:p>
        </w:tc>
      </w:tr>
    </w:tbl>
    <w:p w14:paraId="34D0622C" w14:textId="77777777" w:rsidR="00361919" w:rsidRDefault="00361919" w:rsidP="00361919">
      <w:bookmarkStart w:id="3051" w:name="_Hlt215623078"/>
      <w:bookmarkEnd w:id="3051"/>
    </w:p>
    <w:p w14:paraId="395300E2" w14:textId="77777777" w:rsidR="00361919" w:rsidRDefault="00361919" w:rsidP="00361919">
      <w:bookmarkStart w:id="3052" w:name="_Hlt216931608"/>
      <w:bookmarkStart w:id="3053" w:name="m715"/>
      <w:bookmarkEnd w:id="3052"/>
      <w:r w:rsidRPr="004A3CDF">
        <w:rPr>
          <w:rStyle w:val="Nummer"/>
        </w:rPr>
        <w:t>715</w:t>
      </w:r>
      <w:bookmarkEnd w:id="3053"/>
      <w:r w:rsidRPr="004A3CDF">
        <w:rPr>
          <w:rStyle w:val="Nummer"/>
        </w:rPr>
        <w:t>.</w:t>
      </w:r>
      <w:r>
        <w:t xml:space="preserve"> Der Zug beschleunigt mit 2 m/s² und hat eine Geschwindigkeit von 72 km/h erreicht.</w:t>
      </w:r>
    </w:p>
    <w:p w14:paraId="4055C235" w14:textId="77777777" w:rsidR="00361919" w:rsidRDefault="00361919" w:rsidP="00361919">
      <w:pPr>
        <w:rPr>
          <w:rStyle w:val="Hyperlink"/>
        </w:rPr>
      </w:pPr>
      <w:r>
        <w:fldChar w:fldCharType="begin"/>
      </w:r>
      <w:r w:rsidR="00B57015">
        <w:instrText>HYPERLINK "vlsgmech3</w:instrText>
      </w:r>
      <w:r w:rsidR="008D3EAE">
        <w:instrText>.docx</w:instrText>
      </w:r>
      <w:r w:rsidR="00B57015">
        <w:instrText>" \l "m715"</w:instrText>
      </w:r>
      <w:r>
        <w:fldChar w:fldCharType="separate"/>
      </w:r>
      <w:r>
        <w:rPr>
          <w:rStyle w:val="Hyperlink"/>
        </w:rPr>
        <w:t>vo</w:t>
      </w:r>
      <w:bookmarkStart w:id="3054" w:name="_Hlt215625272"/>
      <w:r>
        <w:rPr>
          <w:rStyle w:val="Hyperlink"/>
        </w:rPr>
        <w:t>l</w:t>
      </w:r>
      <w:bookmarkEnd w:id="3054"/>
      <w:r>
        <w:rPr>
          <w:rStyle w:val="Hyperlink"/>
        </w:rPr>
        <w:t>l</w:t>
      </w:r>
      <w:bookmarkStart w:id="3055" w:name="_Hlt215625180"/>
      <w:bookmarkStart w:id="3056" w:name="_Hlt215624748"/>
      <w:bookmarkEnd w:id="3055"/>
      <w:r>
        <w:rPr>
          <w:rStyle w:val="Hyperlink"/>
        </w:rPr>
        <w:t>s</w:t>
      </w:r>
      <w:bookmarkEnd w:id="3056"/>
      <w:r>
        <w:rPr>
          <w:rStyle w:val="Hyperlink"/>
        </w:rPr>
        <w:t>t</w:t>
      </w:r>
      <w:bookmarkStart w:id="3057" w:name="_Hlt216931501"/>
      <w:bookmarkStart w:id="3058" w:name="_Hlt216931485"/>
      <w:bookmarkEnd w:id="3057"/>
      <w:r>
        <w:rPr>
          <w:rStyle w:val="Hyperlink"/>
        </w:rPr>
        <w:t>ä</w:t>
      </w:r>
      <w:bookmarkStart w:id="3059" w:name="_Hlt216492518"/>
      <w:bookmarkEnd w:id="3058"/>
      <w:r>
        <w:rPr>
          <w:rStyle w:val="Hyperlink"/>
        </w:rPr>
        <w:t>n</w:t>
      </w:r>
      <w:bookmarkStart w:id="3060" w:name="_Hlt231721730"/>
      <w:bookmarkStart w:id="3061" w:name="_Hlt231721723"/>
      <w:bookmarkEnd w:id="3059"/>
      <w:bookmarkEnd w:id="3060"/>
      <w:r>
        <w:rPr>
          <w:rStyle w:val="Hyperlink"/>
        </w:rPr>
        <w:t>d</w:t>
      </w:r>
      <w:bookmarkEnd w:id="3061"/>
      <w:r>
        <w:rPr>
          <w:rStyle w:val="Hyperlink"/>
        </w:rPr>
        <w:t>i</w:t>
      </w:r>
      <w:bookmarkStart w:id="3062" w:name="_Hlt216931561"/>
      <w:bookmarkStart w:id="3063" w:name="_Hlt216931557"/>
      <w:bookmarkEnd w:id="3062"/>
      <w:r>
        <w:rPr>
          <w:rStyle w:val="Hyperlink"/>
        </w:rPr>
        <w:t>g</w:t>
      </w:r>
      <w:bookmarkEnd w:id="3063"/>
      <w:r>
        <w:rPr>
          <w:rStyle w:val="Hyperlink"/>
        </w:rPr>
        <w:t>e Lösung</w:t>
      </w:r>
    </w:p>
    <w:p w14:paraId="35083882" w14:textId="77777777" w:rsidR="004A3CDF" w:rsidRDefault="00361919" w:rsidP="00361919">
      <w:r>
        <w:fldChar w:fldCharType="end"/>
      </w:r>
    </w:p>
    <w:p w14:paraId="176C911F" w14:textId="77777777" w:rsidR="00361919" w:rsidRDefault="00361919" w:rsidP="00361919">
      <w:bookmarkStart w:id="3064" w:name="m716"/>
      <w:r w:rsidRPr="004A3CDF">
        <w:rPr>
          <w:rStyle w:val="Nummer"/>
        </w:rPr>
        <w:t>716</w:t>
      </w:r>
      <w:r>
        <w:t>.</w:t>
      </w:r>
      <w:bookmarkEnd w:id="3064"/>
      <w:r>
        <w:t xml:space="preserve"> Die beiden gekoppelten Waggons bewegen sich mit </w:t>
      </w:r>
      <w:r w:rsidR="005F035C">
        <w:t>0</w:t>
      </w:r>
      <w:r>
        <w:t>,</w:t>
      </w:r>
      <w:r w:rsidR="005F035C">
        <w:t>34</w:t>
      </w:r>
      <w:r>
        <w:t xml:space="preserve"> m/s weiter.</w:t>
      </w:r>
      <w:bookmarkStart w:id="3065" w:name="_Hlt216495924"/>
      <w:bookmarkEnd w:id="3065"/>
    </w:p>
    <w:p w14:paraId="3B080716" w14:textId="77777777" w:rsidR="00361919" w:rsidRDefault="00B42104" w:rsidP="00361919">
      <w:hyperlink r:id="rId934" w:anchor="m716" w:history="1">
        <w:r w:rsidR="00361919">
          <w:rPr>
            <w:rStyle w:val="Hyperlink"/>
          </w:rPr>
          <w:t>volls</w:t>
        </w:r>
        <w:bookmarkStart w:id="3066" w:name="_Hlt216931708"/>
        <w:r w:rsidR="00361919">
          <w:rPr>
            <w:rStyle w:val="Hyperlink"/>
          </w:rPr>
          <w:t>t</w:t>
        </w:r>
        <w:bookmarkEnd w:id="3066"/>
        <w:r w:rsidR="00361919">
          <w:rPr>
            <w:rStyle w:val="Hyperlink"/>
          </w:rPr>
          <w:t>än</w:t>
        </w:r>
        <w:bookmarkStart w:id="3067" w:name="_Hlt216495912"/>
        <w:bookmarkStart w:id="3068" w:name="_Hlt216492673"/>
        <w:bookmarkEnd w:id="3067"/>
        <w:r w:rsidR="00361919">
          <w:rPr>
            <w:rStyle w:val="Hyperlink"/>
          </w:rPr>
          <w:t>d</w:t>
        </w:r>
        <w:bookmarkEnd w:id="3068"/>
        <w:r w:rsidR="00361919">
          <w:rPr>
            <w:rStyle w:val="Hyperlink"/>
          </w:rPr>
          <w:t>ige Lösung</w:t>
        </w:r>
      </w:hyperlink>
    </w:p>
    <w:p w14:paraId="3E04B301" w14:textId="77777777" w:rsidR="00C137B9" w:rsidRDefault="00C137B9" w:rsidP="00361919"/>
    <w:p w14:paraId="5554094D" w14:textId="77777777" w:rsidR="00361919" w:rsidRDefault="00361919" w:rsidP="00361919">
      <w:bookmarkStart w:id="3069" w:name="m717"/>
      <w:r w:rsidRPr="004A3CDF">
        <w:rPr>
          <w:rStyle w:val="Nummer"/>
        </w:rPr>
        <w:t>717</w:t>
      </w:r>
      <w:bookmarkEnd w:id="3069"/>
      <w:r>
        <w:t xml:space="preserve">. a) Da die Eiswürfel schwimmen, muss die Dichte des Eis kleiner als die Dichte von Wasser und Cola sein.  </w:t>
      </w:r>
    </w:p>
    <w:p w14:paraId="13F5A3F2" w14:textId="5ADF6AF8" w:rsidR="00361919" w:rsidRDefault="00361919" w:rsidP="00361919">
      <w:r>
        <w:t>Wenn das Eis schwimmt, ist die Gewichtskraft des verdrängten Wassers genau so groß wie die Gewichtskraft des Eiswürfels. Das Eis verdrängt weniger Wasser oder Cola als sein Volumen selber ist</w:t>
      </w:r>
      <w:bookmarkStart w:id="3070" w:name="_Hlt216658414"/>
      <w:bookmarkEnd w:id="3070"/>
      <w:r>
        <w:t>, denn es ragt ja über den Wasserspiegel hinaus. Das Gewicht des Eiswürfels ist also kleiner als die gleiche Menge Wasser, die es beim vollständigen Eintauchen verdrängen würde. Das geht aber nur, wenn es eine kleiner Dichte hat.</w:t>
      </w:r>
    </w:p>
    <w:p w14:paraId="519F2DA4" w14:textId="77777777" w:rsidR="00361919" w:rsidRDefault="00361919" w:rsidP="00361919">
      <w:r>
        <w:lastRenderedPageBreak/>
        <w:t xml:space="preserve">b) Cola ist ein stark zuckerhaltiges, koffeinhaltiges Erfrischungsgetränk. Es besitzt eine größere Dichte als Wasser. Deshalb ist weniger Cola notwendig, um durch den Auftrieb die Gewichtskraft des Eises zu erreichen. Das Eis taucht in die Cola nicht so stark ein wie in das Wasser. </w:t>
      </w:r>
    </w:p>
    <w:p w14:paraId="62A6C54B" w14:textId="77777777" w:rsidR="00C137B9" w:rsidRDefault="00C137B9" w:rsidP="00361919"/>
    <w:p w14:paraId="32EBAA7C" w14:textId="77777777" w:rsidR="00361919" w:rsidRDefault="00361919" w:rsidP="00361919">
      <w:bookmarkStart w:id="3071" w:name="m718"/>
      <w:r w:rsidRPr="004C44E1">
        <w:rPr>
          <w:rStyle w:val="Nummer"/>
        </w:rPr>
        <w:t>718</w:t>
      </w:r>
      <w:bookmarkEnd w:id="3071"/>
      <w:r w:rsidRPr="004C44E1">
        <w:rPr>
          <w:rStyle w:val="Nummer"/>
        </w:rPr>
        <w:t>.</w:t>
      </w:r>
      <w:r>
        <w:t xml:space="preserve"> </w:t>
      </w:r>
      <w:bookmarkStart w:id="3072" w:name="_Hlk120266161"/>
      <w:r>
        <w:t>Die Auftriebskraft ist immer so groß wie die Gewichtskraft der verdrängten Flüssigkeit. Taucht man tiefer, verdrängt man immer noch die gleiche Menge Wasser. Deshalb ändert sich auch der Auftrieb nicht und man spürt die gleiche Auftriebskraft, egal wie tief man taucht.</w:t>
      </w:r>
    </w:p>
    <w:p w14:paraId="15F82187" w14:textId="77777777" w:rsidR="00361919" w:rsidRDefault="00361919" w:rsidP="00361919">
      <w:r>
        <w:t>Hinweis: Die Auftriebskraft würde größer werden, wenn sich die Dichte des Wassers mit der Tiefe ändert. In den vom Menschen erreichbaren Tauchtiefen bleibt die Dichte des Wassers aber konstant. Da sich Wasser praktisch nicht zusammenpressen lässt, ist die Dichte von der Tiefe nicht abhängig.</w:t>
      </w:r>
    </w:p>
    <w:bookmarkEnd w:id="3072"/>
    <w:p w14:paraId="6B2B00A5" w14:textId="77777777" w:rsidR="00C137B9" w:rsidRDefault="00C137B9" w:rsidP="00361919"/>
    <w:p w14:paraId="6BC4BA84" w14:textId="77777777" w:rsidR="00361919" w:rsidRDefault="00361919" w:rsidP="00361919">
      <w:bookmarkStart w:id="3073" w:name="m719"/>
      <w:r w:rsidRPr="004C44E1">
        <w:rPr>
          <w:rStyle w:val="Nummer"/>
        </w:rPr>
        <w:t>719</w:t>
      </w:r>
      <w:bookmarkEnd w:id="3073"/>
      <w:r w:rsidRPr="004C44E1">
        <w:rPr>
          <w:rStyle w:val="Nummer"/>
        </w:rPr>
        <w:t>.</w:t>
      </w:r>
      <w:r>
        <w:t xml:space="preserve"> Eine Schwingung der Luft entsteht durch genau einen Flügelschlag. Die Biene muss in der Sekunde für den Kammerton a mit 440 Hz 440 Schläge machen. Also hat sie für einen Schlag</w:t>
      </w:r>
    </w:p>
    <w:p w14:paraId="75344E77" w14:textId="77777777" w:rsidR="00361919" w:rsidRDefault="00361919" w:rsidP="00361919">
      <w:r>
        <w:t xml:space="preserve"> </w:t>
      </w:r>
      <w:r>
        <w:rPr>
          <w:position w:val="-24"/>
        </w:rPr>
        <w:object w:dxaOrig="660" w:dyaOrig="620" w14:anchorId="68A5F6DF">
          <v:shape id="_x0000_i1363" type="#_x0000_t75" style="width:33.25pt;height:30.55pt" o:ole="" fillcolor="window">
            <v:imagedata r:id="rId935" o:title=""/>
          </v:shape>
          <o:OLEObject Type="Embed" ProgID="Equation.3" ShapeID="_x0000_i1363" DrawAspect="Content" ObjectID="_1731936331" r:id="rId936"/>
        </w:object>
      </w:r>
    </w:p>
    <w:p w14:paraId="72B31673" w14:textId="77777777" w:rsidR="00361919" w:rsidRDefault="00361919" w:rsidP="00361919">
      <w:r>
        <w:t xml:space="preserve">Zeit. </w:t>
      </w:r>
    </w:p>
    <w:p w14:paraId="5B713748" w14:textId="77777777" w:rsidR="00361919" w:rsidRDefault="00361919" w:rsidP="00361919">
      <w:r>
        <w:t>Das entspricht 0,00227 s oder 2,27</w:t>
      </w:r>
      <w:bookmarkStart w:id="3074" w:name="_Hlt216659643"/>
      <w:bookmarkEnd w:id="3074"/>
      <w:r>
        <w:t xml:space="preserve"> </w:t>
      </w:r>
      <w:proofErr w:type="spellStart"/>
      <w:r>
        <w:t>ms.</w:t>
      </w:r>
      <w:proofErr w:type="spellEnd"/>
      <w:r>
        <w:t xml:space="preserve"> Verdammt wenig.</w:t>
      </w:r>
    </w:p>
    <w:p w14:paraId="2162A897" w14:textId="77777777" w:rsidR="00361919" w:rsidRDefault="00361919" w:rsidP="00361919"/>
    <w:p w14:paraId="60EA5DC1" w14:textId="77777777" w:rsidR="00361919" w:rsidRDefault="00361919" w:rsidP="00361919">
      <w:bookmarkStart w:id="3075" w:name="m720"/>
      <w:r w:rsidRPr="004C44E1">
        <w:rPr>
          <w:rStyle w:val="Nummer"/>
        </w:rPr>
        <w:t>720</w:t>
      </w:r>
      <w:bookmarkEnd w:id="3075"/>
      <w:r w:rsidRPr="004C44E1">
        <w:rPr>
          <w:rStyle w:val="Nummer"/>
        </w:rPr>
        <w:t>.</w:t>
      </w:r>
      <w:r>
        <w:t xml:space="preserve"> Das Wasser strömt mit 2,2 m/s.</w:t>
      </w:r>
    </w:p>
    <w:p w14:paraId="1A1B9819" w14:textId="77777777" w:rsidR="00361919" w:rsidRDefault="00B42104" w:rsidP="00361919">
      <w:hyperlink r:id="rId937" w:anchor="m720" w:history="1">
        <w:r w:rsidR="00361919">
          <w:rPr>
            <w:rStyle w:val="Hyperlink"/>
          </w:rPr>
          <w:t>vollst</w:t>
        </w:r>
        <w:bookmarkStart w:id="3076" w:name="_Hlt216854912"/>
        <w:bookmarkStart w:id="3077" w:name="_Hlt216854891"/>
        <w:bookmarkEnd w:id="3076"/>
        <w:r w:rsidR="00361919">
          <w:rPr>
            <w:rStyle w:val="Hyperlink"/>
          </w:rPr>
          <w:t>ä</w:t>
        </w:r>
        <w:bookmarkStart w:id="3078" w:name="_Hlt216855146"/>
        <w:bookmarkEnd w:id="3077"/>
        <w:r w:rsidR="00361919">
          <w:rPr>
            <w:rStyle w:val="Hyperlink"/>
          </w:rPr>
          <w:t>n</w:t>
        </w:r>
        <w:bookmarkStart w:id="3079" w:name="_Hlt216855541"/>
        <w:bookmarkEnd w:id="3078"/>
        <w:r w:rsidR="00361919">
          <w:rPr>
            <w:rStyle w:val="Hyperlink"/>
          </w:rPr>
          <w:t>d</w:t>
        </w:r>
        <w:bookmarkEnd w:id="3079"/>
        <w:r w:rsidR="00361919">
          <w:rPr>
            <w:rStyle w:val="Hyperlink"/>
          </w:rPr>
          <w:t>ig</w:t>
        </w:r>
        <w:bookmarkStart w:id="3080" w:name="_Hlt216660022"/>
        <w:r w:rsidR="00361919">
          <w:rPr>
            <w:rStyle w:val="Hyperlink"/>
          </w:rPr>
          <w:t>e</w:t>
        </w:r>
        <w:bookmarkEnd w:id="3080"/>
        <w:r w:rsidR="00361919">
          <w:rPr>
            <w:rStyle w:val="Hyperlink"/>
          </w:rPr>
          <w:t xml:space="preserve"> Lösung</w:t>
        </w:r>
      </w:hyperlink>
    </w:p>
    <w:p w14:paraId="2FA6A889" w14:textId="77777777" w:rsidR="00C137B9" w:rsidRDefault="00C137B9" w:rsidP="00361919"/>
    <w:p w14:paraId="279C651D" w14:textId="77777777" w:rsidR="00361919" w:rsidRDefault="00361919" w:rsidP="00361919">
      <w:bookmarkStart w:id="3081" w:name="_Hlt216855644"/>
      <w:bookmarkStart w:id="3082" w:name="m721"/>
      <w:bookmarkEnd w:id="3081"/>
      <w:r w:rsidRPr="004C44E1">
        <w:rPr>
          <w:rStyle w:val="Nummer"/>
        </w:rPr>
        <w:t>721</w:t>
      </w:r>
      <w:bookmarkEnd w:id="3082"/>
      <w:r w:rsidRPr="004C44E1">
        <w:rPr>
          <w:rStyle w:val="Nummer"/>
        </w:rPr>
        <w:t>.</w:t>
      </w:r>
      <w:r>
        <w:t xml:space="preserve"> Nach 13 s ist das Wasser am Ende des Schlauches.</w:t>
      </w:r>
    </w:p>
    <w:p w14:paraId="35DFDF1B" w14:textId="77777777" w:rsidR="00361919" w:rsidRDefault="00B42104" w:rsidP="00361919">
      <w:hyperlink r:id="rId938" w:anchor="m721" w:history="1">
        <w:r w:rsidR="00361919">
          <w:rPr>
            <w:rStyle w:val="Hyperlink"/>
          </w:rPr>
          <w:t>volls</w:t>
        </w:r>
        <w:bookmarkStart w:id="3083" w:name="_Hlt216856281"/>
        <w:r w:rsidR="00361919">
          <w:rPr>
            <w:rStyle w:val="Hyperlink"/>
          </w:rPr>
          <w:t>t</w:t>
        </w:r>
        <w:bookmarkStart w:id="3084" w:name="_Hlt221446020"/>
        <w:bookmarkEnd w:id="3083"/>
        <w:bookmarkEnd w:id="3084"/>
        <w:r w:rsidR="00361919">
          <w:rPr>
            <w:rStyle w:val="Hyperlink"/>
          </w:rPr>
          <w:t>ä</w:t>
        </w:r>
        <w:bookmarkStart w:id="3085" w:name="_Hlt216856257"/>
        <w:bookmarkStart w:id="3086" w:name="_Hlt216855658"/>
        <w:bookmarkEnd w:id="3085"/>
        <w:r w:rsidR="00361919">
          <w:rPr>
            <w:rStyle w:val="Hyperlink"/>
          </w:rPr>
          <w:t>n</w:t>
        </w:r>
        <w:bookmarkStart w:id="3087" w:name="_Hlt219095356"/>
        <w:bookmarkEnd w:id="3086"/>
        <w:r w:rsidR="00361919">
          <w:rPr>
            <w:rStyle w:val="Hyperlink"/>
          </w:rPr>
          <w:t>d</w:t>
        </w:r>
        <w:bookmarkEnd w:id="3087"/>
        <w:r w:rsidR="00361919">
          <w:rPr>
            <w:rStyle w:val="Hyperlink"/>
          </w:rPr>
          <w:t>ig</w:t>
        </w:r>
        <w:bookmarkStart w:id="3088" w:name="_Hlt217045907"/>
        <w:r w:rsidR="00361919">
          <w:rPr>
            <w:rStyle w:val="Hyperlink"/>
          </w:rPr>
          <w:t>e</w:t>
        </w:r>
        <w:bookmarkEnd w:id="3088"/>
        <w:r w:rsidR="00361919">
          <w:rPr>
            <w:rStyle w:val="Hyperlink"/>
          </w:rPr>
          <w:t xml:space="preserve"> Lösung</w:t>
        </w:r>
      </w:hyperlink>
    </w:p>
    <w:p w14:paraId="687ED2EB" w14:textId="77777777" w:rsidR="00C137B9" w:rsidRDefault="00C137B9" w:rsidP="00361919"/>
    <w:p w14:paraId="646E5F7B" w14:textId="77777777" w:rsidR="00361919" w:rsidRDefault="00361919" w:rsidP="00361919">
      <w:bookmarkStart w:id="3089" w:name="m722"/>
      <w:r w:rsidRPr="004C44E1">
        <w:rPr>
          <w:rStyle w:val="Nummer"/>
        </w:rPr>
        <w:t>722</w:t>
      </w:r>
      <w:bookmarkEnd w:id="3089"/>
      <w:r w:rsidRPr="004C44E1">
        <w:rPr>
          <w:rStyle w:val="Nummer"/>
        </w:rPr>
        <w:t>.</w:t>
      </w:r>
      <w:r>
        <w:t xml:space="preserve"> Der LKW kann 9,4 m³ Sand transportieren.</w:t>
      </w:r>
    </w:p>
    <w:p w14:paraId="7951D0EA" w14:textId="77777777" w:rsidR="00361919" w:rsidRDefault="00B42104" w:rsidP="00361919">
      <w:hyperlink r:id="rId939" w:anchor="m722" w:history="1">
        <w:r w:rsidR="00361919">
          <w:rPr>
            <w:rStyle w:val="Hyperlink"/>
          </w:rPr>
          <w:t>voll</w:t>
        </w:r>
        <w:bookmarkStart w:id="3090" w:name="_Hlt219096058"/>
        <w:r w:rsidR="00361919">
          <w:rPr>
            <w:rStyle w:val="Hyperlink"/>
          </w:rPr>
          <w:t>s</w:t>
        </w:r>
        <w:bookmarkStart w:id="3091" w:name="_Hlt219096047"/>
        <w:bookmarkStart w:id="3092" w:name="_Hlt219095993"/>
        <w:bookmarkEnd w:id="3090"/>
        <w:bookmarkEnd w:id="3091"/>
        <w:r w:rsidR="00361919">
          <w:rPr>
            <w:rStyle w:val="Hyperlink"/>
          </w:rPr>
          <w:t>t</w:t>
        </w:r>
        <w:bookmarkEnd w:id="3092"/>
        <w:r w:rsidR="00361919">
          <w:rPr>
            <w:rStyle w:val="Hyperlink"/>
          </w:rPr>
          <w:t>ä</w:t>
        </w:r>
        <w:bookmarkStart w:id="3093" w:name="_Hlt220978922"/>
        <w:r w:rsidR="00361919">
          <w:rPr>
            <w:rStyle w:val="Hyperlink"/>
          </w:rPr>
          <w:t>n</w:t>
        </w:r>
        <w:bookmarkEnd w:id="3093"/>
        <w:r w:rsidR="00361919">
          <w:rPr>
            <w:rStyle w:val="Hyperlink"/>
          </w:rPr>
          <w:t>dige Lösung</w:t>
        </w:r>
      </w:hyperlink>
    </w:p>
    <w:p w14:paraId="52C89C0A" w14:textId="77777777" w:rsidR="00C137B9" w:rsidRDefault="00C137B9" w:rsidP="00361919"/>
    <w:p w14:paraId="75170F5C" w14:textId="77777777" w:rsidR="00361919" w:rsidRPr="004C44E1" w:rsidRDefault="00361919" w:rsidP="00361919">
      <w:pPr>
        <w:rPr>
          <w:rStyle w:val="Nummer"/>
        </w:rPr>
      </w:pPr>
      <w:bookmarkStart w:id="3094" w:name="m723"/>
      <w:r w:rsidRPr="004C44E1">
        <w:rPr>
          <w:rStyle w:val="Nummer"/>
        </w:rPr>
        <w:t>723</w:t>
      </w:r>
      <w:bookmarkEnd w:id="3094"/>
      <w:r w:rsidRPr="004C44E1">
        <w:rPr>
          <w:rStyle w:val="Nummer"/>
        </w:rPr>
        <w:t xml:space="preserve">. </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361919" w14:paraId="2BB857C8" w14:textId="77777777">
        <w:tc>
          <w:tcPr>
            <w:tcW w:w="4886" w:type="dxa"/>
          </w:tcPr>
          <w:p w14:paraId="10B53390" w14:textId="77777777" w:rsidR="00361919" w:rsidRDefault="00361919" w:rsidP="00361919">
            <w:r>
              <w:lastRenderedPageBreak/>
              <w:t xml:space="preserve">c) Die Flamme bleibt kurz über der Wasseroberfläche und die Kerze brennt solange, bis </w:t>
            </w:r>
            <w:r w:rsidR="004B48A8">
              <w:t>das</w:t>
            </w:r>
            <w:r>
              <w:t xml:space="preserve"> Wachs fast verbraucht ist.</w:t>
            </w:r>
          </w:p>
          <w:p w14:paraId="1287C799" w14:textId="77777777" w:rsidR="00361919" w:rsidRDefault="00361919" w:rsidP="00361919">
            <w:r>
              <w:t xml:space="preserve">Kerzenwachs hat eine Dichte, die wenig unter der von Wasser liegt. Damit schwimmt eine Kerze immer. Leider legt sie sich so, dass die Achse des Kerzenzylinders parallel zur Wasseroberfläche liegt. </w:t>
            </w:r>
          </w:p>
          <w:p w14:paraId="7E00F977" w14:textId="77777777" w:rsidR="00361919" w:rsidRDefault="00361919" w:rsidP="00361919">
            <w:r>
              <w:t>Damit sie senkrecht im Wasser steht, muss sie unten beschwert werden. Natürlich darf man nicht zu viel dranhängen, denn dann geht sie sofort unter.</w:t>
            </w:r>
          </w:p>
          <w:p w14:paraId="066F55FA" w14:textId="77777777" w:rsidR="00361919" w:rsidRDefault="00361919" w:rsidP="00361919">
            <w:r>
              <w:t xml:space="preserve">Beim Abbrennen wird der Anteil des Wachses zum Metall immer kleiner, so dass die Dichte der Kerze größer </w:t>
            </w:r>
            <w:proofErr w:type="gramStart"/>
            <w:r>
              <w:t>wird</w:t>
            </w:r>
            <w:proofErr w:type="gramEnd"/>
            <w:r>
              <w:t xml:space="preserve">. Eigentlich müsste sie also bald nach dem Anzünden untergehen. Macht sie aber nicht. </w:t>
            </w:r>
          </w:p>
          <w:p w14:paraId="78420227" w14:textId="77777777" w:rsidR="00361919" w:rsidRDefault="00361919" w:rsidP="00361919">
            <w:r>
              <w:t>Warum nicht?</w:t>
            </w:r>
          </w:p>
          <w:p w14:paraId="17598410" w14:textId="77777777" w:rsidR="00361919" w:rsidRDefault="00361919" w:rsidP="00361919">
            <w:r>
              <w:t>Erstens wandert die Kerzenflamme in die Kerze hinein, es bildet sich ein kleiner Krater. Da die Wände der Kerze durch das Wasser gekühlt werden, ist dieser Krater tiefer als bei einer Kerze, die an der Luft brennt. Dieser Krater, der wie ein Boot wirkt, verkleinert das Gewicht stärker als der Auftrieb kleiner wird.</w:t>
            </w:r>
          </w:p>
          <w:p w14:paraId="602C10E2" w14:textId="77777777" w:rsidR="00361919" w:rsidRDefault="00361919" w:rsidP="00361919">
            <w:r>
              <w:t>Zweitens gehört Kerzenwachs zu den hydrophoben Materiellen, wird also vom Wasser schlecht benetzt. Dadurch kann es sein, dass die Kerze ähnlich wie eine Büroklammer durch Kräfte der Wassermoleküle an der Oberfläche gehalten wird.</w:t>
            </w:r>
          </w:p>
          <w:p w14:paraId="15909B5A" w14:textId="77777777" w:rsidR="00361919" w:rsidRDefault="00361919" w:rsidP="00361919">
            <w:r>
              <w:t>Und drittens haben sich an der Kerze während des Experimentes viele Luftblasen gebildet, die ebenfalls zum Auftrieb beitragen.</w:t>
            </w:r>
          </w:p>
        </w:tc>
        <w:tc>
          <w:tcPr>
            <w:tcW w:w="4886" w:type="dxa"/>
          </w:tcPr>
          <w:p w14:paraId="67A478BA" w14:textId="77777777" w:rsidR="00361919" w:rsidRDefault="00B42104" w:rsidP="00361919">
            <w:r>
              <w:pict w14:anchorId="41FCAF97">
                <v:shape id="_x0000_i1364" type="#_x0000_t75" style="width:237.25pt;height:316.35pt" fillcolor="window">
                  <v:imagedata r:id="rId940" o:title="lsm723_1"/>
                </v:shape>
              </w:pict>
            </w:r>
          </w:p>
        </w:tc>
      </w:tr>
      <w:tr w:rsidR="00361919" w14:paraId="4E427BE3" w14:textId="77777777">
        <w:tc>
          <w:tcPr>
            <w:tcW w:w="4886" w:type="dxa"/>
          </w:tcPr>
          <w:p w14:paraId="5A0C4FD3" w14:textId="77777777" w:rsidR="00361919" w:rsidRDefault="00B42104" w:rsidP="00361919">
            <w:r>
              <w:lastRenderedPageBreak/>
              <w:pict w14:anchorId="15E900E2">
                <v:shape id="_x0000_i1365" type="#_x0000_t75" style="width:237.25pt;height:316.35pt" fillcolor="window">
                  <v:imagedata r:id="rId941" o:title="lsm723_2"/>
                </v:shape>
              </w:pict>
            </w:r>
          </w:p>
        </w:tc>
        <w:tc>
          <w:tcPr>
            <w:tcW w:w="4886" w:type="dxa"/>
          </w:tcPr>
          <w:p w14:paraId="255F2606" w14:textId="77777777" w:rsidR="00361919" w:rsidRDefault="00B42104" w:rsidP="00361919">
            <w:r>
              <w:pict w14:anchorId="26D3AD74">
                <v:shape id="_x0000_i1366" type="#_x0000_t75" style="width:237.25pt;height:316.35pt" fillcolor="window">
                  <v:imagedata r:id="rId942" o:title="lsm723_3"/>
                </v:shape>
              </w:pict>
            </w:r>
          </w:p>
        </w:tc>
      </w:tr>
      <w:tr w:rsidR="00361919" w14:paraId="086918A2" w14:textId="77777777">
        <w:tc>
          <w:tcPr>
            <w:tcW w:w="4886" w:type="dxa"/>
          </w:tcPr>
          <w:p w14:paraId="679786C8" w14:textId="77777777" w:rsidR="00361919" w:rsidRDefault="00B42104" w:rsidP="00361919">
            <w:r>
              <w:pict w14:anchorId="21B1FC55">
                <v:shape id="_x0000_i1367" type="#_x0000_t75" style="width:237.25pt;height:316.35pt" fillcolor="window">
                  <v:imagedata r:id="rId943" o:title="lsm723_4"/>
                </v:shape>
              </w:pict>
            </w:r>
          </w:p>
        </w:tc>
        <w:tc>
          <w:tcPr>
            <w:tcW w:w="4886" w:type="dxa"/>
          </w:tcPr>
          <w:p w14:paraId="3B1AA642" w14:textId="77777777" w:rsidR="00361919" w:rsidRDefault="00B42104" w:rsidP="00361919">
            <w:r>
              <w:pict w14:anchorId="4429FD67">
                <v:shape id="_x0000_i1368" type="#_x0000_t75" style="width:237.25pt;height:316.35pt" fillcolor="window">
                  <v:imagedata r:id="rId944" o:title="lsm723_5"/>
                </v:shape>
              </w:pict>
            </w:r>
          </w:p>
        </w:tc>
      </w:tr>
      <w:tr w:rsidR="00361919" w14:paraId="4EB2515B" w14:textId="77777777">
        <w:tc>
          <w:tcPr>
            <w:tcW w:w="4886" w:type="dxa"/>
          </w:tcPr>
          <w:p w14:paraId="42E2AC7C" w14:textId="77777777" w:rsidR="00361919" w:rsidRDefault="00B42104" w:rsidP="00361919">
            <w:r>
              <w:lastRenderedPageBreak/>
              <w:pict w14:anchorId="19EB3EEC">
                <v:shape id="_x0000_i1369" type="#_x0000_t75" style="width:237.25pt;height:316.35pt" fillcolor="window">
                  <v:imagedata r:id="rId945" o:title="lsm723_6"/>
                </v:shape>
              </w:pict>
            </w:r>
          </w:p>
        </w:tc>
        <w:tc>
          <w:tcPr>
            <w:tcW w:w="4886" w:type="dxa"/>
          </w:tcPr>
          <w:p w14:paraId="0CFFDC47" w14:textId="77777777" w:rsidR="00361919" w:rsidRDefault="00B42104" w:rsidP="00361919">
            <w:r>
              <w:pict w14:anchorId="70D9A9CA">
                <v:shape id="_x0000_i1370" type="#_x0000_t75" style="width:237.25pt;height:316.35pt" fillcolor="window">
                  <v:imagedata r:id="rId946" o:title="lsm723_7"/>
                </v:shape>
              </w:pict>
            </w:r>
          </w:p>
        </w:tc>
      </w:tr>
      <w:tr w:rsidR="00361919" w14:paraId="7A2C2666" w14:textId="77777777">
        <w:tc>
          <w:tcPr>
            <w:tcW w:w="4886" w:type="dxa"/>
          </w:tcPr>
          <w:p w14:paraId="29E7E76D" w14:textId="77777777" w:rsidR="00361919" w:rsidRDefault="00B42104" w:rsidP="00361919">
            <w:r>
              <w:pict w14:anchorId="6953A437">
                <v:shape id="_x0000_i1371" type="#_x0000_t75" style="width:237.25pt;height:316.35pt" fillcolor="window">
                  <v:imagedata r:id="rId947" o:title="lsm723_8"/>
                </v:shape>
              </w:pict>
            </w:r>
          </w:p>
        </w:tc>
        <w:tc>
          <w:tcPr>
            <w:tcW w:w="4886" w:type="dxa"/>
          </w:tcPr>
          <w:p w14:paraId="40A6127F" w14:textId="77777777" w:rsidR="00361919" w:rsidRDefault="00361919" w:rsidP="00361919">
            <w:r>
              <w:t>Der Rest der Kerze.</w:t>
            </w:r>
          </w:p>
          <w:p w14:paraId="3E205A11" w14:textId="77777777" w:rsidR="00361919" w:rsidRDefault="00361919" w:rsidP="00361919">
            <w:bookmarkStart w:id="3095" w:name="_Hlt219888630"/>
            <w:bookmarkEnd w:id="3095"/>
          </w:p>
        </w:tc>
      </w:tr>
    </w:tbl>
    <w:p w14:paraId="0ACA0A4C" w14:textId="77777777" w:rsidR="00361919" w:rsidRDefault="00361919" w:rsidP="00361919"/>
    <w:p w14:paraId="03F9C72D" w14:textId="77777777" w:rsidR="00361919" w:rsidRDefault="00361919" w:rsidP="00361919"/>
    <w:p w14:paraId="205ABA5A" w14:textId="77777777" w:rsidR="00361919" w:rsidRDefault="00361919" w:rsidP="00361919"/>
    <w:p w14:paraId="53ABE097" w14:textId="77777777" w:rsidR="00361919" w:rsidRDefault="00361919" w:rsidP="00361919"/>
    <w:p w14:paraId="03D3EF27" w14:textId="77777777" w:rsidR="00361919" w:rsidRDefault="00361919" w:rsidP="00361919">
      <w:bookmarkStart w:id="3096" w:name="m724"/>
      <w:r w:rsidRPr="004C44E1">
        <w:rPr>
          <w:rStyle w:val="Nummer"/>
        </w:rPr>
        <w:t>724</w:t>
      </w:r>
      <w:bookmarkEnd w:id="3096"/>
      <w:r w:rsidRPr="004C44E1">
        <w:rPr>
          <w:rStyle w:val="Nummer"/>
        </w:rPr>
        <w:t>.</w:t>
      </w:r>
      <w:r>
        <w:t xml:space="preserve"> Die Eisscholle ist 24 cm dick.</w:t>
      </w:r>
    </w:p>
    <w:p w14:paraId="748A6D07" w14:textId="77777777" w:rsidR="00361919" w:rsidRDefault="00361919" w:rsidP="00361919">
      <w:pPr>
        <w:rPr>
          <w:rStyle w:val="Hyperlink"/>
        </w:rPr>
      </w:pPr>
      <w:r>
        <w:fldChar w:fldCharType="begin"/>
      </w:r>
      <w:r w:rsidR="00B57015">
        <w:instrText>HYPERLINK "vlsgmech3</w:instrText>
      </w:r>
      <w:r w:rsidR="008D3EAE">
        <w:instrText>.docx</w:instrText>
      </w:r>
      <w:r w:rsidR="00B57015">
        <w:instrText>" \l "m724"</w:instrText>
      </w:r>
      <w:r>
        <w:fldChar w:fldCharType="separate"/>
      </w:r>
      <w:r>
        <w:rPr>
          <w:rStyle w:val="Hyperlink"/>
        </w:rPr>
        <w:t>volls</w:t>
      </w:r>
      <w:bookmarkStart w:id="3097" w:name="_Hlt221326059"/>
      <w:r>
        <w:rPr>
          <w:rStyle w:val="Hyperlink"/>
        </w:rPr>
        <w:t>t</w:t>
      </w:r>
      <w:bookmarkEnd w:id="3097"/>
      <w:r>
        <w:rPr>
          <w:rStyle w:val="Hyperlink"/>
        </w:rPr>
        <w:t>än</w:t>
      </w:r>
      <w:bookmarkStart w:id="3098" w:name="_Hlt220979024"/>
      <w:r>
        <w:rPr>
          <w:rStyle w:val="Hyperlink"/>
        </w:rPr>
        <w:t>d</w:t>
      </w:r>
      <w:bookmarkEnd w:id="3098"/>
      <w:r>
        <w:rPr>
          <w:rStyle w:val="Hyperlink"/>
        </w:rPr>
        <w:t>ige Lösung</w:t>
      </w:r>
    </w:p>
    <w:p w14:paraId="7D8598C7" w14:textId="77777777" w:rsidR="004C44E1" w:rsidRDefault="00361919" w:rsidP="00361919">
      <w:r>
        <w:fldChar w:fldCharType="end"/>
      </w:r>
    </w:p>
    <w:p w14:paraId="09431896" w14:textId="77777777" w:rsidR="00361919" w:rsidRDefault="00361919" w:rsidP="00361919">
      <w:bookmarkStart w:id="3099" w:name="m725"/>
      <w:r w:rsidRPr="004C44E1">
        <w:rPr>
          <w:rStyle w:val="Nummer"/>
        </w:rPr>
        <w:t>725.</w:t>
      </w:r>
      <w:bookmarkEnd w:id="3099"/>
      <w:r>
        <w:t xml:space="preserve"> Die potenzielle Energie ist etwa doppelt so groß wie die kinetische Energie.</w:t>
      </w:r>
    </w:p>
    <w:p w14:paraId="6E12E391" w14:textId="77777777" w:rsidR="00361919" w:rsidRDefault="00B42104" w:rsidP="00361919">
      <w:hyperlink r:id="rId948" w:anchor="m725" w:history="1">
        <w:r w:rsidR="00361919">
          <w:rPr>
            <w:rStyle w:val="Hyperlink"/>
          </w:rPr>
          <w:t>vollst</w:t>
        </w:r>
        <w:bookmarkStart w:id="3100" w:name="_Hlt221343793"/>
        <w:r w:rsidR="00361919">
          <w:rPr>
            <w:rStyle w:val="Hyperlink"/>
          </w:rPr>
          <w:t>ä</w:t>
        </w:r>
        <w:bookmarkEnd w:id="3100"/>
        <w:r w:rsidR="00361919">
          <w:rPr>
            <w:rStyle w:val="Hyperlink"/>
          </w:rPr>
          <w:t>ndige Lösung</w:t>
        </w:r>
      </w:hyperlink>
    </w:p>
    <w:p w14:paraId="65B130E7" w14:textId="77777777" w:rsidR="004C44E1" w:rsidRDefault="004C44E1" w:rsidP="00361919"/>
    <w:p w14:paraId="59ADF83D" w14:textId="77777777" w:rsidR="00361919" w:rsidRDefault="00361919" w:rsidP="00361919">
      <w:bookmarkStart w:id="3101" w:name="m726"/>
      <w:r w:rsidRPr="004C44E1">
        <w:rPr>
          <w:rStyle w:val="Nummer"/>
        </w:rPr>
        <w:t>726</w:t>
      </w:r>
      <w:bookmarkEnd w:id="3101"/>
      <w:r w:rsidRPr="004C44E1">
        <w:rPr>
          <w:rStyle w:val="Nummer"/>
        </w:rPr>
        <w:t>.</w:t>
      </w:r>
      <w:r>
        <w:t xml:space="preserve"> a) Die Achsen enthalten die Zeit t und den Abstand x zu einem Nullpunkt. </w:t>
      </w:r>
    </w:p>
    <w:p w14:paraId="021932B3" w14:textId="77777777" w:rsidR="00361919" w:rsidRDefault="00361919" w:rsidP="00361919">
      <w:r>
        <w:t>Zum Zeitpunkt 0 befinden sich die beiden Fahrzeuge auf verschiedenen Seite</w:t>
      </w:r>
      <w:r w:rsidR="00CB2571">
        <w:t>n</w:t>
      </w:r>
      <w:r>
        <w:t xml:space="preserve"> des Nullpunktes, A im Abstand von 300 m, B im Abstand von 100 m.</w:t>
      </w:r>
    </w:p>
    <w:p w14:paraId="1BBABE24" w14:textId="77777777" w:rsidR="00361919" w:rsidRDefault="00361919" w:rsidP="00361919">
      <w:r>
        <w:t>A bewegt sich mit einer konstanten Geschwindigkeit auf den Nullpunkt zu, B steht.</w:t>
      </w:r>
    </w:p>
    <w:p w14:paraId="661D3F00" w14:textId="1C38C99B" w:rsidR="00361919" w:rsidRDefault="00361919" w:rsidP="00361919">
      <w:r>
        <w:t xml:space="preserve">Nach 50 s, A ist gerade am Nullpunkt angelangt, fährt B in die entgegengesetzte Richtung los. Kurz danach fahren beide Autos aneinander vorbei. </w:t>
      </w:r>
    </w:p>
    <w:p w14:paraId="0B06BE44" w14:textId="77777777" w:rsidR="00361919" w:rsidRDefault="00361919" w:rsidP="00361919">
      <w:r>
        <w:t>Fahrzeug B fährt schnelle als Fahrzeug A, da der Anstieg der B-Kurve größer ist als der Anstieg der A-Kurve.</w:t>
      </w:r>
    </w:p>
    <w:p w14:paraId="1CBDF353" w14:textId="77777777" w:rsidR="00361919" w:rsidRDefault="00361919" w:rsidP="00361919">
      <w:r>
        <w:t>b) Am Schnittpunkt haben beide Fahrzeuge seit Beginn der Beobachtung die gleiche Zeit und den gleichen Abstand vom Nullpunkt. Sie begegnen sich.</w:t>
      </w:r>
    </w:p>
    <w:p w14:paraId="3E2C689B" w14:textId="77777777" w:rsidR="00C137B9" w:rsidRDefault="00C137B9" w:rsidP="00361919"/>
    <w:p w14:paraId="48B5D7A7" w14:textId="77777777" w:rsidR="00361919" w:rsidRDefault="00361919" w:rsidP="00361919">
      <w:bookmarkStart w:id="3102" w:name="m727"/>
      <w:r w:rsidRPr="004C44E1">
        <w:rPr>
          <w:rStyle w:val="Nummer"/>
        </w:rPr>
        <w:t>727</w:t>
      </w:r>
      <w:bookmarkEnd w:id="3102"/>
      <w:r w:rsidRPr="004C44E1">
        <w:rPr>
          <w:rStyle w:val="Nummer"/>
        </w:rPr>
        <w:t>.</w:t>
      </w:r>
      <w:r>
        <w:t xml:space="preserve">  </w:t>
      </w:r>
      <w:bookmarkStart w:id="3103" w:name="_Hlt221342480"/>
      <w:bookmarkEnd w:id="3103"/>
      <w:r>
        <w:t>a) Bei den Bewegungen A, B und C steigt mit der Zeit die Geschwindigkeit, es sind positiv beschleunigte Bewegungen. Alle drei beginnen aus dem Stillstand heraus.</w:t>
      </w:r>
    </w:p>
    <w:p w14:paraId="031EF73D" w14:textId="77777777" w:rsidR="00361919" w:rsidRDefault="00361919" w:rsidP="00361919">
      <w:r>
        <w:t>Bewegung A und B sind gleichmäßig beschleunigte Bewegungen.</w:t>
      </w:r>
    </w:p>
    <w:p w14:paraId="55FFA345" w14:textId="77777777" w:rsidR="00361919" w:rsidRDefault="00361919" w:rsidP="00361919">
      <w:r>
        <w:t xml:space="preserve">Bewegung A hat die größere Beschleunigung, da die Kurve steiler als bei Bewegung B verläuft. </w:t>
      </w:r>
    </w:p>
    <w:p w14:paraId="4B276C2E" w14:textId="77777777" w:rsidR="00361919" w:rsidRDefault="00361919" w:rsidP="00361919">
      <w:r>
        <w:t>Die Bewegung C hat zu Beginn eine sehr geringe Beschleunigung, die immer größer wird. Zum Schluss ist die Beschleunigung größer als bei Bewegung A.</w:t>
      </w:r>
    </w:p>
    <w:p w14:paraId="426DF096" w14:textId="77777777" w:rsidR="00361919" w:rsidRDefault="00361919" w:rsidP="00361919">
      <w:r>
        <w:t>Die Bewegung D wird mit der Zeit immer langsamer, sie verläuft negativ beschleunigt. Am Ende kommt der Körper zum Stillstand.</w:t>
      </w:r>
    </w:p>
    <w:p w14:paraId="0EB37619" w14:textId="77777777" w:rsidR="00361919" w:rsidRDefault="00361919" w:rsidP="00361919">
      <w:r>
        <w:t>b) Ein Schnittpunkt von zwei Kurven bedeutet zum gleichen Zeitpunkt die gleichen Geschwindigkeiten.</w:t>
      </w:r>
    </w:p>
    <w:p w14:paraId="15C65B20" w14:textId="77777777" w:rsidR="00C137B9" w:rsidRDefault="00C137B9" w:rsidP="00361919"/>
    <w:p w14:paraId="75A29D62" w14:textId="77777777" w:rsidR="00361919" w:rsidRPr="004C44E1" w:rsidRDefault="00361919" w:rsidP="00361919">
      <w:pPr>
        <w:rPr>
          <w:rStyle w:val="Nummer"/>
        </w:rPr>
      </w:pPr>
      <w:bookmarkStart w:id="3104" w:name="m728"/>
      <w:r w:rsidRPr="004C44E1">
        <w:rPr>
          <w:rStyle w:val="Nummer"/>
        </w:rPr>
        <w:t>728</w:t>
      </w:r>
      <w:bookmarkEnd w:id="3104"/>
      <w:r w:rsidRPr="004C44E1">
        <w:rPr>
          <w:rStyle w:val="Nummer"/>
        </w:rPr>
        <w:t xml:space="preserve">. </w:t>
      </w:r>
    </w:p>
    <w:p w14:paraId="7A7CB2BB" w14:textId="77777777" w:rsidR="00361919" w:rsidRDefault="00361919" w:rsidP="00361919">
      <w:r>
        <w:t>Wenn man die Strecke mit 130 km/h fährt benötigt man:</w:t>
      </w:r>
    </w:p>
    <w:p w14:paraId="1CE1B323" w14:textId="77777777" w:rsidR="00361919" w:rsidRDefault="00361919" w:rsidP="00361919">
      <w:r>
        <w:rPr>
          <w:position w:val="-124"/>
        </w:rPr>
        <w:object w:dxaOrig="1140" w:dyaOrig="2600" w14:anchorId="48CFB94E">
          <v:shape id="_x0000_i1372" type="#_x0000_t75" style="width:57.25pt;height:129.8pt" o:ole="" fillcolor="window">
            <v:imagedata r:id="rId949" o:title=""/>
          </v:shape>
          <o:OLEObject Type="Embed" ProgID="Equation.DSMT4" ShapeID="_x0000_i1372" DrawAspect="Content" ObjectID="_1731936332" r:id="rId950"/>
        </w:object>
      </w:r>
    </w:p>
    <w:p w14:paraId="19A1FB4B" w14:textId="77777777" w:rsidR="00361919" w:rsidRDefault="00361919" w:rsidP="00361919">
      <w:r>
        <w:t>Die gleiche Strecke mit 160 km/h schafft man in 1,50 h. Damit beträgt die Zeitersparnis 0,35 h. Das sind 21 min.</w:t>
      </w:r>
      <w:bookmarkStart w:id="3105" w:name="_Hlt221343371"/>
      <w:bookmarkEnd w:id="3105"/>
    </w:p>
    <w:p w14:paraId="76321AD9" w14:textId="77777777" w:rsidR="004C44E1" w:rsidRDefault="004C44E1" w:rsidP="00361919"/>
    <w:p w14:paraId="7B3CF648" w14:textId="77777777" w:rsidR="00361919" w:rsidRDefault="00361919" w:rsidP="00361919">
      <w:bookmarkStart w:id="3106" w:name="m729"/>
      <w:r w:rsidRPr="004C44E1">
        <w:rPr>
          <w:rStyle w:val="Nummer"/>
        </w:rPr>
        <w:t>729.</w:t>
      </w:r>
      <w:r>
        <w:t xml:space="preserve"> </w:t>
      </w:r>
      <w:bookmarkEnd w:id="3106"/>
      <w:r>
        <w:t>Das Fahrzeug fährt 37,4 km mit durchschnittlich 93,5 km/h.</w:t>
      </w:r>
      <w:bookmarkStart w:id="3107" w:name="_Hlt221344787"/>
      <w:bookmarkEnd w:id="3107"/>
    </w:p>
    <w:p w14:paraId="6CC1274F" w14:textId="77777777" w:rsidR="00361919" w:rsidRDefault="00B42104" w:rsidP="00361919">
      <w:hyperlink r:id="rId951" w:anchor="m729" w:history="1">
        <w:r w:rsidR="00361919">
          <w:rPr>
            <w:rStyle w:val="Hyperlink"/>
          </w:rPr>
          <w:t>voll</w:t>
        </w:r>
        <w:bookmarkStart w:id="3108" w:name="_Hlt221343933"/>
        <w:r w:rsidR="00361919">
          <w:rPr>
            <w:rStyle w:val="Hyperlink"/>
          </w:rPr>
          <w:t>s</w:t>
        </w:r>
        <w:bookmarkEnd w:id="3108"/>
        <w:r w:rsidR="00361919">
          <w:rPr>
            <w:rStyle w:val="Hyperlink"/>
          </w:rPr>
          <w:t>t</w:t>
        </w:r>
        <w:bookmarkStart w:id="3109" w:name="_Hlt221345149"/>
        <w:r w:rsidR="00361919">
          <w:rPr>
            <w:rStyle w:val="Hyperlink"/>
          </w:rPr>
          <w:t>ä</w:t>
        </w:r>
        <w:bookmarkEnd w:id="3109"/>
        <w:r w:rsidR="00361919">
          <w:rPr>
            <w:rStyle w:val="Hyperlink"/>
          </w:rPr>
          <w:t>ndige Lösung</w:t>
        </w:r>
      </w:hyperlink>
    </w:p>
    <w:p w14:paraId="490DE4FB" w14:textId="77777777" w:rsidR="00C137B9" w:rsidRDefault="00C137B9" w:rsidP="00361919"/>
    <w:p w14:paraId="35163E96" w14:textId="77777777" w:rsidR="00361919" w:rsidRDefault="00361919" w:rsidP="00361919">
      <w:bookmarkStart w:id="3110" w:name="m730"/>
      <w:r w:rsidRPr="004C44E1">
        <w:rPr>
          <w:rStyle w:val="Nummer"/>
        </w:rPr>
        <w:t>730.</w:t>
      </w:r>
      <w:bookmarkEnd w:id="3110"/>
      <w:r>
        <w:t xml:space="preserve"> Im ersten Fall ist die Durchschnittsgeschwindigkeit 135 km/h und im zweiten Fall nur 120 km/h.</w:t>
      </w:r>
      <w:bookmarkStart w:id="3111" w:name="_Hlt221349559"/>
      <w:bookmarkEnd w:id="3111"/>
    </w:p>
    <w:p w14:paraId="316BCC52" w14:textId="77777777" w:rsidR="00361919" w:rsidRDefault="00B42104" w:rsidP="00361919">
      <w:hyperlink r:id="rId952" w:anchor="m730" w:history="1">
        <w:r w:rsidR="00361919">
          <w:rPr>
            <w:rStyle w:val="Hyperlink"/>
          </w:rPr>
          <w:t>voll</w:t>
        </w:r>
        <w:bookmarkStart w:id="3112" w:name="_Hlt221349208"/>
        <w:bookmarkStart w:id="3113" w:name="_Hlt221345389"/>
        <w:bookmarkEnd w:id="3112"/>
        <w:r w:rsidR="00361919">
          <w:rPr>
            <w:rStyle w:val="Hyperlink"/>
          </w:rPr>
          <w:t>s</w:t>
        </w:r>
        <w:bookmarkStart w:id="3114" w:name="_Hlt221411472"/>
        <w:bookmarkEnd w:id="3113"/>
        <w:r w:rsidR="00361919">
          <w:rPr>
            <w:rStyle w:val="Hyperlink"/>
          </w:rPr>
          <w:t>t</w:t>
        </w:r>
        <w:bookmarkEnd w:id="3114"/>
        <w:r w:rsidR="00361919">
          <w:rPr>
            <w:rStyle w:val="Hyperlink"/>
          </w:rPr>
          <w:t>ändige Lösung</w:t>
        </w:r>
      </w:hyperlink>
    </w:p>
    <w:p w14:paraId="0F8A38BD" w14:textId="77777777" w:rsidR="00C137B9" w:rsidRDefault="00C137B9" w:rsidP="00361919"/>
    <w:p w14:paraId="44AF610F" w14:textId="77777777" w:rsidR="00361919" w:rsidRDefault="00361919" w:rsidP="00361919">
      <w:bookmarkStart w:id="3115" w:name="_Hlt223061208"/>
      <w:bookmarkStart w:id="3116" w:name="m731"/>
      <w:bookmarkEnd w:id="3115"/>
      <w:r w:rsidRPr="004C44E1">
        <w:rPr>
          <w:rStyle w:val="Nummer"/>
        </w:rPr>
        <w:lastRenderedPageBreak/>
        <w:t>731</w:t>
      </w:r>
      <w:bookmarkEnd w:id="3116"/>
      <w:r>
        <w:t>. Beim Bremsen wirkt eine konstante Bremskraft, so dass die Bewegung als negativ gleichmäßig beschleunigt gelten kann.</w:t>
      </w:r>
    </w:p>
    <w:p w14:paraId="172B5159" w14:textId="77777777" w:rsidR="00361919" w:rsidRDefault="00361919" w:rsidP="00361919">
      <w:r>
        <w:t>Es gelten die beiden Gleichungen</w:t>
      </w:r>
    </w:p>
    <w:p w14:paraId="73DC6F16" w14:textId="77777777" w:rsidR="00361919" w:rsidRDefault="00361919" w:rsidP="00361919">
      <w:r>
        <w:rPr>
          <w:position w:val="-24"/>
        </w:rPr>
        <w:object w:dxaOrig="820" w:dyaOrig="620" w14:anchorId="6404D1AE">
          <v:shape id="_x0000_i1373" type="#_x0000_t75" style="width:41.45pt;height:30.55pt" o:ole="" fillcolor="window">
            <v:imagedata r:id="rId953" o:title=""/>
          </v:shape>
          <o:OLEObject Type="Embed" ProgID="Equation.DSMT4" ShapeID="_x0000_i1373" DrawAspect="Content" ObjectID="_1731936333" r:id="rId954"/>
        </w:object>
      </w:r>
    </w:p>
    <w:p w14:paraId="6A9EA230" w14:textId="77777777" w:rsidR="00361919" w:rsidRDefault="00361919" w:rsidP="00361919">
      <w:r>
        <w:t xml:space="preserve">und </w:t>
      </w:r>
    </w:p>
    <w:p w14:paraId="62C10DBC" w14:textId="77777777" w:rsidR="00361919" w:rsidRDefault="00361919" w:rsidP="00361919">
      <w:r>
        <w:rPr>
          <w:position w:val="-10"/>
        </w:rPr>
        <w:object w:dxaOrig="700" w:dyaOrig="320" w14:anchorId="27ECF314">
          <v:shape id="_x0000_i1374" type="#_x0000_t75" style="width:35.45pt;height:15.8pt" o:ole="" fillcolor="window">
            <v:imagedata r:id="rId955" o:title=""/>
          </v:shape>
          <o:OLEObject Type="Embed" ProgID="Equation.DSMT4" ShapeID="_x0000_i1374" DrawAspect="Content" ObjectID="_1731936334" r:id="rId956"/>
        </w:object>
      </w:r>
    </w:p>
    <w:p w14:paraId="2338E0A2" w14:textId="77777777" w:rsidR="00361919" w:rsidRDefault="00361919" w:rsidP="00361919">
      <w:r>
        <w:t>Die erste Gleichung enthält den Bremsweg s und die zweite die Geschwindigkeit vor dem Bremsen.</w:t>
      </w:r>
    </w:p>
    <w:p w14:paraId="580E5994" w14:textId="77777777" w:rsidR="00361919" w:rsidRDefault="00361919" w:rsidP="00361919">
      <w:r>
        <w:t>Beide Gleichungen müssen zusammengefasst werden. Dazu kann die zweite nach t umgestellt und eingesetzt werden:</w:t>
      </w:r>
    </w:p>
    <w:p w14:paraId="398F5B7B" w14:textId="77777777" w:rsidR="00361919" w:rsidRDefault="00361919" w:rsidP="00361919">
      <w:r>
        <w:rPr>
          <w:position w:val="-96"/>
        </w:rPr>
        <w:object w:dxaOrig="960" w:dyaOrig="2020" w14:anchorId="48360B33">
          <v:shape id="_x0000_i1375" type="#_x0000_t75" style="width:48pt;height:101.45pt" o:ole="" fillcolor="window">
            <v:imagedata r:id="rId957" o:title=""/>
          </v:shape>
          <o:OLEObject Type="Embed" ProgID="Equation.DSMT4" ShapeID="_x0000_i1375" DrawAspect="Content" ObjectID="_1731936335" r:id="rId958"/>
        </w:object>
      </w:r>
    </w:p>
    <w:p w14:paraId="4BB559EC" w14:textId="77777777" w:rsidR="00361919" w:rsidRDefault="00361919" w:rsidP="00361919">
      <w:r>
        <w:t>Der Bremsweg</w:t>
      </w:r>
      <w:bookmarkStart w:id="3117" w:name="_Hlt221350364"/>
      <w:bookmarkEnd w:id="3117"/>
      <w:r>
        <w:t xml:space="preserve"> ist proportional zum Quadrat der Geschwindigkeit. Das heißt, dass eine Verdopplung der Geschwindigkeit eine Vervierfachung des Bremsweges bedeutet. Der Bremsweg nimmt also viel rascher zu als die Geschwindigkeit steigt.</w:t>
      </w:r>
    </w:p>
    <w:p w14:paraId="07477D38" w14:textId="77777777" w:rsidR="00361919" w:rsidRDefault="00361919" w:rsidP="00361919">
      <w:r>
        <w:t>Das ist für den Autofahrer, der gern schnell fährt, ein unschöner physikalischer Zusammenhang.</w:t>
      </w:r>
    </w:p>
    <w:p w14:paraId="5C9B6F96" w14:textId="77777777" w:rsidR="00C137B9" w:rsidRDefault="00C137B9" w:rsidP="00361919"/>
    <w:p w14:paraId="5214A7B4" w14:textId="77777777" w:rsidR="00361919" w:rsidRDefault="00361919" w:rsidP="00361919">
      <w:pPr>
        <w:widowControl w:val="0"/>
      </w:pPr>
      <w:bookmarkStart w:id="3118" w:name="m732"/>
      <w:r w:rsidRPr="004C44E1">
        <w:rPr>
          <w:rStyle w:val="Nummer"/>
        </w:rPr>
        <w:t>732</w:t>
      </w:r>
      <w:bookmarkEnd w:id="3118"/>
      <w:r w:rsidRPr="004C44E1">
        <w:rPr>
          <w:rStyle w:val="Nummer"/>
        </w:rPr>
        <w:t>.</w:t>
      </w:r>
      <w:r>
        <w:t xml:space="preserve"> </w:t>
      </w:r>
      <w:bookmarkStart w:id="3119" w:name="_Hlt221411506"/>
      <w:bookmarkEnd w:id="3119"/>
      <w:r>
        <w:t>a) Wenn der Pfeil waagerecht abgeschossen wird, fliegt er maximal 58,9 m weit. Deshalb muss beim Bogenschießen der Schuss nach oben gehen (schräger Wurf)</w:t>
      </w:r>
    </w:p>
    <w:p w14:paraId="7D7298E7" w14:textId="77777777" w:rsidR="00361919" w:rsidRDefault="00361919" w:rsidP="00361919">
      <w:r>
        <w:t>b) Bei den Frauen fällt der Pfeil 2,4 m und bei den Männern 4,0 m nach unten.</w:t>
      </w:r>
    </w:p>
    <w:p w14:paraId="3060C111" w14:textId="77777777" w:rsidR="00361919" w:rsidRDefault="00B42104" w:rsidP="00361919">
      <w:hyperlink r:id="rId959" w:anchor="m732" w:history="1">
        <w:r w:rsidR="00361919">
          <w:rPr>
            <w:rStyle w:val="Hyperlink"/>
          </w:rPr>
          <w:t>vollstä</w:t>
        </w:r>
        <w:bookmarkStart w:id="3120" w:name="_Hlt221513358"/>
        <w:bookmarkEnd w:id="3120"/>
        <w:r w:rsidR="00361919">
          <w:rPr>
            <w:rStyle w:val="Hyperlink"/>
          </w:rPr>
          <w:t>n</w:t>
        </w:r>
        <w:bookmarkStart w:id="3121" w:name="_Hlt221418075"/>
        <w:bookmarkStart w:id="3122" w:name="_Hlt221411513"/>
        <w:bookmarkEnd w:id="3121"/>
        <w:r w:rsidR="00361919">
          <w:rPr>
            <w:rStyle w:val="Hyperlink"/>
          </w:rPr>
          <w:t>d</w:t>
        </w:r>
        <w:bookmarkEnd w:id="3122"/>
        <w:r w:rsidR="00361919">
          <w:rPr>
            <w:rStyle w:val="Hyperlink"/>
          </w:rPr>
          <w:t>i</w:t>
        </w:r>
        <w:bookmarkStart w:id="3123" w:name="_Hlt221446122"/>
        <w:r w:rsidR="00361919">
          <w:rPr>
            <w:rStyle w:val="Hyperlink"/>
          </w:rPr>
          <w:t>g</w:t>
        </w:r>
        <w:bookmarkEnd w:id="3123"/>
        <w:r w:rsidR="00361919">
          <w:rPr>
            <w:rStyle w:val="Hyperlink"/>
          </w:rPr>
          <w:t>e Lösung</w:t>
        </w:r>
      </w:hyperlink>
    </w:p>
    <w:p w14:paraId="0ADB796D" w14:textId="77777777" w:rsidR="00C137B9" w:rsidRDefault="00C137B9" w:rsidP="00361919"/>
    <w:p w14:paraId="20CE12AE" w14:textId="77777777" w:rsidR="00361919" w:rsidRDefault="00361919" w:rsidP="00361919">
      <w:pPr>
        <w:widowControl w:val="0"/>
      </w:pPr>
      <w:bookmarkStart w:id="3124" w:name="m733"/>
      <w:r w:rsidRPr="004C44E1">
        <w:rPr>
          <w:rStyle w:val="Nummer"/>
        </w:rPr>
        <w:t>733</w:t>
      </w:r>
      <w:bookmarkEnd w:id="3124"/>
      <w:r w:rsidRPr="004C44E1">
        <w:rPr>
          <w:rStyle w:val="Nummer"/>
        </w:rPr>
        <w:t>.</w:t>
      </w:r>
      <w:r>
        <w:t xml:space="preserve"> </w:t>
      </w:r>
      <w:bookmarkStart w:id="3125" w:name="_Hlt222097711"/>
      <w:r>
        <w:t xml:space="preserve">Der Gärtner </w:t>
      </w:r>
      <w:bookmarkStart w:id="3126" w:name="_Hlt221512821"/>
      <w:bookmarkEnd w:id="3126"/>
      <w:r>
        <w:t>muss den Schlauch so halten, dass das Wasser unter einem Winkel von 36,8° zum Boden heraus spritzt. Das Wasser spritzt dann 3,4 m weit.</w:t>
      </w:r>
    </w:p>
    <w:bookmarkStart w:id="3127" w:name="_Hlt221446286"/>
    <w:bookmarkEnd w:id="3125"/>
    <w:bookmarkEnd w:id="3127"/>
    <w:p w14:paraId="1CAF6D03" w14:textId="77777777" w:rsidR="00361919" w:rsidRDefault="00361919" w:rsidP="00361919">
      <w:r>
        <w:fldChar w:fldCharType="begin"/>
      </w:r>
      <w:r w:rsidR="00B57015">
        <w:instrText>HYPERLINK "vlsgmech3</w:instrText>
      </w:r>
      <w:r w:rsidR="008D3EAE">
        <w:instrText>.docx</w:instrText>
      </w:r>
      <w:r w:rsidR="00B57015">
        <w:instrText>" \l "m733"</w:instrText>
      </w:r>
      <w:r>
        <w:fldChar w:fldCharType="separate"/>
      </w:r>
      <w:r>
        <w:rPr>
          <w:rStyle w:val="Hyperlink"/>
        </w:rPr>
        <w:t>vol</w:t>
      </w:r>
      <w:bookmarkStart w:id="3128" w:name="_Hlt221527158"/>
      <w:bookmarkEnd w:id="3128"/>
      <w:r>
        <w:rPr>
          <w:rStyle w:val="Hyperlink"/>
        </w:rPr>
        <w:t>l</w:t>
      </w:r>
      <w:bookmarkStart w:id="3129" w:name="_Hlt221512822"/>
      <w:bookmarkStart w:id="3130" w:name="_Hlt221512798"/>
      <w:bookmarkEnd w:id="3129"/>
      <w:r>
        <w:rPr>
          <w:rStyle w:val="Hyperlink"/>
        </w:rPr>
        <w:t>s</w:t>
      </w:r>
      <w:bookmarkEnd w:id="3130"/>
      <w:r>
        <w:rPr>
          <w:rStyle w:val="Hyperlink"/>
        </w:rPr>
        <w:t>t</w:t>
      </w:r>
      <w:bookmarkStart w:id="3131" w:name="_Hlt221512759"/>
      <w:bookmarkStart w:id="3132" w:name="_Hlt221512681"/>
      <w:bookmarkEnd w:id="3131"/>
      <w:r>
        <w:rPr>
          <w:rStyle w:val="Hyperlink"/>
        </w:rPr>
        <w:t>ä</w:t>
      </w:r>
      <w:bookmarkEnd w:id="3132"/>
      <w:r>
        <w:rPr>
          <w:rStyle w:val="Hyperlink"/>
        </w:rPr>
        <w:t>ndig</w:t>
      </w:r>
      <w:bookmarkStart w:id="3133" w:name="_Hlt224110084"/>
      <w:bookmarkStart w:id="3134" w:name="_Hlt221505357"/>
      <w:bookmarkEnd w:id="3133"/>
      <w:r>
        <w:rPr>
          <w:rStyle w:val="Hyperlink"/>
        </w:rPr>
        <w:t>e</w:t>
      </w:r>
      <w:bookmarkEnd w:id="3134"/>
      <w:r>
        <w:rPr>
          <w:rStyle w:val="Hyperlink"/>
        </w:rPr>
        <w:t xml:space="preserve"> Lösung</w:t>
      </w:r>
      <w:r>
        <w:fldChar w:fldCharType="end"/>
      </w:r>
    </w:p>
    <w:p w14:paraId="10F5D0BA" w14:textId="77777777" w:rsidR="00C137B9" w:rsidRDefault="00C137B9" w:rsidP="00361919"/>
    <w:p w14:paraId="415531BB" w14:textId="77777777" w:rsidR="00361919" w:rsidRPr="004C44E1" w:rsidRDefault="00361919" w:rsidP="00361919">
      <w:pPr>
        <w:rPr>
          <w:rStyle w:val="Nummer"/>
        </w:rPr>
      </w:pPr>
      <w:bookmarkStart w:id="3135" w:name="m734"/>
      <w:r w:rsidRPr="004C44E1">
        <w:rPr>
          <w:rStyle w:val="Nummer"/>
        </w:rPr>
        <w:t>734.</w:t>
      </w:r>
      <w:bookmarkEnd w:id="3135"/>
    </w:p>
    <w:tbl>
      <w:tblPr>
        <w:tblW w:w="0" w:type="auto"/>
        <w:tblLayout w:type="fixed"/>
        <w:tblCellMar>
          <w:left w:w="70" w:type="dxa"/>
          <w:right w:w="70" w:type="dxa"/>
        </w:tblCellMar>
        <w:tblLook w:val="0000" w:firstRow="0" w:lastRow="0" w:firstColumn="0" w:lastColumn="0" w:noHBand="0" w:noVBand="0"/>
      </w:tblPr>
      <w:tblGrid>
        <w:gridCol w:w="3756"/>
        <w:gridCol w:w="6016"/>
      </w:tblGrid>
      <w:tr w:rsidR="00361919" w14:paraId="19A3DAAB" w14:textId="77777777">
        <w:tc>
          <w:tcPr>
            <w:tcW w:w="3756" w:type="dxa"/>
          </w:tcPr>
          <w:p w14:paraId="7C61BBAE" w14:textId="77777777" w:rsidR="00361919" w:rsidRDefault="00361919" w:rsidP="00361919">
            <w:r>
              <w:t>c) Das Glas mit dem großen Durchmesser läuft zuerst über.</w:t>
            </w:r>
          </w:p>
          <w:p w14:paraId="4C69FFDE" w14:textId="77777777" w:rsidR="00361919" w:rsidRDefault="00361919" w:rsidP="00361919">
            <w:r>
              <w:t xml:space="preserve">Im Bild sind die beiden Gläser </w:t>
            </w:r>
            <w:proofErr w:type="gramStart"/>
            <w:r>
              <w:t>hintereinander gestellt</w:t>
            </w:r>
            <w:proofErr w:type="gramEnd"/>
            <w:r>
              <w:t xml:space="preserve"> und werden gleichzeitig gekippt. Bei einem bestimmten Winkel läuft das Wasser aus dem breiten Glas bereits raus, während im dünnen Glas noch Platz bis zum Rand ist.</w:t>
            </w:r>
          </w:p>
          <w:p w14:paraId="1989B2A8" w14:textId="77777777" w:rsidR="00361919" w:rsidRDefault="00361919" w:rsidP="00361919">
            <w:r>
              <w:t xml:space="preserve">Die Erfahrung hat sicher jeder schon mal gemacht: Wenn man einen Teller mit Suppe transportiert reicht eine kleine Schräglage aus, und die Suppe schwappt über den Rand. </w:t>
            </w:r>
            <w:bookmarkStart w:id="3136" w:name="_Hlt221937458"/>
            <w:bookmarkEnd w:id="3136"/>
          </w:p>
        </w:tc>
        <w:tc>
          <w:tcPr>
            <w:tcW w:w="6016" w:type="dxa"/>
          </w:tcPr>
          <w:p w14:paraId="529783B0" w14:textId="77777777" w:rsidR="00361919" w:rsidRDefault="00B42104" w:rsidP="00361919">
            <w:r>
              <w:pict w14:anchorId="5C588190">
                <v:shape id="_x0000_i1376" type="#_x0000_t75" style="width:270.55pt;height:134.75pt" fillcolor="window">
                  <v:imagedata r:id="rId960" o:title="m734_3"/>
                </v:shape>
              </w:pict>
            </w:r>
          </w:p>
        </w:tc>
      </w:tr>
    </w:tbl>
    <w:p w14:paraId="3E08A2E5" w14:textId="77777777" w:rsidR="00361919" w:rsidRDefault="00361919" w:rsidP="00361919"/>
    <w:p w14:paraId="6C5DFDAF" w14:textId="77777777" w:rsidR="00361919" w:rsidRDefault="00361919" w:rsidP="00361919"/>
    <w:p w14:paraId="6CDA2240" w14:textId="77777777" w:rsidR="00361919" w:rsidRDefault="00361919" w:rsidP="00361919">
      <w:bookmarkStart w:id="3137" w:name="m735"/>
      <w:r w:rsidRPr="004C44E1">
        <w:rPr>
          <w:rStyle w:val="Nummer"/>
        </w:rPr>
        <w:t>735.</w:t>
      </w:r>
      <w:r>
        <w:t xml:space="preserve"> Kork hat eine Dichte von 0,24 g/cm³.</w:t>
      </w:r>
    </w:p>
    <w:p w14:paraId="0760DEE0" w14:textId="77777777" w:rsidR="00361919" w:rsidRDefault="00B42104" w:rsidP="00361919">
      <w:hyperlink r:id="rId961" w:anchor="m735" w:history="1">
        <w:r w:rsidR="00361919">
          <w:rPr>
            <w:rStyle w:val="Hyperlink"/>
          </w:rPr>
          <w:t>voll</w:t>
        </w:r>
        <w:bookmarkStart w:id="3138" w:name="_Hlt223176642"/>
        <w:bookmarkStart w:id="3139" w:name="_Hlt223175491"/>
        <w:bookmarkEnd w:id="3138"/>
        <w:r w:rsidR="00361919">
          <w:rPr>
            <w:rStyle w:val="Hyperlink"/>
          </w:rPr>
          <w:t>s</w:t>
        </w:r>
        <w:bookmarkEnd w:id="3139"/>
        <w:r w:rsidR="00361919">
          <w:rPr>
            <w:rStyle w:val="Hyperlink"/>
          </w:rPr>
          <w:t>t</w:t>
        </w:r>
        <w:bookmarkStart w:id="3140" w:name="_Hlt228505312"/>
        <w:r w:rsidR="00361919">
          <w:rPr>
            <w:rStyle w:val="Hyperlink"/>
          </w:rPr>
          <w:t>ä</w:t>
        </w:r>
        <w:bookmarkStart w:id="3141" w:name="_Hlt223176766"/>
        <w:bookmarkEnd w:id="3140"/>
        <w:r w:rsidR="00361919">
          <w:rPr>
            <w:rStyle w:val="Hyperlink"/>
          </w:rPr>
          <w:t>n</w:t>
        </w:r>
        <w:bookmarkStart w:id="3142" w:name="_Hlt223230381"/>
        <w:bookmarkEnd w:id="3141"/>
        <w:r w:rsidR="00361919">
          <w:rPr>
            <w:rStyle w:val="Hyperlink"/>
          </w:rPr>
          <w:t>d</w:t>
        </w:r>
        <w:bookmarkStart w:id="3143" w:name="_Hlt228505038"/>
        <w:bookmarkStart w:id="3144" w:name="_Hlt228504722"/>
        <w:bookmarkEnd w:id="3142"/>
        <w:bookmarkEnd w:id="3143"/>
        <w:r w:rsidR="00361919">
          <w:rPr>
            <w:rStyle w:val="Hyperlink"/>
          </w:rPr>
          <w:t>i</w:t>
        </w:r>
        <w:bookmarkEnd w:id="3144"/>
        <w:r w:rsidR="00361919">
          <w:rPr>
            <w:rStyle w:val="Hyperlink"/>
          </w:rPr>
          <w:t>g</w:t>
        </w:r>
        <w:bookmarkStart w:id="3145" w:name="_Hlt228358848"/>
        <w:bookmarkEnd w:id="3145"/>
        <w:r w:rsidR="00361919">
          <w:rPr>
            <w:rStyle w:val="Hyperlink"/>
          </w:rPr>
          <w:t>e L</w:t>
        </w:r>
        <w:bookmarkStart w:id="3146" w:name="_Hlt228506589"/>
        <w:bookmarkStart w:id="3147" w:name="_Hlt228506578"/>
        <w:bookmarkEnd w:id="3146"/>
        <w:r w:rsidR="00361919">
          <w:rPr>
            <w:rStyle w:val="Hyperlink"/>
          </w:rPr>
          <w:t>ö</w:t>
        </w:r>
        <w:bookmarkEnd w:id="3147"/>
        <w:r w:rsidR="00361919">
          <w:rPr>
            <w:rStyle w:val="Hyperlink"/>
          </w:rPr>
          <w:t>sung</w:t>
        </w:r>
      </w:hyperlink>
      <w:bookmarkStart w:id="3148" w:name="_Hlt223175485"/>
      <w:bookmarkEnd w:id="3148"/>
    </w:p>
    <w:bookmarkEnd w:id="3137"/>
    <w:p w14:paraId="2A52E0F6" w14:textId="77777777" w:rsidR="00361919" w:rsidRDefault="00361919" w:rsidP="00361919"/>
    <w:p w14:paraId="488D0FF0" w14:textId="77777777" w:rsidR="00361919" w:rsidRDefault="00361919" w:rsidP="00361919">
      <w:bookmarkStart w:id="3149" w:name="m736"/>
      <w:r w:rsidRPr="004C44E1">
        <w:rPr>
          <w:rStyle w:val="Nummer"/>
        </w:rPr>
        <w:t>736</w:t>
      </w:r>
      <w:bookmarkEnd w:id="3149"/>
      <w:r w:rsidRPr="004C44E1">
        <w:rPr>
          <w:rStyle w:val="Nummer"/>
        </w:rPr>
        <w:t>.</w:t>
      </w:r>
      <w:r>
        <w:t xml:space="preserve"> Die Tragfähigkeit des Ballons ist 30,4 kN groß. Das entspricht einer Masse von etwa </w:t>
      </w:r>
      <w:bookmarkStart w:id="3150" w:name="_Hlt223233245"/>
      <w:bookmarkEnd w:id="3150"/>
      <w:r>
        <w:t>3,1t.</w:t>
      </w:r>
    </w:p>
    <w:p w14:paraId="66A94A78" w14:textId="77777777" w:rsidR="00361919" w:rsidRDefault="00B42104" w:rsidP="00361919">
      <w:hyperlink r:id="rId962" w:anchor="m736" w:history="1">
        <w:r w:rsidR="00361919">
          <w:rPr>
            <w:rStyle w:val="Hyperlink"/>
          </w:rPr>
          <w:t>vollstän</w:t>
        </w:r>
        <w:bookmarkStart w:id="3151" w:name="_Hlt223232903"/>
        <w:bookmarkStart w:id="3152" w:name="_Hlt223231224"/>
        <w:bookmarkEnd w:id="3151"/>
        <w:r w:rsidR="00361919">
          <w:rPr>
            <w:rStyle w:val="Hyperlink"/>
          </w:rPr>
          <w:t>d</w:t>
        </w:r>
        <w:bookmarkEnd w:id="3152"/>
        <w:r w:rsidR="00361919">
          <w:rPr>
            <w:rStyle w:val="Hyperlink"/>
          </w:rPr>
          <w:t>ige Lösung</w:t>
        </w:r>
      </w:hyperlink>
    </w:p>
    <w:p w14:paraId="079AC719" w14:textId="77777777" w:rsidR="00C137B9" w:rsidRDefault="00C137B9" w:rsidP="00361919"/>
    <w:p w14:paraId="57D4B3F7" w14:textId="77777777" w:rsidR="00361919" w:rsidRPr="004C44E1" w:rsidRDefault="00361919" w:rsidP="00361919">
      <w:pPr>
        <w:rPr>
          <w:rStyle w:val="Nummer"/>
        </w:rPr>
      </w:pPr>
      <w:bookmarkStart w:id="3153" w:name="_Hlt223405423"/>
      <w:bookmarkStart w:id="3154" w:name="m737"/>
      <w:r w:rsidRPr="004C44E1">
        <w:rPr>
          <w:rStyle w:val="Nummer"/>
        </w:rPr>
        <w:t>737</w:t>
      </w:r>
      <w:bookmarkEnd w:id="3153"/>
      <w:r w:rsidRPr="004C44E1">
        <w:rPr>
          <w:rStyle w:val="Nummer"/>
        </w:rPr>
        <w:t xml:space="preserve">. </w:t>
      </w:r>
      <w:bookmarkEnd w:id="3154"/>
    </w:p>
    <w:p w14:paraId="1608F92D" w14:textId="77777777" w:rsidR="00361919" w:rsidRDefault="00B42104" w:rsidP="00361919">
      <w:hyperlink r:id="rId963" w:history="1">
        <w:r w:rsidR="00361919">
          <w:rPr>
            <w:rStyle w:val="Hyperlink"/>
          </w:rPr>
          <w:t>Ex</w:t>
        </w:r>
        <w:bookmarkStart w:id="3155" w:name="_Hlt223407865"/>
        <w:r w:rsidR="00361919">
          <w:rPr>
            <w:rStyle w:val="Hyperlink"/>
          </w:rPr>
          <w:t>c</w:t>
        </w:r>
        <w:bookmarkStart w:id="3156" w:name="_Hlt223407831"/>
        <w:bookmarkStart w:id="3157" w:name="_Hlt223407696"/>
        <w:bookmarkEnd w:id="3155"/>
        <w:bookmarkEnd w:id="3156"/>
        <w:r w:rsidR="00361919">
          <w:rPr>
            <w:rStyle w:val="Hyperlink"/>
          </w:rPr>
          <w:t>e</w:t>
        </w:r>
        <w:bookmarkEnd w:id="3157"/>
        <w:r w:rsidR="00361919">
          <w:rPr>
            <w:rStyle w:val="Hyperlink"/>
          </w:rPr>
          <w:t>l-T</w:t>
        </w:r>
        <w:bookmarkStart w:id="3158" w:name="_Hlt223407470"/>
        <w:r w:rsidR="00361919">
          <w:rPr>
            <w:rStyle w:val="Hyperlink"/>
          </w:rPr>
          <w:t>a</w:t>
        </w:r>
        <w:bookmarkEnd w:id="3158"/>
        <w:r w:rsidR="00361919">
          <w:rPr>
            <w:rStyle w:val="Hyperlink"/>
          </w:rPr>
          <w:t>b</w:t>
        </w:r>
        <w:bookmarkStart w:id="3159" w:name="_Hlt223407856"/>
        <w:r w:rsidR="00361919">
          <w:rPr>
            <w:rStyle w:val="Hyperlink"/>
          </w:rPr>
          <w:t>e</w:t>
        </w:r>
        <w:bookmarkEnd w:id="3159"/>
        <w:r w:rsidR="00361919">
          <w:rPr>
            <w:rStyle w:val="Hyperlink"/>
          </w:rPr>
          <w:t>lle</w:t>
        </w:r>
      </w:hyperlink>
      <w:r w:rsidR="00361919">
        <w:t xml:space="preserve"> mit dem Diagramm</w:t>
      </w:r>
    </w:p>
    <w:p w14:paraId="714C0325" w14:textId="77777777" w:rsidR="00361919" w:rsidRDefault="00361919" w:rsidP="00361919">
      <w:r>
        <w:t>Da eine konstante Kraft wirkt, ist die Bewegung gleichmäßig beschleunigt. Im Diagramm ist das an der Parabelform der Kurve zu erkennen, s~t².</w:t>
      </w:r>
    </w:p>
    <w:p w14:paraId="0C218D71" w14:textId="77777777" w:rsidR="00361919" w:rsidRDefault="00361919" w:rsidP="00361919">
      <w:r>
        <w:t>Mit dem bekannten Weg-Zeit-Gesetz lassen sich aus den Messwerten die Beschleunigungen berechnen.</w:t>
      </w:r>
    </w:p>
    <w:p w14:paraId="7E3BEA36" w14:textId="77777777" w:rsidR="00361919" w:rsidRDefault="00361919" w:rsidP="00361919">
      <w:r>
        <w:rPr>
          <w:position w:val="-58"/>
        </w:rPr>
        <w:object w:dxaOrig="820" w:dyaOrig="1280" w14:anchorId="4A6F4994">
          <v:shape id="_x0000_i1377" type="#_x0000_t75" style="width:41.45pt;height:64.35pt" o:ole="" fillcolor="window">
            <v:imagedata r:id="rId964" o:title=""/>
          </v:shape>
          <o:OLEObject Type="Embed" ProgID="Equation.DSMT4" ShapeID="_x0000_i1377" DrawAspect="Content" ObjectID="_1731936336" r:id="rId96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76"/>
        <w:gridCol w:w="1676"/>
        <w:gridCol w:w="1676"/>
        <w:gridCol w:w="1676"/>
        <w:gridCol w:w="1676"/>
        <w:gridCol w:w="1676"/>
      </w:tblGrid>
      <w:tr w:rsidR="00361919" w14:paraId="1F7D63A1" w14:textId="77777777">
        <w:tc>
          <w:tcPr>
            <w:tcW w:w="1676" w:type="dxa"/>
          </w:tcPr>
          <w:p w14:paraId="5B95025E" w14:textId="77777777" w:rsidR="00361919" w:rsidRDefault="00361919" w:rsidP="00361919">
            <w:pPr>
              <w:jc w:val="center"/>
            </w:pPr>
            <w:r>
              <w:t>t in s</w:t>
            </w:r>
          </w:p>
        </w:tc>
        <w:tc>
          <w:tcPr>
            <w:tcW w:w="1676" w:type="dxa"/>
          </w:tcPr>
          <w:p w14:paraId="7E88A796" w14:textId="77777777" w:rsidR="00361919" w:rsidRDefault="00361919" w:rsidP="00361919">
            <w:pPr>
              <w:jc w:val="center"/>
            </w:pPr>
            <w:r>
              <w:t>0</w:t>
            </w:r>
          </w:p>
        </w:tc>
        <w:tc>
          <w:tcPr>
            <w:tcW w:w="1676" w:type="dxa"/>
          </w:tcPr>
          <w:p w14:paraId="5B9224B8" w14:textId="77777777" w:rsidR="00361919" w:rsidRDefault="00361919" w:rsidP="00361919">
            <w:pPr>
              <w:jc w:val="center"/>
            </w:pPr>
            <w:r>
              <w:t>3,45</w:t>
            </w:r>
          </w:p>
        </w:tc>
        <w:tc>
          <w:tcPr>
            <w:tcW w:w="1676" w:type="dxa"/>
          </w:tcPr>
          <w:p w14:paraId="1097912C" w14:textId="77777777" w:rsidR="00361919" w:rsidRDefault="00361919" w:rsidP="00361919">
            <w:pPr>
              <w:jc w:val="center"/>
            </w:pPr>
            <w:r>
              <w:t>4,75</w:t>
            </w:r>
          </w:p>
        </w:tc>
        <w:tc>
          <w:tcPr>
            <w:tcW w:w="1676" w:type="dxa"/>
          </w:tcPr>
          <w:p w14:paraId="21A8EECC" w14:textId="77777777" w:rsidR="00361919" w:rsidRDefault="00361919" w:rsidP="00361919">
            <w:pPr>
              <w:jc w:val="center"/>
            </w:pPr>
            <w:r>
              <w:t>5,85</w:t>
            </w:r>
          </w:p>
        </w:tc>
        <w:tc>
          <w:tcPr>
            <w:tcW w:w="1676" w:type="dxa"/>
          </w:tcPr>
          <w:p w14:paraId="68DDC938" w14:textId="77777777" w:rsidR="00361919" w:rsidRDefault="00361919" w:rsidP="00361919">
            <w:pPr>
              <w:jc w:val="center"/>
            </w:pPr>
            <w:r>
              <w:t>6,70</w:t>
            </w:r>
          </w:p>
        </w:tc>
      </w:tr>
      <w:tr w:rsidR="00361919" w14:paraId="2AF5ACF7" w14:textId="77777777">
        <w:tc>
          <w:tcPr>
            <w:tcW w:w="1676" w:type="dxa"/>
          </w:tcPr>
          <w:p w14:paraId="2863DBC0" w14:textId="77777777" w:rsidR="00361919" w:rsidRDefault="00361919" w:rsidP="00361919">
            <w:pPr>
              <w:jc w:val="center"/>
            </w:pPr>
            <w:r>
              <w:t>s in m</w:t>
            </w:r>
          </w:p>
        </w:tc>
        <w:tc>
          <w:tcPr>
            <w:tcW w:w="1676" w:type="dxa"/>
          </w:tcPr>
          <w:p w14:paraId="19F21A70" w14:textId="77777777" w:rsidR="00361919" w:rsidRDefault="00361919" w:rsidP="00361919">
            <w:pPr>
              <w:jc w:val="center"/>
            </w:pPr>
            <w:r>
              <w:t>0</w:t>
            </w:r>
          </w:p>
        </w:tc>
        <w:tc>
          <w:tcPr>
            <w:tcW w:w="1676" w:type="dxa"/>
          </w:tcPr>
          <w:p w14:paraId="77ECEB50" w14:textId="77777777" w:rsidR="00361919" w:rsidRDefault="00361919" w:rsidP="00361919">
            <w:pPr>
              <w:jc w:val="center"/>
            </w:pPr>
            <w:r>
              <w:t>1,00</w:t>
            </w:r>
          </w:p>
        </w:tc>
        <w:tc>
          <w:tcPr>
            <w:tcW w:w="1676" w:type="dxa"/>
          </w:tcPr>
          <w:p w14:paraId="570C57D8" w14:textId="77777777" w:rsidR="00361919" w:rsidRDefault="00361919" w:rsidP="00361919">
            <w:pPr>
              <w:jc w:val="center"/>
            </w:pPr>
            <w:r>
              <w:t>2,00</w:t>
            </w:r>
          </w:p>
        </w:tc>
        <w:tc>
          <w:tcPr>
            <w:tcW w:w="1676" w:type="dxa"/>
          </w:tcPr>
          <w:p w14:paraId="0F92D602" w14:textId="77777777" w:rsidR="00361919" w:rsidRDefault="00361919" w:rsidP="00361919">
            <w:pPr>
              <w:jc w:val="center"/>
            </w:pPr>
            <w:r>
              <w:t>3,00</w:t>
            </w:r>
          </w:p>
        </w:tc>
        <w:tc>
          <w:tcPr>
            <w:tcW w:w="1676" w:type="dxa"/>
          </w:tcPr>
          <w:p w14:paraId="0F28CAB8" w14:textId="77777777" w:rsidR="00361919" w:rsidRDefault="00361919" w:rsidP="00361919">
            <w:pPr>
              <w:jc w:val="center"/>
            </w:pPr>
            <w:r>
              <w:t>4,00</w:t>
            </w:r>
          </w:p>
        </w:tc>
      </w:tr>
      <w:tr w:rsidR="00361919" w14:paraId="161A9542" w14:textId="77777777">
        <w:tc>
          <w:tcPr>
            <w:tcW w:w="1676" w:type="dxa"/>
          </w:tcPr>
          <w:p w14:paraId="2DF95B72" w14:textId="77777777" w:rsidR="00361919" w:rsidRDefault="00361919" w:rsidP="00361919">
            <w:pPr>
              <w:jc w:val="center"/>
            </w:pPr>
            <w:r>
              <w:t>a in m/s²</w:t>
            </w:r>
          </w:p>
        </w:tc>
        <w:tc>
          <w:tcPr>
            <w:tcW w:w="1676" w:type="dxa"/>
          </w:tcPr>
          <w:p w14:paraId="5235E47A" w14:textId="77777777" w:rsidR="00361919" w:rsidRDefault="00361919" w:rsidP="00361919">
            <w:pPr>
              <w:jc w:val="center"/>
            </w:pPr>
          </w:p>
        </w:tc>
        <w:tc>
          <w:tcPr>
            <w:tcW w:w="1676" w:type="dxa"/>
          </w:tcPr>
          <w:p w14:paraId="788B01C5" w14:textId="77777777" w:rsidR="00361919" w:rsidRDefault="00361919" w:rsidP="00361919">
            <w:pPr>
              <w:jc w:val="center"/>
            </w:pPr>
            <w:r>
              <w:t>0,168</w:t>
            </w:r>
          </w:p>
        </w:tc>
        <w:tc>
          <w:tcPr>
            <w:tcW w:w="1676" w:type="dxa"/>
          </w:tcPr>
          <w:p w14:paraId="07CFE086" w14:textId="77777777" w:rsidR="00361919" w:rsidRDefault="00361919" w:rsidP="00361919">
            <w:pPr>
              <w:jc w:val="center"/>
            </w:pPr>
            <w:r>
              <w:t>0,177</w:t>
            </w:r>
          </w:p>
        </w:tc>
        <w:tc>
          <w:tcPr>
            <w:tcW w:w="1676" w:type="dxa"/>
          </w:tcPr>
          <w:p w14:paraId="4CE53531" w14:textId="77777777" w:rsidR="00361919" w:rsidRDefault="00361919" w:rsidP="00361919">
            <w:pPr>
              <w:jc w:val="center"/>
            </w:pPr>
            <w:r>
              <w:t>0,175</w:t>
            </w:r>
          </w:p>
        </w:tc>
        <w:tc>
          <w:tcPr>
            <w:tcW w:w="1676" w:type="dxa"/>
          </w:tcPr>
          <w:p w14:paraId="103681B4" w14:textId="77777777" w:rsidR="00361919" w:rsidRDefault="00361919" w:rsidP="00361919">
            <w:pPr>
              <w:jc w:val="center"/>
            </w:pPr>
            <w:r>
              <w:t>0,178</w:t>
            </w:r>
          </w:p>
        </w:tc>
      </w:tr>
    </w:tbl>
    <w:p w14:paraId="14DCC7AA" w14:textId="77777777" w:rsidR="00361919" w:rsidRDefault="00361919" w:rsidP="00361919"/>
    <w:p w14:paraId="74E4918E" w14:textId="77777777" w:rsidR="00361919" w:rsidRDefault="00361919" w:rsidP="00361919">
      <w:r>
        <w:t>Als Mittelwert erhält man 0,175 m/s².</w:t>
      </w:r>
    </w:p>
    <w:p w14:paraId="7FB0FBC1" w14:textId="77777777" w:rsidR="00361919" w:rsidRDefault="00361919" w:rsidP="00361919">
      <w:r>
        <w:t xml:space="preserve">b) Durch das auf der rechten Seite zusätzliche Massestück ist diese Seite schwerer, das heißt, dort wirkt eine zusätzliche Kraft. diese Kraft ist konstant und beschleunigt die gesamte Vorrichtung. </w:t>
      </w:r>
    </w:p>
    <w:p w14:paraId="43B70F07" w14:textId="77777777" w:rsidR="00361919" w:rsidRDefault="00361919" w:rsidP="00361919">
      <w:r>
        <w:t>Es gilt das Newtonsche Grundgesetz:</w:t>
      </w:r>
    </w:p>
    <w:p w14:paraId="60C85961" w14:textId="77777777" w:rsidR="00361919" w:rsidRDefault="00361919" w:rsidP="00361919">
      <w:r>
        <w:rPr>
          <w:position w:val="-10"/>
        </w:rPr>
        <w:object w:dxaOrig="820" w:dyaOrig="320" w14:anchorId="2A668B8F">
          <v:shape id="_x0000_i1378" type="#_x0000_t75" style="width:41.45pt;height:15.8pt" o:ole="" fillcolor="window">
            <v:imagedata r:id="rId966" o:title=""/>
          </v:shape>
          <o:OLEObject Type="Embed" ProgID="Equation.DSMT4" ShapeID="_x0000_i1378" DrawAspect="Content" ObjectID="_1731936337" r:id="rId967"/>
        </w:object>
      </w:r>
    </w:p>
    <w:p w14:paraId="0119D647" w14:textId="77777777" w:rsidR="00361919" w:rsidRDefault="00361919" w:rsidP="00361919">
      <w:r>
        <w:t xml:space="preserve">Die Kraft entsteht durch das Massestück m‘. </w:t>
      </w:r>
    </w:p>
    <w:p w14:paraId="573E14D1" w14:textId="77777777" w:rsidR="00361919" w:rsidRDefault="00361919" w:rsidP="00361919">
      <w:r>
        <w:rPr>
          <w:position w:val="-10"/>
        </w:rPr>
        <w:object w:dxaOrig="880" w:dyaOrig="320" w14:anchorId="3B04A9CB">
          <v:shape id="_x0000_i1379" type="#_x0000_t75" style="width:44.2pt;height:15.8pt" o:ole="" fillcolor="window">
            <v:imagedata r:id="rId968" o:title=""/>
          </v:shape>
          <o:OLEObject Type="Embed" ProgID="Equation.DSMT4" ShapeID="_x0000_i1379" DrawAspect="Content" ObjectID="_1731936338" r:id="rId969"/>
        </w:object>
      </w:r>
    </w:p>
    <w:p w14:paraId="03B18A85" w14:textId="77777777" w:rsidR="00361919" w:rsidRDefault="00361919" w:rsidP="00361919">
      <w:r>
        <w:t xml:space="preserve">Die Masse, die beschleunigt wird, ist aber die Masse aller Massestücke, die sich ja durch ihre Trägheit dieser Beschleunigung widersetzten. </w:t>
      </w:r>
    </w:p>
    <w:p w14:paraId="4D1BC12B" w14:textId="77777777" w:rsidR="00361919" w:rsidRDefault="00361919" w:rsidP="00361919">
      <w:r>
        <w:t>m ist also</w:t>
      </w:r>
    </w:p>
    <w:p w14:paraId="3CCE78F2" w14:textId="77777777" w:rsidR="00361919" w:rsidRDefault="00361919" w:rsidP="00361919">
      <w:r>
        <w:rPr>
          <w:position w:val="-10"/>
        </w:rPr>
        <w:object w:dxaOrig="940" w:dyaOrig="320" w14:anchorId="3CF2971B">
          <v:shape id="_x0000_i1380" type="#_x0000_t75" style="width:47.45pt;height:15.8pt" o:ole="" fillcolor="window">
            <v:imagedata r:id="rId970" o:title=""/>
          </v:shape>
          <o:OLEObject Type="Embed" ProgID="Equation.DSMT4" ShapeID="_x0000_i1380" DrawAspect="Content" ObjectID="_1731936339" r:id="rId971"/>
        </w:object>
      </w:r>
    </w:p>
    <w:p w14:paraId="5802AC16" w14:textId="77777777" w:rsidR="00361919" w:rsidRDefault="00361919" w:rsidP="00361919">
      <w:r>
        <w:t>Eingesetzt sieht das so aus:</w:t>
      </w:r>
    </w:p>
    <w:p w14:paraId="7990AF77" w14:textId="77777777" w:rsidR="00361919" w:rsidRDefault="00361919" w:rsidP="00361919">
      <w:r>
        <w:rPr>
          <w:position w:val="-14"/>
        </w:rPr>
        <w:object w:dxaOrig="2040" w:dyaOrig="400" w14:anchorId="419BAFCA">
          <v:shape id="_x0000_i1381" type="#_x0000_t75" style="width:102pt;height:20.2pt" o:ole="" fillcolor="window">
            <v:imagedata r:id="rId972" o:title=""/>
          </v:shape>
          <o:OLEObject Type="Embed" ProgID="Equation.DSMT4" ShapeID="_x0000_i1381" DrawAspect="Content" ObjectID="_1731936340" r:id="rId973"/>
        </w:object>
      </w:r>
    </w:p>
    <w:p w14:paraId="3EA86284" w14:textId="77777777" w:rsidR="00361919" w:rsidRDefault="00361919" w:rsidP="00361919">
      <w:r>
        <w:t>Nach a umgestellt erhält man</w:t>
      </w:r>
    </w:p>
    <w:p w14:paraId="5CD82636" w14:textId="77777777" w:rsidR="00361919" w:rsidRDefault="00361919" w:rsidP="00361919">
      <w:r>
        <w:rPr>
          <w:position w:val="-28"/>
        </w:rPr>
        <w:object w:dxaOrig="1300" w:dyaOrig="660" w14:anchorId="0CB3AF14">
          <v:shape id="_x0000_i1382" type="#_x0000_t75" style="width:64.35pt;height:33.25pt" o:ole="" fillcolor="window">
            <v:imagedata r:id="rId974" o:title=""/>
          </v:shape>
          <o:OLEObject Type="Embed" ProgID="Equation.DSMT4" ShapeID="_x0000_i1382" DrawAspect="Content" ObjectID="_1731936341" r:id="rId975"/>
        </w:object>
      </w:r>
    </w:p>
    <w:p w14:paraId="6B3ED1A9" w14:textId="77777777" w:rsidR="00361919" w:rsidRDefault="00361919" w:rsidP="00361919">
      <w:r>
        <w:t>Damit ist die angegebene Beziehung hergeleitet.</w:t>
      </w:r>
    </w:p>
    <w:p w14:paraId="63FE3DBF" w14:textId="77777777" w:rsidR="00361919" w:rsidRDefault="00361919" w:rsidP="00361919">
      <w:r>
        <w:t>c) Mit dieser Beziehung wird aus den Messwerten die Fallbeschleunigung berechnet:</w:t>
      </w:r>
    </w:p>
    <w:p w14:paraId="2B93C43F" w14:textId="77777777" w:rsidR="00361919" w:rsidRDefault="00361919" w:rsidP="00361919">
      <w:r>
        <w:rPr>
          <w:position w:val="-186"/>
        </w:rPr>
        <w:object w:dxaOrig="3340" w:dyaOrig="3400" w14:anchorId="64504BCF">
          <v:shape id="_x0000_i1383" type="#_x0000_t75" style="width:166.9pt;height:170.2pt" o:ole="" fillcolor="window">
            <v:imagedata r:id="rId976" o:title=""/>
          </v:shape>
          <o:OLEObject Type="Embed" ProgID="Equation.DSMT4" ShapeID="_x0000_i1383" DrawAspect="Content" ObjectID="_1731936342" r:id="rId977"/>
        </w:object>
      </w:r>
    </w:p>
    <w:p w14:paraId="5EDC6207" w14:textId="77777777" w:rsidR="00361919" w:rsidRDefault="00361919" w:rsidP="00361919">
      <w:r>
        <w:lastRenderedPageBreak/>
        <w:t>Dieser Wert ist kleiner als der bekannte Wert von 9,81 m/s².</w:t>
      </w:r>
    </w:p>
    <w:p w14:paraId="47A988C6" w14:textId="77777777" w:rsidR="00361919" w:rsidRDefault="00361919" w:rsidP="00361919">
      <w:r>
        <w:t>Im Experiment wurde</w:t>
      </w:r>
      <w:r w:rsidR="00D310AC">
        <w:t>n</w:t>
      </w:r>
      <w:r>
        <w:t xml:space="preserve"> die Reibung und die Masse von Rolle und Faden vernachlässigt. Die Reibung mindert die beschleunigende Kraft. Rolle und Faden bringen eine zusätzlich </w:t>
      </w:r>
      <w:proofErr w:type="gramStart"/>
      <w:r>
        <w:t>zu beschleunigende Masse</w:t>
      </w:r>
      <w:proofErr w:type="gramEnd"/>
      <w:r>
        <w:t xml:space="preserve"> mit. Damit wird die Beschleunigung im Experiment zu klein bestimmt. </w:t>
      </w:r>
    </w:p>
    <w:p w14:paraId="4DF0F2CA" w14:textId="77777777" w:rsidR="00361919" w:rsidRDefault="00361919" w:rsidP="00361919">
      <w:r>
        <w:t>Würde man in der Gleichung die Beschleunigung mit einem größeren Wert einsetzen, erhielt man auch eine größere Fallbeschleunigung.</w:t>
      </w:r>
    </w:p>
    <w:p w14:paraId="2F9F0793" w14:textId="77777777" w:rsidR="00C137B9" w:rsidRDefault="00C137B9" w:rsidP="00361919"/>
    <w:p w14:paraId="02F2643A" w14:textId="77777777" w:rsidR="00361919" w:rsidRDefault="00361919" w:rsidP="00361919">
      <w:bookmarkStart w:id="3160" w:name="m738"/>
      <w:r w:rsidRPr="004C44E1">
        <w:rPr>
          <w:rStyle w:val="Nummer"/>
        </w:rPr>
        <w:t>738.</w:t>
      </w:r>
      <w:r>
        <w:t xml:space="preserve"> </w:t>
      </w:r>
      <w:bookmarkEnd w:id="3160"/>
      <w:r>
        <w:t>Der Ball fliegt maximal 4,4 m hoch und 37,8 m weit.</w:t>
      </w:r>
    </w:p>
    <w:bookmarkStart w:id="3161" w:name="_Hlt235513963"/>
    <w:bookmarkEnd w:id="3161"/>
    <w:p w14:paraId="27FBC609" w14:textId="77777777" w:rsidR="00361919" w:rsidRDefault="00361919" w:rsidP="00361919">
      <w:r>
        <w:fldChar w:fldCharType="begin"/>
      </w:r>
      <w:r w:rsidR="00B57015">
        <w:instrText>HYPERLINK "vlsgmech3</w:instrText>
      </w:r>
      <w:r w:rsidR="008D3EAE">
        <w:instrText>.docx</w:instrText>
      </w:r>
      <w:r w:rsidR="00B57015">
        <w:instrText>" \l "m738"</w:instrText>
      </w:r>
      <w:r>
        <w:fldChar w:fldCharType="separate"/>
      </w:r>
      <w:r>
        <w:rPr>
          <w:rStyle w:val="Hyperlink"/>
        </w:rPr>
        <w:t>voll</w:t>
      </w:r>
      <w:bookmarkStart w:id="3162" w:name="_Hlt224453458"/>
      <w:bookmarkStart w:id="3163" w:name="_Hlt224453456"/>
      <w:bookmarkEnd w:id="3162"/>
      <w:r>
        <w:rPr>
          <w:rStyle w:val="Hyperlink"/>
        </w:rPr>
        <w:t>s</w:t>
      </w:r>
      <w:bookmarkEnd w:id="3163"/>
      <w:r>
        <w:rPr>
          <w:rStyle w:val="Hyperlink"/>
        </w:rPr>
        <w:t>t</w:t>
      </w:r>
      <w:bookmarkStart w:id="3164" w:name="_Hlt224540284"/>
      <w:r>
        <w:rPr>
          <w:rStyle w:val="Hyperlink"/>
        </w:rPr>
        <w:t>ä</w:t>
      </w:r>
      <w:bookmarkStart w:id="3165" w:name="_Hlt224459739"/>
      <w:bookmarkEnd w:id="3164"/>
      <w:r>
        <w:rPr>
          <w:rStyle w:val="Hyperlink"/>
        </w:rPr>
        <w:t>n</w:t>
      </w:r>
      <w:bookmarkEnd w:id="3165"/>
      <w:r>
        <w:rPr>
          <w:rStyle w:val="Hyperlink"/>
        </w:rPr>
        <w:t>dig</w:t>
      </w:r>
      <w:bookmarkStart w:id="3166" w:name="_Hlt228854206"/>
      <w:r>
        <w:rPr>
          <w:rStyle w:val="Hyperlink"/>
        </w:rPr>
        <w:t>e</w:t>
      </w:r>
      <w:bookmarkEnd w:id="3166"/>
      <w:r>
        <w:rPr>
          <w:rStyle w:val="Hyperlink"/>
        </w:rPr>
        <w:t xml:space="preserve"> L</w:t>
      </w:r>
      <w:bookmarkStart w:id="3167" w:name="_Hlt224561709"/>
      <w:bookmarkStart w:id="3168" w:name="_Hlt224561698"/>
      <w:bookmarkEnd w:id="3167"/>
      <w:r>
        <w:rPr>
          <w:rStyle w:val="Hyperlink"/>
        </w:rPr>
        <w:t>ö</w:t>
      </w:r>
      <w:bookmarkEnd w:id="3168"/>
      <w:r>
        <w:rPr>
          <w:rStyle w:val="Hyperlink"/>
        </w:rPr>
        <w:t>sung</w:t>
      </w:r>
      <w:r>
        <w:fldChar w:fldCharType="end"/>
      </w:r>
    </w:p>
    <w:p w14:paraId="00E90D42" w14:textId="77777777" w:rsidR="00C137B9" w:rsidRDefault="00C137B9" w:rsidP="00361919"/>
    <w:p w14:paraId="07AE5A1F" w14:textId="77777777" w:rsidR="00361919" w:rsidRDefault="00361919" w:rsidP="00361919">
      <w:bookmarkStart w:id="3169" w:name="_Hlt224540488"/>
      <w:bookmarkStart w:id="3170" w:name="_Hlt224556252"/>
      <w:bookmarkStart w:id="3171" w:name="m739"/>
      <w:bookmarkEnd w:id="3169"/>
      <w:bookmarkEnd w:id="3170"/>
      <w:r w:rsidRPr="004C44E1">
        <w:rPr>
          <w:rStyle w:val="Nummer"/>
        </w:rPr>
        <w:t>739</w:t>
      </w:r>
      <w:bookmarkEnd w:id="3171"/>
      <w:r>
        <w:t xml:space="preserve">. </w:t>
      </w:r>
      <w:bookmarkStart w:id="3172" w:name="_Hlt225645275"/>
      <w:bookmarkEnd w:id="3172"/>
      <w:r>
        <w:t>Wie lange brauchen die bei</w:t>
      </w:r>
      <w:r w:rsidR="004B48A8">
        <w:t>den</w:t>
      </w:r>
      <w:r>
        <w:t xml:space="preserve"> Züge für die Strecke von der einen zur anderen Station?</w:t>
      </w:r>
    </w:p>
    <w:p w14:paraId="46C41321" w14:textId="77777777" w:rsidR="00361919" w:rsidRDefault="00361919" w:rsidP="00361919">
      <w:r>
        <w:t>Es gilt allgemein</w:t>
      </w:r>
    </w:p>
    <w:p w14:paraId="6B1EC359" w14:textId="77777777" w:rsidR="00361919" w:rsidRDefault="00361919" w:rsidP="00361919">
      <w:r>
        <w:rPr>
          <w:position w:val="-58"/>
        </w:rPr>
        <w:object w:dxaOrig="560" w:dyaOrig="1280" w14:anchorId="77793138">
          <v:shape id="_x0000_i1384" type="#_x0000_t75" style="width:27.8pt;height:64.35pt" o:ole="" fillcolor="window">
            <v:imagedata r:id="rId978" o:title=""/>
          </v:shape>
          <o:OLEObject Type="Embed" ProgID="Equation.DSMT4" ShapeID="_x0000_i1384" DrawAspect="Content" ObjectID="_1731936343" r:id="rId979"/>
        </w:object>
      </w:r>
    </w:p>
    <w:p w14:paraId="16391423" w14:textId="77777777" w:rsidR="00361919" w:rsidRDefault="00361919" w:rsidP="00361919">
      <w:r>
        <w:t>und konkret:</w:t>
      </w:r>
    </w:p>
    <w:p w14:paraId="26C63E49" w14:textId="77777777" w:rsidR="00361919" w:rsidRDefault="00361919" w:rsidP="00361919">
      <w:r>
        <w:rPr>
          <w:position w:val="-102"/>
        </w:rPr>
        <w:object w:dxaOrig="1820" w:dyaOrig="2160" w14:anchorId="7F621632">
          <v:shape id="_x0000_i1385" type="#_x0000_t75" style="width:90.55pt;height:108pt" o:ole="" fillcolor="window">
            <v:imagedata r:id="rId980" o:title=""/>
          </v:shape>
          <o:OLEObject Type="Embed" ProgID="Equation.DSMT4" ShapeID="_x0000_i1385" DrawAspect="Content" ObjectID="_1731936344" r:id="rId981"/>
        </w:object>
      </w:r>
    </w:p>
    <w:p w14:paraId="1E503982" w14:textId="77777777" w:rsidR="00361919" w:rsidRDefault="00361919" w:rsidP="00361919">
      <w:r>
        <w:t>Damit kann für jeden Zug bestimmt werden, wann er sich wie lang in einem der Bahnhöfe aufhält:</w:t>
      </w:r>
    </w:p>
    <w:p w14:paraId="06BAF28B" w14:textId="77777777" w:rsidR="00361919" w:rsidRDefault="00361919" w:rsidP="00361919">
      <w:r>
        <w:t>Zug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552"/>
      </w:tblGrid>
      <w:tr w:rsidR="00361919" w14:paraId="241A5644" w14:textId="77777777">
        <w:tc>
          <w:tcPr>
            <w:tcW w:w="2480" w:type="dxa"/>
          </w:tcPr>
          <w:p w14:paraId="4CF76875" w14:textId="77777777" w:rsidR="00361919" w:rsidRDefault="00361919" w:rsidP="00361919">
            <w:proofErr w:type="spellStart"/>
            <w:r>
              <w:t>Kaburg</w:t>
            </w:r>
            <w:proofErr w:type="spellEnd"/>
          </w:p>
        </w:tc>
        <w:tc>
          <w:tcPr>
            <w:tcW w:w="2552" w:type="dxa"/>
          </w:tcPr>
          <w:p w14:paraId="4A6F1F8E" w14:textId="77777777" w:rsidR="00361919" w:rsidRDefault="00361919" w:rsidP="00361919">
            <w:proofErr w:type="spellStart"/>
            <w:r>
              <w:t>Elstedt</w:t>
            </w:r>
            <w:proofErr w:type="spellEnd"/>
          </w:p>
        </w:tc>
      </w:tr>
      <w:tr w:rsidR="00361919" w14:paraId="1BA62369" w14:textId="77777777">
        <w:tc>
          <w:tcPr>
            <w:tcW w:w="2480" w:type="dxa"/>
          </w:tcPr>
          <w:p w14:paraId="216C33B7" w14:textId="77777777" w:rsidR="00361919" w:rsidRDefault="00361919" w:rsidP="00361919">
            <w:r>
              <w:t>6.00 Uhr</w:t>
            </w:r>
          </w:p>
        </w:tc>
        <w:tc>
          <w:tcPr>
            <w:tcW w:w="2552" w:type="dxa"/>
          </w:tcPr>
          <w:p w14:paraId="4F08B21F" w14:textId="77777777" w:rsidR="00361919" w:rsidRDefault="00361919" w:rsidP="00361919">
            <w:r>
              <w:t>8.00 Uhr bis 8.15 Uhr</w:t>
            </w:r>
          </w:p>
        </w:tc>
      </w:tr>
      <w:tr w:rsidR="00361919" w14:paraId="4E4E89B2" w14:textId="77777777">
        <w:tc>
          <w:tcPr>
            <w:tcW w:w="2480" w:type="dxa"/>
          </w:tcPr>
          <w:p w14:paraId="4FA925F2" w14:textId="77777777" w:rsidR="00361919" w:rsidRDefault="00361919" w:rsidP="00361919">
            <w:r>
              <w:t>10.15 Uhr bis 10.30 Uhr</w:t>
            </w:r>
          </w:p>
        </w:tc>
        <w:tc>
          <w:tcPr>
            <w:tcW w:w="2552" w:type="dxa"/>
          </w:tcPr>
          <w:p w14:paraId="27219499" w14:textId="77777777" w:rsidR="00361919" w:rsidRDefault="00361919" w:rsidP="00361919">
            <w:r>
              <w:t>12.30 Uhr bis 12.45 Uhr</w:t>
            </w:r>
          </w:p>
        </w:tc>
      </w:tr>
      <w:tr w:rsidR="00361919" w14:paraId="68CB200B" w14:textId="77777777">
        <w:tc>
          <w:tcPr>
            <w:tcW w:w="2480" w:type="dxa"/>
          </w:tcPr>
          <w:p w14:paraId="360562E2" w14:textId="77777777" w:rsidR="00361919" w:rsidRDefault="00361919" w:rsidP="00361919">
            <w:r>
              <w:t>14.45 Uhr bis 15.00 Uhr</w:t>
            </w:r>
          </w:p>
        </w:tc>
        <w:tc>
          <w:tcPr>
            <w:tcW w:w="2552" w:type="dxa"/>
          </w:tcPr>
          <w:p w14:paraId="07AF3D30" w14:textId="77777777" w:rsidR="00361919" w:rsidRDefault="00361919" w:rsidP="00361919">
            <w:r>
              <w:t>17.00 Uhr bis 17.15 Uhr</w:t>
            </w:r>
          </w:p>
        </w:tc>
      </w:tr>
    </w:tbl>
    <w:p w14:paraId="53993C62" w14:textId="77777777" w:rsidR="00361919" w:rsidRDefault="00361919" w:rsidP="00361919"/>
    <w:p w14:paraId="38AE5524" w14:textId="77777777" w:rsidR="00361919" w:rsidRDefault="00361919" w:rsidP="00361919">
      <w:r>
        <w:t>Zug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552"/>
      </w:tblGrid>
      <w:tr w:rsidR="00361919" w14:paraId="4F46EDFF" w14:textId="77777777">
        <w:tc>
          <w:tcPr>
            <w:tcW w:w="2480" w:type="dxa"/>
          </w:tcPr>
          <w:p w14:paraId="1305223E" w14:textId="77777777" w:rsidR="00361919" w:rsidRDefault="00361919" w:rsidP="00361919">
            <w:proofErr w:type="spellStart"/>
            <w:r>
              <w:t>Kaburg</w:t>
            </w:r>
            <w:proofErr w:type="spellEnd"/>
          </w:p>
        </w:tc>
        <w:tc>
          <w:tcPr>
            <w:tcW w:w="2552" w:type="dxa"/>
          </w:tcPr>
          <w:p w14:paraId="46FF6809" w14:textId="77777777" w:rsidR="00361919" w:rsidRDefault="00361919" w:rsidP="00361919">
            <w:proofErr w:type="spellStart"/>
            <w:r>
              <w:t>Elstedt</w:t>
            </w:r>
            <w:proofErr w:type="spellEnd"/>
          </w:p>
        </w:tc>
      </w:tr>
      <w:tr w:rsidR="00361919" w14:paraId="5DA72FD0" w14:textId="77777777">
        <w:tc>
          <w:tcPr>
            <w:tcW w:w="2480" w:type="dxa"/>
          </w:tcPr>
          <w:p w14:paraId="6F252979" w14:textId="77777777" w:rsidR="00361919" w:rsidRDefault="00361919" w:rsidP="00361919"/>
        </w:tc>
        <w:tc>
          <w:tcPr>
            <w:tcW w:w="2552" w:type="dxa"/>
          </w:tcPr>
          <w:p w14:paraId="7FB4FEFD" w14:textId="77777777" w:rsidR="00361919" w:rsidRDefault="00361919" w:rsidP="00361919">
            <w:r>
              <w:t>6.00 Uhr</w:t>
            </w:r>
          </w:p>
        </w:tc>
      </w:tr>
      <w:tr w:rsidR="00361919" w14:paraId="2D03FD66" w14:textId="77777777">
        <w:tc>
          <w:tcPr>
            <w:tcW w:w="2480" w:type="dxa"/>
          </w:tcPr>
          <w:p w14:paraId="71E21ACC" w14:textId="77777777" w:rsidR="00361919" w:rsidRDefault="00361919" w:rsidP="00361919">
            <w:r>
              <w:t>7.25 Uhr bis 7.40 Uhr</w:t>
            </w:r>
          </w:p>
        </w:tc>
        <w:tc>
          <w:tcPr>
            <w:tcW w:w="2552" w:type="dxa"/>
          </w:tcPr>
          <w:p w14:paraId="0A2AF4F4" w14:textId="77777777" w:rsidR="00361919" w:rsidRDefault="00361919" w:rsidP="00361919">
            <w:r>
              <w:t>9.04 Uhr bis 9.190 Uhr</w:t>
            </w:r>
          </w:p>
        </w:tc>
      </w:tr>
      <w:tr w:rsidR="00361919" w14:paraId="25FB2DC6" w14:textId="77777777">
        <w:tc>
          <w:tcPr>
            <w:tcW w:w="2480" w:type="dxa"/>
          </w:tcPr>
          <w:p w14:paraId="0D1CF3D8" w14:textId="77777777" w:rsidR="00361919" w:rsidRDefault="00361919" w:rsidP="00361919">
            <w:r>
              <w:t xml:space="preserve">10.44 Uhr bis 10.59 Uhr </w:t>
            </w:r>
          </w:p>
        </w:tc>
        <w:tc>
          <w:tcPr>
            <w:tcW w:w="2552" w:type="dxa"/>
          </w:tcPr>
          <w:p w14:paraId="2AC36B61" w14:textId="77777777" w:rsidR="00361919" w:rsidRDefault="00361919" w:rsidP="00361919">
            <w:r>
              <w:t xml:space="preserve">12.24 Uhr bis 12.39 Uhr </w:t>
            </w:r>
          </w:p>
        </w:tc>
      </w:tr>
    </w:tbl>
    <w:p w14:paraId="3017CDFC" w14:textId="77777777" w:rsidR="00361919" w:rsidRDefault="00361919" w:rsidP="00361919"/>
    <w:p w14:paraId="1C461A36" w14:textId="77777777" w:rsidR="00361919" w:rsidRDefault="00361919" w:rsidP="00361919">
      <w:r>
        <w:t xml:space="preserve">Es ist zu erkennen, dass der erste Zug um 12.30 Uhr in den </w:t>
      </w:r>
      <w:proofErr w:type="spellStart"/>
      <w:r>
        <w:t>Elstedter</w:t>
      </w:r>
      <w:proofErr w:type="spellEnd"/>
      <w:r>
        <w:t xml:space="preserve"> Bahnhof einfährt. Zug 2 ist bereit 12.24 Uhr dort angekommen und fährt erst 12.39 Uhr wieder los.</w:t>
      </w:r>
    </w:p>
    <w:p w14:paraId="48683F0A" w14:textId="77777777" w:rsidR="00361919" w:rsidRDefault="00361919" w:rsidP="00361919">
      <w:r>
        <w:t>Der gesuchte Zeitpunkt ist 12.30 Uhr.</w:t>
      </w:r>
    </w:p>
    <w:bookmarkStart w:id="3173" w:name="_Hlt225747903"/>
    <w:bookmarkEnd w:id="3173"/>
    <w:p w14:paraId="62475007" w14:textId="77777777" w:rsidR="00361919" w:rsidRDefault="00361919" w:rsidP="00361919">
      <w:r>
        <w:fldChar w:fldCharType="begin"/>
      </w:r>
      <w:r w:rsidR="00B57015">
        <w:instrText>HYPERLINK "m739.xls"</w:instrText>
      </w:r>
      <w:r>
        <w:fldChar w:fldCharType="separate"/>
      </w:r>
      <w:r>
        <w:rPr>
          <w:rStyle w:val="Hyperlink"/>
        </w:rPr>
        <w:t>Excel-Tab</w:t>
      </w:r>
      <w:bookmarkStart w:id="3174" w:name="_Hlt225747947"/>
      <w:r>
        <w:rPr>
          <w:rStyle w:val="Hyperlink"/>
        </w:rPr>
        <w:t>e</w:t>
      </w:r>
      <w:bookmarkEnd w:id="3174"/>
      <w:r>
        <w:rPr>
          <w:rStyle w:val="Hyperlink"/>
        </w:rPr>
        <w:t>lle</w:t>
      </w:r>
      <w:r>
        <w:fldChar w:fldCharType="end"/>
      </w:r>
    </w:p>
    <w:p w14:paraId="64D5FDDF" w14:textId="77777777" w:rsidR="00C137B9" w:rsidRDefault="00C137B9" w:rsidP="00361919"/>
    <w:p w14:paraId="00795258" w14:textId="77777777" w:rsidR="00361919" w:rsidRPr="004C44E1" w:rsidRDefault="00361919" w:rsidP="00361919">
      <w:pPr>
        <w:rPr>
          <w:rStyle w:val="Nummer"/>
        </w:rPr>
      </w:pPr>
      <w:bookmarkStart w:id="3175" w:name="m740"/>
      <w:r w:rsidRPr="004C44E1">
        <w:rPr>
          <w:rStyle w:val="Nummer"/>
        </w:rPr>
        <w:t>740</w:t>
      </w:r>
      <w:bookmarkEnd w:id="3175"/>
      <w:r w:rsidRPr="004C44E1">
        <w:rPr>
          <w:rStyle w:val="Nummer"/>
        </w:rPr>
        <w:t>.</w:t>
      </w:r>
    </w:p>
    <w:p w14:paraId="4958B6E3" w14:textId="77777777" w:rsidR="00361919" w:rsidRDefault="00361919" w:rsidP="00361919">
      <w:r>
        <w:t>Eine Styroporkugel spürt unter Wasser zwei Kräfte: die eigene Gewichtskraft und die Auftriebskraft. Da die Auftriebskraft bei dem leichten Styropor deutlich größer als die Gewichtskraft ist, spürt die Kugel als Gesamtkraft eine Kraft nach oben. Diese Kraft beschleunigt die Kugel nach oben. Wie groß ist die Beschleunigung?</w:t>
      </w:r>
    </w:p>
    <w:p w14:paraId="6B6CEFCA" w14:textId="77777777" w:rsidR="00361919" w:rsidRDefault="00361919" w:rsidP="00361919">
      <w:r>
        <w:t>Die Beschleunigung ist nach dem Newtonschen Grundgesetz:</w:t>
      </w:r>
    </w:p>
    <w:p w14:paraId="4D380F12" w14:textId="77777777" w:rsidR="00361919" w:rsidRDefault="00361919" w:rsidP="00361919">
      <w:r>
        <w:rPr>
          <w:position w:val="-42"/>
        </w:rPr>
        <w:object w:dxaOrig="820" w:dyaOrig="960" w14:anchorId="70FA68E2">
          <v:shape id="_x0000_i1386" type="#_x0000_t75" style="width:41.45pt;height:48pt" o:ole="" fillcolor="window">
            <v:imagedata r:id="rId982" o:title=""/>
          </v:shape>
          <o:OLEObject Type="Embed" ProgID="Equation.DSMT4" ShapeID="_x0000_i1386" DrawAspect="Content" ObjectID="_1731936345" r:id="rId983"/>
        </w:object>
      </w:r>
    </w:p>
    <w:p w14:paraId="7AA6F496" w14:textId="77777777" w:rsidR="00361919" w:rsidRDefault="00361919" w:rsidP="00361919">
      <w:r>
        <w:t>Die Kraft F ist die Auftriebskraft, die nach oben wirkt, minus der Gewichtskraft, die ja nach unten wirkt.</w:t>
      </w:r>
    </w:p>
    <w:p w14:paraId="72021088" w14:textId="77777777" w:rsidR="00361919" w:rsidRDefault="00361919" w:rsidP="00361919">
      <w:r>
        <w:rPr>
          <w:position w:val="-12"/>
        </w:rPr>
        <w:object w:dxaOrig="1040" w:dyaOrig="360" w14:anchorId="51969585">
          <v:shape id="_x0000_i1387" type="#_x0000_t75" style="width:51.8pt;height:18pt" o:ole="" fillcolor="window">
            <v:imagedata r:id="rId984" o:title=""/>
          </v:shape>
          <o:OLEObject Type="Embed" ProgID="Equation.DSMT4" ShapeID="_x0000_i1387" DrawAspect="Content" ObjectID="_1731936346" r:id="rId985"/>
        </w:object>
      </w:r>
    </w:p>
    <w:p w14:paraId="54411CED" w14:textId="77777777" w:rsidR="00361919" w:rsidRDefault="00361919" w:rsidP="00361919">
      <w:r>
        <w:t>Damit erhält man für die Beschleunigung:</w:t>
      </w:r>
    </w:p>
    <w:p w14:paraId="60FFA31C" w14:textId="77777777" w:rsidR="00361919" w:rsidRDefault="00361919" w:rsidP="00361919">
      <w:r>
        <w:rPr>
          <w:position w:val="-24"/>
        </w:rPr>
        <w:object w:dxaOrig="1100" w:dyaOrig="639" w14:anchorId="18F2ED0E">
          <v:shape id="_x0000_i1388" type="#_x0000_t75" style="width:54.55pt;height:32.2pt" o:ole="" fillcolor="window">
            <v:imagedata r:id="rId986" o:title=""/>
          </v:shape>
          <o:OLEObject Type="Embed" ProgID="Equation.DSMT4" ShapeID="_x0000_i1388" DrawAspect="Content" ObjectID="_1731936347" r:id="rId987"/>
        </w:object>
      </w:r>
    </w:p>
    <w:p w14:paraId="4A216268" w14:textId="77777777" w:rsidR="00361919" w:rsidRDefault="00361919" w:rsidP="00361919">
      <w:r>
        <w:t>Die Auftriebskraft ist nach dem Archimedischen Prinzip genau so groß wie die Gewichtskraft des von der Kugel verdrängten Wassers. Die Gewichtskraft ist die Masse der Kugel mal die Fallbeschleunigung.</w:t>
      </w:r>
    </w:p>
    <w:p w14:paraId="7DC90592" w14:textId="77777777" w:rsidR="00361919" w:rsidRDefault="00361919" w:rsidP="00361919">
      <w:r>
        <w:rPr>
          <w:position w:val="-32"/>
        </w:rPr>
        <w:object w:dxaOrig="1100" w:dyaOrig="760" w14:anchorId="3A7CEE7B">
          <v:shape id="_x0000_i1389" type="#_x0000_t75" style="width:54.55pt;height:38.2pt" o:ole="" fillcolor="window">
            <v:imagedata r:id="rId988" o:title=""/>
          </v:shape>
          <o:OLEObject Type="Embed" ProgID="Equation.DSMT4" ShapeID="_x0000_i1389" DrawAspect="Content" ObjectID="_1731936348" r:id="rId989"/>
        </w:object>
      </w:r>
    </w:p>
    <w:p w14:paraId="23E7B16B" w14:textId="77777777" w:rsidR="00361919" w:rsidRDefault="00361919" w:rsidP="00361919">
      <w:r>
        <w:t xml:space="preserve">und </w:t>
      </w:r>
    </w:p>
    <w:p w14:paraId="0A8E279F" w14:textId="77777777" w:rsidR="00361919" w:rsidRDefault="00361919" w:rsidP="00361919">
      <w:r>
        <w:rPr>
          <w:position w:val="-12"/>
        </w:rPr>
        <w:object w:dxaOrig="1040" w:dyaOrig="360" w14:anchorId="65D5A798">
          <v:shape id="_x0000_i1390" type="#_x0000_t75" style="width:51.8pt;height:18pt" o:ole="" fillcolor="window">
            <v:imagedata r:id="rId990" o:title=""/>
          </v:shape>
          <o:OLEObject Type="Embed" ProgID="Equation.DSMT4" ShapeID="_x0000_i1390" DrawAspect="Content" ObjectID="_1731936349" r:id="rId991"/>
        </w:object>
      </w:r>
    </w:p>
    <w:p w14:paraId="0A92B8C3" w14:textId="77777777" w:rsidR="00361919" w:rsidRDefault="00361919" w:rsidP="00361919">
      <w:r>
        <w:t>Das kann alles eingesetzt werden</w:t>
      </w:r>
    </w:p>
    <w:p w14:paraId="39C6B495" w14:textId="77777777" w:rsidR="00361919" w:rsidRDefault="00361919" w:rsidP="00361919">
      <w:r>
        <w:rPr>
          <w:position w:val="-66"/>
        </w:rPr>
        <w:object w:dxaOrig="1760" w:dyaOrig="1440" w14:anchorId="508B53ED">
          <v:shape id="_x0000_i1391" type="#_x0000_t75" style="width:87.8pt;height:1in" o:ole="" fillcolor="window">
            <v:imagedata r:id="rId992" o:title=""/>
          </v:shape>
          <o:OLEObject Type="Embed" ProgID="Equation.DSMT4" ShapeID="_x0000_i1391" DrawAspect="Content" ObjectID="_1731936350" r:id="rId993"/>
        </w:object>
      </w:r>
    </w:p>
    <w:p w14:paraId="170A8442" w14:textId="77777777" w:rsidR="00361919" w:rsidRDefault="00361919" w:rsidP="00361919">
      <w:r>
        <w:t>Die Masse des Wassers und die Masse der Kugel können über Dichte und Volumen beschrieben werden.</w:t>
      </w:r>
    </w:p>
    <w:p w14:paraId="0980A070" w14:textId="77777777" w:rsidR="00361919" w:rsidRDefault="00361919" w:rsidP="00361919">
      <w:r>
        <w:rPr>
          <w:position w:val="-44"/>
        </w:rPr>
        <w:object w:dxaOrig="859" w:dyaOrig="999" w14:anchorId="0C1F7F8C">
          <v:shape id="_x0000_i1392" type="#_x0000_t75" style="width:42.55pt;height:50.2pt" o:ole="" fillcolor="window">
            <v:imagedata r:id="rId994" o:title=""/>
          </v:shape>
          <o:OLEObject Type="Embed" ProgID="Equation.DSMT4" ShapeID="_x0000_i1392" DrawAspect="Content" ObjectID="_1731936351" r:id="rId995"/>
        </w:object>
      </w:r>
    </w:p>
    <w:p w14:paraId="26978E9A" w14:textId="77777777" w:rsidR="00361919" w:rsidRDefault="00361919" w:rsidP="00361919">
      <w:r>
        <w:t>und eingesetzt:</w:t>
      </w:r>
    </w:p>
    <w:p w14:paraId="1F468057" w14:textId="77777777" w:rsidR="00361919" w:rsidRDefault="00361919" w:rsidP="00361919">
      <w:r>
        <w:rPr>
          <w:position w:val="-30"/>
        </w:rPr>
        <w:object w:dxaOrig="2380" w:dyaOrig="740" w14:anchorId="2F6CC62C">
          <v:shape id="_x0000_i1393" type="#_x0000_t75" style="width:119.45pt;height:36.55pt" o:ole="" fillcolor="window">
            <v:imagedata r:id="rId996" o:title=""/>
          </v:shape>
          <o:OLEObject Type="Embed" ProgID="Equation.DSMT4" ShapeID="_x0000_i1393" DrawAspect="Content" ObjectID="_1731936352" r:id="rId997"/>
        </w:object>
      </w:r>
    </w:p>
    <w:p w14:paraId="6EB64DA3" w14:textId="77777777" w:rsidR="00361919" w:rsidRDefault="00361919" w:rsidP="00361919">
      <w:r>
        <w:t>Da das Volumen des verdrängten Wassers genau so groß ist wie das Volumen der Kugel, muss man nicht mehr unterscheiden und kann schreiben</w:t>
      </w:r>
    </w:p>
    <w:p w14:paraId="62CD63B8" w14:textId="77777777" w:rsidR="00361919" w:rsidRDefault="00361919" w:rsidP="00361919">
      <w:r>
        <w:rPr>
          <w:position w:val="-68"/>
        </w:rPr>
        <w:object w:dxaOrig="2140" w:dyaOrig="1480" w14:anchorId="7AFB552E">
          <v:shape id="_x0000_i1394" type="#_x0000_t75" style="width:107.45pt;height:73.65pt" o:ole="" fillcolor="window">
            <v:imagedata r:id="rId998" o:title=""/>
          </v:shape>
          <o:OLEObject Type="Embed" ProgID="Equation.DSMT4" ShapeID="_x0000_i1394" DrawAspect="Content" ObjectID="_1731936353" r:id="rId999"/>
        </w:object>
      </w:r>
    </w:p>
    <w:p w14:paraId="7C776D45" w14:textId="77777777" w:rsidR="00361919" w:rsidRDefault="00361919" w:rsidP="00361919">
      <w:r>
        <w:t>Nun ist das Volumen vom Radius abhängig und man könnte meinen, dass sich die beiden Beschleunigungen unterscheiden. Man kann aber die Masse des Wassers ebenfalls durch Dichte und Volumen ersetzten:</w:t>
      </w:r>
    </w:p>
    <w:p w14:paraId="0CA7F1B2" w14:textId="77777777" w:rsidR="00361919" w:rsidRDefault="00361919" w:rsidP="00361919">
      <w:r>
        <w:rPr>
          <w:position w:val="-30"/>
        </w:rPr>
        <w:object w:dxaOrig="1960" w:dyaOrig="740" w14:anchorId="16FFC5B1">
          <v:shape id="_x0000_i1395" type="#_x0000_t75" style="width:98.2pt;height:36.55pt" o:ole="" fillcolor="window">
            <v:imagedata r:id="rId1000" o:title=""/>
          </v:shape>
          <o:OLEObject Type="Embed" ProgID="Equation.DSMT4" ShapeID="_x0000_i1395" DrawAspect="Content" ObjectID="_1731936354" r:id="rId1001"/>
        </w:object>
      </w:r>
    </w:p>
    <w:p w14:paraId="21EFF66F" w14:textId="77777777" w:rsidR="00361919" w:rsidRDefault="00361919" w:rsidP="00361919">
      <w:r>
        <w:t>Und siehe da, das Volumen kürzt sich raus:</w:t>
      </w:r>
    </w:p>
    <w:p w14:paraId="0DCDBFB8" w14:textId="77777777" w:rsidR="00361919" w:rsidRDefault="00361919" w:rsidP="00361919">
      <w:r>
        <w:rPr>
          <w:position w:val="-30"/>
        </w:rPr>
        <w:object w:dxaOrig="1640" w:dyaOrig="740" w14:anchorId="6D4FD411">
          <v:shape id="_x0000_i1396" type="#_x0000_t75" style="width:81.8pt;height:36.55pt" o:ole="" fillcolor="window">
            <v:imagedata r:id="rId1002" o:title=""/>
          </v:shape>
          <o:OLEObject Type="Embed" ProgID="Equation.DSMT4" ShapeID="_x0000_i1396" DrawAspect="Content" ObjectID="_1731936355" r:id="rId1003"/>
        </w:object>
      </w:r>
    </w:p>
    <w:p w14:paraId="29409C95" w14:textId="77777777" w:rsidR="00361919" w:rsidRDefault="00361919" w:rsidP="00361919">
      <w:r>
        <w:lastRenderedPageBreak/>
        <w:t>Damit ist die Beschleunigung nur von den Dichten abhängig und für beide Kugeln gleich groß.</w:t>
      </w:r>
    </w:p>
    <w:p w14:paraId="2EC3D673" w14:textId="77777777" w:rsidR="00361919" w:rsidRDefault="00361919" w:rsidP="00361919">
      <w:r>
        <w:t xml:space="preserve">Anmerkung: Trotzdem kommen die beiden Kugeln oben nicht gleichzeitig an. Durch den nach dem Loslassen einsetzenden Strömungswiderstand wirkt eine zusätzliche Kraft entgegen der Bewegungsrichtung. </w:t>
      </w:r>
    </w:p>
    <w:p w14:paraId="2A06B6D8" w14:textId="77777777" w:rsidR="00361919" w:rsidRDefault="00361919" w:rsidP="00361919">
      <w:r>
        <w:t xml:space="preserve">Der Strömungswiderstand berechnet sich nach dem </w:t>
      </w:r>
      <w:proofErr w:type="spellStart"/>
      <w:r>
        <w:t>Stokesschen</w:t>
      </w:r>
      <w:proofErr w:type="spellEnd"/>
      <w:r>
        <w:t xml:space="preserve"> Gesetz</w:t>
      </w:r>
    </w:p>
    <w:p w14:paraId="5EA157BB" w14:textId="77777777" w:rsidR="00361919" w:rsidRDefault="00361919" w:rsidP="00361919">
      <w:r>
        <w:rPr>
          <w:position w:val="-12"/>
        </w:rPr>
        <w:object w:dxaOrig="1500" w:dyaOrig="360" w14:anchorId="2A8775EE">
          <v:shape id="_x0000_i1397" type="#_x0000_t75" style="width:75.25pt;height:18pt" o:ole="" fillcolor="window">
            <v:imagedata r:id="rId1004" o:title=""/>
          </v:shape>
          <o:OLEObject Type="Embed" ProgID="Equation.DSMT4" ShapeID="_x0000_i1397" DrawAspect="Content" ObjectID="_1731936356" r:id="rId1005"/>
        </w:object>
      </w:r>
    </w:p>
    <w:p w14:paraId="6EAF83E9" w14:textId="77777777" w:rsidR="00361919" w:rsidRDefault="00361919" w:rsidP="00361919">
      <w:r>
        <w:rPr>
          <w:position w:val="-10"/>
        </w:rPr>
        <w:object w:dxaOrig="200" w:dyaOrig="260" w14:anchorId="29C3F8B7">
          <v:shape id="_x0000_i1398" type="#_x0000_t75" style="width:9.8pt;height:12.55pt" o:ole="" fillcolor="window">
            <v:imagedata r:id="rId1006" o:title=""/>
          </v:shape>
          <o:OLEObject Type="Embed" ProgID="Equation.DSMT4" ShapeID="_x0000_i1398" DrawAspect="Content" ObjectID="_1731936357" r:id="rId1007"/>
        </w:object>
      </w:r>
      <w:r>
        <w:t xml:space="preserve"> ist die Viskosität (Zähigkeit) des Wassers, v die Geschwindigkeit der Kugel und r ihr Radius.</w:t>
      </w:r>
    </w:p>
    <w:p w14:paraId="5E647FD2" w14:textId="77777777" w:rsidR="00361919" w:rsidRDefault="00361919" w:rsidP="00361919">
      <w:r>
        <w:t>Damit spürt die größere Kugel einen größeren Strömungswiderstand und kommt später oben an.</w:t>
      </w:r>
    </w:p>
    <w:p w14:paraId="508896FF" w14:textId="77777777" w:rsidR="00C137B9" w:rsidRDefault="00C137B9" w:rsidP="00361919"/>
    <w:p w14:paraId="23158A35" w14:textId="77777777" w:rsidR="00361919" w:rsidRDefault="00361919" w:rsidP="00361919">
      <w:bookmarkStart w:id="3176" w:name="m741"/>
      <w:r w:rsidRPr="004C44E1">
        <w:rPr>
          <w:rStyle w:val="Nummer"/>
        </w:rPr>
        <w:t>74</w:t>
      </w:r>
      <w:bookmarkEnd w:id="3176"/>
      <w:r w:rsidRPr="004C44E1">
        <w:rPr>
          <w:rStyle w:val="Nummer"/>
        </w:rPr>
        <w:t>1.</w:t>
      </w:r>
      <w:r>
        <w:t xml:space="preserve"> Lösung: a)</w:t>
      </w:r>
    </w:p>
    <w:p w14:paraId="0C63D75E" w14:textId="77777777" w:rsidR="00361919" w:rsidRDefault="00361919" w:rsidP="00361919">
      <w:r>
        <w:t>Die Waage zeigt eigentlich nicht die Masse des Menschen an, sondern die Gegenkraft, mit der die Waage gegen die Erdanziehung uns abstützt. Diese Kraft ist genau so groß wie die Gewichtskraft. Wenn man ruhig auf der Waage steht, ist die Gewichtskraft proportional zur Masse und kann als Kriterium für die Körperfülle verwendet werden.</w:t>
      </w:r>
    </w:p>
    <w:p w14:paraId="6D49E8E5" w14:textId="77777777" w:rsidR="00361919" w:rsidRDefault="00361919" w:rsidP="00361919">
      <w:r>
        <w:t>Bewegt man sich jedoch auf der Waage, kommen zu der Erdbeschleunigung eine zusätzliche Beschleunigung hinzu, die je nach Richtung die Erdbeschleunigung verstärkt oder abschwächt.</w:t>
      </w:r>
    </w:p>
    <w:p w14:paraId="4778786D" w14:textId="77777777" w:rsidR="00361919" w:rsidRDefault="00361919" w:rsidP="00361919">
      <w:r>
        <w:t>Geht man in die Knie, lässt man sich praktisch fallen und die Gegenkraft der Waage wird kleiner. Da man sich aber nicht endlos fallen lassen kann, muss man wieder abbremsen. Dann zeigt die Waage für einen Moment mehr an als das Ruhegewicht.</w:t>
      </w:r>
    </w:p>
    <w:p w14:paraId="73B0C257" w14:textId="77777777" w:rsidR="00C137B9" w:rsidRDefault="00C137B9" w:rsidP="00361919"/>
    <w:p w14:paraId="5F1C6E27" w14:textId="77777777" w:rsidR="00361919" w:rsidRDefault="00361919" w:rsidP="00361919">
      <w:bookmarkStart w:id="3177" w:name="m742"/>
      <w:r w:rsidRPr="004C44E1">
        <w:rPr>
          <w:rStyle w:val="Nummer"/>
        </w:rPr>
        <w:t>742</w:t>
      </w:r>
      <w:bookmarkEnd w:id="3177"/>
      <w:r w:rsidRPr="004C44E1">
        <w:rPr>
          <w:rStyle w:val="Nummer"/>
        </w:rPr>
        <w:t>.</w:t>
      </w:r>
      <w:r>
        <w:t xml:space="preserve">  a) Wagen 2 muss 0,22 s eher gestartet werden, damit beide gleichzeitig unten ankommen.</w:t>
      </w:r>
    </w:p>
    <w:p w14:paraId="60BAB365" w14:textId="77777777" w:rsidR="00361919" w:rsidRDefault="00361919" w:rsidP="00361919">
      <w:pPr>
        <w:widowControl w:val="0"/>
      </w:pPr>
      <w:r>
        <w:t>b) Der Wagen 1 fährt 0,66 m und der Wagen 2 0,54 m bis zum Zusammenstoß.</w:t>
      </w:r>
    </w:p>
    <w:p w14:paraId="758112BD" w14:textId="77777777" w:rsidR="00361919" w:rsidRDefault="00361919" w:rsidP="00361919">
      <w:pPr>
        <w:widowControl w:val="0"/>
      </w:pPr>
      <w:bookmarkStart w:id="3178" w:name="_Hlt228928253"/>
      <w:bookmarkEnd w:id="3178"/>
      <w:r>
        <w:t>c) Nach dem Stoß bewegt sich der zusammengekoppelte Wagen in Richtung B.</w:t>
      </w:r>
    </w:p>
    <w:p w14:paraId="73B8CFD2" w14:textId="77777777" w:rsidR="00361919" w:rsidRDefault="00361919" w:rsidP="00361919">
      <w:pPr>
        <w:widowControl w:val="0"/>
      </w:pPr>
      <w:r>
        <w:t xml:space="preserve">d) </w:t>
      </w:r>
      <w:r>
        <w:rPr>
          <w:position w:val="-10"/>
        </w:rPr>
        <w:object w:dxaOrig="780" w:dyaOrig="320" w14:anchorId="5E29425F">
          <v:shape id="_x0000_i1399" type="#_x0000_t75" style="width:39.25pt;height:15.8pt" o:ole="" fillcolor="window">
            <v:imagedata r:id="rId1008" o:title=""/>
          </v:shape>
          <o:OLEObject Type="Embed" ProgID="Equation.DSMT4" ShapeID="_x0000_i1399" DrawAspect="Content" ObjectID="_1731936358" r:id="rId1009"/>
        </w:object>
      </w:r>
    </w:p>
    <w:p w14:paraId="1409B28A" w14:textId="77777777" w:rsidR="00361919" w:rsidRDefault="00361919" w:rsidP="00361919">
      <w:pPr>
        <w:widowControl w:val="0"/>
      </w:pPr>
      <w:r>
        <w:t>oder</w:t>
      </w:r>
    </w:p>
    <w:p w14:paraId="5313065D" w14:textId="77777777" w:rsidR="00361919" w:rsidRDefault="00361919" w:rsidP="00361919">
      <w:pPr>
        <w:widowControl w:val="0"/>
      </w:pPr>
      <w:r>
        <w:rPr>
          <w:position w:val="-10"/>
        </w:rPr>
        <w:object w:dxaOrig="800" w:dyaOrig="320" w14:anchorId="6FE411B2">
          <v:shape id="_x0000_i1400" type="#_x0000_t75" style="width:39.8pt;height:15.8pt" o:ole="" fillcolor="window">
            <v:imagedata r:id="rId1010" o:title=""/>
          </v:shape>
          <o:OLEObject Type="Embed" ProgID="Equation.DSMT4" ShapeID="_x0000_i1400" DrawAspect="Content" ObjectID="_1731936359" r:id="rId1011"/>
        </w:object>
      </w:r>
    </w:p>
    <w:p w14:paraId="1BE7FA66" w14:textId="77777777" w:rsidR="00361919" w:rsidRDefault="00361919" w:rsidP="00361919"/>
    <w:p w14:paraId="2D7DE203" w14:textId="77777777" w:rsidR="00361919" w:rsidRDefault="00B42104" w:rsidP="00361919">
      <w:hyperlink r:id="rId1012" w:anchor="m742" w:history="1">
        <w:r w:rsidR="00361919">
          <w:rPr>
            <w:rStyle w:val="Hyperlink"/>
          </w:rPr>
          <w:t>vo</w:t>
        </w:r>
        <w:bookmarkStart w:id="3179" w:name="_Hlt228858198"/>
        <w:r w:rsidR="00361919">
          <w:rPr>
            <w:rStyle w:val="Hyperlink"/>
          </w:rPr>
          <w:t>l</w:t>
        </w:r>
        <w:bookmarkEnd w:id="3179"/>
        <w:r w:rsidR="00361919">
          <w:rPr>
            <w:rStyle w:val="Hyperlink"/>
          </w:rPr>
          <w:t>l</w:t>
        </w:r>
        <w:bookmarkStart w:id="3180" w:name="_Hlt228950872"/>
        <w:r w:rsidR="00361919">
          <w:rPr>
            <w:rStyle w:val="Hyperlink"/>
          </w:rPr>
          <w:t>s</w:t>
        </w:r>
        <w:bookmarkEnd w:id="3180"/>
        <w:r w:rsidR="00361919">
          <w:rPr>
            <w:rStyle w:val="Hyperlink"/>
          </w:rPr>
          <w:t>tä</w:t>
        </w:r>
        <w:bookmarkStart w:id="3181" w:name="_Hlt229205953"/>
        <w:bookmarkEnd w:id="3181"/>
        <w:r w:rsidR="00361919">
          <w:rPr>
            <w:rStyle w:val="Hyperlink"/>
          </w:rPr>
          <w:t>n</w:t>
        </w:r>
        <w:bookmarkStart w:id="3182" w:name="_Hlt228928255"/>
        <w:bookmarkEnd w:id="3182"/>
        <w:r w:rsidR="00361919">
          <w:rPr>
            <w:rStyle w:val="Hyperlink"/>
          </w:rPr>
          <w:t>di</w:t>
        </w:r>
        <w:bookmarkStart w:id="3183" w:name="_Hlt230485767"/>
        <w:bookmarkEnd w:id="3183"/>
        <w:r w:rsidR="00361919">
          <w:rPr>
            <w:rStyle w:val="Hyperlink"/>
          </w:rPr>
          <w:t>g</w:t>
        </w:r>
        <w:bookmarkStart w:id="3184" w:name="_Hlt228950337"/>
        <w:bookmarkStart w:id="3185" w:name="_Hlt228854288"/>
        <w:bookmarkEnd w:id="3184"/>
        <w:r w:rsidR="00361919">
          <w:rPr>
            <w:rStyle w:val="Hyperlink"/>
          </w:rPr>
          <w:t>e</w:t>
        </w:r>
        <w:bookmarkEnd w:id="3185"/>
        <w:r w:rsidR="00361919">
          <w:rPr>
            <w:rStyle w:val="Hyperlink"/>
          </w:rPr>
          <w:t xml:space="preserve"> Lösung</w:t>
        </w:r>
      </w:hyperlink>
    </w:p>
    <w:p w14:paraId="51546774" w14:textId="77777777" w:rsidR="00C137B9" w:rsidRDefault="00C137B9" w:rsidP="00361919"/>
    <w:p w14:paraId="2E11A93B" w14:textId="77777777" w:rsidR="00361919" w:rsidRDefault="00361919" w:rsidP="00361919">
      <w:bookmarkStart w:id="3186" w:name="m743"/>
      <w:r w:rsidRPr="004C44E1">
        <w:rPr>
          <w:rStyle w:val="Nummer"/>
        </w:rPr>
        <w:t>743</w:t>
      </w:r>
      <w:bookmarkEnd w:id="3186"/>
      <w:r w:rsidRPr="004C44E1">
        <w:rPr>
          <w:rStyle w:val="Nummer"/>
        </w:rPr>
        <w:t>.</w:t>
      </w:r>
      <w:r>
        <w:t xml:space="preserve"> a) Der PKW braucht 6,5 s um auf die Endgeschwindigkeit zu kommen.</w:t>
      </w:r>
    </w:p>
    <w:p w14:paraId="7695F8F9" w14:textId="77777777" w:rsidR="00361919" w:rsidRDefault="00B42104" w:rsidP="00361919">
      <w:hyperlink r:id="rId1013" w:anchor="m743" w:history="1">
        <w:r w:rsidR="00361919">
          <w:rPr>
            <w:rStyle w:val="Hyperlink"/>
          </w:rPr>
          <w:t>vollstän</w:t>
        </w:r>
        <w:bookmarkStart w:id="3187" w:name="_Hlt229307782"/>
        <w:r w:rsidR="00361919">
          <w:rPr>
            <w:rStyle w:val="Hyperlink"/>
          </w:rPr>
          <w:t>d</w:t>
        </w:r>
        <w:bookmarkStart w:id="3188" w:name="_Hlt229375972"/>
        <w:bookmarkEnd w:id="3187"/>
        <w:r w:rsidR="00361919">
          <w:rPr>
            <w:rStyle w:val="Hyperlink"/>
          </w:rPr>
          <w:t>i</w:t>
        </w:r>
        <w:bookmarkEnd w:id="3188"/>
        <w:r w:rsidR="00361919">
          <w:rPr>
            <w:rStyle w:val="Hyperlink"/>
          </w:rPr>
          <w:t>ge Lösung</w:t>
        </w:r>
      </w:hyperlink>
    </w:p>
    <w:tbl>
      <w:tblPr>
        <w:tblW w:w="0" w:type="auto"/>
        <w:tblLayout w:type="fixed"/>
        <w:tblCellMar>
          <w:left w:w="70" w:type="dxa"/>
          <w:right w:w="70" w:type="dxa"/>
        </w:tblCellMar>
        <w:tblLook w:val="0000" w:firstRow="0" w:lastRow="0" w:firstColumn="0" w:lastColumn="0" w:noHBand="0" w:noVBand="0"/>
      </w:tblPr>
      <w:tblGrid>
        <w:gridCol w:w="9773"/>
      </w:tblGrid>
      <w:tr w:rsidR="00361919" w14:paraId="4ECBFCA9" w14:textId="77777777">
        <w:tc>
          <w:tcPr>
            <w:tcW w:w="9773" w:type="dxa"/>
          </w:tcPr>
          <w:p w14:paraId="727D5FAA" w14:textId="77777777" w:rsidR="00361919" w:rsidRDefault="00361919" w:rsidP="00361919">
            <w:r>
              <w:t xml:space="preserve">b) </w:t>
            </w:r>
            <w:hyperlink r:id="rId1014" w:history="1">
              <w:r>
                <w:rPr>
                  <w:rStyle w:val="Hyperlink"/>
                </w:rPr>
                <w:t>Excel-</w:t>
              </w:r>
              <w:bookmarkStart w:id="3189" w:name="_Hlt229373996"/>
              <w:bookmarkStart w:id="3190" w:name="_Hlt229373987"/>
              <w:bookmarkEnd w:id="3189"/>
              <w:r>
                <w:rPr>
                  <w:rStyle w:val="Hyperlink"/>
                </w:rPr>
                <w:t>T</w:t>
              </w:r>
              <w:bookmarkEnd w:id="3190"/>
              <w:r>
                <w:rPr>
                  <w:rStyle w:val="Hyperlink"/>
                </w:rPr>
                <w:t>a</w:t>
              </w:r>
              <w:bookmarkStart w:id="3191" w:name="_Hlt230060300"/>
              <w:bookmarkStart w:id="3192" w:name="_Hlt230060067"/>
              <w:bookmarkEnd w:id="3191"/>
              <w:r>
                <w:rPr>
                  <w:rStyle w:val="Hyperlink"/>
                </w:rPr>
                <w:t>b</w:t>
              </w:r>
              <w:bookmarkStart w:id="3193" w:name="_Hlt229373972"/>
              <w:bookmarkEnd w:id="3192"/>
              <w:r>
                <w:rPr>
                  <w:rStyle w:val="Hyperlink"/>
                </w:rPr>
                <w:t>e</w:t>
              </w:r>
              <w:bookmarkEnd w:id="3193"/>
              <w:r>
                <w:rPr>
                  <w:rStyle w:val="Hyperlink"/>
                </w:rPr>
                <w:t>lle</w:t>
              </w:r>
            </w:hyperlink>
          </w:p>
        </w:tc>
      </w:tr>
      <w:tr w:rsidR="00361919" w14:paraId="1E330055" w14:textId="77777777">
        <w:tc>
          <w:tcPr>
            <w:tcW w:w="9773" w:type="dxa"/>
          </w:tcPr>
          <w:p w14:paraId="02A8BBA3" w14:textId="77777777" w:rsidR="00361919" w:rsidRDefault="00B42104" w:rsidP="00361919">
            <w:r>
              <w:pict w14:anchorId="1B87DC0B">
                <v:shape id="_x0000_i1401" type="#_x0000_t75" style="width:463.65pt;height:226.35pt" fillcolor="window">
                  <v:imagedata r:id="rId1015" o:title="lsm742"/>
                </v:shape>
              </w:pict>
            </w:r>
          </w:p>
        </w:tc>
      </w:tr>
    </w:tbl>
    <w:p w14:paraId="25A0857D" w14:textId="77777777" w:rsidR="00361919" w:rsidRDefault="00361919" w:rsidP="00361919"/>
    <w:p w14:paraId="1A2DD744" w14:textId="77777777" w:rsidR="00361919" w:rsidRDefault="00361919" w:rsidP="00361919">
      <w:r>
        <w:lastRenderedPageBreak/>
        <w:t>Im Diagramm kann man den minimalen Abstand ablesen. Er beträgt etwa 40 m.</w:t>
      </w:r>
    </w:p>
    <w:p w14:paraId="6BA810C9" w14:textId="1E6D3F0E" w:rsidR="00361919" w:rsidRDefault="00361919" w:rsidP="00361919">
      <w:r>
        <w:t xml:space="preserve">Er lässt sich aber auch berechnen. Dazu </w:t>
      </w:r>
      <w:r w:rsidR="00EA5337">
        <w:t>braucht</w:t>
      </w:r>
      <w:r>
        <w:t xml:space="preserve"> man eine Gleichung für diesen Abstand und kann z.B. in der </w:t>
      </w:r>
      <w:proofErr w:type="spellStart"/>
      <w:r>
        <w:t>Tabellekalkulation</w:t>
      </w:r>
      <w:proofErr w:type="spellEnd"/>
      <w:r>
        <w:t xml:space="preserve"> Excel mit dem Solver den minimalen Wert berechnen. </w:t>
      </w:r>
    </w:p>
    <w:p w14:paraId="2998DAFE" w14:textId="77777777" w:rsidR="00361919" w:rsidRDefault="00361919" w:rsidP="00361919">
      <w:r>
        <w:t>Aus dem Diagramm kann man ablesen, dass der Zeitpunkt des minimalen Abstandes zwischen 2 und 3 Sekunden liegt. Das heißt, der LKW bewegt sich gleichförmig und der PKW noch gleichmäßig beschleunigt.</w:t>
      </w:r>
    </w:p>
    <w:p w14:paraId="6816125F" w14:textId="77777777" w:rsidR="00361919" w:rsidRDefault="00361919" w:rsidP="00361919">
      <w:r>
        <w:t>Der Abstand zwischen beiden ist die Differenz der zurückgelegten Wege:</w:t>
      </w:r>
    </w:p>
    <w:p w14:paraId="31CBA705" w14:textId="77777777" w:rsidR="00361919" w:rsidRDefault="00361919" w:rsidP="00361919">
      <w:r>
        <w:rPr>
          <w:position w:val="-12"/>
        </w:rPr>
        <w:object w:dxaOrig="1140" w:dyaOrig="360" w14:anchorId="46114792">
          <v:shape id="_x0000_i1402" type="#_x0000_t75" style="width:57.25pt;height:18pt" o:ole="" fillcolor="window">
            <v:imagedata r:id="rId1016" o:title=""/>
          </v:shape>
          <o:OLEObject Type="Embed" ProgID="Equation.DSMT4" ShapeID="_x0000_i1402" DrawAspect="Content" ObjectID="_1731936360" r:id="rId1017"/>
        </w:object>
      </w:r>
    </w:p>
    <w:p w14:paraId="6CD342DB" w14:textId="77777777" w:rsidR="00361919" w:rsidRDefault="00361919" w:rsidP="00361919">
      <w:r>
        <w:t>Der zurücklegte Weg des PKW ist</w:t>
      </w:r>
    </w:p>
    <w:p w14:paraId="7FB8B5CE" w14:textId="77777777" w:rsidR="00361919" w:rsidRDefault="000944DD" w:rsidP="00361919">
      <w:r w:rsidRPr="000944DD">
        <w:rPr>
          <w:position w:val="-24"/>
        </w:rPr>
        <w:object w:dxaOrig="2000" w:dyaOrig="620" w14:anchorId="1FF38103">
          <v:shape id="_x0000_i1403" type="#_x0000_t75" style="width:99.8pt;height:30.55pt" o:ole="" fillcolor="window">
            <v:imagedata r:id="rId1018" o:title=""/>
          </v:shape>
          <o:OLEObject Type="Embed" ProgID="Equation.DSMT4" ShapeID="_x0000_i1403" DrawAspect="Content" ObjectID="_1731936361" r:id="rId1019"/>
        </w:object>
      </w:r>
    </w:p>
    <w:p w14:paraId="6C238F8D" w14:textId="77777777" w:rsidR="00361919" w:rsidRDefault="00361919" w:rsidP="00361919">
      <w:r>
        <w:t>s</w:t>
      </w:r>
      <w:r>
        <w:rPr>
          <w:vertAlign w:val="subscript"/>
        </w:rPr>
        <w:t>0</w:t>
      </w:r>
      <w:r>
        <w:t xml:space="preserve"> sind die 50 m, die er vor dem LKW Vorsprung hat. </w:t>
      </w:r>
    </w:p>
    <w:p w14:paraId="2B470DD5" w14:textId="77777777" w:rsidR="00361919" w:rsidRDefault="00361919" w:rsidP="00361919">
      <w:r>
        <w:rPr>
          <w:position w:val="-12"/>
        </w:rPr>
        <w:object w:dxaOrig="499" w:dyaOrig="360" w14:anchorId="5BA902D1">
          <v:shape id="_x0000_i1404" type="#_x0000_t75" style="width:24.55pt;height:18pt" o:ole="" fillcolor="window">
            <v:imagedata r:id="rId1020" o:title=""/>
          </v:shape>
          <o:OLEObject Type="Embed" ProgID="Equation.DSMT4" ShapeID="_x0000_i1404" DrawAspect="Content" ObjectID="_1731936362" r:id="rId1021"/>
        </w:object>
      </w:r>
      <w:r>
        <w:t xml:space="preserve"> ist der Weg, den der PKW ohne Beschleunigung zurücklegen würde.</w:t>
      </w:r>
    </w:p>
    <w:p w14:paraId="5FEA76B9" w14:textId="77777777" w:rsidR="00361919" w:rsidRDefault="00361919" w:rsidP="00361919">
      <w:r>
        <w:t>Für den LKW gilt einfach</w:t>
      </w:r>
    </w:p>
    <w:p w14:paraId="40D988F3" w14:textId="77777777" w:rsidR="00361919" w:rsidRDefault="00714A42" w:rsidP="00361919">
      <w:r w:rsidRPr="00714A42">
        <w:rPr>
          <w:position w:val="-12"/>
        </w:rPr>
        <w:object w:dxaOrig="900" w:dyaOrig="360" w14:anchorId="7DDDE4A3">
          <v:shape id="_x0000_i1405" type="#_x0000_t75" style="width:45.25pt;height:18pt" o:ole="" fillcolor="window">
            <v:imagedata r:id="rId1022" o:title=""/>
          </v:shape>
          <o:OLEObject Type="Embed" ProgID="Equation.DSMT4" ShapeID="_x0000_i1405" DrawAspect="Content" ObjectID="_1731936363" r:id="rId1023"/>
        </w:object>
      </w:r>
    </w:p>
    <w:p w14:paraId="7467A1C6" w14:textId="77777777" w:rsidR="00361919" w:rsidRDefault="00361919" w:rsidP="00361919">
      <w:r>
        <w:t>Damit erhält man eine Funktion für den Abstand:</w:t>
      </w:r>
    </w:p>
    <w:p w14:paraId="46B61E6B" w14:textId="77777777" w:rsidR="00361919" w:rsidRDefault="00714A42" w:rsidP="00361919">
      <w:r w:rsidRPr="000944DD">
        <w:rPr>
          <w:position w:val="-24"/>
        </w:rPr>
        <w:object w:dxaOrig="2640" w:dyaOrig="620" w14:anchorId="449943D1">
          <v:shape id="_x0000_i1406" type="#_x0000_t75" style="width:132pt;height:30.55pt" o:ole="" fillcolor="window">
            <v:imagedata r:id="rId1024" o:title=""/>
          </v:shape>
          <o:OLEObject Type="Embed" ProgID="Equation.DSMT4" ShapeID="_x0000_i1406" DrawAspect="Content" ObjectID="_1731936364" r:id="rId1025"/>
        </w:object>
      </w:r>
    </w:p>
    <w:p w14:paraId="53B9C184" w14:textId="77777777" w:rsidR="00361919" w:rsidRDefault="00361919" w:rsidP="00361919">
      <w:r>
        <w:t>Gibt man diese Beziehung in die Excel-Tabelle ein und lässt über den Solver die Zeit berechnen, in der der Abstand minimal ist, erhält man für 2,78 s einen Abstand von 38,4 m.</w:t>
      </w:r>
    </w:p>
    <w:p w14:paraId="1841CC35" w14:textId="77777777" w:rsidR="00361919" w:rsidRDefault="00B42104" w:rsidP="00361919">
      <w:hyperlink r:id="rId1026" w:history="1">
        <w:r w:rsidR="00361919">
          <w:rPr>
            <w:rStyle w:val="Hyperlink"/>
          </w:rPr>
          <w:t>Excel-Tabelle</w:t>
        </w:r>
      </w:hyperlink>
    </w:p>
    <w:p w14:paraId="2F43CC45" w14:textId="77777777" w:rsidR="00361919" w:rsidRDefault="00361919" w:rsidP="00361919"/>
    <w:p w14:paraId="570043B0" w14:textId="77777777" w:rsidR="00361919" w:rsidRPr="004C44E1" w:rsidRDefault="00361919" w:rsidP="00361919">
      <w:pPr>
        <w:rPr>
          <w:rStyle w:val="Nummer"/>
        </w:rPr>
      </w:pPr>
      <w:bookmarkStart w:id="3194" w:name="m744"/>
      <w:r w:rsidRPr="004C44E1">
        <w:rPr>
          <w:rStyle w:val="Nummer"/>
        </w:rPr>
        <w:t>744</w:t>
      </w:r>
      <w:bookmarkEnd w:id="3194"/>
      <w:r w:rsidRPr="004C44E1">
        <w:rPr>
          <w:rStyle w:val="Nummer"/>
        </w:rPr>
        <w:t>.</w:t>
      </w:r>
    </w:p>
    <w:p w14:paraId="4031A1DC" w14:textId="77777777" w:rsidR="00361919" w:rsidRDefault="00361919" w:rsidP="00361919">
      <w:r>
        <w:t>c) zweimal.</w:t>
      </w:r>
    </w:p>
    <w:p w14:paraId="4B1B567A" w14:textId="77777777" w:rsidR="00361919" w:rsidRDefault="00361919" w:rsidP="00361919">
      <w:r>
        <w:t>Zum einen dreht sich die äußere Münze einmal um sich selber. Dann dreht sich aber der Drehpunkt selber noch einmal um 180°, so dass als Summe eine zweifache Umdrehung stattfindet.</w:t>
      </w:r>
    </w:p>
    <w:p w14:paraId="72D17330" w14:textId="77777777" w:rsidR="00361919" w:rsidRDefault="00361919" w:rsidP="00361919">
      <w:r>
        <w:t xml:space="preserve">Beim Erdmond kann man z.B. folgendes beobachten: Er zeigt immer </w:t>
      </w:r>
      <w:r w:rsidR="00E351CB">
        <w:t>dieselbe</w:t>
      </w:r>
      <w:r>
        <w:t xml:space="preserve"> Seite zur Erde zu. Damit er das schafft, muss er sich bei einem Umlauf um die Erde einmal um sich selber drehen. Wenn er alle seine Teile während dieser Zeit einmal der Erde zeigen wollte, müsste er sich zusätzlich noch einmal um sich selber drehen, also zwei Umdrehungen machen.</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361919" w14:paraId="2029FEE6" w14:textId="77777777">
        <w:tc>
          <w:tcPr>
            <w:tcW w:w="4886" w:type="dxa"/>
          </w:tcPr>
          <w:p w14:paraId="683CF5B7" w14:textId="77777777" w:rsidR="00361919" w:rsidRDefault="00B42104" w:rsidP="00361919">
            <w:r>
              <w:pict w14:anchorId="46CB737B">
                <v:shape id="_x0000_i1407" type="#_x0000_t75" style="width:237.25pt;height:177.8pt" fillcolor="window">
                  <v:imagedata r:id="rId1027" o:title="lsm744_1"/>
                </v:shape>
              </w:pict>
            </w:r>
          </w:p>
        </w:tc>
        <w:tc>
          <w:tcPr>
            <w:tcW w:w="4886" w:type="dxa"/>
          </w:tcPr>
          <w:p w14:paraId="05AB624C" w14:textId="77777777" w:rsidR="00361919" w:rsidRDefault="00B42104" w:rsidP="00361919">
            <w:r>
              <w:pict w14:anchorId="061A0543">
                <v:shape id="_x0000_i1408" type="#_x0000_t75" style="width:237.25pt;height:177.8pt" fillcolor="window">
                  <v:imagedata r:id="rId1028" o:title="lsm744_2"/>
                </v:shape>
              </w:pict>
            </w:r>
          </w:p>
          <w:p w14:paraId="1AE6B7E8" w14:textId="77777777" w:rsidR="00361919" w:rsidRDefault="00361919" w:rsidP="00361919">
            <w:r>
              <w:t>Nach einer viertel Umdrehung um die mittlere Münze hat sich die äußere Münze bereits ein halbes Mal gedreht.</w:t>
            </w:r>
          </w:p>
        </w:tc>
      </w:tr>
      <w:tr w:rsidR="00361919" w14:paraId="5E47D6DB" w14:textId="77777777">
        <w:tc>
          <w:tcPr>
            <w:tcW w:w="4886" w:type="dxa"/>
          </w:tcPr>
          <w:p w14:paraId="06247934" w14:textId="77777777" w:rsidR="00361919" w:rsidRDefault="00B42104" w:rsidP="00361919">
            <w:r>
              <w:lastRenderedPageBreak/>
              <w:pict w14:anchorId="2F488B12">
                <v:shape id="_x0000_i1409" type="#_x0000_t75" style="width:237.25pt;height:177.8pt" fillcolor="window">
                  <v:imagedata r:id="rId1029" o:title="lsm744_3"/>
                </v:shape>
              </w:pict>
            </w:r>
          </w:p>
          <w:p w14:paraId="404A637B" w14:textId="6018C18B" w:rsidR="00361919" w:rsidRDefault="00361919" w:rsidP="00361919">
            <w:r>
              <w:t>Halb rum und schon eine ganze Umdrehung</w:t>
            </w:r>
          </w:p>
        </w:tc>
        <w:tc>
          <w:tcPr>
            <w:tcW w:w="4886" w:type="dxa"/>
          </w:tcPr>
          <w:p w14:paraId="00D74A3E" w14:textId="77777777" w:rsidR="00361919" w:rsidRDefault="00B42104" w:rsidP="00361919">
            <w:r>
              <w:pict w14:anchorId="0D0C0011">
                <v:shape id="_x0000_i1410" type="#_x0000_t75" style="width:237.25pt;height:177.8pt" fillcolor="window">
                  <v:imagedata r:id="rId1030" o:title="lsm744_4"/>
                </v:shape>
              </w:pict>
            </w:r>
          </w:p>
        </w:tc>
      </w:tr>
    </w:tbl>
    <w:p w14:paraId="050A8174" w14:textId="77777777" w:rsidR="00361919" w:rsidRDefault="00361919" w:rsidP="00361919"/>
    <w:p w14:paraId="7F1501AC" w14:textId="77777777" w:rsidR="00361919" w:rsidRDefault="00361919" w:rsidP="00361919"/>
    <w:p w14:paraId="63EE2F13" w14:textId="77777777" w:rsidR="00361919" w:rsidRDefault="00361919" w:rsidP="00361919"/>
    <w:p w14:paraId="4390D507" w14:textId="77777777" w:rsidR="00361919" w:rsidRDefault="00361919" w:rsidP="00361919">
      <w:bookmarkStart w:id="3195" w:name="m745"/>
      <w:r w:rsidRPr="004C44E1">
        <w:rPr>
          <w:rStyle w:val="Nummer"/>
        </w:rPr>
        <w:t>745</w:t>
      </w:r>
      <w:bookmarkEnd w:id="3195"/>
      <w:r w:rsidRPr="004C44E1">
        <w:rPr>
          <w:rStyle w:val="Nummer"/>
        </w:rPr>
        <w:t>.</w:t>
      </w:r>
      <w:r>
        <w:t xml:space="preserve"> b) Das mittlere Glas fällt als letztes um.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361919" w14:paraId="46E771AD" w14:textId="77777777">
        <w:tc>
          <w:tcPr>
            <w:tcW w:w="4886" w:type="dxa"/>
          </w:tcPr>
          <w:p w14:paraId="26494151" w14:textId="77777777" w:rsidR="00361919" w:rsidRDefault="00B42104" w:rsidP="00361919">
            <w:r>
              <w:pict w14:anchorId="206B4D71">
                <v:shape id="_x0000_i1411" type="#_x0000_t75" style="width:236.75pt;height:177.25pt" fillcolor="window">
                  <v:imagedata r:id="rId1031" o:title="lsm745_1"/>
                </v:shape>
              </w:pict>
            </w:r>
          </w:p>
        </w:tc>
        <w:tc>
          <w:tcPr>
            <w:tcW w:w="4886" w:type="dxa"/>
          </w:tcPr>
          <w:p w14:paraId="635B76BF" w14:textId="77777777" w:rsidR="00361919" w:rsidRDefault="00B42104" w:rsidP="00361919">
            <w:r>
              <w:pict w14:anchorId="4F86A38B">
                <v:shape id="_x0000_i1412" type="#_x0000_t75" style="width:236.75pt;height:177.25pt" fillcolor="window">
                  <v:imagedata r:id="rId1032" o:title="lsm745_2"/>
                </v:shape>
              </w:pict>
            </w:r>
          </w:p>
        </w:tc>
      </w:tr>
      <w:tr w:rsidR="00361919" w14:paraId="1DDFD750" w14:textId="77777777">
        <w:tc>
          <w:tcPr>
            <w:tcW w:w="4886" w:type="dxa"/>
          </w:tcPr>
          <w:p w14:paraId="3800D017" w14:textId="77777777" w:rsidR="00361919" w:rsidRDefault="00B42104" w:rsidP="00361919">
            <w:r>
              <w:pict w14:anchorId="7B3CEDE0">
                <v:shape id="_x0000_i1413" type="#_x0000_t75" style="width:236.75pt;height:177.25pt" fillcolor="window">
                  <v:imagedata r:id="rId1033" o:title="lsm745_3"/>
                </v:shape>
              </w:pict>
            </w:r>
          </w:p>
        </w:tc>
        <w:tc>
          <w:tcPr>
            <w:tcW w:w="4886" w:type="dxa"/>
          </w:tcPr>
          <w:p w14:paraId="123BDED2" w14:textId="77777777" w:rsidR="00361919" w:rsidRDefault="00B42104" w:rsidP="00361919">
            <w:r>
              <w:pict w14:anchorId="6B7E972B">
                <v:shape id="_x0000_i1414" type="#_x0000_t75" style="width:236.75pt;height:177.25pt" fillcolor="window">
                  <v:imagedata r:id="rId1034" o:title="lsm745_4"/>
                </v:shape>
              </w:pict>
            </w:r>
          </w:p>
        </w:tc>
      </w:tr>
    </w:tbl>
    <w:p w14:paraId="2F53D44E" w14:textId="77777777" w:rsidR="00361919" w:rsidRDefault="00361919" w:rsidP="00361919"/>
    <w:p w14:paraId="3E048FAD" w14:textId="3146FAB2" w:rsidR="00361919" w:rsidRDefault="00361919" w:rsidP="00361919">
      <w:r>
        <w:t xml:space="preserve">Für die Standfestigkeit des Glases ist die Lage des Schwerpunktes entscheidend. Die Gläser </w:t>
      </w:r>
      <w:proofErr w:type="gramStart"/>
      <w:r>
        <w:t>kippen</w:t>
      </w:r>
      <w:proofErr w:type="gramEnd"/>
      <w:r>
        <w:t xml:space="preserve">, sobald der Schwerpunkt weiter als senkrecht über der Kippkante steht. Je tiefer der Schwerpunkt liegt, </w:t>
      </w:r>
      <w:r w:rsidR="00E351CB">
        <w:t>umso</w:t>
      </w:r>
      <w:r>
        <w:t xml:space="preserve"> später wird dieser Zustand erreicht.</w:t>
      </w:r>
    </w:p>
    <w:p w14:paraId="5008A36F" w14:textId="77777777" w:rsidR="00361919" w:rsidRDefault="00361919" w:rsidP="00361919">
      <w:r>
        <w:t xml:space="preserve">Bei dem vollen Glas liegt der Schwerpunkt etwas unterhalb der Mitte, bei dem leeren Glas ebenso. </w:t>
      </w:r>
    </w:p>
    <w:p w14:paraId="7672AD04" w14:textId="77777777" w:rsidR="00361919" w:rsidRDefault="00361919" w:rsidP="00361919">
      <w:r>
        <w:lastRenderedPageBreak/>
        <w:t>Nur bei dem halbvollen Glas liegt der Schwerpunkt deutlich unterhalb der Mitte. Das Glas besteht aus einer oberen, leichten Hälfte und einer schweren, unteren Hälfte.</w:t>
      </w:r>
    </w:p>
    <w:p w14:paraId="28646E89" w14:textId="77777777" w:rsidR="00AB55D7" w:rsidRDefault="00AB55D7" w:rsidP="00361919"/>
    <w:p w14:paraId="2FF14FD1" w14:textId="77777777" w:rsidR="00361919" w:rsidRDefault="00361919" w:rsidP="00361919">
      <w:bookmarkStart w:id="3196" w:name="m746"/>
      <w:r w:rsidRPr="004C44E1">
        <w:rPr>
          <w:rStyle w:val="Nummer"/>
        </w:rPr>
        <w:t>746.</w:t>
      </w:r>
      <w:r>
        <w:t xml:space="preserve"> </w:t>
      </w:r>
      <w:bookmarkEnd w:id="3196"/>
      <w:r>
        <w:t>Nach den 20 Sekunden ist die Geschwindigkeit der Lokomotive 2 m/s und sie hat während des Abbremsens 120 m zurückgelegt.</w:t>
      </w:r>
      <w:bookmarkStart w:id="3197" w:name="_Hlt234391061"/>
      <w:bookmarkEnd w:id="3197"/>
    </w:p>
    <w:p w14:paraId="578FDACB" w14:textId="77777777" w:rsidR="00361919" w:rsidRDefault="00B42104" w:rsidP="00361919">
      <w:hyperlink r:id="rId1035" w:anchor="m746" w:history="1">
        <w:r w:rsidR="00361919">
          <w:rPr>
            <w:rStyle w:val="Hyperlink"/>
          </w:rPr>
          <w:t>voll</w:t>
        </w:r>
        <w:bookmarkStart w:id="3198" w:name="_Hlt234390419"/>
        <w:r w:rsidR="00361919">
          <w:rPr>
            <w:rStyle w:val="Hyperlink"/>
          </w:rPr>
          <w:t>s</w:t>
        </w:r>
        <w:bookmarkEnd w:id="3198"/>
        <w:r w:rsidR="00361919">
          <w:rPr>
            <w:rStyle w:val="Hyperlink"/>
          </w:rPr>
          <w:t>t</w:t>
        </w:r>
        <w:bookmarkStart w:id="3199" w:name="_Hlt244156740"/>
        <w:bookmarkEnd w:id="3199"/>
        <w:r w:rsidR="00361919">
          <w:rPr>
            <w:rStyle w:val="Hyperlink"/>
          </w:rPr>
          <w:t>än</w:t>
        </w:r>
        <w:bookmarkStart w:id="3200" w:name="_Hlt243895901"/>
        <w:bookmarkStart w:id="3201" w:name="_Hlt238542387"/>
        <w:bookmarkEnd w:id="3200"/>
        <w:r w:rsidR="00361919">
          <w:rPr>
            <w:rStyle w:val="Hyperlink"/>
          </w:rPr>
          <w:t>d</w:t>
        </w:r>
        <w:bookmarkEnd w:id="3201"/>
        <w:r w:rsidR="00361919">
          <w:rPr>
            <w:rStyle w:val="Hyperlink"/>
          </w:rPr>
          <w:t>ige Lösung</w:t>
        </w:r>
      </w:hyperlink>
    </w:p>
    <w:p w14:paraId="44C97DBB" w14:textId="77777777" w:rsidR="00AB55D7" w:rsidRDefault="00AB55D7" w:rsidP="00361919"/>
    <w:p w14:paraId="00E93C90" w14:textId="77777777" w:rsidR="00361919" w:rsidRDefault="00361919" w:rsidP="00361919">
      <w:bookmarkStart w:id="3202" w:name="m747"/>
      <w:r w:rsidRPr="004C44E1">
        <w:rPr>
          <w:rStyle w:val="Nummer"/>
        </w:rPr>
        <w:t>747.</w:t>
      </w:r>
      <w:bookmarkEnd w:id="3202"/>
      <w:r>
        <w:t xml:space="preserve"> Nach 11 min treffen sich die beiden Fahrzeuge. Sie sind dabei 16,4km von A entfernt.</w:t>
      </w:r>
    </w:p>
    <w:p w14:paraId="0EC51AAF" w14:textId="77777777" w:rsidR="00361919" w:rsidRDefault="00B42104" w:rsidP="00361919">
      <w:hyperlink r:id="rId1036" w:anchor="m747" w:history="1">
        <w:r w:rsidR="00361919">
          <w:rPr>
            <w:rStyle w:val="Hyperlink"/>
          </w:rPr>
          <w:t>voll</w:t>
        </w:r>
        <w:bookmarkStart w:id="3203" w:name="_Hlt238542509"/>
        <w:bookmarkStart w:id="3204" w:name="_Hlt238542464"/>
        <w:bookmarkEnd w:id="3203"/>
        <w:r w:rsidR="00361919">
          <w:rPr>
            <w:rStyle w:val="Hyperlink"/>
          </w:rPr>
          <w:t>s</w:t>
        </w:r>
        <w:bookmarkEnd w:id="3204"/>
        <w:r w:rsidR="00361919">
          <w:rPr>
            <w:rStyle w:val="Hyperlink"/>
          </w:rPr>
          <w:t>t</w:t>
        </w:r>
        <w:bookmarkStart w:id="3205" w:name="_Hlt239400798"/>
        <w:bookmarkStart w:id="3206" w:name="_Hlt238542553"/>
        <w:bookmarkEnd w:id="3205"/>
        <w:r w:rsidR="00361919">
          <w:rPr>
            <w:rStyle w:val="Hyperlink"/>
          </w:rPr>
          <w:t>ä</w:t>
        </w:r>
        <w:bookmarkStart w:id="3207" w:name="_Hlt240286293"/>
        <w:bookmarkEnd w:id="3206"/>
        <w:r w:rsidR="00361919">
          <w:rPr>
            <w:rStyle w:val="Hyperlink"/>
          </w:rPr>
          <w:t>n</w:t>
        </w:r>
        <w:bookmarkEnd w:id="3207"/>
        <w:r w:rsidR="00361919">
          <w:rPr>
            <w:rStyle w:val="Hyperlink"/>
          </w:rPr>
          <w:t>dige Lösung</w:t>
        </w:r>
      </w:hyperlink>
      <w:bookmarkStart w:id="3208" w:name="_Hlt238542442"/>
      <w:bookmarkEnd w:id="3208"/>
    </w:p>
    <w:p w14:paraId="3A9D7229" w14:textId="77777777" w:rsidR="00AB55D7" w:rsidRDefault="00AB55D7" w:rsidP="00361919"/>
    <w:p w14:paraId="453151EB" w14:textId="77777777" w:rsidR="00361919" w:rsidRDefault="00361919" w:rsidP="00361919">
      <w:bookmarkStart w:id="3209" w:name="m748"/>
      <w:r w:rsidRPr="004C44E1">
        <w:rPr>
          <w:rStyle w:val="Nummer"/>
        </w:rPr>
        <w:t>748</w:t>
      </w:r>
      <w:bookmarkEnd w:id="3209"/>
      <w:r w:rsidRPr="004C44E1">
        <w:rPr>
          <w:rStyle w:val="Nummer"/>
        </w:rPr>
        <w:t>.</w:t>
      </w:r>
      <w:r>
        <w:t xml:space="preserve"> Dazu werden die Quotienten zuerst berechnet.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43"/>
        <w:gridCol w:w="2443"/>
        <w:gridCol w:w="2443"/>
      </w:tblGrid>
      <w:tr w:rsidR="00361919" w14:paraId="73A4706C" w14:textId="77777777">
        <w:tc>
          <w:tcPr>
            <w:tcW w:w="2443" w:type="dxa"/>
          </w:tcPr>
          <w:p w14:paraId="10207D64" w14:textId="77777777" w:rsidR="00361919" w:rsidRDefault="00361919" w:rsidP="00361919">
            <w:pPr>
              <w:jc w:val="center"/>
              <w:rPr>
                <w:b/>
              </w:rPr>
            </w:pPr>
            <w:r>
              <w:rPr>
                <w:b/>
              </w:rPr>
              <w:t>Zug</w:t>
            </w:r>
          </w:p>
        </w:tc>
        <w:tc>
          <w:tcPr>
            <w:tcW w:w="2443" w:type="dxa"/>
          </w:tcPr>
          <w:p w14:paraId="497710B6" w14:textId="77777777" w:rsidR="00361919" w:rsidRDefault="00361919" w:rsidP="00361919">
            <w:pPr>
              <w:jc w:val="center"/>
              <w:rPr>
                <w:b/>
              </w:rPr>
            </w:pPr>
            <w:r>
              <w:rPr>
                <w:b/>
              </w:rPr>
              <w:t>s/t</w:t>
            </w:r>
          </w:p>
        </w:tc>
        <w:tc>
          <w:tcPr>
            <w:tcW w:w="2443" w:type="dxa"/>
          </w:tcPr>
          <w:p w14:paraId="77C8F679" w14:textId="77777777" w:rsidR="00361919" w:rsidRDefault="00361919" w:rsidP="00361919">
            <w:pPr>
              <w:jc w:val="center"/>
              <w:rPr>
                <w:b/>
              </w:rPr>
            </w:pPr>
            <w:r>
              <w:rPr>
                <w:b/>
              </w:rPr>
              <w:t>t/s</w:t>
            </w:r>
          </w:p>
        </w:tc>
      </w:tr>
      <w:tr w:rsidR="00361919" w14:paraId="2C737DC7" w14:textId="77777777">
        <w:tc>
          <w:tcPr>
            <w:tcW w:w="2443" w:type="dxa"/>
          </w:tcPr>
          <w:p w14:paraId="0679D1CE" w14:textId="77777777" w:rsidR="00361919" w:rsidRDefault="00361919" w:rsidP="00361919">
            <w:pPr>
              <w:jc w:val="center"/>
              <w:rPr>
                <w:b/>
              </w:rPr>
            </w:pPr>
            <w:r>
              <w:rPr>
                <w:b/>
              </w:rPr>
              <w:t>1</w:t>
            </w:r>
          </w:p>
        </w:tc>
        <w:tc>
          <w:tcPr>
            <w:tcW w:w="2443" w:type="dxa"/>
          </w:tcPr>
          <w:p w14:paraId="0A7274FA" w14:textId="77777777" w:rsidR="00361919" w:rsidRDefault="00361919" w:rsidP="00361919">
            <w:pPr>
              <w:jc w:val="center"/>
            </w:pPr>
            <w:r>
              <w:t>10 cm/s</w:t>
            </w:r>
          </w:p>
        </w:tc>
        <w:tc>
          <w:tcPr>
            <w:tcW w:w="2443" w:type="dxa"/>
          </w:tcPr>
          <w:p w14:paraId="63FE4394" w14:textId="77777777" w:rsidR="00361919" w:rsidRDefault="00361919" w:rsidP="00361919">
            <w:pPr>
              <w:jc w:val="center"/>
            </w:pPr>
            <w:r>
              <w:t>0,1 s/cm</w:t>
            </w:r>
          </w:p>
        </w:tc>
      </w:tr>
      <w:tr w:rsidR="00361919" w14:paraId="43D2E1BE" w14:textId="77777777">
        <w:tc>
          <w:tcPr>
            <w:tcW w:w="2443" w:type="dxa"/>
          </w:tcPr>
          <w:p w14:paraId="65ACFC2E" w14:textId="77777777" w:rsidR="00361919" w:rsidRDefault="00361919" w:rsidP="00361919">
            <w:pPr>
              <w:jc w:val="center"/>
              <w:rPr>
                <w:b/>
              </w:rPr>
            </w:pPr>
            <w:r>
              <w:rPr>
                <w:b/>
              </w:rPr>
              <w:t>2</w:t>
            </w:r>
          </w:p>
        </w:tc>
        <w:tc>
          <w:tcPr>
            <w:tcW w:w="2443" w:type="dxa"/>
          </w:tcPr>
          <w:p w14:paraId="38535617" w14:textId="77777777" w:rsidR="00361919" w:rsidRDefault="00361919" w:rsidP="00361919">
            <w:pPr>
              <w:jc w:val="center"/>
            </w:pPr>
            <w:r>
              <w:t>13,3 cm/s</w:t>
            </w:r>
          </w:p>
        </w:tc>
        <w:tc>
          <w:tcPr>
            <w:tcW w:w="2443" w:type="dxa"/>
          </w:tcPr>
          <w:p w14:paraId="701A80FA" w14:textId="77777777" w:rsidR="00361919" w:rsidRDefault="00361919" w:rsidP="00361919">
            <w:pPr>
              <w:jc w:val="center"/>
            </w:pPr>
            <w:r>
              <w:t>0,075 s/cm</w:t>
            </w:r>
          </w:p>
        </w:tc>
      </w:tr>
    </w:tbl>
    <w:p w14:paraId="0C2B17A9" w14:textId="77777777" w:rsidR="00361919" w:rsidRDefault="00361919" w:rsidP="00361919"/>
    <w:p w14:paraId="6C375581" w14:textId="77777777" w:rsidR="00361919" w:rsidRDefault="00361919" w:rsidP="00361919">
      <w:r>
        <w:t>Eindeutig: Zug 2 ist schneller als Zug 1.</w:t>
      </w:r>
    </w:p>
    <w:p w14:paraId="21D82F06" w14:textId="77777777" w:rsidR="00361919" w:rsidRDefault="00361919" w:rsidP="00361919">
      <w:r>
        <w:t xml:space="preserve">Beim Quotienten s/t ist die Zahl für den Zug 2 größer als beim Zug 1. </w:t>
      </w:r>
    </w:p>
    <w:p w14:paraId="7D90C813" w14:textId="77777777" w:rsidR="00361919" w:rsidRDefault="00361919" w:rsidP="00361919">
      <w:r>
        <w:t xml:space="preserve">Verwendet man den Quotienten t/s, ist beim schnelleren Zug der Zahlenwert kleiner. </w:t>
      </w:r>
    </w:p>
    <w:p w14:paraId="36588B5F" w14:textId="77777777" w:rsidR="00361919" w:rsidRDefault="00361919" w:rsidP="00361919">
      <w:r>
        <w:t>Das ist für die Angabe einer Geschwindigkeit nicht sinnvoll.</w:t>
      </w:r>
    </w:p>
    <w:p w14:paraId="7DE788C2" w14:textId="77777777" w:rsidR="00AB55D7" w:rsidRDefault="00AB55D7" w:rsidP="00361919"/>
    <w:p w14:paraId="36768518" w14:textId="77777777" w:rsidR="00361919" w:rsidRDefault="00361919" w:rsidP="00361919">
      <w:bookmarkStart w:id="3210" w:name="m749"/>
      <w:r w:rsidRPr="004C44E1">
        <w:rPr>
          <w:rStyle w:val="Nummer"/>
        </w:rPr>
        <w:t>749.</w:t>
      </w:r>
      <w:bookmarkEnd w:id="3210"/>
      <w:r>
        <w:t xml:space="preserve"> Das Auto muss mindesten 30 m weit beim Start des Fußgängers entfernt sein, damit er gefahrlos die Fahrbahnmitte erreichen kann.</w:t>
      </w:r>
    </w:p>
    <w:p w14:paraId="7BDCC50E" w14:textId="77777777" w:rsidR="00361919" w:rsidRDefault="00B42104" w:rsidP="00361919">
      <w:hyperlink r:id="rId1037" w:anchor="m749" w:history="1">
        <w:r w:rsidR="00361919">
          <w:rPr>
            <w:rStyle w:val="Hyperlink"/>
          </w:rPr>
          <w:t>v</w:t>
        </w:r>
        <w:bookmarkStart w:id="3211" w:name="_Hlt240286612"/>
        <w:bookmarkStart w:id="3212" w:name="_Hlt240286438"/>
        <w:bookmarkEnd w:id="3211"/>
        <w:r w:rsidR="00361919">
          <w:rPr>
            <w:rStyle w:val="Hyperlink"/>
          </w:rPr>
          <w:t>o</w:t>
        </w:r>
        <w:bookmarkEnd w:id="3212"/>
        <w:r w:rsidR="00361919">
          <w:rPr>
            <w:rStyle w:val="Hyperlink"/>
          </w:rPr>
          <w:t>ll</w:t>
        </w:r>
        <w:bookmarkStart w:id="3213" w:name="_Hlt246317956"/>
        <w:r w:rsidR="00361919">
          <w:rPr>
            <w:rStyle w:val="Hyperlink"/>
          </w:rPr>
          <w:t>s</w:t>
        </w:r>
        <w:bookmarkEnd w:id="3213"/>
        <w:r w:rsidR="00361919">
          <w:rPr>
            <w:rStyle w:val="Hyperlink"/>
          </w:rPr>
          <w:t>tä</w:t>
        </w:r>
        <w:bookmarkStart w:id="3214" w:name="_Hlt240286413"/>
        <w:bookmarkStart w:id="3215" w:name="_Hlt240286356"/>
        <w:bookmarkEnd w:id="3214"/>
        <w:r w:rsidR="00361919">
          <w:rPr>
            <w:rStyle w:val="Hyperlink"/>
          </w:rPr>
          <w:t>n</w:t>
        </w:r>
        <w:bookmarkEnd w:id="3215"/>
        <w:r w:rsidR="00361919">
          <w:rPr>
            <w:rStyle w:val="Hyperlink"/>
          </w:rPr>
          <w:t>d</w:t>
        </w:r>
        <w:bookmarkStart w:id="3216" w:name="_Hlt240286885"/>
        <w:bookmarkStart w:id="3217" w:name="_Hlt240286677"/>
        <w:bookmarkEnd w:id="3216"/>
        <w:r w:rsidR="00361919">
          <w:rPr>
            <w:rStyle w:val="Hyperlink"/>
          </w:rPr>
          <w:t>i</w:t>
        </w:r>
        <w:bookmarkEnd w:id="3217"/>
        <w:r w:rsidR="00361919">
          <w:rPr>
            <w:rStyle w:val="Hyperlink"/>
          </w:rPr>
          <w:t>ge Lösung</w:t>
        </w:r>
      </w:hyperlink>
    </w:p>
    <w:p w14:paraId="5F809408" w14:textId="77777777" w:rsidR="00AB55D7" w:rsidRDefault="00AB55D7" w:rsidP="00361919"/>
    <w:p w14:paraId="62BBF11D" w14:textId="77777777" w:rsidR="00361919" w:rsidRDefault="00361919" w:rsidP="00361919">
      <w:bookmarkStart w:id="3218" w:name="m750"/>
      <w:r w:rsidRPr="004C44E1">
        <w:rPr>
          <w:rStyle w:val="Nummer"/>
        </w:rPr>
        <w:t>75</w:t>
      </w:r>
      <w:bookmarkEnd w:id="3218"/>
      <w:r w:rsidRPr="004C44E1">
        <w:rPr>
          <w:rStyle w:val="Nummer"/>
        </w:rPr>
        <w:t>0.</w:t>
      </w:r>
      <w:r>
        <w:t xml:space="preserve"> Spieler B holt Spieler A noch vor der Torlinie ein.</w:t>
      </w:r>
      <w:bookmarkStart w:id="3219" w:name="_Hlt241209145"/>
      <w:bookmarkEnd w:id="3219"/>
    </w:p>
    <w:p w14:paraId="5F1DC930" w14:textId="77777777" w:rsidR="00361919" w:rsidRDefault="00B42104" w:rsidP="00361919">
      <w:hyperlink r:id="rId1038" w:anchor="m750" w:history="1">
        <w:r w:rsidR="00361919">
          <w:rPr>
            <w:rStyle w:val="Hyperlink"/>
          </w:rPr>
          <w:t>voll</w:t>
        </w:r>
        <w:bookmarkStart w:id="3220" w:name="_Hlt241208785"/>
        <w:bookmarkStart w:id="3221" w:name="_Hlt241208764"/>
        <w:bookmarkEnd w:id="3220"/>
        <w:r w:rsidR="00361919">
          <w:rPr>
            <w:rStyle w:val="Hyperlink"/>
          </w:rPr>
          <w:t>s</w:t>
        </w:r>
        <w:bookmarkEnd w:id="3221"/>
        <w:r w:rsidR="00361919">
          <w:rPr>
            <w:rStyle w:val="Hyperlink"/>
          </w:rPr>
          <w:t>tändige Lösung</w:t>
        </w:r>
      </w:hyperlink>
    </w:p>
    <w:p w14:paraId="14BC269C" w14:textId="77777777" w:rsidR="00AB55D7" w:rsidRDefault="00AB55D7" w:rsidP="00361919"/>
    <w:p w14:paraId="1121DEEE" w14:textId="77777777" w:rsidR="00361919" w:rsidRDefault="00361919" w:rsidP="00361919">
      <w:bookmarkStart w:id="3222" w:name="m751"/>
      <w:r w:rsidRPr="004C44E1">
        <w:rPr>
          <w:rStyle w:val="Nummer"/>
        </w:rPr>
        <w:t>751</w:t>
      </w:r>
      <w:r>
        <w:t xml:space="preserve">. </w:t>
      </w:r>
      <w:bookmarkEnd w:id="3222"/>
      <w:r>
        <w:t>Er stürzt ab, da er während der Flugzeit tiefer als 5 cm fällt.</w:t>
      </w:r>
      <w:bookmarkStart w:id="3223" w:name="_Hlt241381122"/>
      <w:bookmarkEnd w:id="3223"/>
    </w:p>
    <w:p w14:paraId="5B720309" w14:textId="77777777" w:rsidR="00361919" w:rsidRDefault="00B42104" w:rsidP="00361919">
      <w:hyperlink r:id="rId1039" w:anchor="m751" w:history="1">
        <w:r w:rsidR="00361919">
          <w:rPr>
            <w:rStyle w:val="Hyperlink"/>
          </w:rPr>
          <w:t>vol</w:t>
        </w:r>
        <w:bookmarkStart w:id="3224" w:name="_Hlt241380525"/>
        <w:bookmarkStart w:id="3225" w:name="_Hlt241380513"/>
        <w:bookmarkEnd w:id="3224"/>
        <w:r w:rsidR="00361919">
          <w:rPr>
            <w:rStyle w:val="Hyperlink"/>
          </w:rPr>
          <w:t>l</w:t>
        </w:r>
        <w:bookmarkStart w:id="3226" w:name="_Hlt241380532"/>
        <w:bookmarkEnd w:id="3225"/>
        <w:r w:rsidR="00361919">
          <w:rPr>
            <w:rStyle w:val="Hyperlink"/>
          </w:rPr>
          <w:t>s</w:t>
        </w:r>
        <w:bookmarkEnd w:id="3226"/>
        <w:r w:rsidR="00361919">
          <w:rPr>
            <w:rStyle w:val="Hyperlink"/>
          </w:rPr>
          <w:t>tän</w:t>
        </w:r>
        <w:bookmarkStart w:id="3227" w:name="_Hlt241380174"/>
        <w:r w:rsidR="00361919">
          <w:rPr>
            <w:rStyle w:val="Hyperlink"/>
          </w:rPr>
          <w:t>d</w:t>
        </w:r>
        <w:bookmarkEnd w:id="3227"/>
        <w:r w:rsidR="00361919">
          <w:rPr>
            <w:rStyle w:val="Hyperlink"/>
          </w:rPr>
          <w:t>i</w:t>
        </w:r>
        <w:bookmarkStart w:id="3228" w:name="_Hlt241380508"/>
        <w:bookmarkStart w:id="3229" w:name="_Hlt241380505"/>
        <w:bookmarkEnd w:id="3228"/>
        <w:r w:rsidR="00361919">
          <w:rPr>
            <w:rStyle w:val="Hyperlink"/>
          </w:rPr>
          <w:t>g</w:t>
        </w:r>
        <w:bookmarkEnd w:id="3229"/>
        <w:r w:rsidR="00361919">
          <w:rPr>
            <w:rStyle w:val="Hyperlink"/>
          </w:rPr>
          <w:t>e Lösung</w:t>
        </w:r>
      </w:hyperlink>
    </w:p>
    <w:p w14:paraId="3FEB6169" w14:textId="77777777" w:rsidR="00AB55D7" w:rsidRDefault="00AB55D7" w:rsidP="00361919"/>
    <w:p w14:paraId="4404DDA0" w14:textId="77777777" w:rsidR="00361919" w:rsidRDefault="00361919" w:rsidP="00361919">
      <w:bookmarkStart w:id="3230" w:name="m752"/>
      <w:r w:rsidRPr="004C44E1">
        <w:rPr>
          <w:rStyle w:val="Nummer"/>
        </w:rPr>
        <w:t>752.</w:t>
      </w:r>
      <w:r>
        <w:t xml:space="preserve"> </w:t>
      </w:r>
      <w:bookmarkEnd w:id="3230"/>
      <w:r>
        <w:t xml:space="preserve">1. </w:t>
      </w:r>
    </w:p>
    <w:p w14:paraId="09B70CDC" w14:textId="77777777" w:rsidR="00361919" w:rsidRDefault="00361919" w:rsidP="00361919">
      <w:r>
        <w:t>Der Königstochter fällt nach 2,55 s die Kugel mit 12,5 m/s in die Arme.</w:t>
      </w:r>
    </w:p>
    <w:p w14:paraId="4E74FD35" w14:textId="77777777" w:rsidR="00361919" w:rsidRDefault="00361919" w:rsidP="00361919">
      <w:r>
        <w:t>2. Der Wind muss mit 2,35 m/s wehen. Die Kugel trifft den Frosch mit 12,7 m/s.</w:t>
      </w:r>
      <w:bookmarkStart w:id="3231" w:name="_Hlt241557569"/>
      <w:bookmarkEnd w:id="3231"/>
      <w:r>
        <w:t xml:space="preserve">  </w:t>
      </w:r>
    </w:p>
    <w:p w14:paraId="7922B750" w14:textId="77777777" w:rsidR="00361919" w:rsidRDefault="00B42104" w:rsidP="00361919">
      <w:hyperlink r:id="rId1040" w:anchor="m752" w:history="1">
        <w:r w:rsidR="00361919">
          <w:rPr>
            <w:rStyle w:val="Hyperlink"/>
          </w:rPr>
          <w:t>voll</w:t>
        </w:r>
        <w:bookmarkStart w:id="3232" w:name="_Hlt241383329"/>
        <w:bookmarkStart w:id="3233" w:name="_Hlt241381841"/>
        <w:bookmarkEnd w:id="3232"/>
        <w:r w:rsidR="00361919">
          <w:rPr>
            <w:rStyle w:val="Hyperlink"/>
          </w:rPr>
          <w:t>s</w:t>
        </w:r>
        <w:bookmarkEnd w:id="3233"/>
        <w:r w:rsidR="00361919">
          <w:rPr>
            <w:rStyle w:val="Hyperlink"/>
          </w:rPr>
          <w:t>t</w:t>
        </w:r>
        <w:bookmarkStart w:id="3234" w:name="_Hlt241550399"/>
        <w:bookmarkEnd w:id="3234"/>
        <w:r w:rsidR="00361919">
          <w:rPr>
            <w:rStyle w:val="Hyperlink"/>
          </w:rPr>
          <w:t>än</w:t>
        </w:r>
        <w:bookmarkStart w:id="3235" w:name="_Hlt241550478"/>
        <w:r w:rsidR="00361919">
          <w:rPr>
            <w:rStyle w:val="Hyperlink"/>
          </w:rPr>
          <w:t>d</w:t>
        </w:r>
        <w:bookmarkEnd w:id="3235"/>
        <w:r w:rsidR="00361919">
          <w:rPr>
            <w:rStyle w:val="Hyperlink"/>
          </w:rPr>
          <w:t>ige Lö</w:t>
        </w:r>
        <w:bookmarkStart w:id="3236" w:name="_Hlt241557533"/>
        <w:r w:rsidR="00361919">
          <w:rPr>
            <w:rStyle w:val="Hyperlink"/>
          </w:rPr>
          <w:t>s</w:t>
        </w:r>
        <w:bookmarkEnd w:id="3236"/>
        <w:r w:rsidR="00361919">
          <w:rPr>
            <w:rStyle w:val="Hyperlink"/>
          </w:rPr>
          <w:t>ung</w:t>
        </w:r>
      </w:hyperlink>
    </w:p>
    <w:p w14:paraId="43DF68D4" w14:textId="77777777" w:rsidR="00AB55D7" w:rsidRDefault="00AB55D7" w:rsidP="00361919"/>
    <w:p w14:paraId="6CC57517" w14:textId="77777777" w:rsidR="00361919" w:rsidRDefault="00361919" w:rsidP="00361919">
      <w:bookmarkStart w:id="3237" w:name="_Hlt242427813"/>
      <w:bookmarkStart w:id="3238" w:name="m753"/>
      <w:bookmarkEnd w:id="3237"/>
      <w:r w:rsidRPr="004C44E1">
        <w:rPr>
          <w:rStyle w:val="Nummer"/>
        </w:rPr>
        <w:t>753</w:t>
      </w:r>
      <w:bookmarkEnd w:id="3238"/>
      <w:r w:rsidRPr="004C44E1">
        <w:rPr>
          <w:rStyle w:val="Nummer"/>
        </w:rPr>
        <w:t>.</w:t>
      </w:r>
      <w:r>
        <w:t xml:space="preserve"> Die gesuchte Seitenlänge wird mit a bezeichnet. Da der Balken einen quadratischen Querschnitt hat, ist die Fläche </w:t>
      </w:r>
    </w:p>
    <w:p w14:paraId="6E29D8A8" w14:textId="77777777" w:rsidR="00361919" w:rsidRDefault="00361919" w:rsidP="00361919">
      <w:r>
        <w:rPr>
          <w:position w:val="-10"/>
        </w:rPr>
        <w:object w:dxaOrig="660" w:dyaOrig="360" w14:anchorId="727A42EE">
          <v:shape id="_x0000_i1415" type="#_x0000_t75" style="width:33.25pt;height:18pt" o:ole="" fillcolor="window">
            <v:imagedata r:id="rId1041" o:title=""/>
          </v:shape>
          <o:OLEObject Type="Embed" ProgID="Equation.DSMT4" ShapeID="_x0000_i1415" DrawAspect="Content" ObjectID="_1731936365" r:id="rId1042"/>
        </w:object>
      </w:r>
    </w:p>
    <w:p w14:paraId="5669950C" w14:textId="77777777" w:rsidR="00361919" w:rsidRDefault="00361919" w:rsidP="00361919">
      <w:r>
        <w:t>Das Volumen des Balkens ist allgemein</w:t>
      </w:r>
    </w:p>
    <w:p w14:paraId="2B87DC7B" w14:textId="77777777" w:rsidR="00361919" w:rsidRDefault="00361919" w:rsidP="00361919">
      <w:r>
        <w:rPr>
          <w:position w:val="-10"/>
        </w:rPr>
        <w:object w:dxaOrig="820" w:dyaOrig="320" w14:anchorId="57669D78">
          <v:shape id="_x0000_i1416" type="#_x0000_t75" style="width:41.45pt;height:15.8pt" o:ole="" fillcolor="window">
            <v:imagedata r:id="rId1043" o:title=""/>
          </v:shape>
          <o:OLEObject Type="Embed" ProgID="Equation.DSMT4" ShapeID="_x0000_i1416" DrawAspect="Content" ObjectID="_1731936366" r:id="rId1044"/>
        </w:object>
      </w:r>
    </w:p>
    <w:p w14:paraId="16221C79" w14:textId="77777777" w:rsidR="00361919" w:rsidRDefault="00361919" w:rsidP="00361919">
      <w:r>
        <w:t>Gleichzeitig besteht zwischen der Dichte und dem Volumen der Zusammenhang:</w:t>
      </w:r>
    </w:p>
    <w:p w14:paraId="35AB13DE" w14:textId="77777777" w:rsidR="00361919" w:rsidRDefault="00361919" w:rsidP="00361919">
      <w:r>
        <w:rPr>
          <w:position w:val="-24"/>
        </w:rPr>
        <w:object w:dxaOrig="639" w:dyaOrig="620" w14:anchorId="16B3EBEC">
          <v:shape id="_x0000_i1417" type="#_x0000_t75" style="width:32.2pt;height:30.55pt" o:ole="" fillcolor="window">
            <v:imagedata r:id="rId1045" o:title=""/>
          </v:shape>
          <o:OLEObject Type="Embed" ProgID="Equation.DSMT4" ShapeID="_x0000_i1417" DrawAspect="Content" ObjectID="_1731936367" r:id="rId1046"/>
        </w:object>
      </w:r>
    </w:p>
    <w:p w14:paraId="7F25F12E" w14:textId="77777777" w:rsidR="00361919" w:rsidRDefault="00361919" w:rsidP="00361919">
      <w:r>
        <w:t>Nun kann die gesuchte Seitenlänge berechnet werden:</w:t>
      </w:r>
    </w:p>
    <w:p w14:paraId="6DA26120" w14:textId="77777777" w:rsidR="00361919" w:rsidRDefault="00361919" w:rsidP="00361919">
      <w:r>
        <w:rPr>
          <w:position w:val="-10"/>
        </w:rPr>
        <w:object w:dxaOrig="760" w:dyaOrig="380" w14:anchorId="0F6E82B8">
          <v:shape id="_x0000_i1418" type="#_x0000_t75" style="width:38.2pt;height:18.55pt" o:ole="" fillcolor="window">
            <v:imagedata r:id="rId1047" o:title=""/>
          </v:shape>
          <o:OLEObject Type="Embed" ProgID="Equation.DSMT4" ShapeID="_x0000_i1418" DrawAspect="Content" ObjectID="_1731936368" r:id="rId1048"/>
        </w:object>
      </w:r>
    </w:p>
    <w:p w14:paraId="09750CBA" w14:textId="77777777" w:rsidR="00361919" w:rsidRDefault="00361919" w:rsidP="00361919">
      <w:r>
        <w:t>Die Fläche ist</w:t>
      </w:r>
    </w:p>
    <w:p w14:paraId="6A75F809" w14:textId="77777777" w:rsidR="00361919" w:rsidRDefault="00361919" w:rsidP="00361919">
      <w:r>
        <w:rPr>
          <w:position w:val="-24"/>
        </w:rPr>
        <w:object w:dxaOrig="660" w:dyaOrig="620" w14:anchorId="1D999959">
          <v:shape id="_x0000_i1419" type="#_x0000_t75" style="width:33.25pt;height:30.55pt" o:ole="" fillcolor="window">
            <v:imagedata r:id="rId1049" o:title=""/>
          </v:shape>
          <o:OLEObject Type="Embed" ProgID="Equation.DSMT4" ShapeID="_x0000_i1419" DrawAspect="Content" ObjectID="_1731936369" r:id="rId1050"/>
        </w:object>
      </w:r>
    </w:p>
    <w:p w14:paraId="4AB96183" w14:textId="77777777" w:rsidR="00361919" w:rsidRDefault="00361919" w:rsidP="00361919">
      <w:r>
        <w:t>Also:</w:t>
      </w:r>
    </w:p>
    <w:p w14:paraId="44DEBC2D" w14:textId="77777777" w:rsidR="00361919" w:rsidRDefault="00361919" w:rsidP="00361919">
      <w:r>
        <w:rPr>
          <w:position w:val="-26"/>
        </w:rPr>
        <w:object w:dxaOrig="800" w:dyaOrig="700" w14:anchorId="289CB045">
          <v:shape id="_x0000_i1420" type="#_x0000_t75" style="width:39.8pt;height:35.45pt" o:ole="" fillcolor="window">
            <v:imagedata r:id="rId1051" o:title=""/>
          </v:shape>
          <o:OLEObject Type="Embed" ProgID="Equation.DSMT4" ShapeID="_x0000_i1420" DrawAspect="Content" ObjectID="_1731936370" r:id="rId1052"/>
        </w:object>
      </w:r>
    </w:p>
    <w:p w14:paraId="2FE5DF2B" w14:textId="77777777" w:rsidR="00361919" w:rsidRDefault="00361919" w:rsidP="00361919">
      <w:r>
        <w:t>Das Volumen lässt sich noch ersetzen:</w:t>
      </w:r>
    </w:p>
    <w:p w14:paraId="20AF3FC7" w14:textId="77777777" w:rsidR="00361919" w:rsidRDefault="00361919" w:rsidP="00361919">
      <w:r>
        <w:rPr>
          <w:position w:val="-28"/>
        </w:rPr>
        <w:object w:dxaOrig="680" w:dyaOrig="660" w14:anchorId="1E22FEBE">
          <v:shape id="_x0000_i1421" type="#_x0000_t75" style="width:33.8pt;height:33.25pt" o:ole="" fillcolor="window">
            <v:imagedata r:id="rId1053" o:title=""/>
          </v:shape>
          <o:OLEObject Type="Embed" ProgID="Equation.DSMT4" ShapeID="_x0000_i1421" DrawAspect="Content" ObjectID="_1731936371" r:id="rId1054"/>
        </w:object>
      </w:r>
    </w:p>
    <w:p w14:paraId="7E2E6FE2" w14:textId="77777777" w:rsidR="00361919" w:rsidRDefault="00361919" w:rsidP="00361919">
      <w:r>
        <w:t>Also:</w:t>
      </w:r>
    </w:p>
    <w:p w14:paraId="568732F4" w14:textId="77777777" w:rsidR="00361919" w:rsidRDefault="00361919" w:rsidP="00361919">
      <w:r>
        <w:rPr>
          <w:position w:val="-30"/>
        </w:rPr>
        <w:object w:dxaOrig="940" w:dyaOrig="740" w14:anchorId="3F9370ED">
          <v:shape id="_x0000_i1422" type="#_x0000_t75" style="width:47.45pt;height:36.55pt" o:ole="" fillcolor="window">
            <v:imagedata r:id="rId1055" o:title=""/>
          </v:shape>
          <o:OLEObject Type="Embed" ProgID="Equation.DSMT4" ShapeID="_x0000_i1422" DrawAspect="Content" ObjectID="_1731936372" r:id="rId1056"/>
        </w:object>
      </w:r>
    </w:p>
    <w:p w14:paraId="1BBA8C3D" w14:textId="77777777" w:rsidR="00361919" w:rsidRDefault="00361919" w:rsidP="00361919">
      <w:r>
        <w:t>Da die Länge und die Masse zahlenmäßig gleich groß sind, kann man sie rauskürzen. Wenn man die Dichte in Grundeinheiten umrechnet:</w:t>
      </w:r>
    </w:p>
    <w:p w14:paraId="5EA2D294" w14:textId="77777777" w:rsidR="00361919" w:rsidRDefault="00361919" w:rsidP="00361919">
      <w:r>
        <w:rPr>
          <w:position w:val="-24"/>
        </w:rPr>
        <w:object w:dxaOrig="2020" w:dyaOrig="620" w14:anchorId="16600CE4">
          <v:shape id="_x0000_i1423" type="#_x0000_t75" style="width:101.45pt;height:30.55pt" o:ole="" fillcolor="window">
            <v:imagedata r:id="rId1057" o:title=""/>
          </v:shape>
          <o:OLEObject Type="Embed" ProgID="Equation.DSMT4" ShapeID="_x0000_i1423" DrawAspect="Content" ObjectID="_1731936373" r:id="rId1058"/>
        </w:object>
      </w:r>
      <w:bookmarkStart w:id="3239" w:name="_Hlt242427096"/>
      <w:bookmarkEnd w:id="3239"/>
    </w:p>
    <w:p w14:paraId="2775707A" w14:textId="77777777" w:rsidR="00361919" w:rsidRDefault="00361919" w:rsidP="00361919">
      <w:r>
        <w:t>kann man die Einheiten vernachlässigen:</w:t>
      </w:r>
    </w:p>
    <w:p w14:paraId="5F68C3B2" w14:textId="77777777" w:rsidR="00361919" w:rsidRDefault="00361919" w:rsidP="00361919">
      <w:r>
        <w:rPr>
          <w:position w:val="-104"/>
        </w:rPr>
        <w:object w:dxaOrig="1219" w:dyaOrig="2200" w14:anchorId="7DDB43AB">
          <v:shape id="_x0000_i1424" type="#_x0000_t75" style="width:60.55pt;height:110.2pt" o:ole="" fillcolor="window">
            <v:imagedata r:id="rId1059" o:title=""/>
          </v:shape>
          <o:OLEObject Type="Embed" ProgID="Equation.DSMT4" ShapeID="_x0000_i1424" DrawAspect="Content" ObjectID="_1731936374" r:id="rId1060"/>
        </w:object>
      </w:r>
      <w:bookmarkStart w:id="3240" w:name="_Hlt242426988"/>
      <w:bookmarkEnd w:id="3240"/>
    </w:p>
    <w:p w14:paraId="51287987" w14:textId="77777777" w:rsidR="00361919" w:rsidRDefault="00361919" w:rsidP="00361919">
      <w:r>
        <w:t>Die Seite des Balkens ist 3,9 cm lang.</w:t>
      </w:r>
      <w:bookmarkStart w:id="3241" w:name="_Hlt242427297"/>
      <w:bookmarkEnd w:id="3241"/>
    </w:p>
    <w:p w14:paraId="18CAFF2C" w14:textId="77777777" w:rsidR="004C44E1" w:rsidRDefault="004C44E1" w:rsidP="00361919"/>
    <w:tbl>
      <w:tblPr>
        <w:tblW w:w="0" w:type="auto"/>
        <w:tblLayout w:type="fixed"/>
        <w:tblCellMar>
          <w:left w:w="70" w:type="dxa"/>
          <w:right w:w="70" w:type="dxa"/>
        </w:tblCellMar>
        <w:tblLook w:val="0000" w:firstRow="0" w:lastRow="0" w:firstColumn="0" w:lastColumn="0" w:noHBand="0" w:noVBand="0"/>
      </w:tblPr>
      <w:tblGrid>
        <w:gridCol w:w="4886"/>
        <w:gridCol w:w="4886"/>
      </w:tblGrid>
      <w:tr w:rsidR="00361919" w14:paraId="3FE322F1" w14:textId="77777777">
        <w:tc>
          <w:tcPr>
            <w:tcW w:w="4886" w:type="dxa"/>
          </w:tcPr>
          <w:p w14:paraId="3EABE744" w14:textId="77777777" w:rsidR="00361919" w:rsidRDefault="00361919" w:rsidP="00361919">
            <w:bookmarkStart w:id="3242" w:name="m754"/>
            <w:r w:rsidRPr="004C44E1">
              <w:rPr>
                <w:rStyle w:val="Nummer"/>
              </w:rPr>
              <w:t>754.</w:t>
            </w:r>
            <w:bookmarkEnd w:id="3242"/>
            <w:r>
              <w:t xml:space="preserve"> b) Sie zeigt wieder 344,4 g an.</w:t>
            </w:r>
          </w:p>
          <w:p w14:paraId="63D402F4" w14:textId="77777777" w:rsidR="00361919" w:rsidRDefault="00361919" w:rsidP="00361919">
            <w:r>
              <w:t>Die Waage zeigt eigentlich nicht die Masse an, sondern die Kraft, mit der die Magnete plus Halterung nach unten drücken, also die Gewichtskraft. Die Gewichtskraft ist proportional zu Masse. Da sich die Masse des Aufbaus nicht ändert, kann auch die Gewichtskraft nicht größer oder kleiner werden.</w:t>
            </w:r>
          </w:p>
          <w:p w14:paraId="57823004" w14:textId="77777777" w:rsidR="00361919" w:rsidRDefault="00361919" w:rsidP="00361919">
            <w:r>
              <w:t xml:space="preserve">Nun scheint aber eine zusätzliche Kraft notwendig zu sein, damit der Magnet schwebt. Diese Kraft ist aber genau so groß wie die Gewichtskraft des oberen Magneten. Auf den unteren Magneten wirkt also eine Kraft, die genau der Gewichtskraft des oberen Magneten entspricht. </w:t>
            </w:r>
          </w:p>
          <w:p w14:paraId="38790071" w14:textId="77777777" w:rsidR="00361919" w:rsidRDefault="00361919" w:rsidP="00361919">
            <w:r>
              <w:t xml:space="preserve">Im ersten Teilversuch ziehen sie die beiden Magneten an. Der obere Magnet liegt direkt auf dem unteren und belastet ihn mit seiner gesamten Gewichtskraft. </w:t>
            </w:r>
          </w:p>
          <w:p w14:paraId="1512B39D" w14:textId="77777777" w:rsidR="00361919" w:rsidRDefault="00361919" w:rsidP="00361919">
            <w:r>
              <w:t>Damit spürt der untere Magnet in beiden Fällen nur die Gewichtskraft des oberen Magneten.</w:t>
            </w:r>
          </w:p>
        </w:tc>
        <w:tc>
          <w:tcPr>
            <w:tcW w:w="4886" w:type="dxa"/>
          </w:tcPr>
          <w:p w14:paraId="0981493B" w14:textId="77777777" w:rsidR="00361919" w:rsidRDefault="00B42104" w:rsidP="00361919">
            <w:r>
              <w:pict w14:anchorId="5FBFE3D7">
                <v:shape id="_x0000_i1425" type="#_x0000_t75" style="width:170.2pt;height:226.35pt" fillcolor="window">
                  <v:imagedata r:id="rId1061" o:title="lsm754"/>
                </v:shape>
              </w:pict>
            </w:r>
          </w:p>
        </w:tc>
      </w:tr>
    </w:tbl>
    <w:p w14:paraId="07C04E79" w14:textId="77777777" w:rsidR="00361919" w:rsidRDefault="00361919" w:rsidP="00361919"/>
    <w:p w14:paraId="778F200A" w14:textId="77777777" w:rsidR="00361919" w:rsidRDefault="00361919" w:rsidP="00361919"/>
    <w:p w14:paraId="48CD26A7" w14:textId="46584587" w:rsidR="00361919" w:rsidRDefault="00361919" w:rsidP="00361919">
      <w:bookmarkStart w:id="3243" w:name="m755"/>
      <w:r w:rsidRPr="004C44E1">
        <w:rPr>
          <w:rStyle w:val="Nummer"/>
        </w:rPr>
        <w:t>755.</w:t>
      </w:r>
      <w:r>
        <w:t xml:space="preserve"> </w:t>
      </w:r>
      <w:bookmarkEnd w:id="3243"/>
      <w:r>
        <w:t xml:space="preserve">Die Feder verlängert sich um 20 cm und </w:t>
      </w:r>
      <w:r w:rsidR="00DB5E66">
        <w:t>erreicht</w:t>
      </w:r>
      <w:r>
        <w:t xml:space="preserve"> damit eine Maximallänge von 27 cm.</w:t>
      </w:r>
    </w:p>
    <w:p w14:paraId="0150BACD" w14:textId="77777777" w:rsidR="00361919" w:rsidRDefault="00B42104" w:rsidP="00361919">
      <w:hyperlink r:id="rId1062" w:anchor="m755" w:history="1">
        <w:r w:rsidR="00361919">
          <w:rPr>
            <w:rStyle w:val="Hyperlink"/>
          </w:rPr>
          <w:t>volls</w:t>
        </w:r>
        <w:bookmarkStart w:id="3244" w:name="_Hlt243807196"/>
        <w:r w:rsidR="00361919">
          <w:rPr>
            <w:rStyle w:val="Hyperlink"/>
          </w:rPr>
          <w:t>t</w:t>
        </w:r>
        <w:bookmarkEnd w:id="3244"/>
        <w:r w:rsidR="00361919">
          <w:rPr>
            <w:rStyle w:val="Hyperlink"/>
          </w:rPr>
          <w:t>ä</w:t>
        </w:r>
        <w:bookmarkStart w:id="3245" w:name="_Hlt247610064"/>
        <w:r w:rsidR="00361919">
          <w:rPr>
            <w:rStyle w:val="Hyperlink"/>
          </w:rPr>
          <w:t>n</w:t>
        </w:r>
        <w:bookmarkStart w:id="3246" w:name="_Hlt244769524"/>
        <w:bookmarkStart w:id="3247" w:name="_Hlt244217594"/>
        <w:bookmarkEnd w:id="3245"/>
        <w:bookmarkEnd w:id="3246"/>
        <w:r w:rsidR="00361919">
          <w:rPr>
            <w:rStyle w:val="Hyperlink"/>
          </w:rPr>
          <w:t>d</w:t>
        </w:r>
        <w:bookmarkStart w:id="3248" w:name="_Hlt247609980"/>
        <w:bookmarkEnd w:id="3247"/>
        <w:bookmarkEnd w:id="3248"/>
        <w:r w:rsidR="00361919">
          <w:rPr>
            <w:rStyle w:val="Hyperlink"/>
          </w:rPr>
          <w:t>i</w:t>
        </w:r>
        <w:bookmarkStart w:id="3249" w:name="_Hlt243801157"/>
        <w:r w:rsidR="00361919">
          <w:rPr>
            <w:rStyle w:val="Hyperlink"/>
          </w:rPr>
          <w:t>g</w:t>
        </w:r>
        <w:bookmarkStart w:id="3250" w:name="_Hlt243886095"/>
        <w:bookmarkEnd w:id="3249"/>
        <w:bookmarkEnd w:id="3250"/>
        <w:r w:rsidR="00361919">
          <w:rPr>
            <w:rStyle w:val="Hyperlink"/>
          </w:rPr>
          <w:t>e Lösung</w:t>
        </w:r>
      </w:hyperlink>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361919" w14:paraId="2E7CA8E5" w14:textId="77777777">
        <w:tc>
          <w:tcPr>
            <w:tcW w:w="4886" w:type="dxa"/>
          </w:tcPr>
          <w:p w14:paraId="111AEDB1" w14:textId="77777777" w:rsidR="00361919" w:rsidRPr="004C44E1" w:rsidRDefault="00361919" w:rsidP="00361919">
            <w:pPr>
              <w:pStyle w:val="Textkrper3"/>
              <w:rPr>
                <w:rStyle w:val="Nummer"/>
              </w:rPr>
            </w:pPr>
            <w:bookmarkStart w:id="3251" w:name="_Hlt246580832"/>
            <w:bookmarkStart w:id="3252" w:name="m756"/>
            <w:bookmarkEnd w:id="3251"/>
            <w:r w:rsidRPr="004C44E1">
              <w:rPr>
                <w:rStyle w:val="Nummer"/>
              </w:rPr>
              <w:lastRenderedPageBreak/>
              <w:t>756</w:t>
            </w:r>
            <w:bookmarkEnd w:id="3252"/>
            <w:r w:rsidRPr="004C44E1">
              <w:rPr>
                <w:rStyle w:val="Nummer"/>
              </w:rPr>
              <w:t xml:space="preserve">. </w:t>
            </w:r>
          </w:p>
          <w:p w14:paraId="511D6103" w14:textId="77777777" w:rsidR="00361919" w:rsidRDefault="00361919" w:rsidP="00361919">
            <w:r>
              <w:t>1: gleichmäßig beschleunigtes Anfahren vom Stillstand aus.</w:t>
            </w:r>
          </w:p>
          <w:p w14:paraId="6F1FA0E4" w14:textId="77777777" w:rsidR="00361919" w:rsidRDefault="00361919" w:rsidP="00361919">
            <w:r>
              <w:t>2: Fahren mit konstanter Geschwindigkeit</w:t>
            </w:r>
          </w:p>
          <w:p w14:paraId="2B6C4975" w14:textId="77777777" w:rsidR="00361919" w:rsidRDefault="00361919" w:rsidP="00361919">
            <w:r>
              <w:t>3: gleichmäßiges Abbremsen bis zum Stillstand</w:t>
            </w:r>
          </w:p>
          <w:p w14:paraId="744AE671" w14:textId="77777777" w:rsidR="00361919" w:rsidRDefault="00361919" w:rsidP="00361919">
            <w:r>
              <w:t xml:space="preserve">4: </w:t>
            </w:r>
            <w:bookmarkStart w:id="3253" w:name="_Hlt243892954"/>
            <w:bookmarkEnd w:id="3253"/>
            <w:r>
              <w:t>Stillstand, keine Bewegung</w:t>
            </w:r>
          </w:p>
          <w:p w14:paraId="78776E30" w14:textId="77777777" w:rsidR="00361919" w:rsidRDefault="00361919" w:rsidP="00361919">
            <w:bookmarkStart w:id="3254" w:name="_Hlt243892966"/>
            <w:bookmarkEnd w:id="3254"/>
            <w:r>
              <w:t xml:space="preserve">5: gleichmäßig beschleunigtes Anfahren in die </w:t>
            </w:r>
            <w:proofErr w:type="gramStart"/>
            <w:r>
              <w:t>entgegen</w:t>
            </w:r>
            <w:r w:rsidR="004B48A8">
              <w:t xml:space="preserve"> </w:t>
            </w:r>
            <w:r>
              <w:t>gesetzte Richtung</w:t>
            </w:r>
            <w:proofErr w:type="gramEnd"/>
          </w:p>
          <w:p w14:paraId="18CB326F" w14:textId="77777777" w:rsidR="00361919" w:rsidRDefault="00361919" w:rsidP="00361919">
            <w:r>
              <w:t>6: gleichmäßiges Abbremsen bis zum Stillstand</w:t>
            </w:r>
          </w:p>
          <w:p w14:paraId="465A7DB4" w14:textId="77777777" w:rsidR="00361919" w:rsidRDefault="00361919" w:rsidP="00361919"/>
        </w:tc>
        <w:tc>
          <w:tcPr>
            <w:tcW w:w="4886" w:type="dxa"/>
          </w:tcPr>
          <w:p w14:paraId="189530C5" w14:textId="77777777" w:rsidR="00361919" w:rsidRDefault="00B42104" w:rsidP="00361919">
            <w:r>
              <w:pict w14:anchorId="5F949E86">
                <v:shape id="_x0000_i1426" type="#_x0000_t75" style="width:219.8pt;height:388.9pt" fillcolor="window">
                  <v:imagedata r:id="rId1063" o:title="m756_1"/>
                </v:shape>
              </w:pict>
            </w:r>
          </w:p>
        </w:tc>
      </w:tr>
    </w:tbl>
    <w:p w14:paraId="7F681CEC" w14:textId="77777777" w:rsidR="00361919" w:rsidRDefault="00361919" w:rsidP="00361919"/>
    <w:p w14:paraId="582A91BA" w14:textId="77777777" w:rsidR="00361919" w:rsidRDefault="00361919" w:rsidP="00361919"/>
    <w:p w14:paraId="7425807B" w14:textId="77777777" w:rsidR="00361919" w:rsidRDefault="00361919" w:rsidP="00361919">
      <w:bookmarkStart w:id="3255" w:name="m757"/>
      <w:r w:rsidRPr="004C44E1">
        <w:rPr>
          <w:rStyle w:val="Nummer"/>
        </w:rPr>
        <w:t>757.</w:t>
      </w:r>
      <w:r>
        <w:t xml:space="preserve"> </w:t>
      </w:r>
      <w:bookmarkEnd w:id="3255"/>
      <w:r>
        <w:t>Der Motorradfahrer hatte eine Geschwindigkeit von 67,8 km/h drauf.</w:t>
      </w:r>
    </w:p>
    <w:p w14:paraId="5DBEEECF" w14:textId="77777777" w:rsidR="00361919" w:rsidRDefault="00B42104" w:rsidP="00361919">
      <w:hyperlink r:id="rId1064" w:anchor="m757" w:history="1">
        <w:r w:rsidR="00361919">
          <w:rPr>
            <w:rStyle w:val="Hyperlink"/>
          </w:rPr>
          <w:t>voll</w:t>
        </w:r>
        <w:bookmarkStart w:id="3256" w:name="_Hlt246663689"/>
        <w:bookmarkStart w:id="3257" w:name="_Hlt246663662"/>
        <w:bookmarkEnd w:id="3256"/>
        <w:r w:rsidR="00361919">
          <w:rPr>
            <w:rStyle w:val="Hyperlink"/>
          </w:rPr>
          <w:t>s</w:t>
        </w:r>
        <w:bookmarkStart w:id="3258" w:name="_Hlt245768978"/>
        <w:bookmarkEnd w:id="3257"/>
        <w:r w:rsidR="00361919">
          <w:rPr>
            <w:rStyle w:val="Hyperlink"/>
          </w:rPr>
          <w:t>t</w:t>
        </w:r>
        <w:bookmarkEnd w:id="3258"/>
        <w:r w:rsidR="00361919">
          <w:rPr>
            <w:rStyle w:val="Hyperlink"/>
          </w:rPr>
          <w:t>än</w:t>
        </w:r>
        <w:bookmarkStart w:id="3259" w:name="_Hlt244218499"/>
        <w:bookmarkStart w:id="3260" w:name="_Hlt244218375"/>
        <w:bookmarkEnd w:id="3259"/>
        <w:r w:rsidR="00361919">
          <w:rPr>
            <w:rStyle w:val="Hyperlink"/>
          </w:rPr>
          <w:t>d</w:t>
        </w:r>
        <w:bookmarkStart w:id="3261" w:name="_Hlt247767300"/>
        <w:bookmarkEnd w:id="3260"/>
        <w:r w:rsidR="00361919">
          <w:rPr>
            <w:rStyle w:val="Hyperlink"/>
          </w:rPr>
          <w:t>i</w:t>
        </w:r>
        <w:bookmarkEnd w:id="3261"/>
        <w:r w:rsidR="00361919">
          <w:rPr>
            <w:rStyle w:val="Hyperlink"/>
          </w:rPr>
          <w:t>g</w:t>
        </w:r>
        <w:bookmarkStart w:id="3262" w:name="_Hlt246663784"/>
        <w:r w:rsidR="00361919">
          <w:rPr>
            <w:rStyle w:val="Hyperlink"/>
          </w:rPr>
          <w:t>e</w:t>
        </w:r>
        <w:bookmarkEnd w:id="3262"/>
        <w:r w:rsidR="00361919">
          <w:rPr>
            <w:rStyle w:val="Hyperlink"/>
          </w:rPr>
          <w:t xml:space="preserve"> Lösung</w:t>
        </w:r>
      </w:hyperlink>
    </w:p>
    <w:p w14:paraId="00DC6C6C" w14:textId="77777777" w:rsidR="00AB55D7" w:rsidRDefault="00AB55D7" w:rsidP="00361919"/>
    <w:p w14:paraId="233809F5" w14:textId="77777777" w:rsidR="00361919" w:rsidRDefault="00361919" w:rsidP="00361919">
      <w:bookmarkStart w:id="3263" w:name="m758"/>
      <w:r w:rsidRPr="004C44E1">
        <w:rPr>
          <w:rStyle w:val="Nummer"/>
        </w:rPr>
        <w:t>758.</w:t>
      </w:r>
      <w:bookmarkEnd w:id="3263"/>
      <w:r>
        <w:t xml:space="preserve"> a) Der LKW fährt mit einer konstanten Geschwindigkeit von 50 km/h. Zum Zeitpunkt 20 s bremst er innerhalb von 5 Sekunden bis zum Stillstand ab. Danach bleibt er 35 Sekunden lang stehen und beschleunigt in den folgenden 20 s bis auf eine Geschwindigkeit von 40 km/h.</w:t>
      </w:r>
    </w:p>
    <w:p w14:paraId="37E2C19D" w14:textId="77777777" w:rsidR="00361919" w:rsidRDefault="00361919" w:rsidP="00361919">
      <w:r>
        <w:t>b) Die Beschleunigung ist definiert als Geschwindigkeitsänderung je Zeit:</w:t>
      </w:r>
    </w:p>
    <w:p w14:paraId="112A7F90" w14:textId="77777777" w:rsidR="00361919" w:rsidRDefault="00361919" w:rsidP="00361919">
      <w:r>
        <w:rPr>
          <w:position w:val="-28"/>
        </w:rPr>
        <w:object w:dxaOrig="740" w:dyaOrig="660" w14:anchorId="63925857">
          <v:shape id="_x0000_i1427" type="#_x0000_t75" style="width:36.55pt;height:33.25pt" o:ole="" fillcolor="window">
            <v:imagedata r:id="rId1065" o:title=""/>
          </v:shape>
          <o:OLEObject Type="Embed" ProgID="Equation.DSMT4" ShapeID="_x0000_i1427" DrawAspect="Content" ObjectID="_1731936375" r:id="rId1066"/>
        </w:object>
      </w:r>
    </w:p>
    <w:p w14:paraId="266C791A" w14:textId="77777777" w:rsidR="00361919" w:rsidRDefault="00361919" w:rsidP="00361919">
      <w:r>
        <w:t>Da der LKW bis zum Stillstand abbremst, entspricht die Geschwindigkeitsänderung beim Abbremsen der Anfangsgeschwindigkeit und beim Anfahren der Endgeschwindigkeit.</w:t>
      </w:r>
    </w:p>
    <w:p w14:paraId="2A6EA05B" w14:textId="77777777" w:rsidR="00361919" w:rsidRDefault="00361919" w:rsidP="00361919">
      <w:r>
        <w:t>Abbremsen:</w:t>
      </w:r>
    </w:p>
    <w:p w14:paraId="710A8897" w14:textId="77777777" w:rsidR="00361919" w:rsidRDefault="00361919" w:rsidP="00361919">
      <w:r>
        <w:rPr>
          <w:position w:val="-156"/>
        </w:rPr>
        <w:object w:dxaOrig="1140" w:dyaOrig="3240" w14:anchorId="0053DD66">
          <v:shape id="_x0000_i1428" type="#_x0000_t75" style="width:57.25pt;height:162pt" o:ole="" fillcolor="window">
            <v:imagedata r:id="rId1067" o:title=""/>
          </v:shape>
          <o:OLEObject Type="Embed" ProgID="Equation.DSMT4" ShapeID="_x0000_i1428" DrawAspect="Content" ObjectID="_1731936376" r:id="rId1068"/>
        </w:object>
      </w:r>
      <w:bookmarkStart w:id="3264" w:name="_Hlt244223594"/>
      <w:bookmarkEnd w:id="3264"/>
    </w:p>
    <w:p w14:paraId="3C26F846" w14:textId="77777777" w:rsidR="00361919" w:rsidRDefault="00361919" w:rsidP="00361919">
      <w:r>
        <w:t>Anfahren:</w:t>
      </w:r>
    </w:p>
    <w:p w14:paraId="3E0F732A" w14:textId="77777777" w:rsidR="00361919" w:rsidRDefault="00361919" w:rsidP="00361919">
      <w:r>
        <w:rPr>
          <w:position w:val="-156"/>
        </w:rPr>
        <w:object w:dxaOrig="1140" w:dyaOrig="3240" w14:anchorId="2C6132BA">
          <v:shape id="_x0000_i1429" type="#_x0000_t75" style="width:57.25pt;height:162pt" o:ole="" fillcolor="window">
            <v:imagedata r:id="rId1069" o:title=""/>
          </v:shape>
          <o:OLEObject Type="Embed" ProgID="Equation.DSMT4" ShapeID="_x0000_i1429" DrawAspect="Content" ObjectID="_1731936377" r:id="rId1070"/>
        </w:object>
      </w:r>
    </w:p>
    <w:p w14:paraId="71C1F503" w14:textId="77777777" w:rsidR="00361919" w:rsidRDefault="00361919" w:rsidP="00361919"/>
    <w:p w14:paraId="38E15D5D" w14:textId="77777777" w:rsidR="00361919" w:rsidRDefault="00361919" w:rsidP="00361919">
      <w:bookmarkStart w:id="3265" w:name="m759"/>
      <w:r w:rsidRPr="004C44E1">
        <w:rPr>
          <w:rStyle w:val="Nummer"/>
        </w:rPr>
        <w:t>759</w:t>
      </w:r>
      <w:bookmarkEnd w:id="3265"/>
      <w:r w:rsidRPr="004C44E1">
        <w:rPr>
          <w:rStyle w:val="Nummer"/>
        </w:rPr>
        <w:t>.</w:t>
      </w:r>
      <w:r>
        <w:t xml:space="preserve"> Geschwindigkeiten lassen sich einfach addieren und subtrahieren. Laufen zwei Bewegungen in die gleiche Richtung, wird addiert, laufen sie in </w:t>
      </w:r>
      <w:proofErr w:type="gramStart"/>
      <w:r>
        <w:t>entgegen</w:t>
      </w:r>
      <w:r w:rsidR="004B48A8">
        <w:t xml:space="preserve"> </w:t>
      </w:r>
      <w:r>
        <w:t>gesetzte Richtungen</w:t>
      </w:r>
      <w:proofErr w:type="gramEnd"/>
      <w:r>
        <w:t>, subtrahiert.</w:t>
      </w:r>
    </w:p>
    <w:p w14:paraId="38C79A91" w14:textId="77777777" w:rsidR="00361919" w:rsidRDefault="00361919" w:rsidP="00361919">
      <w:r>
        <w:t>Wenn man diese Berechnungen vornehmen will, ist es günstig, alles in der gleichen Einheit zu rechnen. Die Ameise läuft mit 30 Millimeter pro Sekunde (mm/s). Deshalb werden alle Geschwindigkeiten in diese Einheit umgerechnet:</w:t>
      </w:r>
    </w:p>
    <w:p w14:paraId="5C818816" w14:textId="77777777" w:rsidR="00361919" w:rsidRPr="006C45BD" w:rsidRDefault="00361919" w:rsidP="00361919">
      <w:pPr>
        <w:rPr>
          <w:lang w:val="en-GB"/>
        </w:rPr>
      </w:pPr>
      <w:proofErr w:type="spellStart"/>
      <w:r w:rsidRPr="006C45BD">
        <w:rPr>
          <w:lang w:val="en-GB"/>
        </w:rPr>
        <w:t>Straßenbahn</w:t>
      </w:r>
      <w:proofErr w:type="spellEnd"/>
      <w:r w:rsidRPr="006C45BD">
        <w:rPr>
          <w:lang w:val="en-GB"/>
        </w:rPr>
        <w:tab/>
      </w:r>
      <w:r w:rsidRPr="006C45BD">
        <w:rPr>
          <w:lang w:val="en-GB"/>
        </w:rPr>
        <w:tab/>
        <w:t>3,6 m/s</w:t>
      </w:r>
      <w:r w:rsidRPr="006C45BD">
        <w:rPr>
          <w:lang w:val="en-GB"/>
        </w:rPr>
        <w:tab/>
        <w:t>= 3600mm/s</w:t>
      </w:r>
    </w:p>
    <w:p w14:paraId="704EA4E8" w14:textId="77777777" w:rsidR="00361919" w:rsidRPr="006C45BD" w:rsidRDefault="00361919" w:rsidP="00361919">
      <w:pPr>
        <w:rPr>
          <w:lang w:val="en-GB"/>
        </w:rPr>
      </w:pPr>
      <w:r w:rsidRPr="006C45BD">
        <w:rPr>
          <w:lang w:val="en-GB"/>
        </w:rPr>
        <w:t>Max</w:t>
      </w:r>
      <w:r w:rsidRPr="006C45BD">
        <w:rPr>
          <w:lang w:val="en-GB"/>
        </w:rPr>
        <w:tab/>
      </w:r>
      <w:r w:rsidRPr="006C45BD">
        <w:rPr>
          <w:lang w:val="en-GB"/>
        </w:rPr>
        <w:tab/>
      </w:r>
      <w:r w:rsidRPr="006C45BD">
        <w:rPr>
          <w:lang w:val="en-GB"/>
        </w:rPr>
        <w:tab/>
        <w:t xml:space="preserve">9 dm/s </w:t>
      </w:r>
      <w:r w:rsidRPr="006C45BD">
        <w:rPr>
          <w:lang w:val="en-GB"/>
        </w:rPr>
        <w:tab/>
        <w:t xml:space="preserve">= 900 mm/s </w:t>
      </w:r>
    </w:p>
    <w:p w14:paraId="14194E39" w14:textId="77777777" w:rsidR="00361919" w:rsidRPr="006C45BD" w:rsidRDefault="00361919" w:rsidP="00361919">
      <w:pPr>
        <w:rPr>
          <w:lang w:val="en-GB"/>
        </w:rPr>
      </w:pPr>
      <w:proofErr w:type="spellStart"/>
      <w:r w:rsidRPr="006C45BD">
        <w:rPr>
          <w:lang w:val="en-GB"/>
        </w:rPr>
        <w:t>Brötchen</w:t>
      </w:r>
      <w:proofErr w:type="spellEnd"/>
      <w:r w:rsidRPr="006C45BD">
        <w:rPr>
          <w:lang w:val="en-GB"/>
        </w:rPr>
        <w:tab/>
      </w:r>
      <w:r w:rsidRPr="006C45BD">
        <w:rPr>
          <w:lang w:val="en-GB"/>
        </w:rPr>
        <w:tab/>
        <w:t>5 cm/s</w:t>
      </w:r>
      <w:r w:rsidRPr="006C45BD">
        <w:rPr>
          <w:lang w:val="en-GB"/>
        </w:rPr>
        <w:tab/>
      </w:r>
      <w:r w:rsidRPr="006C45BD">
        <w:rPr>
          <w:lang w:val="en-GB"/>
        </w:rPr>
        <w:tab/>
        <w:t>= 50 mm/s</w:t>
      </w:r>
    </w:p>
    <w:p w14:paraId="29DA9097" w14:textId="77777777" w:rsidR="00361919" w:rsidRDefault="00361919" w:rsidP="00361919">
      <w:pPr>
        <w:rPr>
          <w:lang w:val="en-GB"/>
        </w:rPr>
      </w:pPr>
      <w:r w:rsidRPr="006C45BD">
        <w:rPr>
          <w:lang w:val="en-GB"/>
        </w:rPr>
        <w:t>Amelie</w:t>
      </w:r>
      <w:r w:rsidRPr="006C45BD">
        <w:rPr>
          <w:lang w:val="en-GB"/>
        </w:rPr>
        <w:tab/>
      </w:r>
      <w:r>
        <w:rPr>
          <w:lang w:val="en-GB"/>
        </w:rPr>
        <w:tab/>
      </w:r>
      <w:r>
        <w:rPr>
          <w:lang w:val="en-GB"/>
        </w:rPr>
        <w:tab/>
        <w:t>30 mm/s</w:t>
      </w:r>
      <w:r>
        <w:rPr>
          <w:lang w:val="en-GB"/>
        </w:rPr>
        <w:tab/>
        <w:t>= 30 mm/s</w:t>
      </w:r>
    </w:p>
    <w:p w14:paraId="40E9A6F4" w14:textId="77777777" w:rsidR="00361919" w:rsidRDefault="00361919" w:rsidP="00361919">
      <w:pPr>
        <w:rPr>
          <w:lang w:val="en-GB"/>
        </w:rPr>
      </w:pPr>
    </w:p>
    <w:p w14:paraId="5EB6BE06" w14:textId="77777777" w:rsidR="00361919" w:rsidRDefault="00361919" w:rsidP="00361919">
      <w:pPr>
        <w:pStyle w:val="Textkrper3"/>
      </w:pPr>
      <w:r>
        <w:t>Die Ameise bewegt sich mit der Straßenbahn in Richtung Turm Damit hat sie schon diese Geschwindigkeit drauf, also 3600 mm/s.</w:t>
      </w:r>
    </w:p>
    <w:p w14:paraId="23A4CECA" w14:textId="77777777" w:rsidR="00361919" w:rsidRDefault="00361919" w:rsidP="00361919">
      <w:r>
        <w:t>Max läuft zusätzlich in diese Richtung, deshalb kommt diese Geschwindigkeit dazu:</w:t>
      </w:r>
    </w:p>
    <w:p w14:paraId="049DD05C" w14:textId="77777777" w:rsidR="00361919" w:rsidRDefault="00361919" w:rsidP="00361919">
      <w:r>
        <w:t>3600 mm/s+900 mm/s= 4500 mm/s</w:t>
      </w:r>
    </w:p>
    <w:p w14:paraId="354F1D02" w14:textId="77777777" w:rsidR="00361919" w:rsidRDefault="00361919" w:rsidP="00361919">
      <w:r>
        <w:t xml:space="preserve">Das Brötchen verschwindet in seinem Mund und bewegt sich demnach in die </w:t>
      </w:r>
      <w:proofErr w:type="gramStart"/>
      <w:r>
        <w:t>entgegen</w:t>
      </w:r>
      <w:r w:rsidR="004B48A8">
        <w:t xml:space="preserve"> </w:t>
      </w:r>
      <w:r>
        <w:t>gesetzte Richtung</w:t>
      </w:r>
      <w:proofErr w:type="gramEnd"/>
      <w:r>
        <w:t>. Die Geschwindigkeit muss abgezogen werden:</w:t>
      </w:r>
    </w:p>
    <w:p w14:paraId="3718A96C" w14:textId="77777777" w:rsidR="00361919" w:rsidRDefault="00361919" w:rsidP="00361919">
      <w:r>
        <w:t>4500 mm/s – 50 mm/s = 4450 mm/s</w:t>
      </w:r>
    </w:p>
    <w:p w14:paraId="482869F4" w14:textId="77777777" w:rsidR="00361919" w:rsidRDefault="00361919" w:rsidP="00361919">
      <w:r>
        <w:t>Da die Ameise entgegengesetzt zur Brötchenrichtung läuft, kommt die Geschwindigkeit wieder dazu:</w:t>
      </w:r>
    </w:p>
    <w:p w14:paraId="517587B0" w14:textId="77777777" w:rsidR="00361919" w:rsidRDefault="00361919" w:rsidP="00361919">
      <w:r>
        <w:t>4450 mm/s + 30 mm/s = 4480 mm/s</w:t>
      </w:r>
    </w:p>
    <w:p w14:paraId="24E340CF" w14:textId="77777777" w:rsidR="00361919" w:rsidRDefault="00361919" w:rsidP="00361919">
      <w:r>
        <w:t>Das ist dann die Endgeschwindigkeit, die wieder im m/s umgewandelt werden kann:</w:t>
      </w:r>
    </w:p>
    <w:p w14:paraId="3D39FED2" w14:textId="77777777" w:rsidR="00361919" w:rsidRDefault="00361919" w:rsidP="00361919">
      <w:r>
        <w:t>4480 mm/s = 4,48 m/s</w:t>
      </w:r>
    </w:p>
    <w:p w14:paraId="74F18BE9" w14:textId="77777777" w:rsidR="00361919" w:rsidRDefault="00361919" w:rsidP="00361919">
      <w:r>
        <w:t xml:space="preserve"> </w:t>
      </w:r>
    </w:p>
    <w:p w14:paraId="719170BD" w14:textId="77777777" w:rsidR="00361919" w:rsidRDefault="00361919" w:rsidP="00361919"/>
    <w:p w14:paraId="739EEFAE" w14:textId="77777777" w:rsidR="00361919" w:rsidRDefault="00361919" w:rsidP="00361919"/>
    <w:p w14:paraId="335DCB24" w14:textId="77777777" w:rsidR="00361919" w:rsidRDefault="00361919" w:rsidP="00361919"/>
    <w:p w14:paraId="3046F155" w14:textId="77777777" w:rsidR="00361919" w:rsidRDefault="00361919" w:rsidP="00361919"/>
    <w:p w14:paraId="2CA507C5" w14:textId="77777777" w:rsidR="00361919" w:rsidRDefault="00361919" w:rsidP="00361919"/>
    <w:p w14:paraId="5227EBC1" w14:textId="77777777" w:rsidR="00361919" w:rsidRDefault="00361919" w:rsidP="00361919">
      <w:bookmarkStart w:id="3266" w:name="m760"/>
      <w:r w:rsidRPr="004C44E1">
        <w:rPr>
          <w:rStyle w:val="Nummer"/>
        </w:rPr>
        <w:t>760</w:t>
      </w:r>
      <w:bookmarkEnd w:id="3266"/>
      <w:r w:rsidRPr="004C44E1">
        <w:rPr>
          <w:rStyle w:val="Nummer"/>
        </w:rPr>
        <w:t>.</w:t>
      </w:r>
      <w:r>
        <w:t xml:space="preserve"> Das Aufsteigen des Ballons wird durch die Auftriebskraft hervorgerufen. Diese ist so groß wie die Gewichtskraft der von dem Ballon verdrängten Luft. Der prall gefüllte Ballon verdrängt mehr Luft, spürt mehr Auftriebskraft und steigt demnach auch schneller nach oben.</w:t>
      </w:r>
    </w:p>
    <w:p w14:paraId="608C2720" w14:textId="77777777" w:rsidR="00361919" w:rsidRDefault="00361919" w:rsidP="00361919">
      <w:r>
        <w:t>In großer Höhe wird der Luftdruck immer kleiner. Der Druck des Heliums bleibt gleich und bläht den Ballon auf. Damit wird der schlaffe Ballon sicher später platzen als der prall gefüllt.</w:t>
      </w:r>
    </w:p>
    <w:p w14:paraId="7BC5D28F" w14:textId="77777777" w:rsidR="00361919" w:rsidRDefault="00361919" w:rsidP="00361919">
      <w:r>
        <w:t>Der schlaffe Ballon fliegt höher.</w:t>
      </w:r>
    </w:p>
    <w:p w14:paraId="6F2BB347" w14:textId="77777777" w:rsidR="00361919" w:rsidRDefault="00361919" w:rsidP="00361919"/>
    <w:p w14:paraId="7A89AA65" w14:textId="77777777" w:rsidR="00361919" w:rsidRPr="004C44E1" w:rsidRDefault="00361919" w:rsidP="00361919">
      <w:pPr>
        <w:rPr>
          <w:rStyle w:val="Nummer"/>
        </w:rPr>
      </w:pPr>
      <w:bookmarkStart w:id="3267" w:name="m761"/>
      <w:r w:rsidRPr="004C44E1">
        <w:rPr>
          <w:rStyle w:val="Nummer"/>
        </w:rPr>
        <w:t>761</w:t>
      </w:r>
      <w:bookmarkEnd w:id="3267"/>
      <w:r w:rsidRPr="004C44E1">
        <w:rPr>
          <w:rStyle w:val="Nummer"/>
        </w:rPr>
        <w:t xml:space="preserve">. </w:t>
      </w:r>
      <w:bookmarkStart w:id="3268" w:name="_Hlt245768896"/>
      <w:bookmarkEnd w:id="3268"/>
    </w:p>
    <w:p w14:paraId="0E5ACB6C" w14:textId="77777777" w:rsidR="00361919" w:rsidRDefault="00361919" w:rsidP="00361919">
      <w:r>
        <w:t>Max läuft in einer Stunde 2 km mehr als Susi. (Susi: 6 km pro Stunde, Max: 8 km pro Stunde)</w:t>
      </w:r>
    </w:p>
    <w:p w14:paraId="4C3AA2E9" w14:textId="3E703789" w:rsidR="00361919" w:rsidRDefault="00361919" w:rsidP="00361919">
      <w:r>
        <w:t xml:space="preserve">Wenn Max losläuft, hat Susi bereit einen Vorsprung. Da sie in einer Stunde 6 km schafft, ist sie in 20 Minuten ein </w:t>
      </w:r>
      <w:r w:rsidR="00DB5E66">
        <w:t>Drittel</w:t>
      </w:r>
      <w:r>
        <w:t xml:space="preserve"> davon, nämlich 2 km gelaufen. </w:t>
      </w:r>
    </w:p>
    <w:p w14:paraId="008892B9" w14:textId="77777777" w:rsidR="00361919" w:rsidRDefault="00361919" w:rsidP="00361919">
      <w:r>
        <w:t>Max läuft in einer Stunde 2 km mehr als Susi, kann also den Vorsprung von 2 km in genau einer Stunde aufholen.</w:t>
      </w:r>
    </w:p>
    <w:p w14:paraId="12718107" w14:textId="77777777" w:rsidR="00361919" w:rsidRDefault="00361919" w:rsidP="00361919">
      <w:r>
        <w:t>a) Damit trifft er eine Stunde nach seinem Start um 15:20 Uhr auf Susi</w:t>
      </w:r>
    </w:p>
    <w:p w14:paraId="276F9767" w14:textId="77777777" w:rsidR="00361919" w:rsidRDefault="00361919" w:rsidP="00361919">
      <w:r>
        <w:t>b) Zu diesem Zeitpunkt sind beide 8 km vom Sportplatz entfernt. Da sie die kommenden 20 Minuten mit Susis Geschwindigkeit laufen, schaffen sie noch weitere 2 km. Die größte Entfernung zum Sportplatz beträgt dann 10 km. Es ist dann 15:40 Uhr.</w:t>
      </w:r>
    </w:p>
    <w:p w14:paraId="7F100FB0" w14:textId="77777777" w:rsidR="00361919" w:rsidRDefault="00361919" w:rsidP="00361919">
      <w:r>
        <w:t>c) Für die Rückstrecke laufen sie von 15:40 Uhr bis 17:00 Uhr. Das sind eine Stunde und 20 Minuten. Damit kann die Geschwindigkeit berechnet werden:</w:t>
      </w:r>
    </w:p>
    <w:p w14:paraId="2636BD26" w14:textId="77777777" w:rsidR="00361919" w:rsidRDefault="00361919" w:rsidP="00361919">
      <w:r>
        <w:rPr>
          <w:position w:val="-196"/>
        </w:rPr>
        <w:object w:dxaOrig="1380" w:dyaOrig="4040" w14:anchorId="27E3C48B">
          <v:shape id="_x0000_i1430" type="#_x0000_t75" style="width:69.25pt;height:201.8pt" o:ole="" fillcolor="window">
            <v:imagedata r:id="rId1071" o:title=""/>
          </v:shape>
          <o:OLEObject Type="Embed" ProgID="Equation.DSMT4" ShapeID="_x0000_i1430" DrawAspect="Content" ObjectID="_1731936378" r:id="rId1072"/>
        </w:object>
      </w:r>
    </w:p>
    <w:p w14:paraId="1D0333BF" w14:textId="77777777" w:rsidR="00361919" w:rsidRDefault="00361919" w:rsidP="00361919"/>
    <w:p w14:paraId="1EE4F12B" w14:textId="77777777" w:rsidR="00361919" w:rsidRDefault="00361919" w:rsidP="00361919">
      <w:bookmarkStart w:id="3269" w:name="m762"/>
      <w:r w:rsidRPr="004C44E1">
        <w:rPr>
          <w:rStyle w:val="Nummer"/>
        </w:rPr>
        <w:t>762</w:t>
      </w:r>
      <w:bookmarkEnd w:id="3269"/>
      <w:r w:rsidRPr="004C44E1">
        <w:rPr>
          <w:rStyle w:val="Nummer"/>
        </w:rPr>
        <w:t>.</w:t>
      </w:r>
      <w:r>
        <w:t xml:space="preserve"> b) Das Verhältnis von Breite und Höhe und damit der Böschungswinkel bleib</w:t>
      </w:r>
      <w:r w:rsidR="004C44E1">
        <w:t>en</w:t>
      </w:r>
      <w:r>
        <w:t xml:space="preserve"> gleich.</w:t>
      </w:r>
    </w:p>
    <w:p w14:paraId="5004BCBC" w14:textId="77777777" w:rsidR="00361919" w:rsidRDefault="00361919" w:rsidP="00361919">
      <w:r>
        <w:t>Jedes Zuckerkorn spürt die Hangabtriebskraft und die Reibungskraft durch die anderen Zuckerkörner. Die eine Kraft zieht das Korn nach unten, die andere Kraft versucht das zu verhindern. Es bleibt in Ruhe, wenn die beiden Kräfte gleichgroß sind. Die Kräfte hänge</w:t>
      </w:r>
      <w:r w:rsidR="009F78A3">
        <w:t>n</w:t>
      </w:r>
      <w:r>
        <w:t xml:space="preserve"> nicht von der Höhe des Haufens ab.</w:t>
      </w:r>
    </w:p>
    <w:p w14:paraId="60C96863" w14:textId="77777777" w:rsidR="00361919" w:rsidRDefault="00361919" w:rsidP="00361919"/>
    <w:p w14:paraId="29B693FB" w14:textId="77777777" w:rsidR="00361919" w:rsidRDefault="00361919" w:rsidP="00361919">
      <w:bookmarkStart w:id="3270" w:name="m763"/>
      <w:r w:rsidRPr="004C44E1">
        <w:rPr>
          <w:rStyle w:val="Nummer"/>
        </w:rPr>
        <w:t>763.</w:t>
      </w:r>
      <w:r>
        <w:t xml:space="preserve"> </w:t>
      </w:r>
      <w:bookmarkEnd w:id="3270"/>
      <w:r>
        <w:t>Die Strecke mit Geschwindigkeitsbegrenzung ist 60 km lang.</w:t>
      </w:r>
      <w:bookmarkStart w:id="3271" w:name="_Hlt247795599"/>
      <w:bookmarkEnd w:id="3271"/>
    </w:p>
    <w:p w14:paraId="5C57BAE1" w14:textId="77777777" w:rsidR="00361919" w:rsidRDefault="00B42104" w:rsidP="00361919">
      <w:hyperlink r:id="rId1073" w:anchor="m763" w:history="1">
        <w:r w:rsidR="00361919">
          <w:rPr>
            <w:rStyle w:val="Hyperlink"/>
          </w:rPr>
          <w:t>voll</w:t>
        </w:r>
        <w:bookmarkStart w:id="3272" w:name="_Hlt247792128"/>
        <w:bookmarkStart w:id="3273" w:name="_Hlt247767373"/>
        <w:bookmarkEnd w:id="3272"/>
        <w:r w:rsidR="00361919">
          <w:rPr>
            <w:rStyle w:val="Hyperlink"/>
          </w:rPr>
          <w:t>s</w:t>
        </w:r>
        <w:bookmarkEnd w:id="3273"/>
        <w:r w:rsidR="00361919">
          <w:rPr>
            <w:rStyle w:val="Hyperlink"/>
          </w:rPr>
          <w:t>t</w:t>
        </w:r>
        <w:bookmarkStart w:id="3274" w:name="_Hlt247767359"/>
        <w:bookmarkStart w:id="3275" w:name="_Hlt247767337"/>
        <w:bookmarkEnd w:id="3274"/>
        <w:r w:rsidR="00361919">
          <w:rPr>
            <w:rStyle w:val="Hyperlink"/>
          </w:rPr>
          <w:t>ä</w:t>
        </w:r>
        <w:bookmarkEnd w:id="3275"/>
        <w:r w:rsidR="00361919">
          <w:rPr>
            <w:rStyle w:val="Hyperlink"/>
          </w:rPr>
          <w:t>ndige Lösung</w:t>
        </w:r>
      </w:hyperlink>
    </w:p>
    <w:p w14:paraId="2CA93A82" w14:textId="77777777" w:rsidR="00AB55D7" w:rsidRDefault="00AB55D7" w:rsidP="00361919"/>
    <w:p w14:paraId="73364EDC" w14:textId="77777777" w:rsidR="00361919" w:rsidRDefault="00361919" w:rsidP="00361919">
      <w:bookmarkStart w:id="3276" w:name="_Hlt249401673"/>
      <w:bookmarkStart w:id="3277" w:name="m764"/>
      <w:bookmarkEnd w:id="3276"/>
      <w:r w:rsidRPr="004C44E1">
        <w:rPr>
          <w:rStyle w:val="Nummer"/>
        </w:rPr>
        <w:t>764</w:t>
      </w:r>
      <w:bookmarkEnd w:id="3277"/>
      <w:r>
        <w:t>. Die Gleichung zur Berechnung der Schwingungsdauer lautet:</w:t>
      </w:r>
    </w:p>
    <w:p w14:paraId="057C52A0" w14:textId="77777777" w:rsidR="00361919" w:rsidRDefault="00361919" w:rsidP="00361919">
      <w:r w:rsidRPr="00513FF4">
        <w:rPr>
          <w:position w:val="-30"/>
        </w:rPr>
        <w:object w:dxaOrig="1160" w:dyaOrig="740" w14:anchorId="67F7C87C">
          <v:shape id="_x0000_i1431" type="#_x0000_t75" style="width:57.8pt;height:36.55pt" o:ole="" fillcolor="window">
            <v:imagedata r:id="rId1074" o:title=""/>
          </v:shape>
          <o:OLEObject Type="Embed" ProgID="Equation.DSMT4" ShapeID="_x0000_i1431" DrawAspect="Content" ObjectID="_1731936379" r:id="rId1075"/>
        </w:object>
      </w:r>
    </w:p>
    <w:p w14:paraId="0D7A6B9E" w14:textId="77777777" w:rsidR="00361919" w:rsidRDefault="00361919" w:rsidP="00361919">
      <w:r>
        <w:t>Das heißt, die Schwingungsdauer ist proportional zur Wurzel aus der Länge des Pendels:</w:t>
      </w:r>
    </w:p>
    <w:p w14:paraId="2C7F3550" w14:textId="77777777" w:rsidR="00361919" w:rsidRDefault="00361919" w:rsidP="00361919">
      <w:r w:rsidRPr="00513FF4">
        <w:rPr>
          <w:position w:val="-10"/>
        </w:rPr>
        <w:object w:dxaOrig="700" w:dyaOrig="380" w14:anchorId="27D31B89">
          <v:shape id="_x0000_i1432" type="#_x0000_t75" style="width:35.45pt;height:18.55pt" o:ole="" fillcolor="window">
            <v:imagedata r:id="rId1076" o:title=""/>
          </v:shape>
          <o:OLEObject Type="Embed" ProgID="Equation.DSMT4" ShapeID="_x0000_i1432" DrawAspect="Content" ObjectID="_1731936380" r:id="rId1077"/>
        </w:object>
      </w:r>
    </w:p>
    <w:p w14:paraId="272CF849" w14:textId="77777777" w:rsidR="00361919" w:rsidRDefault="00361919" w:rsidP="00361919">
      <w:r>
        <w:lastRenderedPageBreak/>
        <w:t>Wird die Länge verdoppelt, vergrößert sich die Zeit für eine Schwingung (Schwingungsdauer) nur um die Wurzel aus 2, also um das 1,41-fache oder um 41%.</w:t>
      </w:r>
    </w:p>
    <w:p w14:paraId="033DC12B" w14:textId="77777777" w:rsidR="004C44E1" w:rsidRDefault="004C44E1" w:rsidP="00361919">
      <w:bookmarkStart w:id="3278" w:name="m765"/>
    </w:p>
    <w:p w14:paraId="73284E62" w14:textId="77777777" w:rsidR="00361919" w:rsidRDefault="00361919" w:rsidP="00361919">
      <w:r w:rsidRPr="004C44E1">
        <w:rPr>
          <w:rStyle w:val="Nummer"/>
        </w:rPr>
        <w:t>765</w:t>
      </w:r>
      <w:bookmarkEnd w:id="3278"/>
      <w:r w:rsidRPr="004C44E1">
        <w:rPr>
          <w:rStyle w:val="Nummer"/>
        </w:rPr>
        <w:t>.</w:t>
      </w:r>
      <w:r>
        <w:t xml:space="preserve"> a) Die Federkonstante beträgt 2,99 N/m.</w:t>
      </w:r>
    </w:p>
    <w:p w14:paraId="6C53F58B" w14:textId="77777777" w:rsidR="00361919" w:rsidRDefault="00361919" w:rsidP="00361919">
      <w:r>
        <w:t>b) Eine größere Federkonstante bedeutet, die Feder wird härter. Die Schwingungsdauer wird kleiner, die Feder schwingt schneller.</w:t>
      </w:r>
    </w:p>
    <w:p w14:paraId="6BFFD4A6" w14:textId="77777777" w:rsidR="00361919" w:rsidRDefault="00B42104" w:rsidP="00361919">
      <w:hyperlink r:id="rId1078" w:anchor="m765" w:history="1">
        <w:r w:rsidR="00361919">
          <w:rPr>
            <w:rStyle w:val="Hyperlink"/>
          </w:rPr>
          <w:t>vollstä</w:t>
        </w:r>
        <w:bookmarkStart w:id="3279" w:name="_Hlt249404708"/>
        <w:r w:rsidR="00361919">
          <w:rPr>
            <w:rStyle w:val="Hyperlink"/>
          </w:rPr>
          <w:t>n</w:t>
        </w:r>
        <w:bookmarkEnd w:id="3279"/>
        <w:r w:rsidR="00361919">
          <w:rPr>
            <w:rStyle w:val="Hyperlink"/>
          </w:rPr>
          <w:t>d</w:t>
        </w:r>
        <w:bookmarkStart w:id="3280" w:name="_Hlt250297685"/>
        <w:r w:rsidR="00361919">
          <w:rPr>
            <w:rStyle w:val="Hyperlink"/>
          </w:rPr>
          <w:t>i</w:t>
        </w:r>
        <w:bookmarkEnd w:id="3280"/>
        <w:r w:rsidR="00361919">
          <w:rPr>
            <w:rStyle w:val="Hyperlink"/>
          </w:rPr>
          <w:t>ge Lösung</w:t>
        </w:r>
      </w:hyperlink>
    </w:p>
    <w:p w14:paraId="508DC796" w14:textId="77777777" w:rsidR="00AB55D7" w:rsidRDefault="00AB55D7" w:rsidP="00361919"/>
    <w:p w14:paraId="6A2E92E4" w14:textId="77777777" w:rsidR="00361919" w:rsidRPr="004C44E1" w:rsidRDefault="00361919" w:rsidP="00361919">
      <w:pPr>
        <w:rPr>
          <w:rStyle w:val="Nummer"/>
        </w:rPr>
      </w:pPr>
      <w:bookmarkStart w:id="3281" w:name="_Hlt249411169"/>
      <w:bookmarkStart w:id="3282" w:name="m766"/>
      <w:bookmarkEnd w:id="3281"/>
      <w:r w:rsidRPr="004C44E1">
        <w:rPr>
          <w:rStyle w:val="Nummer"/>
        </w:rPr>
        <w:t xml:space="preserve">766. </w:t>
      </w:r>
      <w:bookmarkEnd w:id="3282"/>
    </w:p>
    <w:p w14:paraId="17C62706" w14:textId="77777777" w:rsidR="00361919" w:rsidRDefault="00361919" w:rsidP="00361919">
      <w:r>
        <w:t>a) richtig</w:t>
      </w:r>
    </w:p>
    <w:p w14:paraId="27D3BDC4" w14:textId="77777777" w:rsidR="00361919" w:rsidRDefault="00361919" w:rsidP="00361919">
      <w:r>
        <w:t>b) falsch</w:t>
      </w:r>
    </w:p>
    <w:p w14:paraId="0123BE9B" w14:textId="77777777" w:rsidR="00361919" w:rsidRDefault="00361919" w:rsidP="00361919">
      <w:r>
        <w:t>c) falsch</w:t>
      </w:r>
    </w:p>
    <w:p w14:paraId="5353EED7" w14:textId="77777777" w:rsidR="00361919" w:rsidRDefault="00361919" w:rsidP="00361919">
      <w:r>
        <w:t>d) richtig</w:t>
      </w:r>
    </w:p>
    <w:p w14:paraId="55FE803A" w14:textId="77777777" w:rsidR="00361919" w:rsidRDefault="00361919" w:rsidP="00361919">
      <w:r>
        <w:t>e) falsch</w:t>
      </w:r>
    </w:p>
    <w:p w14:paraId="1F8A195F" w14:textId="77777777" w:rsidR="00361919" w:rsidRDefault="00361919" w:rsidP="00361919"/>
    <w:p w14:paraId="0FFC255C" w14:textId="77777777" w:rsidR="00361919" w:rsidRDefault="00361919" w:rsidP="00361919">
      <w:bookmarkStart w:id="3283" w:name="m767"/>
      <w:r w:rsidRPr="004C44E1">
        <w:rPr>
          <w:rStyle w:val="Nummer"/>
        </w:rPr>
        <w:t>767</w:t>
      </w:r>
      <w:bookmarkEnd w:id="3283"/>
      <w:r>
        <w:t xml:space="preserve">. Das Betonteil befindet sich in Ruhe. Damit ist die Summe aller auf das Teil wirkenden Kräfte Null. </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361919" w14:paraId="3EC5BC0D" w14:textId="77777777">
        <w:tc>
          <w:tcPr>
            <w:tcW w:w="4886" w:type="dxa"/>
          </w:tcPr>
          <w:p w14:paraId="5731F7B6" w14:textId="77777777" w:rsidR="00361919" w:rsidRDefault="00361919" w:rsidP="00361919">
            <w:r>
              <w:t xml:space="preserve">Die Gewichtskraft zieht mit 6 000 N nach unten. Das Halteseil muss genau diese Kraft aufbringen. </w:t>
            </w:r>
          </w:p>
          <w:p w14:paraId="32F8F149" w14:textId="77777777" w:rsidR="00361919" w:rsidRDefault="00361919" w:rsidP="00361919">
            <w:r>
              <w:t xml:space="preserve">Da das Halteseil doppelt liegt, teilt sich die Kraft auf. Lägen die beiden Teile des Seiles parallel, müsste das Seil 3 000 N aushalten. Durch den Winkel, den die beiden Teile einschließen, vergrößert sich diese Kraft aber. </w:t>
            </w:r>
          </w:p>
          <w:p w14:paraId="134D5424" w14:textId="77777777" w:rsidR="00361919" w:rsidRDefault="00361919" w:rsidP="00361919">
            <w:r>
              <w:t xml:space="preserve">Durch die Konstruktion eines Kräfteparallelogramms lässt sich die Kraft bestimmen. </w:t>
            </w:r>
          </w:p>
          <w:p w14:paraId="18A19BA8" w14:textId="77777777" w:rsidR="00361919" w:rsidRDefault="00361919" w:rsidP="00361919"/>
          <w:p w14:paraId="0ADD46D0" w14:textId="77777777" w:rsidR="00361919" w:rsidRDefault="00361919" w:rsidP="00361919">
            <w:r>
              <w:t xml:space="preserve">Als Maßstab bietet sich an: </w:t>
            </w:r>
          </w:p>
          <w:p w14:paraId="65F257AD" w14:textId="77777777" w:rsidR="00361919" w:rsidRDefault="00361919" w:rsidP="00361919">
            <w:r>
              <w:t>1 cm entspricht 1 000 N</w:t>
            </w:r>
          </w:p>
          <w:p w14:paraId="1D1A77F1" w14:textId="77777777" w:rsidR="00361919" w:rsidRDefault="00361919" w:rsidP="00361919"/>
          <w:p w14:paraId="1B782834" w14:textId="77777777" w:rsidR="00361919" w:rsidRDefault="00361919" w:rsidP="00361919"/>
          <w:p w14:paraId="6BAB0996" w14:textId="77777777" w:rsidR="00361919" w:rsidRDefault="00361919" w:rsidP="00361919"/>
        </w:tc>
        <w:tc>
          <w:tcPr>
            <w:tcW w:w="4886" w:type="dxa"/>
          </w:tcPr>
          <w:p w14:paraId="1B9BB043" w14:textId="77777777" w:rsidR="00361919" w:rsidRDefault="00B42104" w:rsidP="00361919">
            <w:r>
              <w:pict w14:anchorId="68D40C1E">
                <v:shape id="_x0000_i1433" type="#_x0000_t75" style="width:177.8pt;height:276.55pt" fillcolor="window">
                  <v:imagedata r:id="rId1079" o:title="lsm767_1"/>
                </v:shape>
              </w:pict>
            </w:r>
          </w:p>
        </w:tc>
      </w:tr>
      <w:tr w:rsidR="00361919" w14:paraId="01BB6F36" w14:textId="77777777">
        <w:tc>
          <w:tcPr>
            <w:tcW w:w="4886" w:type="dxa"/>
          </w:tcPr>
          <w:p w14:paraId="42CC2407" w14:textId="77777777" w:rsidR="00361919" w:rsidRDefault="00361919" w:rsidP="00361919">
            <w:r>
              <w:t>Das rot gezeichnete Stück ist die gesuchte Strecke. Sie ist 4,3 cm lang, was einer Kraft von 4300 N entspricht.</w:t>
            </w:r>
            <w:bookmarkStart w:id="3284" w:name="_Hlt250299938"/>
            <w:bookmarkEnd w:id="3284"/>
          </w:p>
        </w:tc>
        <w:tc>
          <w:tcPr>
            <w:tcW w:w="4886" w:type="dxa"/>
          </w:tcPr>
          <w:p w14:paraId="2C8EEA33" w14:textId="77777777" w:rsidR="00361919" w:rsidRDefault="00B42104" w:rsidP="00361919">
            <w:r>
              <w:pict w14:anchorId="29E1C154">
                <v:shape id="_x0000_i1434" type="#_x0000_t75" style="width:71.45pt;height:51.25pt" fillcolor="window">
                  <v:imagedata r:id="rId1080" o:title="lsm767_2"/>
                </v:shape>
              </w:pict>
            </w:r>
            <w:r>
              <w:pict w14:anchorId="54C2729B">
                <v:shape id="_x0000_i1435" type="#_x0000_t75" style="width:71.45pt;height:51.8pt" fillcolor="window">
                  <v:imagedata r:id="rId1081" o:title="lsm767_3"/>
                </v:shape>
              </w:pict>
            </w:r>
            <w:r>
              <w:pict w14:anchorId="42B37BE6">
                <v:shape id="_x0000_i1436" type="#_x0000_t75" style="width:71.45pt;height:51.8pt" fillcolor="window">
                  <v:imagedata r:id="rId1082" o:title="lsm767_4"/>
                </v:shape>
              </w:pict>
            </w:r>
          </w:p>
        </w:tc>
      </w:tr>
    </w:tbl>
    <w:p w14:paraId="0EA62570" w14:textId="77777777" w:rsidR="00361919" w:rsidRDefault="00361919" w:rsidP="00361919"/>
    <w:p w14:paraId="16F703B9" w14:textId="77777777" w:rsidR="00361919" w:rsidRDefault="00361919" w:rsidP="00361919">
      <w:bookmarkStart w:id="3285" w:name="_Hlt250299195"/>
      <w:bookmarkEnd w:id="3285"/>
    </w:p>
    <w:p w14:paraId="1D568602" w14:textId="77777777" w:rsidR="00361919" w:rsidRDefault="00361919" w:rsidP="00361919">
      <w:bookmarkStart w:id="3286" w:name="m768"/>
      <w:r w:rsidRPr="004C44E1">
        <w:rPr>
          <w:rStyle w:val="Nummer"/>
        </w:rPr>
        <w:t>768</w:t>
      </w:r>
      <w:bookmarkEnd w:id="3286"/>
      <w:r>
        <w:t xml:space="preserve">. </w:t>
      </w:r>
      <w:r>
        <w:rPr>
          <w:szCs w:val="22"/>
        </w:rPr>
        <w:t>Der Airbus A380 braucht zum Start eine mindestens 2,35 km lange Bahn.</w:t>
      </w:r>
    </w:p>
    <w:p w14:paraId="1B5FBE3D" w14:textId="77777777" w:rsidR="00361919" w:rsidRDefault="00B42104" w:rsidP="00361919">
      <w:hyperlink r:id="rId1083" w:anchor="m768" w:history="1">
        <w:r w:rsidR="00361919" w:rsidRPr="00A23D46">
          <w:rPr>
            <w:rStyle w:val="Hyperlink"/>
            <w:sz w:val="22"/>
          </w:rPr>
          <w:t>vollständige Lösung</w:t>
        </w:r>
      </w:hyperlink>
    </w:p>
    <w:p w14:paraId="4311F6E3" w14:textId="77777777" w:rsidR="00AB55D7" w:rsidRDefault="00AB55D7" w:rsidP="00361919"/>
    <w:p w14:paraId="23393C4E" w14:textId="77777777" w:rsidR="00361919" w:rsidRPr="004C44E1" w:rsidRDefault="00361919" w:rsidP="00361919">
      <w:pPr>
        <w:rPr>
          <w:rStyle w:val="Nummer"/>
        </w:rPr>
      </w:pPr>
      <w:bookmarkStart w:id="3287" w:name="m769"/>
      <w:r w:rsidRPr="004C44E1">
        <w:rPr>
          <w:rStyle w:val="Nummer"/>
        </w:rPr>
        <w:t>769.</w:t>
      </w:r>
    </w:p>
    <w:bookmarkEnd w:id="3287"/>
    <w:p w14:paraId="65CB4E01" w14:textId="77777777" w:rsidR="00361919" w:rsidRDefault="00361919" w:rsidP="00361919">
      <w:r>
        <w:t xml:space="preserve">Es gilt: 1 m = 10 </w:t>
      </w:r>
      <w:proofErr w:type="spellStart"/>
      <w:r>
        <w:t>dm</w:t>
      </w:r>
      <w:proofErr w:type="spellEnd"/>
      <w:r>
        <w:t xml:space="preserve"> = 100 cm</w:t>
      </w:r>
    </w:p>
    <w:p w14:paraId="437C7C1E" w14:textId="77777777" w:rsidR="00361919" w:rsidRDefault="00361919" w:rsidP="00361919">
      <w:r>
        <w:t>Da es Volumina sind, müssen die Umrechnungszahlen zur 3. Potenz genommen werden, weil sich ein Raum in drei Dimensionen ausdehnt. Also:</w:t>
      </w:r>
    </w:p>
    <w:p w14:paraId="19B25920" w14:textId="77777777" w:rsidR="00361919" w:rsidRDefault="00361919" w:rsidP="00361919">
      <w:r w:rsidRPr="00625C98">
        <w:rPr>
          <w:position w:val="-70"/>
        </w:rPr>
        <w:object w:dxaOrig="2780" w:dyaOrig="1520" w14:anchorId="7AA50D5A">
          <v:shape id="_x0000_i1437" type="#_x0000_t75" style="width:139.65pt;height:76.35pt" o:ole="">
            <v:imagedata r:id="rId1084" o:title=""/>
          </v:shape>
          <o:OLEObject Type="Embed" ProgID="Equation.DSMT4" ShapeID="_x0000_i1437" DrawAspect="Content" ObjectID="_1731936381" r:id="rId1085"/>
        </w:object>
      </w:r>
    </w:p>
    <w:p w14:paraId="6A11EC60" w14:textId="77777777" w:rsidR="00361919" w:rsidRDefault="00361919" w:rsidP="00361919">
      <w:r>
        <w:t>Für die zweite Umrechnung gilt dann:</w:t>
      </w:r>
    </w:p>
    <w:p w14:paraId="4CA61137" w14:textId="77777777" w:rsidR="00361919" w:rsidRDefault="00361919" w:rsidP="00361919">
      <w:r w:rsidRPr="00625C98">
        <w:rPr>
          <w:position w:val="-50"/>
        </w:rPr>
        <w:object w:dxaOrig="2100" w:dyaOrig="1160" w14:anchorId="28FE3DFE">
          <v:shape id="_x0000_i1438" type="#_x0000_t75" style="width:105.25pt;height:57.8pt" o:ole="">
            <v:imagedata r:id="rId1086" o:title=""/>
          </v:shape>
          <o:OLEObject Type="Embed" ProgID="Equation.DSMT4" ShapeID="_x0000_i1438" DrawAspect="Content" ObjectID="_1731936382" r:id="rId1087"/>
        </w:object>
      </w:r>
    </w:p>
    <w:p w14:paraId="19EF4BDE" w14:textId="77777777" w:rsidR="00361919" w:rsidRDefault="00361919" w:rsidP="00361919"/>
    <w:p w14:paraId="0C3E31CF" w14:textId="77777777" w:rsidR="00361919" w:rsidRPr="00AE4340" w:rsidRDefault="00361919" w:rsidP="00361919">
      <w:pPr>
        <w:widowControl w:val="0"/>
        <w:rPr>
          <w:szCs w:val="22"/>
        </w:rPr>
      </w:pPr>
      <w:r w:rsidRPr="00AE4340">
        <w:rPr>
          <w:szCs w:val="22"/>
        </w:rPr>
        <w:t>a) 5,3 m³ = 5300 dm³ und 5 300 000cm³</w:t>
      </w:r>
    </w:p>
    <w:p w14:paraId="4909817B" w14:textId="77777777" w:rsidR="00361919" w:rsidRPr="00AE4340" w:rsidRDefault="00361919" w:rsidP="00361919">
      <w:pPr>
        <w:widowControl w:val="0"/>
        <w:rPr>
          <w:szCs w:val="22"/>
        </w:rPr>
      </w:pPr>
      <w:r w:rsidRPr="00AE4340">
        <w:rPr>
          <w:szCs w:val="22"/>
        </w:rPr>
        <w:t>b) 1 250 dm³ = 1,25 m³ und 1 250 000 cm³</w:t>
      </w:r>
    </w:p>
    <w:p w14:paraId="0CB916C4" w14:textId="77777777" w:rsidR="00361919" w:rsidRPr="00AE4340" w:rsidRDefault="00361919" w:rsidP="00361919">
      <w:pPr>
        <w:widowControl w:val="0"/>
        <w:rPr>
          <w:szCs w:val="22"/>
        </w:rPr>
      </w:pPr>
      <w:r w:rsidRPr="00AE4340">
        <w:rPr>
          <w:szCs w:val="22"/>
        </w:rPr>
        <w:t>c) 450 cm³ = 0,45dm³ = 450 000 mm³</w:t>
      </w:r>
    </w:p>
    <w:p w14:paraId="33AB10D4" w14:textId="77777777" w:rsidR="00361919" w:rsidRPr="00AE4340" w:rsidRDefault="00361919" w:rsidP="00361919">
      <w:pPr>
        <w:widowControl w:val="0"/>
        <w:rPr>
          <w:szCs w:val="22"/>
        </w:rPr>
      </w:pPr>
      <w:r w:rsidRPr="00AE4340">
        <w:rPr>
          <w:szCs w:val="22"/>
        </w:rPr>
        <w:t>d) 7 500 mm³ 7,5 cm³</w:t>
      </w:r>
    </w:p>
    <w:p w14:paraId="44B174A0" w14:textId="77777777" w:rsidR="00361919" w:rsidRPr="00AE4340" w:rsidRDefault="00361919" w:rsidP="00361919">
      <w:pPr>
        <w:widowControl w:val="0"/>
        <w:rPr>
          <w:szCs w:val="22"/>
        </w:rPr>
      </w:pPr>
    </w:p>
    <w:p w14:paraId="66D3EF45" w14:textId="77777777" w:rsidR="00361919" w:rsidRPr="00AE4340" w:rsidRDefault="00361919" w:rsidP="00361919">
      <w:pPr>
        <w:widowControl w:val="0"/>
        <w:rPr>
          <w:szCs w:val="22"/>
        </w:rPr>
      </w:pPr>
    </w:p>
    <w:p w14:paraId="6B8F1F67" w14:textId="77777777" w:rsidR="00361919" w:rsidRPr="00AE4340" w:rsidRDefault="00361919" w:rsidP="00361919">
      <w:pPr>
        <w:widowControl w:val="0"/>
        <w:rPr>
          <w:szCs w:val="22"/>
        </w:rPr>
      </w:pPr>
      <w:r w:rsidRPr="00AE4340">
        <w:rPr>
          <w:szCs w:val="22"/>
        </w:rPr>
        <w:t>e) 650 l = 6,5 hl = 650</w:t>
      </w:r>
      <w:r>
        <w:rPr>
          <w:szCs w:val="22"/>
        </w:rPr>
        <w:t xml:space="preserve"> 000 </w:t>
      </w:r>
      <w:r w:rsidRPr="00AE4340">
        <w:rPr>
          <w:szCs w:val="22"/>
        </w:rPr>
        <w:t>ml</w:t>
      </w:r>
    </w:p>
    <w:p w14:paraId="6CB49D7D" w14:textId="77777777" w:rsidR="00361919" w:rsidRPr="00AE4340" w:rsidRDefault="00361919" w:rsidP="00361919">
      <w:pPr>
        <w:widowControl w:val="0"/>
        <w:rPr>
          <w:szCs w:val="22"/>
        </w:rPr>
      </w:pPr>
      <w:r w:rsidRPr="00AE4340">
        <w:rPr>
          <w:szCs w:val="22"/>
        </w:rPr>
        <w:t>f) 12 hl = 1 200 l = 1 200 000 ml</w:t>
      </w:r>
    </w:p>
    <w:p w14:paraId="680AB3FA" w14:textId="77777777" w:rsidR="00361919" w:rsidRPr="00AE4340" w:rsidRDefault="00361919" w:rsidP="00361919">
      <w:pPr>
        <w:widowControl w:val="0"/>
        <w:rPr>
          <w:szCs w:val="22"/>
        </w:rPr>
      </w:pPr>
      <w:r w:rsidRPr="00AE4340">
        <w:rPr>
          <w:szCs w:val="22"/>
        </w:rPr>
        <w:t>g) 2 780 ml = 2,78 l</w:t>
      </w:r>
    </w:p>
    <w:p w14:paraId="7DA7697D" w14:textId="77777777" w:rsidR="00361919" w:rsidRPr="00AE4340" w:rsidRDefault="00361919" w:rsidP="00361919">
      <w:pPr>
        <w:widowControl w:val="0"/>
        <w:rPr>
          <w:szCs w:val="22"/>
        </w:rPr>
      </w:pPr>
    </w:p>
    <w:p w14:paraId="1A86E14A" w14:textId="77777777" w:rsidR="00361919" w:rsidRPr="00AE4340" w:rsidRDefault="00361919" w:rsidP="00361919">
      <w:pPr>
        <w:widowControl w:val="0"/>
        <w:rPr>
          <w:szCs w:val="22"/>
        </w:rPr>
      </w:pPr>
      <w:r w:rsidRPr="00AE4340">
        <w:rPr>
          <w:szCs w:val="22"/>
        </w:rPr>
        <w:t>Es gilt:</w:t>
      </w:r>
    </w:p>
    <w:p w14:paraId="437D978B" w14:textId="77777777" w:rsidR="00361919" w:rsidRPr="00AE4340" w:rsidRDefault="00361919" w:rsidP="00361919">
      <w:pPr>
        <w:widowControl w:val="0"/>
        <w:rPr>
          <w:szCs w:val="22"/>
        </w:rPr>
      </w:pPr>
      <w:r w:rsidRPr="00AE4340">
        <w:rPr>
          <w:position w:val="-10"/>
          <w:szCs w:val="22"/>
        </w:rPr>
        <w:object w:dxaOrig="1140" w:dyaOrig="320" w14:anchorId="3C9CFC56">
          <v:shape id="_x0000_i1439" type="#_x0000_t75" style="width:57.25pt;height:15.8pt" o:ole="">
            <v:imagedata r:id="rId1088" o:title=""/>
          </v:shape>
          <o:OLEObject Type="Embed" ProgID="Equation.DSMT4" ShapeID="_x0000_i1439" DrawAspect="Content" ObjectID="_1731936383" r:id="rId1089"/>
        </w:object>
      </w:r>
    </w:p>
    <w:p w14:paraId="442B8A29" w14:textId="77777777" w:rsidR="00361919" w:rsidRPr="00AE4340" w:rsidRDefault="00361919" w:rsidP="00361919">
      <w:pPr>
        <w:widowControl w:val="0"/>
        <w:rPr>
          <w:szCs w:val="22"/>
        </w:rPr>
      </w:pPr>
      <w:r w:rsidRPr="00AE4340">
        <w:rPr>
          <w:szCs w:val="22"/>
        </w:rPr>
        <w:t>h) 2 500 ml = 2 500 cm</w:t>
      </w:r>
      <w:proofErr w:type="gramStart"/>
      <w:r w:rsidRPr="00AE4340">
        <w:rPr>
          <w:szCs w:val="22"/>
        </w:rPr>
        <w:t>³  =</w:t>
      </w:r>
      <w:proofErr w:type="gramEnd"/>
      <w:r w:rsidRPr="00AE4340">
        <w:rPr>
          <w:szCs w:val="22"/>
        </w:rPr>
        <w:t xml:space="preserve"> 2,5 dm³</w:t>
      </w:r>
    </w:p>
    <w:p w14:paraId="5560187E" w14:textId="77777777" w:rsidR="00361919" w:rsidRPr="00AE4340" w:rsidRDefault="00361919" w:rsidP="00361919">
      <w:pPr>
        <w:widowControl w:val="0"/>
        <w:rPr>
          <w:szCs w:val="22"/>
        </w:rPr>
      </w:pPr>
      <w:r w:rsidRPr="00AE4340">
        <w:rPr>
          <w:szCs w:val="22"/>
        </w:rPr>
        <w:t>i) 800 cm³ = 800 ml = 0,8 l = 800 ml</w:t>
      </w:r>
    </w:p>
    <w:p w14:paraId="62986C31" w14:textId="77777777" w:rsidR="00361919" w:rsidRPr="00AE4340" w:rsidRDefault="00361919" w:rsidP="00361919">
      <w:pPr>
        <w:widowControl w:val="0"/>
        <w:rPr>
          <w:szCs w:val="22"/>
        </w:rPr>
      </w:pPr>
      <w:r w:rsidRPr="00AE4340">
        <w:rPr>
          <w:szCs w:val="22"/>
        </w:rPr>
        <w:t>j) 4,2 l = 4</w:t>
      </w:r>
      <w:r>
        <w:rPr>
          <w:szCs w:val="22"/>
        </w:rPr>
        <w:t xml:space="preserve"> </w:t>
      </w:r>
      <w:r w:rsidRPr="00AE4340">
        <w:rPr>
          <w:szCs w:val="22"/>
        </w:rPr>
        <w:t>200 ml</w:t>
      </w:r>
      <w:r>
        <w:rPr>
          <w:szCs w:val="22"/>
        </w:rPr>
        <w:t xml:space="preserve"> </w:t>
      </w:r>
      <w:r w:rsidRPr="00AE4340">
        <w:rPr>
          <w:szCs w:val="22"/>
        </w:rPr>
        <w:t xml:space="preserve">= 4 200 cm³ </w:t>
      </w:r>
      <w:proofErr w:type="gramStart"/>
      <w:r w:rsidRPr="00AE4340">
        <w:rPr>
          <w:szCs w:val="22"/>
        </w:rPr>
        <w:t>=  4</w:t>
      </w:r>
      <w:proofErr w:type="gramEnd"/>
      <w:r w:rsidRPr="00AE4340">
        <w:rPr>
          <w:szCs w:val="22"/>
        </w:rPr>
        <w:t xml:space="preserve">,2 dm³ </w:t>
      </w:r>
    </w:p>
    <w:p w14:paraId="0C7B8C84" w14:textId="77777777" w:rsidR="00361919" w:rsidRPr="00AE4340" w:rsidRDefault="00361919" w:rsidP="00361919">
      <w:pPr>
        <w:widowControl w:val="0"/>
        <w:rPr>
          <w:szCs w:val="22"/>
        </w:rPr>
      </w:pPr>
      <w:r w:rsidRPr="00AE4340">
        <w:rPr>
          <w:szCs w:val="22"/>
        </w:rPr>
        <w:t>k) 1,2 m³ = 1 200 dm³ = 1 200 000 cm³ = 1 200 l</w:t>
      </w:r>
    </w:p>
    <w:p w14:paraId="7ACA48F7" w14:textId="77777777" w:rsidR="00361919" w:rsidRPr="00AE4340" w:rsidRDefault="00361919" w:rsidP="00361919">
      <w:pPr>
        <w:rPr>
          <w:szCs w:val="22"/>
        </w:rPr>
      </w:pPr>
    </w:p>
    <w:p w14:paraId="3D5E2198" w14:textId="77777777" w:rsidR="00361919" w:rsidRPr="00AE4340" w:rsidRDefault="00361919" w:rsidP="00361919">
      <w:pPr>
        <w:rPr>
          <w:szCs w:val="22"/>
        </w:rPr>
      </w:pPr>
    </w:p>
    <w:p w14:paraId="5F3B936B" w14:textId="77777777" w:rsidR="00361919" w:rsidRPr="00AE4340" w:rsidRDefault="00361919" w:rsidP="00361919">
      <w:pPr>
        <w:rPr>
          <w:szCs w:val="22"/>
        </w:rPr>
      </w:pPr>
      <w:bookmarkStart w:id="3288" w:name="m770"/>
      <w:r w:rsidRPr="004C44E1">
        <w:rPr>
          <w:rStyle w:val="Nummer"/>
        </w:rPr>
        <w:t>770</w:t>
      </w:r>
      <w:bookmarkEnd w:id="3288"/>
      <w:r w:rsidRPr="004C44E1">
        <w:rPr>
          <w:rStyle w:val="Nummer"/>
        </w:rPr>
        <w:t>.</w:t>
      </w:r>
      <w:r w:rsidRPr="00AE4340">
        <w:rPr>
          <w:szCs w:val="22"/>
        </w:rPr>
        <w:t xml:space="preserve"> Bei einer reibungsfreien Bewegung beträgt die Geschwindigkeit am Fußpunkt 22,5 m/s und bei Berücksichtigung der Reibung 21,1 m/s.  Die Energiedifferenz ist 1,5 kJ groß. Diese Energie wurde durch Reibung in Wärme umgewandelt.</w:t>
      </w:r>
    </w:p>
    <w:p w14:paraId="0B93497D" w14:textId="77777777" w:rsidR="00361919" w:rsidRDefault="00B42104" w:rsidP="00361919">
      <w:hyperlink r:id="rId1090" w:anchor="m770" w:history="1">
        <w:r w:rsidR="00361919" w:rsidRPr="00215B39">
          <w:rPr>
            <w:rStyle w:val="Hyperlink"/>
            <w:sz w:val="22"/>
          </w:rPr>
          <w:t>vollständige Lösung</w:t>
        </w:r>
      </w:hyperlink>
    </w:p>
    <w:p w14:paraId="2C76FD2E" w14:textId="77777777" w:rsidR="00036F6D" w:rsidRDefault="00036F6D" w:rsidP="00361919"/>
    <w:p w14:paraId="6BDB8D19" w14:textId="77777777" w:rsidR="00361919" w:rsidRDefault="00361919" w:rsidP="00361919">
      <w:bookmarkStart w:id="3289" w:name="m771"/>
      <w:r w:rsidRPr="004C44E1">
        <w:rPr>
          <w:rStyle w:val="Nummer"/>
        </w:rPr>
        <w:t>771</w:t>
      </w:r>
      <w:bookmarkEnd w:id="3289"/>
      <w:r w:rsidRPr="004C44E1">
        <w:rPr>
          <w:rStyle w:val="Nummer"/>
        </w:rPr>
        <w:t>.</w:t>
      </w:r>
      <w:r>
        <w:t xml:space="preserve"> Die Dichte ist allgemein </w:t>
      </w:r>
    </w:p>
    <w:p w14:paraId="60C0EB8B" w14:textId="77777777" w:rsidR="00361919" w:rsidRDefault="00361919" w:rsidP="00361919">
      <w:r w:rsidRPr="007D0EE1">
        <w:rPr>
          <w:position w:val="-24"/>
        </w:rPr>
        <w:object w:dxaOrig="620" w:dyaOrig="620" w14:anchorId="6D893885">
          <v:shape id="_x0000_i1440" type="#_x0000_t75" style="width:30.55pt;height:30.55pt" o:ole="">
            <v:imagedata r:id="rId1091" o:title=""/>
          </v:shape>
          <o:OLEObject Type="Embed" ProgID="Equation.DSMT4" ShapeID="_x0000_i1440" DrawAspect="Content" ObjectID="_1731936384" r:id="rId1092"/>
        </w:object>
      </w:r>
    </w:p>
    <w:p w14:paraId="64193040" w14:textId="77777777" w:rsidR="00361919" w:rsidRDefault="00361919" w:rsidP="00361919">
      <w:r>
        <w:t xml:space="preserve">Davon ist erst mal gar nichts bekannt. </w:t>
      </w:r>
    </w:p>
    <w:p w14:paraId="355CF1A6" w14:textId="77777777" w:rsidR="00361919" w:rsidRDefault="00361919" w:rsidP="00361919">
      <w:r>
        <w:t xml:space="preserve">Fangen wir mit der Masse an: 1 m² Papier wiegt 80 g. Wie viel Quadratmeter Papier sind in dem Stapel? </w:t>
      </w:r>
    </w:p>
    <w:p w14:paraId="49AF4472" w14:textId="77777777" w:rsidR="00361919" w:rsidRDefault="00361919" w:rsidP="00361919">
      <w:r>
        <w:t xml:space="preserve">Das Format A0 ist 1 m² groß. A1 ist genau die Hälfte, also 0,5 m². A2 dann 0,25 m², also ¼ m². A3 = 1/8m², A4 = 1/16 m². </w:t>
      </w:r>
    </w:p>
    <w:p w14:paraId="63E1ACC4" w14:textId="77777777" w:rsidR="00361919" w:rsidRDefault="00361919" w:rsidP="00361919">
      <w:r>
        <w:t>Damit decken 16 Blatt eine Fläche von 1 m² ab. Mit 500 Blatt erreicht man eine Fläche von</w:t>
      </w:r>
    </w:p>
    <w:p w14:paraId="63ADD5DC" w14:textId="77777777" w:rsidR="00361919" w:rsidRDefault="00361919" w:rsidP="00361919">
      <w:r w:rsidRPr="00676CA1">
        <w:rPr>
          <w:position w:val="-24"/>
        </w:rPr>
        <w:object w:dxaOrig="1579" w:dyaOrig="620" w14:anchorId="444A38E2">
          <v:shape id="_x0000_i1441" type="#_x0000_t75" style="width:79.65pt;height:30.55pt" o:ole="">
            <v:imagedata r:id="rId1093" o:title=""/>
          </v:shape>
          <o:OLEObject Type="Embed" ProgID="Equation.DSMT4" ShapeID="_x0000_i1441" DrawAspect="Content" ObjectID="_1731936385" r:id="rId1094"/>
        </w:object>
      </w:r>
    </w:p>
    <w:p w14:paraId="1EF24007" w14:textId="77777777" w:rsidR="00361919" w:rsidRDefault="00361919" w:rsidP="00361919">
      <w:r>
        <w:t>Dieses Papier hat dann eine Masse von</w:t>
      </w:r>
    </w:p>
    <w:p w14:paraId="4E8EFD9F" w14:textId="77777777" w:rsidR="00361919" w:rsidRDefault="00361919" w:rsidP="00361919">
      <w:r w:rsidRPr="004F0C72">
        <w:rPr>
          <w:position w:val="-46"/>
        </w:rPr>
        <w:object w:dxaOrig="2079" w:dyaOrig="1340" w14:anchorId="6E750599">
          <v:shape id="_x0000_i1442" type="#_x0000_t75" style="width:104.2pt;height:67.65pt" o:ole="">
            <v:imagedata r:id="rId1095" o:title=""/>
          </v:shape>
          <o:OLEObject Type="Embed" ProgID="Equation.DSMT4" ShapeID="_x0000_i1442" DrawAspect="Content" ObjectID="_1731936386" r:id="rId1096"/>
        </w:object>
      </w:r>
    </w:p>
    <w:p w14:paraId="5EA495A0" w14:textId="77777777" w:rsidR="00361919" w:rsidRDefault="00361919" w:rsidP="00361919"/>
    <w:p w14:paraId="6B0D054C" w14:textId="77777777" w:rsidR="00361919" w:rsidRDefault="00361919" w:rsidP="00361919">
      <w:r>
        <w:t>Welches Volumen nimmt das Papier ein?</w:t>
      </w:r>
    </w:p>
    <w:p w14:paraId="6D911D35" w14:textId="720F588F" w:rsidR="00361919" w:rsidRDefault="00361919" w:rsidP="00361919">
      <w:r>
        <w:t>Ein A4-Blatt hat eine Fläche von 1/16 m². Das ist auch die Fläche des gesamten Stapels. Mit der gemessenen Höhe kann das Volumen berechnet werden:</w:t>
      </w:r>
    </w:p>
    <w:p w14:paraId="731A69F8" w14:textId="77777777" w:rsidR="00361919" w:rsidRDefault="00361919" w:rsidP="00361919">
      <w:r w:rsidRPr="00400A65">
        <w:rPr>
          <w:position w:val="-82"/>
        </w:rPr>
        <w:object w:dxaOrig="2240" w:dyaOrig="1760" w14:anchorId="1A64B412">
          <v:shape id="_x0000_i1443" type="#_x0000_t75" style="width:111.8pt;height:87.8pt" o:ole="">
            <v:imagedata r:id="rId1097" o:title=""/>
          </v:shape>
          <o:OLEObject Type="Embed" ProgID="Equation.DSMT4" ShapeID="_x0000_i1443" DrawAspect="Content" ObjectID="_1731936387" r:id="rId1098"/>
        </w:object>
      </w:r>
    </w:p>
    <w:p w14:paraId="576048B4" w14:textId="77777777" w:rsidR="00361919" w:rsidRDefault="00361919" w:rsidP="00361919"/>
    <w:p w14:paraId="23D1F3BD" w14:textId="77777777" w:rsidR="00361919" w:rsidRDefault="00361919" w:rsidP="00361919">
      <w:r>
        <w:t>Damit lässt sich nun die Dichte berechnen:</w:t>
      </w:r>
    </w:p>
    <w:p w14:paraId="4880650A" w14:textId="77777777" w:rsidR="00361919" w:rsidRDefault="00361919" w:rsidP="00361919">
      <w:r w:rsidRPr="00400A65">
        <w:rPr>
          <w:position w:val="-94"/>
        </w:rPr>
        <w:object w:dxaOrig="1420" w:dyaOrig="1980" w14:anchorId="245CE930">
          <v:shape id="_x0000_i1444" type="#_x0000_t75" style="width:70.35pt;height:99.25pt" o:ole="">
            <v:imagedata r:id="rId1099" o:title=""/>
          </v:shape>
          <o:OLEObject Type="Embed" ProgID="Equation.DSMT4" ShapeID="_x0000_i1444" DrawAspect="Content" ObjectID="_1731936388" r:id="rId1100"/>
        </w:object>
      </w:r>
    </w:p>
    <w:p w14:paraId="00B10023" w14:textId="77777777" w:rsidR="00361919" w:rsidRPr="006B7140" w:rsidRDefault="00361919" w:rsidP="00361919">
      <w:pPr>
        <w:widowControl w:val="0"/>
        <w:rPr>
          <w:rFonts w:cs="Arial"/>
          <w:szCs w:val="22"/>
        </w:rPr>
      </w:pPr>
    </w:p>
    <w:p w14:paraId="215EE77A" w14:textId="432358A8" w:rsidR="00361919" w:rsidRDefault="00361919" w:rsidP="00361919">
      <w:bookmarkStart w:id="3290" w:name="m772"/>
      <w:r w:rsidRPr="004C44E1">
        <w:rPr>
          <w:rStyle w:val="Nummer"/>
        </w:rPr>
        <w:t>772</w:t>
      </w:r>
      <w:bookmarkEnd w:id="3290"/>
      <w:r>
        <w:t xml:space="preserve">. </w:t>
      </w:r>
      <w:r>
        <w:rPr>
          <w:szCs w:val="22"/>
        </w:rPr>
        <w:t xml:space="preserve">Um den Buddelkasten mit frischem Sand zu füllen, muss man </w:t>
      </w:r>
      <w:r w:rsidR="000D413C">
        <w:rPr>
          <w:szCs w:val="22"/>
        </w:rPr>
        <w:t>4-mal</w:t>
      </w:r>
      <w:r>
        <w:rPr>
          <w:szCs w:val="22"/>
        </w:rPr>
        <w:t xml:space="preserve"> zur Kiesgrube fahren.</w:t>
      </w:r>
    </w:p>
    <w:p w14:paraId="50E305F7" w14:textId="77777777" w:rsidR="00361919" w:rsidRDefault="00B42104" w:rsidP="00361919">
      <w:hyperlink r:id="rId1101" w:anchor="m772" w:history="1">
        <w:r w:rsidR="00361919" w:rsidRPr="006C0116">
          <w:rPr>
            <w:rStyle w:val="Hyperlink"/>
            <w:sz w:val="22"/>
          </w:rPr>
          <w:t>vollständige Lösung</w:t>
        </w:r>
      </w:hyperlink>
    </w:p>
    <w:p w14:paraId="3068C77C" w14:textId="77777777" w:rsidR="00036F6D" w:rsidRDefault="00036F6D" w:rsidP="00361919"/>
    <w:p w14:paraId="3EB9ADAC" w14:textId="77777777" w:rsidR="00361919" w:rsidRDefault="00361919" w:rsidP="00361919">
      <w:bookmarkStart w:id="3291" w:name="m773"/>
      <w:r w:rsidRPr="004C44E1">
        <w:rPr>
          <w:rStyle w:val="Nummer"/>
        </w:rPr>
        <w:t>773</w:t>
      </w:r>
      <w:bookmarkEnd w:id="3291"/>
      <w:r w:rsidRPr="004C44E1">
        <w:rPr>
          <w:rStyle w:val="Nummer"/>
        </w:rPr>
        <w:t>.</w:t>
      </w:r>
      <w:r>
        <w:t xml:space="preserve"> </w:t>
      </w:r>
      <w:r>
        <w:rPr>
          <w:szCs w:val="22"/>
        </w:rPr>
        <w:t>Das Wasser steht in jedem Behälter 0,4 m hoch.</w:t>
      </w:r>
    </w:p>
    <w:p w14:paraId="74488037" w14:textId="77777777" w:rsidR="00361919" w:rsidRDefault="00B42104" w:rsidP="00361919">
      <w:hyperlink r:id="rId1102" w:anchor="m773" w:history="1">
        <w:r w:rsidR="00361919" w:rsidRPr="00405887">
          <w:rPr>
            <w:rStyle w:val="Hyperlink"/>
            <w:sz w:val="22"/>
          </w:rPr>
          <w:t>vollständige Lösung</w:t>
        </w:r>
      </w:hyperlink>
    </w:p>
    <w:p w14:paraId="1C6BAAEE" w14:textId="77777777" w:rsidR="00036F6D" w:rsidRDefault="00036F6D" w:rsidP="00361919"/>
    <w:p w14:paraId="69892421" w14:textId="77777777" w:rsidR="00361919" w:rsidRDefault="00361919" w:rsidP="00361919">
      <w:bookmarkStart w:id="3292" w:name="m774"/>
      <w:r w:rsidRPr="004C44E1">
        <w:rPr>
          <w:rStyle w:val="Nummer"/>
        </w:rPr>
        <w:t>774.</w:t>
      </w:r>
      <w:bookmarkEnd w:id="3292"/>
      <w:r>
        <w:t xml:space="preserve"> Das Zeitungspapier wird nass und die Schuhe trocknen.</w:t>
      </w:r>
    </w:p>
    <w:p w14:paraId="4D3C049E" w14:textId="77777777" w:rsidR="00361919" w:rsidRDefault="00361919" w:rsidP="00361919">
      <w:r>
        <w:t xml:space="preserve">Der physikalische Effekt ist die Kapillarität. Auf Grund von Adhäsionskräften wirken zwischen einer Flüssigkeit und den Wänden einer Röhre Kräfte. Ist die Röhre sehr dünn, können diese Kräfte das Wasser durch die Röhre ziehen. </w:t>
      </w:r>
    </w:p>
    <w:p w14:paraId="1289FA31" w14:textId="77777777" w:rsidR="00361919" w:rsidRDefault="00361919" w:rsidP="00361919">
      <w:r>
        <w:t>Da Zeitungspapier aus vielen Fasern mit kleinen Zwischenräumen besteht, saugt das Papier das Wasser durch den Kapillareffekt aus den nassen Schuhen heraus.</w:t>
      </w:r>
    </w:p>
    <w:p w14:paraId="524FE6A4" w14:textId="77777777" w:rsidR="00036F6D" w:rsidRDefault="00036F6D" w:rsidP="00361919"/>
    <w:p w14:paraId="5E500E4C" w14:textId="77777777" w:rsidR="00361919" w:rsidRDefault="00361919" w:rsidP="00361919">
      <w:bookmarkStart w:id="3293" w:name="m775"/>
      <w:r w:rsidRPr="004C44E1">
        <w:rPr>
          <w:rStyle w:val="Nummer"/>
        </w:rPr>
        <w:t>775</w:t>
      </w:r>
      <w:bookmarkEnd w:id="3293"/>
      <w:r w:rsidRPr="004C44E1">
        <w:rPr>
          <w:rStyle w:val="Nummer"/>
        </w:rPr>
        <w:t>.</w:t>
      </w:r>
      <w:r>
        <w:t xml:space="preserve"> e) alle Dachformen fangen die gleiche Menge auf.</w:t>
      </w:r>
    </w:p>
    <w:p w14:paraId="404168F4" w14:textId="77777777" w:rsidR="00361919" w:rsidRDefault="00361919" w:rsidP="00361919">
      <w:r>
        <w:t>Von oben betrachtet hat jedes Dach die gleiche Fläche. Es wird eine Regensäule aufgefangen, die so groß ist wie die Grundfläche der Garage. Da spielt die Dachform keine Rolle.</w:t>
      </w:r>
    </w:p>
    <w:p w14:paraId="28642F56" w14:textId="77777777" w:rsidR="00036F6D" w:rsidRDefault="00036F6D" w:rsidP="00361919"/>
    <w:p w14:paraId="2678AFCA" w14:textId="77777777" w:rsidR="00361919" w:rsidRPr="004C44E1" w:rsidRDefault="00361919" w:rsidP="00361919">
      <w:pPr>
        <w:rPr>
          <w:rStyle w:val="Nummer"/>
        </w:rPr>
      </w:pPr>
      <w:bookmarkStart w:id="3294" w:name="m776"/>
      <w:r w:rsidRPr="004C44E1">
        <w:rPr>
          <w:rStyle w:val="Nummer"/>
        </w:rPr>
        <w:t>776</w:t>
      </w:r>
      <w:bookmarkEnd w:id="3294"/>
      <w:r w:rsidRPr="004C44E1">
        <w:rPr>
          <w:rStyle w:val="Nummer"/>
        </w:rPr>
        <w:t xml:space="preserve">. </w:t>
      </w:r>
    </w:p>
    <w:p w14:paraId="7EFC9F09" w14:textId="77777777" w:rsidR="00361919" w:rsidRPr="00AE4340" w:rsidRDefault="00361919" w:rsidP="00361919">
      <w:pPr>
        <w:widowControl w:val="0"/>
        <w:rPr>
          <w:szCs w:val="22"/>
        </w:rPr>
      </w:pPr>
      <w:r w:rsidRPr="00AE4340">
        <w:rPr>
          <w:szCs w:val="22"/>
        </w:rPr>
        <w:t xml:space="preserve">a) </w:t>
      </w:r>
      <w:r>
        <w:rPr>
          <w:szCs w:val="22"/>
        </w:rPr>
        <w:t>7</w:t>
      </w:r>
      <w:r w:rsidRPr="00AE4340">
        <w:rPr>
          <w:szCs w:val="22"/>
        </w:rPr>
        <w:t>,</w:t>
      </w:r>
      <w:r>
        <w:rPr>
          <w:szCs w:val="22"/>
        </w:rPr>
        <w:t>4</w:t>
      </w:r>
      <w:r w:rsidRPr="00AE4340">
        <w:rPr>
          <w:szCs w:val="22"/>
        </w:rPr>
        <w:t xml:space="preserve"> m³ = </w:t>
      </w:r>
      <w:r>
        <w:rPr>
          <w:szCs w:val="22"/>
        </w:rPr>
        <w:t>7 4</w:t>
      </w:r>
      <w:r w:rsidRPr="00AE4340">
        <w:rPr>
          <w:szCs w:val="22"/>
        </w:rPr>
        <w:t xml:space="preserve">00 dm³ und </w:t>
      </w:r>
      <w:r>
        <w:rPr>
          <w:szCs w:val="22"/>
        </w:rPr>
        <w:t>7</w:t>
      </w:r>
      <w:r w:rsidRPr="00AE4340">
        <w:rPr>
          <w:szCs w:val="22"/>
        </w:rPr>
        <w:t xml:space="preserve"> </w:t>
      </w:r>
      <w:r>
        <w:rPr>
          <w:szCs w:val="22"/>
        </w:rPr>
        <w:t>4</w:t>
      </w:r>
      <w:r w:rsidRPr="00AE4340">
        <w:rPr>
          <w:szCs w:val="22"/>
        </w:rPr>
        <w:t>00 000cm³</w:t>
      </w:r>
    </w:p>
    <w:p w14:paraId="3C6E277D" w14:textId="77777777" w:rsidR="00361919" w:rsidRPr="00AE4340" w:rsidRDefault="00361919" w:rsidP="00361919">
      <w:pPr>
        <w:widowControl w:val="0"/>
        <w:rPr>
          <w:szCs w:val="22"/>
        </w:rPr>
      </w:pPr>
      <w:r w:rsidRPr="00AE4340">
        <w:rPr>
          <w:szCs w:val="22"/>
        </w:rPr>
        <w:t xml:space="preserve">b) </w:t>
      </w:r>
      <w:r>
        <w:rPr>
          <w:szCs w:val="22"/>
        </w:rPr>
        <w:t>2</w:t>
      </w:r>
      <w:r w:rsidRPr="00AE4340">
        <w:rPr>
          <w:szCs w:val="22"/>
        </w:rPr>
        <w:t xml:space="preserve"> </w:t>
      </w:r>
      <w:r>
        <w:rPr>
          <w:szCs w:val="22"/>
        </w:rPr>
        <w:t>46</w:t>
      </w:r>
      <w:r w:rsidRPr="00AE4340">
        <w:rPr>
          <w:szCs w:val="22"/>
        </w:rPr>
        <w:t xml:space="preserve">0 dm³ = </w:t>
      </w:r>
      <w:r>
        <w:rPr>
          <w:szCs w:val="22"/>
        </w:rPr>
        <w:t>2</w:t>
      </w:r>
      <w:r w:rsidRPr="00AE4340">
        <w:rPr>
          <w:szCs w:val="22"/>
        </w:rPr>
        <w:t>,</w:t>
      </w:r>
      <w:r>
        <w:rPr>
          <w:szCs w:val="22"/>
        </w:rPr>
        <w:t>46</w:t>
      </w:r>
      <w:r w:rsidRPr="00AE4340">
        <w:rPr>
          <w:szCs w:val="22"/>
        </w:rPr>
        <w:t xml:space="preserve"> m³ und </w:t>
      </w:r>
      <w:r>
        <w:rPr>
          <w:szCs w:val="22"/>
        </w:rPr>
        <w:t>2</w:t>
      </w:r>
      <w:r w:rsidRPr="00AE4340">
        <w:rPr>
          <w:szCs w:val="22"/>
        </w:rPr>
        <w:t xml:space="preserve"> </w:t>
      </w:r>
      <w:r>
        <w:rPr>
          <w:szCs w:val="22"/>
        </w:rPr>
        <w:t>46</w:t>
      </w:r>
      <w:r w:rsidRPr="00AE4340">
        <w:rPr>
          <w:szCs w:val="22"/>
        </w:rPr>
        <w:t>0 000 cm³</w:t>
      </w:r>
    </w:p>
    <w:p w14:paraId="68EDACC4" w14:textId="77777777" w:rsidR="00361919" w:rsidRPr="00AE4340" w:rsidRDefault="00361919" w:rsidP="00361919">
      <w:pPr>
        <w:widowControl w:val="0"/>
        <w:rPr>
          <w:szCs w:val="22"/>
        </w:rPr>
      </w:pPr>
      <w:r w:rsidRPr="00AE4340">
        <w:rPr>
          <w:szCs w:val="22"/>
        </w:rPr>
        <w:t xml:space="preserve">c) </w:t>
      </w:r>
      <w:r>
        <w:rPr>
          <w:szCs w:val="22"/>
        </w:rPr>
        <w:t>33</w:t>
      </w:r>
      <w:r w:rsidRPr="00AE4340">
        <w:rPr>
          <w:szCs w:val="22"/>
        </w:rPr>
        <w:t>0 cm³ = 0,</w:t>
      </w:r>
      <w:r>
        <w:rPr>
          <w:szCs w:val="22"/>
        </w:rPr>
        <w:t>33</w:t>
      </w:r>
      <w:r w:rsidRPr="00AE4340">
        <w:rPr>
          <w:szCs w:val="22"/>
        </w:rPr>
        <w:t xml:space="preserve">dm³ = </w:t>
      </w:r>
      <w:r>
        <w:rPr>
          <w:szCs w:val="22"/>
        </w:rPr>
        <w:t>33</w:t>
      </w:r>
      <w:r w:rsidRPr="00AE4340">
        <w:rPr>
          <w:szCs w:val="22"/>
        </w:rPr>
        <w:t>0 000 mm³</w:t>
      </w:r>
    </w:p>
    <w:p w14:paraId="0109CA8D" w14:textId="77777777" w:rsidR="00361919" w:rsidRPr="00AE4340" w:rsidRDefault="00361919" w:rsidP="00361919">
      <w:pPr>
        <w:widowControl w:val="0"/>
        <w:rPr>
          <w:szCs w:val="22"/>
        </w:rPr>
      </w:pPr>
      <w:r w:rsidRPr="00AE4340">
        <w:rPr>
          <w:szCs w:val="22"/>
        </w:rPr>
        <w:t xml:space="preserve">d) </w:t>
      </w:r>
      <w:r>
        <w:rPr>
          <w:szCs w:val="22"/>
        </w:rPr>
        <w:t>5</w:t>
      </w:r>
      <w:r w:rsidRPr="00AE4340">
        <w:rPr>
          <w:szCs w:val="22"/>
        </w:rPr>
        <w:t xml:space="preserve"> </w:t>
      </w:r>
      <w:r>
        <w:rPr>
          <w:szCs w:val="22"/>
        </w:rPr>
        <w:t>7</w:t>
      </w:r>
      <w:r w:rsidRPr="00AE4340">
        <w:rPr>
          <w:szCs w:val="22"/>
        </w:rPr>
        <w:t>00 mm</w:t>
      </w:r>
      <w:proofErr w:type="gramStart"/>
      <w:r w:rsidRPr="00AE4340">
        <w:rPr>
          <w:szCs w:val="22"/>
        </w:rPr>
        <w:t xml:space="preserve">³ </w:t>
      </w:r>
      <w:r>
        <w:rPr>
          <w:szCs w:val="22"/>
        </w:rPr>
        <w:t xml:space="preserve"> =</w:t>
      </w:r>
      <w:proofErr w:type="gramEnd"/>
      <w:r>
        <w:rPr>
          <w:szCs w:val="22"/>
        </w:rPr>
        <w:t xml:space="preserve"> 5</w:t>
      </w:r>
      <w:r w:rsidRPr="00AE4340">
        <w:rPr>
          <w:szCs w:val="22"/>
        </w:rPr>
        <w:t>,</w:t>
      </w:r>
      <w:r>
        <w:rPr>
          <w:szCs w:val="22"/>
        </w:rPr>
        <w:t>7</w:t>
      </w:r>
      <w:r w:rsidRPr="00AE4340">
        <w:rPr>
          <w:szCs w:val="22"/>
        </w:rPr>
        <w:t xml:space="preserve"> cm³</w:t>
      </w:r>
    </w:p>
    <w:p w14:paraId="6FAC338C" w14:textId="77777777" w:rsidR="00361919" w:rsidRPr="00AE4340" w:rsidRDefault="00361919" w:rsidP="00361919">
      <w:pPr>
        <w:widowControl w:val="0"/>
        <w:rPr>
          <w:szCs w:val="22"/>
        </w:rPr>
      </w:pPr>
    </w:p>
    <w:p w14:paraId="3C428822" w14:textId="77777777" w:rsidR="00361919" w:rsidRPr="00AE4340" w:rsidRDefault="00361919" w:rsidP="00361919">
      <w:pPr>
        <w:widowControl w:val="0"/>
        <w:rPr>
          <w:szCs w:val="22"/>
        </w:rPr>
      </w:pPr>
    </w:p>
    <w:p w14:paraId="5F6D528C" w14:textId="77777777" w:rsidR="00361919" w:rsidRPr="00AE4340" w:rsidRDefault="00361919" w:rsidP="00361919">
      <w:pPr>
        <w:widowControl w:val="0"/>
        <w:rPr>
          <w:szCs w:val="22"/>
        </w:rPr>
      </w:pPr>
      <w:r w:rsidRPr="00AE4340">
        <w:rPr>
          <w:szCs w:val="22"/>
        </w:rPr>
        <w:t xml:space="preserve">e) </w:t>
      </w:r>
      <w:r>
        <w:rPr>
          <w:szCs w:val="22"/>
        </w:rPr>
        <w:t>198</w:t>
      </w:r>
      <w:r w:rsidRPr="00AE4340">
        <w:rPr>
          <w:szCs w:val="22"/>
        </w:rPr>
        <w:t xml:space="preserve"> l = </w:t>
      </w:r>
      <w:r>
        <w:rPr>
          <w:szCs w:val="22"/>
        </w:rPr>
        <w:t>1</w:t>
      </w:r>
      <w:r w:rsidRPr="00AE4340">
        <w:rPr>
          <w:szCs w:val="22"/>
        </w:rPr>
        <w:t>,</w:t>
      </w:r>
      <w:r>
        <w:rPr>
          <w:szCs w:val="22"/>
        </w:rPr>
        <w:t>98</w:t>
      </w:r>
      <w:r w:rsidRPr="00AE4340">
        <w:rPr>
          <w:szCs w:val="22"/>
        </w:rPr>
        <w:t xml:space="preserve"> hl = </w:t>
      </w:r>
      <w:r>
        <w:rPr>
          <w:szCs w:val="22"/>
        </w:rPr>
        <w:t xml:space="preserve">198 000 </w:t>
      </w:r>
      <w:r w:rsidRPr="00AE4340">
        <w:rPr>
          <w:szCs w:val="22"/>
        </w:rPr>
        <w:t>ml</w:t>
      </w:r>
    </w:p>
    <w:p w14:paraId="0004A8AB" w14:textId="77777777" w:rsidR="00361919" w:rsidRPr="00AE4340" w:rsidRDefault="00361919" w:rsidP="00361919">
      <w:pPr>
        <w:widowControl w:val="0"/>
        <w:rPr>
          <w:szCs w:val="22"/>
        </w:rPr>
      </w:pPr>
      <w:r w:rsidRPr="00AE4340">
        <w:rPr>
          <w:szCs w:val="22"/>
        </w:rPr>
        <w:lastRenderedPageBreak/>
        <w:t xml:space="preserve">f) </w:t>
      </w:r>
      <w:r>
        <w:rPr>
          <w:szCs w:val="22"/>
        </w:rPr>
        <w:t>27</w:t>
      </w:r>
      <w:r w:rsidRPr="00AE4340">
        <w:rPr>
          <w:szCs w:val="22"/>
        </w:rPr>
        <w:t xml:space="preserve"> hl = </w:t>
      </w:r>
      <w:r>
        <w:rPr>
          <w:szCs w:val="22"/>
        </w:rPr>
        <w:t>2</w:t>
      </w:r>
      <w:r w:rsidRPr="00AE4340">
        <w:rPr>
          <w:szCs w:val="22"/>
        </w:rPr>
        <w:t xml:space="preserve"> </w:t>
      </w:r>
      <w:r>
        <w:rPr>
          <w:szCs w:val="22"/>
        </w:rPr>
        <w:t>7</w:t>
      </w:r>
      <w:r w:rsidRPr="00AE4340">
        <w:rPr>
          <w:szCs w:val="22"/>
        </w:rPr>
        <w:t xml:space="preserve">00 l = </w:t>
      </w:r>
      <w:r>
        <w:rPr>
          <w:szCs w:val="22"/>
        </w:rPr>
        <w:t>2</w:t>
      </w:r>
      <w:r w:rsidRPr="00AE4340">
        <w:rPr>
          <w:szCs w:val="22"/>
        </w:rPr>
        <w:t xml:space="preserve"> </w:t>
      </w:r>
      <w:r>
        <w:rPr>
          <w:szCs w:val="22"/>
        </w:rPr>
        <w:t>7</w:t>
      </w:r>
      <w:r w:rsidRPr="00AE4340">
        <w:rPr>
          <w:szCs w:val="22"/>
        </w:rPr>
        <w:t>00 000 ml</w:t>
      </w:r>
    </w:p>
    <w:p w14:paraId="4DC75980" w14:textId="77777777" w:rsidR="00361919" w:rsidRPr="00AE4340" w:rsidRDefault="00361919" w:rsidP="00361919">
      <w:pPr>
        <w:widowControl w:val="0"/>
        <w:rPr>
          <w:szCs w:val="22"/>
        </w:rPr>
      </w:pPr>
      <w:r w:rsidRPr="00AE4340">
        <w:rPr>
          <w:szCs w:val="22"/>
        </w:rPr>
        <w:t xml:space="preserve">g) </w:t>
      </w:r>
      <w:r>
        <w:rPr>
          <w:szCs w:val="22"/>
        </w:rPr>
        <w:t>9 380</w:t>
      </w:r>
      <w:r w:rsidRPr="00AE4340">
        <w:rPr>
          <w:szCs w:val="22"/>
        </w:rPr>
        <w:t xml:space="preserve"> ml = </w:t>
      </w:r>
      <w:r>
        <w:rPr>
          <w:szCs w:val="22"/>
        </w:rPr>
        <w:t>9</w:t>
      </w:r>
      <w:r w:rsidRPr="00AE4340">
        <w:rPr>
          <w:szCs w:val="22"/>
        </w:rPr>
        <w:t>,</w:t>
      </w:r>
      <w:r>
        <w:rPr>
          <w:szCs w:val="22"/>
        </w:rPr>
        <w:t>38</w:t>
      </w:r>
      <w:r w:rsidRPr="00AE4340">
        <w:rPr>
          <w:szCs w:val="22"/>
        </w:rPr>
        <w:t xml:space="preserve"> l</w:t>
      </w:r>
    </w:p>
    <w:p w14:paraId="73C151E0" w14:textId="77777777" w:rsidR="00361919" w:rsidRPr="00AE4340" w:rsidRDefault="00361919" w:rsidP="00361919">
      <w:pPr>
        <w:widowControl w:val="0"/>
        <w:rPr>
          <w:szCs w:val="22"/>
        </w:rPr>
      </w:pPr>
      <w:r w:rsidRPr="00AE4340">
        <w:rPr>
          <w:szCs w:val="22"/>
        </w:rPr>
        <w:t>h)</w:t>
      </w:r>
      <w:r>
        <w:rPr>
          <w:szCs w:val="22"/>
        </w:rPr>
        <w:t xml:space="preserve"> 1</w:t>
      </w:r>
      <w:r w:rsidRPr="00AE4340">
        <w:rPr>
          <w:szCs w:val="22"/>
        </w:rPr>
        <w:t xml:space="preserve"> </w:t>
      </w:r>
      <w:r>
        <w:rPr>
          <w:szCs w:val="22"/>
        </w:rPr>
        <w:t>6</w:t>
      </w:r>
      <w:r w:rsidRPr="00AE4340">
        <w:rPr>
          <w:szCs w:val="22"/>
        </w:rPr>
        <w:t xml:space="preserve">00 ml = </w:t>
      </w:r>
      <w:r>
        <w:rPr>
          <w:szCs w:val="22"/>
        </w:rPr>
        <w:t>1</w:t>
      </w:r>
      <w:r w:rsidRPr="00AE4340">
        <w:rPr>
          <w:szCs w:val="22"/>
        </w:rPr>
        <w:t xml:space="preserve"> </w:t>
      </w:r>
      <w:r>
        <w:rPr>
          <w:szCs w:val="22"/>
        </w:rPr>
        <w:t>6</w:t>
      </w:r>
      <w:r w:rsidRPr="00AE4340">
        <w:rPr>
          <w:szCs w:val="22"/>
        </w:rPr>
        <w:t>00 cm</w:t>
      </w:r>
      <w:proofErr w:type="gramStart"/>
      <w:r w:rsidRPr="00AE4340">
        <w:rPr>
          <w:szCs w:val="22"/>
        </w:rPr>
        <w:t>³  =</w:t>
      </w:r>
      <w:proofErr w:type="gramEnd"/>
      <w:r w:rsidRPr="00AE4340">
        <w:rPr>
          <w:szCs w:val="22"/>
        </w:rPr>
        <w:t xml:space="preserve"> </w:t>
      </w:r>
      <w:r>
        <w:rPr>
          <w:szCs w:val="22"/>
        </w:rPr>
        <w:t>1</w:t>
      </w:r>
      <w:r w:rsidRPr="00AE4340">
        <w:rPr>
          <w:szCs w:val="22"/>
        </w:rPr>
        <w:t>,</w:t>
      </w:r>
      <w:r>
        <w:rPr>
          <w:szCs w:val="22"/>
        </w:rPr>
        <w:t>6</w:t>
      </w:r>
      <w:r w:rsidRPr="00AE4340">
        <w:rPr>
          <w:szCs w:val="22"/>
        </w:rPr>
        <w:t xml:space="preserve"> dm³</w:t>
      </w:r>
    </w:p>
    <w:p w14:paraId="5A6EE5ED" w14:textId="77777777" w:rsidR="00361919" w:rsidRPr="00AE4340" w:rsidRDefault="00361919" w:rsidP="00361919">
      <w:pPr>
        <w:widowControl w:val="0"/>
        <w:rPr>
          <w:szCs w:val="22"/>
        </w:rPr>
      </w:pPr>
      <w:r w:rsidRPr="00AE4340">
        <w:rPr>
          <w:szCs w:val="22"/>
        </w:rPr>
        <w:t xml:space="preserve">i) </w:t>
      </w:r>
      <w:r>
        <w:rPr>
          <w:szCs w:val="22"/>
        </w:rPr>
        <w:t>2</w:t>
      </w:r>
      <w:r w:rsidRPr="00AE4340">
        <w:rPr>
          <w:szCs w:val="22"/>
        </w:rPr>
        <w:t xml:space="preserve">00 cm³ = </w:t>
      </w:r>
      <w:r>
        <w:rPr>
          <w:szCs w:val="22"/>
        </w:rPr>
        <w:t>2</w:t>
      </w:r>
      <w:r w:rsidRPr="00AE4340">
        <w:rPr>
          <w:szCs w:val="22"/>
        </w:rPr>
        <w:t>00 ml = 0,</w:t>
      </w:r>
      <w:r>
        <w:rPr>
          <w:szCs w:val="22"/>
        </w:rPr>
        <w:t>2</w:t>
      </w:r>
      <w:r w:rsidRPr="00AE4340">
        <w:rPr>
          <w:szCs w:val="22"/>
        </w:rPr>
        <w:t xml:space="preserve"> l = </w:t>
      </w:r>
      <w:r>
        <w:rPr>
          <w:szCs w:val="22"/>
        </w:rPr>
        <w:t>2</w:t>
      </w:r>
      <w:r w:rsidRPr="00AE4340">
        <w:rPr>
          <w:szCs w:val="22"/>
        </w:rPr>
        <w:t>00 ml</w:t>
      </w:r>
    </w:p>
    <w:p w14:paraId="6B779022" w14:textId="77777777" w:rsidR="00361919" w:rsidRPr="00AE4340" w:rsidRDefault="00361919" w:rsidP="00361919">
      <w:pPr>
        <w:widowControl w:val="0"/>
        <w:rPr>
          <w:szCs w:val="22"/>
        </w:rPr>
      </w:pPr>
      <w:r w:rsidRPr="00AE4340">
        <w:rPr>
          <w:szCs w:val="22"/>
        </w:rPr>
        <w:t xml:space="preserve">j) </w:t>
      </w:r>
      <w:r>
        <w:rPr>
          <w:szCs w:val="22"/>
        </w:rPr>
        <w:t>3</w:t>
      </w:r>
      <w:r w:rsidRPr="00AE4340">
        <w:rPr>
          <w:szCs w:val="22"/>
        </w:rPr>
        <w:t>,</w:t>
      </w:r>
      <w:r>
        <w:rPr>
          <w:szCs w:val="22"/>
        </w:rPr>
        <w:t>9</w:t>
      </w:r>
      <w:r w:rsidRPr="00AE4340">
        <w:rPr>
          <w:szCs w:val="22"/>
        </w:rPr>
        <w:t xml:space="preserve"> l = </w:t>
      </w:r>
      <w:r>
        <w:rPr>
          <w:szCs w:val="22"/>
        </w:rPr>
        <w:t>3 9</w:t>
      </w:r>
      <w:r w:rsidRPr="00AE4340">
        <w:rPr>
          <w:szCs w:val="22"/>
        </w:rPr>
        <w:t>00 ml</w:t>
      </w:r>
      <w:r>
        <w:rPr>
          <w:szCs w:val="22"/>
        </w:rPr>
        <w:t xml:space="preserve"> </w:t>
      </w:r>
      <w:r w:rsidRPr="00AE4340">
        <w:rPr>
          <w:szCs w:val="22"/>
        </w:rPr>
        <w:t xml:space="preserve">= </w:t>
      </w:r>
      <w:r>
        <w:rPr>
          <w:szCs w:val="22"/>
        </w:rPr>
        <w:t>3</w:t>
      </w:r>
      <w:r w:rsidRPr="00AE4340">
        <w:rPr>
          <w:szCs w:val="22"/>
        </w:rPr>
        <w:t xml:space="preserve"> </w:t>
      </w:r>
      <w:r>
        <w:rPr>
          <w:szCs w:val="22"/>
        </w:rPr>
        <w:t>9</w:t>
      </w:r>
      <w:r w:rsidRPr="00AE4340">
        <w:rPr>
          <w:szCs w:val="22"/>
        </w:rPr>
        <w:t xml:space="preserve">00 cm³ </w:t>
      </w:r>
      <w:proofErr w:type="gramStart"/>
      <w:r w:rsidRPr="00AE4340">
        <w:rPr>
          <w:szCs w:val="22"/>
        </w:rPr>
        <w:t xml:space="preserve">=  </w:t>
      </w:r>
      <w:r>
        <w:rPr>
          <w:szCs w:val="22"/>
        </w:rPr>
        <w:t>3</w:t>
      </w:r>
      <w:proofErr w:type="gramEnd"/>
      <w:r w:rsidRPr="00AE4340">
        <w:rPr>
          <w:szCs w:val="22"/>
        </w:rPr>
        <w:t>,</w:t>
      </w:r>
      <w:r>
        <w:rPr>
          <w:szCs w:val="22"/>
        </w:rPr>
        <w:t>9</w:t>
      </w:r>
      <w:r w:rsidRPr="00AE4340">
        <w:rPr>
          <w:szCs w:val="22"/>
        </w:rPr>
        <w:t xml:space="preserve"> dm³ </w:t>
      </w:r>
    </w:p>
    <w:p w14:paraId="64E15CCA" w14:textId="77777777" w:rsidR="00361919" w:rsidRPr="00AE4340" w:rsidRDefault="00361919" w:rsidP="00361919">
      <w:pPr>
        <w:widowControl w:val="0"/>
        <w:rPr>
          <w:szCs w:val="22"/>
        </w:rPr>
      </w:pPr>
      <w:r w:rsidRPr="00AE4340">
        <w:rPr>
          <w:szCs w:val="22"/>
        </w:rPr>
        <w:t xml:space="preserve">k) </w:t>
      </w:r>
      <w:r>
        <w:rPr>
          <w:szCs w:val="22"/>
        </w:rPr>
        <w:t>4</w:t>
      </w:r>
      <w:r w:rsidRPr="00AE4340">
        <w:rPr>
          <w:szCs w:val="22"/>
        </w:rPr>
        <w:t>,</w:t>
      </w:r>
      <w:r>
        <w:rPr>
          <w:szCs w:val="22"/>
        </w:rPr>
        <w:t>4</w:t>
      </w:r>
      <w:r w:rsidRPr="00AE4340">
        <w:rPr>
          <w:szCs w:val="22"/>
        </w:rPr>
        <w:t xml:space="preserve"> m³ = </w:t>
      </w:r>
      <w:r>
        <w:rPr>
          <w:szCs w:val="22"/>
        </w:rPr>
        <w:t>4</w:t>
      </w:r>
      <w:r w:rsidRPr="00AE4340">
        <w:rPr>
          <w:szCs w:val="22"/>
        </w:rPr>
        <w:t xml:space="preserve"> </w:t>
      </w:r>
      <w:r>
        <w:rPr>
          <w:szCs w:val="22"/>
        </w:rPr>
        <w:t>4</w:t>
      </w:r>
      <w:r w:rsidRPr="00AE4340">
        <w:rPr>
          <w:szCs w:val="22"/>
        </w:rPr>
        <w:t xml:space="preserve">00 dm³ = </w:t>
      </w:r>
      <w:r>
        <w:rPr>
          <w:szCs w:val="22"/>
        </w:rPr>
        <w:t>4</w:t>
      </w:r>
      <w:r w:rsidRPr="00AE4340">
        <w:rPr>
          <w:szCs w:val="22"/>
        </w:rPr>
        <w:t xml:space="preserve"> </w:t>
      </w:r>
      <w:r>
        <w:rPr>
          <w:szCs w:val="22"/>
        </w:rPr>
        <w:t>4</w:t>
      </w:r>
      <w:r w:rsidRPr="00AE4340">
        <w:rPr>
          <w:szCs w:val="22"/>
        </w:rPr>
        <w:t xml:space="preserve">00 000 cm³ = </w:t>
      </w:r>
      <w:r>
        <w:rPr>
          <w:szCs w:val="22"/>
        </w:rPr>
        <w:t>4</w:t>
      </w:r>
      <w:r w:rsidRPr="00AE4340">
        <w:rPr>
          <w:szCs w:val="22"/>
        </w:rPr>
        <w:t xml:space="preserve"> </w:t>
      </w:r>
      <w:r>
        <w:rPr>
          <w:szCs w:val="22"/>
        </w:rPr>
        <w:t>4</w:t>
      </w:r>
      <w:r w:rsidRPr="00AE4340">
        <w:rPr>
          <w:szCs w:val="22"/>
        </w:rPr>
        <w:t>00 l</w:t>
      </w:r>
    </w:p>
    <w:p w14:paraId="34B195B6" w14:textId="77777777" w:rsidR="00361919" w:rsidRDefault="00361919" w:rsidP="00361919"/>
    <w:p w14:paraId="1BC94947" w14:textId="77777777" w:rsidR="00361919" w:rsidRDefault="00361919" w:rsidP="00361919"/>
    <w:p w14:paraId="140CDA53" w14:textId="77777777" w:rsidR="00361919" w:rsidRDefault="00361919" w:rsidP="00361919">
      <w:bookmarkStart w:id="3295" w:name="m777"/>
      <w:r w:rsidRPr="004C44E1">
        <w:rPr>
          <w:rStyle w:val="Nummer"/>
        </w:rPr>
        <w:t>777</w:t>
      </w:r>
      <w:bookmarkEnd w:id="3295"/>
      <w:r w:rsidRPr="004C44E1">
        <w:rPr>
          <w:rStyle w:val="Nummer"/>
        </w:rPr>
        <w:t>.</w:t>
      </w:r>
      <w:r>
        <w:t xml:space="preserve"> </w:t>
      </w:r>
      <w:r>
        <w:rPr>
          <w:szCs w:val="22"/>
        </w:rPr>
        <w:t>Der Packen Papier wiegt 2,5 kg.</w:t>
      </w:r>
    </w:p>
    <w:p w14:paraId="4C20581A" w14:textId="77777777" w:rsidR="00361919" w:rsidRDefault="00B42104" w:rsidP="00361919">
      <w:hyperlink r:id="rId1103" w:anchor="m777" w:history="1">
        <w:r w:rsidR="00361919" w:rsidRPr="007F2FBE">
          <w:rPr>
            <w:rStyle w:val="Hyperlink"/>
            <w:sz w:val="22"/>
          </w:rPr>
          <w:t>vollständige Lösung</w:t>
        </w:r>
      </w:hyperlink>
    </w:p>
    <w:p w14:paraId="0FE0AEE5" w14:textId="77777777" w:rsidR="00036F6D" w:rsidRDefault="00036F6D" w:rsidP="00361919"/>
    <w:p w14:paraId="39A24BAD" w14:textId="77777777" w:rsidR="00361919" w:rsidRPr="004C44E1" w:rsidRDefault="00361919" w:rsidP="00361919">
      <w:pPr>
        <w:rPr>
          <w:rStyle w:val="Nummer"/>
        </w:rPr>
      </w:pPr>
      <w:bookmarkStart w:id="3296" w:name="m778"/>
      <w:r w:rsidRPr="004C44E1">
        <w:rPr>
          <w:rStyle w:val="Nummer"/>
        </w:rPr>
        <w:t>778</w:t>
      </w:r>
      <w:bookmarkEnd w:id="3296"/>
      <w:r w:rsidRPr="004C44E1">
        <w:rPr>
          <w:rStyle w:val="Nummer"/>
        </w:rPr>
        <w:t xml:space="preserve">. </w:t>
      </w:r>
    </w:p>
    <w:p w14:paraId="223E0670" w14:textId="77777777" w:rsidR="00361919" w:rsidRPr="007123B5" w:rsidRDefault="00361919" w:rsidP="00361919">
      <w:pPr>
        <w:widowControl w:val="0"/>
        <w:rPr>
          <w:szCs w:val="22"/>
        </w:rPr>
      </w:pPr>
      <w:r w:rsidRPr="007123B5">
        <w:rPr>
          <w:szCs w:val="22"/>
        </w:rPr>
        <w:t>a) Diffusion.</w:t>
      </w:r>
    </w:p>
    <w:p w14:paraId="4089C151" w14:textId="77777777" w:rsidR="00361919" w:rsidRPr="007123B5" w:rsidRDefault="00361919" w:rsidP="00361919">
      <w:pPr>
        <w:widowControl w:val="0"/>
        <w:rPr>
          <w:szCs w:val="22"/>
        </w:rPr>
      </w:pPr>
      <w:r w:rsidRPr="007123B5">
        <w:rPr>
          <w:szCs w:val="22"/>
        </w:rPr>
        <w:t>b) Zwischen den Teilchen eines Gases sind große Abstände und geringe Kräfte. Dadurch lassen sich die Teilchen weiter zusammenpressen.</w:t>
      </w:r>
    </w:p>
    <w:p w14:paraId="7FCA16F7" w14:textId="77777777" w:rsidR="00361919" w:rsidRPr="007123B5" w:rsidRDefault="00361919" w:rsidP="00361919">
      <w:pPr>
        <w:widowControl w:val="0"/>
        <w:rPr>
          <w:szCs w:val="22"/>
        </w:rPr>
      </w:pPr>
      <w:r w:rsidRPr="007123B5">
        <w:rPr>
          <w:szCs w:val="22"/>
        </w:rPr>
        <w:t xml:space="preserve">c) Alleskleber hat große Adhäsionskräfte. </w:t>
      </w:r>
    </w:p>
    <w:p w14:paraId="06DFFA12" w14:textId="77777777" w:rsidR="00361919" w:rsidRPr="007123B5" w:rsidRDefault="00361919" w:rsidP="00361919">
      <w:pPr>
        <w:widowControl w:val="0"/>
        <w:rPr>
          <w:szCs w:val="22"/>
        </w:rPr>
      </w:pPr>
      <w:r w:rsidRPr="007123B5">
        <w:rPr>
          <w:szCs w:val="22"/>
        </w:rPr>
        <w:t>d) Adhäsionskräfte zwischen Wasser und Tasse.</w:t>
      </w:r>
    </w:p>
    <w:p w14:paraId="59892D39" w14:textId="77777777" w:rsidR="00361919" w:rsidRPr="007123B5" w:rsidRDefault="00361919" w:rsidP="00361919">
      <w:pPr>
        <w:widowControl w:val="0"/>
        <w:rPr>
          <w:szCs w:val="22"/>
        </w:rPr>
      </w:pPr>
      <w:r w:rsidRPr="007123B5">
        <w:rPr>
          <w:szCs w:val="22"/>
        </w:rPr>
        <w:t>e) Bei Holz sind die Kohäsionskräfte geringer als bei Beton.</w:t>
      </w:r>
    </w:p>
    <w:p w14:paraId="7E98D5BF" w14:textId="77777777" w:rsidR="00361919" w:rsidRPr="007123B5" w:rsidRDefault="00361919" w:rsidP="00361919">
      <w:pPr>
        <w:widowControl w:val="0"/>
        <w:rPr>
          <w:szCs w:val="22"/>
        </w:rPr>
      </w:pPr>
      <w:r w:rsidRPr="007123B5">
        <w:rPr>
          <w:szCs w:val="22"/>
        </w:rPr>
        <w:t>f) Kohäsionskräfte im Wasser lassen die Tropfen entstehen.</w:t>
      </w:r>
    </w:p>
    <w:p w14:paraId="484CEBC2" w14:textId="77777777" w:rsidR="00361919" w:rsidRDefault="00361919" w:rsidP="00361919">
      <w:pPr>
        <w:widowControl w:val="0"/>
        <w:rPr>
          <w:szCs w:val="22"/>
        </w:rPr>
      </w:pPr>
      <w:r w:rsidRPr="007123B5">
        <w:rPr>
          <w:szCs w:val="22"/>
        </w:rPr>
        <w:t>g) Kohäsionskräfte im Wasser erzeugen eine Oberflächenspannung.</w:t>
      </w:r>
    </w:p>
    <w:p w14:paraId="49FD568E" w14:textId="77777777" w:rsidR="00036F6D" w:rsidRPr="007123B5" w:rsidRDefault="00036F6D" w:rsidP="00361919">
      <w:pPr>
        <w:widowControl w:val="0"/>
        <w:rPr>
          <w:szCs w:val="22"/>
        </w:rPr>
      </w:pPr>
    </w:p>
    <w:p w14:paraId="16EE60B4" w14:textId="77777777" w:rsidR="00361919" w:rsidRPr="007123B5" w:rsidRDefault="00361919" w:rsidP="00361919">
      <w:pPr>
        <w:widowControl w:val="0"/>
        <w:rPr>
          <w:szCs w:val="22"/>
        </w:rPr>
      </w:pPr>
      <w:bookmarkStart w:id="3297" w:name="m779"/>
      <w:r w:rsidRPr="004C44E1">
        <w:rPr>
          <w:rStyle w:val="Nummer"/>
        </w:rPr>
        <w:t>779</w:t>
      </w:r>
      <w:bookmarkEnd w:id="3297"/>
      <w:r w:rsidRPr="007123B5">
        <w:rPr>
          <w:szCs w:val="22"/>
        </w:rPr>
        <w:t xml:space="preserve">. In dem Messzylinder sind 25,0 ml der gesuchten Flüssigkeit. Die Masse beträgt </w:t>
      </w:r>
    </w:p>
    <w:p w14:paraId="52008812" w14:textId="77777777" w:rsidR="00361919" w:rsidRPr="007123B5" w:rsidRDefault="00361919" w:rsidP="00361919">
      <w:pPr>
        <w:widowControl w:val="0"/>
        <w:rPr>
          <w:szCs w:val="22"/>
        </w:rPr>
      </w:pPr>
      <w:r w:rsidRPr="007123B5">
        <w:rPr>
          <w:position w:val="-28"/>
          <w:szCs w:val="22"/>
        </w:rPr>
        <w:object w:dxaOrig="2140" w:dyaOrig="680" w14:anchorId="1B6A9754">
          <v:shape id="_x0000_i1445" type="#_x0000_t75" style="width:107.45pt;height:33.8pt" o:ole="">
            <v:imagedata r:id="rId1104" o:title=""/>
          </v:shape>
          <o:OLEObject Type="Embed" ProgID="Equation.DSMT4" ShapeID="_x0000_i1445" DrawAspect="Content" ObjectID="_1731936389" r:id="rId1105"/>
        </w:object>
      </w:r>
    </w:p>
    <w:p w14:paraId="7970FA98" w14:textId="77777777" w:rsidR="00361919" w:rsidRPr="007123B5" w:rsidRDefault="00361919" w:rsidP="00361919">
      <w:pPr>
        <w:widowControl w:val="0"/>
        <w:rPr>
          <w:szCs w:val="22"/>
        </w:rPr>
      </w:pPr>
      <w:r w:rsidRPr="007123B5">
        <w:rPr>
          <w:szCs w:val="22"/>
        </w:rPr>
        <w:t>Damit lässt sich die Dichte berechnen:</w:t>
      </w:r>
    </w:p>
    <w:p w14:paraId="7E4A942C" w14:textId="77777777" w:rsidR="00361919" w:rsidRPr="007123B5" w:rsidRDefault="00361919" w:rsidP="00361919">
      <w:pPr>
        <w:widowControl w:val="0"/>
        <w:rPr>
          <w:szCs w:val="22"/>
        </w:rPr>
      </w:pPr>
      <w:r w:rsidRPr="007123B5">
        <w:rPr>
          <w:position w:val="-126"/>
          <w:szCs w:val="22"/>
        </w:rPr>
        <w:object w:dxaOrig="1300" w:dyaOrig="2640" w14:anchorId="633C3087">
          <v:shape id="_x0000_i1446" type="#_x0000_t75" style="width:64.35pt;height:132pt" o:ole="">
            <v:imagedata r:id="rId1106" o:title=""/>
          </v:shape>
          <o:OLEObject Type="Embed" ProgID="Equation.DSMT4" ShapeID="_x0000_i1446" DrawAspect="Content" ObjectID="_1731936390" r:id="rId1107"/>
        </w:object>
      </w:r>
    </w:p>
    <w:p w14:paraId="0E235F0A" w14:textId="77777777" w:rsidR="00361919" w:rsidRDefault="00361919" w:rsidP="00361919">
      <w:pPr>
        <w:widowControl w:val="0"/>
        <w:rPr>
          <w:szCs w:val="22"/>
        </w:rPr>
      </w:pPr>
      <w:r w:rsidRPr="007123B5">
        <w:rPr>
          <w:szCs w:val="22"/>
        </w:rPr>
        <w:t>Also befindet sich in dem Messzylinder Olivenöl.</w:t>
      </w:r>
    </w:p>
    <w:p w14:paraId="7E01AA44" w14:textId="77777777" w:rsidR="00036F6D" w:rsidRPr="007123B5" w:rsidRDefault="00036F6D" w:rsidP="00361919">
      <w:pPr>
        <w:widowControl w:val="0"/>
        <w:rPr>
          <w:szCs w:val="22"/>
        </w:rPr>
      </w:pPr>
    </w:p>
    <w:p w14:paraId="20EDF648" w14:textId="77777777" w:rsidR="00361919" w:rsidRDefault="00361919" w:rsidP="00361919">
      <w:pPr>
        <w:widowControl w:val="0"/>
        <w:rPr>
          <w:szCs w:val="22"/>
        </w:rPr>
      </w:pPr>
      <w:bookmarkStart w:id="3298" w:name="m780"/>
      <w:r w:rsidRPr="004C44E1">
        <w:rPr>
          <w:rStyle w:val="Nummer"/>
        </w:rPr>
        <w:t>780</w:t>
      </w:r>
      <w:bookmarkEnd w:id="3298"/>
      <w:r w:rsidRPr="004C44E1">
        <w:rPr>
          <w:rStyle w:val="Nummer"/>
        </w:rPr>
        <w:t>.</w:t>
      </w:r>
      <w:r w:rsidRPr="007123B5">
        <w:rPr>
          <w:szCs w:val="22"/>
        </w:rPr>
        <w:t xml:space="preserve"> </w:t>
      </w:r>
      <w:r>
        <w:rPr>
          <w:szCs w:val="22"/>
        </w:rPr>
        <w:t xml:space="preserve">Der Vorgang heißt Diffusion. </w:t>
      </w:r>
    </w:p>
    <w:p w14:paraId="640DDA22" w14:textId="77777777" w:rsidR="00361919" w:rsidRPr="007123B5" w:rsidRDefault="00361919" w:rsidP="00361919">
      <w:pPr>
        <w:widowControl w:val="0"/>
        <w:rPr>
          <w:szCs w:val="22"/>
        </w:rPr>
      </w:pPr>
      <w:r w:rsidRPr="007123B5">
        <w:rPr>
          <w:szCs w:val="22"/>
        </w:rPr>
        <w:t>Wir das Salz in das Wasser gegeben, löst sich das Salz auf. Die Teilchen des Salzes befinden sich jetzt zwischen den Wasserteilchen.</w:t>
      </w:r>
    </w:p>
    <w:p w14:paraId="02762A1D" w14:textId="77777777" w:rsidR="00361919" w:rsidRDefault="00361919" w:rsidP="00361919">
      <w:pPr>
        <w:widowControl w:val="0"/>
        <w:rPr>
          <w:szCs w:val="22"/>
        </w:rPr>
      </w:pPr>
      <w:r w:rsidRPr="007123B5">
        <w:rPr>
          <w:szCs w:val="22"/>
        </w:rPr>
        <w:t>Durch die Bewegung der Wasser- und Salzteilchen kommt es zu einer selbständigen Vermischung, so dass nach einer kurzen Zeit überall im Wasser auch Salzteilchen vorhanden sind.</w:t>
      </w:r>
    </w:p>
    <w:p w14:paraId="0A3A5342" w14:textId="77777777" w:rsidR="00036F6D" w:rsidRPr="007123B5" w:rsidRDefault="00036F6D" w:rsidP="00361919">
      <w:pPr>
        <w:widowControl w:val="0"/>
        <w:rPr>
          <w:szCs w:val="22"/>
        </w:rPr>
      </w:pPr>
    </w:p>
    <w:p w14:paraId="7A98D1B5" w14:textId="157D6CF6" w:rsidR="00361919" w:rsidRDefault="00361919" w:rsidP="00361919">
      <w:pPr>
        <w:widowControl w:val="0"/>
        <w:rPr>
          <w:szCs w:val="22"/>
        </w:rPr>
      </w:pPr>
      <w:bookmarkStart w:id="3299" w:name="m781"/>
      <w:r w:rsidRPr="004C44E1">
        <w:rPr>
          <w:rStyle w:val="Nummer"/>
        </w:rPr>
        <w:t>781.</w:t>
      </w:r>
      <w:bookmarkEnd w:id="3299"/>
      <w:r w:rsidRPr="007123B5">
        <w:rPr>
          <w:szCs w:val="22"/>
        </w:rPr>
        <w:t xml:space="preserve"> Zwischen den Wasserteilchen wirken Kohäsionskräfte. Dadurch halten sie etwas zusammen und bilden auf der Wasseroberfläche eine dünne Haut. Wenn man die Gegenstände vorsichtig auf die Wasseroberfläche legt, </w:t>
      </w:r>
      <w:r w:rsidR="000D413C" w:rsidRPr="007123B5">
        <w:rPr>
          <w:szCs w:val="22"/>
        </w:rPr>
        <w:t>zerreißt</w:t>
      </w:r>
      <w:r w:rsidRPr="007123B5">
        <w:rPr>
          <w:szCs w:val="22"/>
        </w:rPr>
        <w:t xml:space="preserve"> die Haut nicht und die Gegenstände schwimmen.</w:t>
      </w:r>
    </w:p>
    <w:p w14:paraId="53B20F92" w14:textId="77777777" w:rsidR="00036F6D" w:rsidRPr="007123B5" w:rsidRDefault="00036F6D" w:rsidP="00361919">
      <w:pPr>
        <w:widowControl w:val="0"/>
        <w:rPr>
          <w:szCs w:val="22"/>
        </w:rPr>
      </w:pPr>
    </w:p>
    <w:p w14:paraId="710C2449" w14:textId="77777777" w:rsidR="00361919" w:rsidRPr="007123B5" w:rsidRDefault="00361919" w:rsidP="00361919">
      <w:pPr>
        <w:widowControl w:val="0"/>
        <w:rPr>
          <w:szCs w:val="22"/>
        </w:rPr>
      </w:pPr>
      <w:bookmarkStart w:id="3300" w:name="m782"/>
      <w:r w:rsidRPr="004C44E1">
        <w:rPr>
          <w:rStyle w:val="Nummer"/>
        </w:rPr>
        <w:t>782.</w:t>
      </w:r>
      <w:bookmarkEnd w:id="3300"/>
      <w:r w:rsidRPr="007123B5">
        <w:rPr>
          <w:szCs w:val="22"/>
        </w:rPr>
        <w:t xml:space="preserve"> Zu Beginn hat der Fahrer 8,8 kJ potenzielle Energie. Am Ende beträgt die kinetische Energie 174 J. Der Wirkungsgrad ist 2%.</w:t>
      </w:r>
    </w:p>
    <w:p w14:paraId="79D8F2F6" w14:textId="77777777" w:rsidR="00361919" w:rsidRDefault="00B42104" w:rsidP="00361919">
      <w:pPr>
        <w:widowControl w:val="0"/>
        <w:rPr>
          <w:szCs w:val="22"/>
        </w:rPr>
      </w:pPr>
      <w:hyperlink r:id="rId1108" w:anchor="m782" w:history="1">
        <w:r w:rsidR="00361919" w:rsidRPr="007123B5">
          <w:rPr>
            <w:rStyle w:val="Hyperlink"/>
            <w:sz w:val="22"/>
            <w:szCs w:val="22"/>
          </w:rPr>
          <w:t>vollständige Lösung</w:t>
        </w:r>
      </w:hyperlink>
    </w:p>
    <w:p w14:paraId="12EDBDAF" w14:textId="77777777" w:rsidR="00036F6D" w:rsidRPr="007123B5" w:rsidRDefault="00036F6D" w:rsidP="00361919">
      <w:pPr>
        <w:widowControl w:val="0"/>
        <w:rPr>
          <w:szCs w:val="22"/>
        </w:rPr>
      </w:pPr>
    </w:p>
    <w:p w14:paraId="45928EDB" w14:textId="77777777" w:rsidR="00361919" w:rsidRPr="004C44E1" w:rsidRDefault="00361919" w:rsidP="00361919">
      <w:pPr>
        <w:widowControl w:val="0"/>
        <w:rPr>
          <w:rStyle w:val="Nummer"/>
        </w:rPr>
      </w:pPr>
      <w:bookmarkStart w:id="3301" w:name="m783"/>
      <w:r w:rsidRPr="004C44E1">
        <w:rPr>
          <w:rStyle w:val="Nummer"/>
        </w:rPr>
        <w:lastRenderedPageBreak/>
        <w:t>783.</w:t>
      </w:r>
      <w:bookmarkEnd w:id="3301"/>
      <w:r w:rsidRPr="004C44E1">
        <w:rPr>
          <w:rStyle w:val="Nummer"/>
        </w:rPr>
        <w:t xml:space="preserve"> </w:t>
      </w:r>
    </w:p>
    <w:p w14:paraId="227F4ED0" w14:textId="77777777" w:rsidR="00361919" w:rsidRPr="007123B5" w:rsidRDefault="00361919" w:rsidP="00361919">
      <w:pPr>
        <w:pStyle w:val="Vorgabetext"/>
        <w:tabs>
          <w:tab w:val="left" w:leader="dot" w:pos="2977"/>
        </w:tabs>
        <w:rPr>
          <w:rFonts w:ascii="Arial" w:hAnsi="Arial" w:cs="Arial"/>
          <w:sz w:val="22"/>
          <w:szCs w:val="22"/>
        </w:rPr>
      </w:pPr>
      <w:r w:rsidRPr="007123B5">
        <w:rPr>
          <w:rFonts w:ascii="Arial" w:hAnsi="Arial" w:cs="Arial"/>
          <w:sz w:val="22"/>
          <w:szCs w:val="22"/>
        </w:rPr>
        <w:t xml:space="preserve">a) aufgeladener Akku: </w:t>
      </w:r>
      <w:r w:rsidRPr="007123B5">
        <w:rPr>
          <w:rFonts w:ascii="Arial" w:hAnsi="Arial" w:cs="Arial"/>
          <w:sz w:val="22"/>
          <w:szCs w:val="22"/>
        </w:rPr>
        <w:tab/>
        <w:t>elektrische Energie</w:t>
      </w:r>
    </w:p>
    <w:p w14:paraId="08FF4095" w14:textId="77777777" w:rsidR="00361919" w:rsidRPr="007123B5" w:rsidRDefault="00361919" w:rsidP="00361919">
      <w:pPr>
        <w:pStyle w:val="Vorgabetext"/>
        <w:tabs>
          <w:tab w:val="left" w:leader="dot" w:pos="2977"/>
        </w:tabs>
        <w:rPr>
          <w:rFonts w:ascii="Arial" w:hAnsi="Arial" w:cs="Arial"/>
          <w:sz w:val="22"/>
          <w:szCs w:val="22"/>
        </w:rPr>
      </w:pPr>
      <w:r w:rsidRPr="007123B5">
        <w:rPr>
          <w:rFonts w:ascii="Arial" w:hAnsi="Arial" w:cs="Arial"/>
          <w:sz w:val="22"/>
          <w:szCs w:val="22"/>
        </w:rPr>
        <w:t xml:space="preserve">b) Brot: </w:t>
      </w:r>
      <w:r w:rsidRPr="007123B5">
        <w:rPr>
          <w:rFonts w:ascii="Arial" w:hAnsi="Arial" w:cs="Arial"/>
          <w:sz w:val="22"/>
          <w:szCs w:val="22"/>
        </w:rPr>
        <w:tab/>
        <w:t>chemische Energie</w:t>
      </w:r>
    </w:p>
    <w:p w14:paraId="435D3E63" w14:textId="77777777" w:rsidR="00361919" w:rsidRPr="007123B5" w:rsidRDefault="00361919" w:rsidP="00361919">
      <w:pPr>
        <w:pStyle w:val="Vorgabetext"/>
        <w:tabs>
          <w:tab w:val="left" w:leader="dot" w:pos="2977"/>
        </w:tabs>
        <w:rPr>
          <w:rFonts w:ascii="Arial" w:hAnsi="Arial" w:cs="Arial"/>
          <w:sz w:val="22"/>
          <w:szCs w:val="22"/>
        </w:rPr>
      </w:pPr>
      <w:r w:rsidRPr="007123B5">
        <w:rPr>
          <w:rFonts w:ascii="Arial" w:hAnsi="Arial" w:cs="Arial"/>
          <w:sz w:val="22"/>
          <w:szCs w:val="22"/>
        </w:rPr>
        <w:t>c) Wärmflasche</w:t>
      </w:r>
      <w:r w:rsidRPr="007123B5">
        <w:rPr>
          <w:rFonts w:ascii="Arial" w:hAnsi="Arial" w:cs="Arial"/>
          <w:sz w:val="22"/>
          <w:szCs w:val="22"/>
        </w:rPr>
        <w:tab/>
        <w:t>thermische Energie</w:t>
      </w:r>
    </w:p>
    <w:p w14:paraId="6B2F46E3" w14:textId="77777777" w:rsidR="00361919" w:rsidRPr="007123B5" w:rsidRDefault="00361919" w:rsidP="00361919">
      <w:pPr>
        <w:pStyle w:val="Vorgabetext"/>
        <w:tabs>
          <w:tab w:val="left" w:leader="dot" w:pos="2977"/>
        </w:tabs>
        <w:rPr>
          <w:rFonts w:ascii="Arial" w:hAnsi="Arial" w:cs="Arial"/>
          <w:sz w:val="22"/>
          <w:szCs w:val="22"/>
        </w:rPr>
      </w:pPr>
      <w:r w:rsidRPr="007123B5">
        <w:rPr>
          <w:rFonts w:ascii="Arial" w:hAnsi="Arial" w:cs="Arial"/>
          <w:sz w:val="22"/>
          <w:szCs w:val="22"/>
        </w:rPr>
        <w:t xml:space="preserve">d) Wasser im Stausee </w:t>
      </w:r>
      <w:r w:rsidRPr="007123B5">
        <w:rPr>
          <w:rFonts w:ascii="Arial" w:hAnsi="Arial" w:cs="Arial"/>
          <w:sz w:val="22"/>
          <w:szCs w:val="22"/>
        </w:rPr>
        <w:tab/>
        <w:t>potenzielle Energie</w:t>
      </w:r>
    </w:p>
    <w:p w14:paraId="0FBF5406" w14:textId="77777777" w:rsidR="00361919" w:rsidRPr="007123B5" w:rsidRDefault="00361919" w:rsidP="00361919">
      <w:pPr>
        <w:widowControl w:val="0"/>
        <w:rPr>
          <w:szCs w:val="22"/>
        </w:rPr>
      </w:pPr>
    </w:p>
    <w:p w14:paraId="3A0730D6" w14:textId="77777777" w:rsidR="00361919" w:rsidRPr="007123B5" w:rsidRDefault="00361919" w:rsidP="00361919">
      <w:pPr>
        <w:widowControl w:val="0"/>
        <w:rPr>
          <w:szCs w:val="22"/>
        </w:rPr>
      </w:pPr>
    </w:p>
    <w:p w14:paraId="40E96699" w14:textId="77777777" w:rsidR="00361919" w:rsidRPr="004C44E1" w:rsidRDefault="00361919" w:rsidP="00361919">
      <w:pPr>
        <w:widowControl w:val="0"/>
        <w:rPr>
          <w:rStyle w:val="Nummer"/>
        </w:rPr>
      </w:pPr>
      <w:bookmarkStart w:id="3302" w:name="m784"/>
      <w:r w:rsidRPr="004C44E1">
        <w:rPr>
          <w:rStyle w:val="Nummer"/>
        </w:rPr>
        <w:t>784</w:t>
      </w:r>
      <w:bookmarkEnd w:id="3302"/>
      <w:r w:rsidRPr="004C44E1">
        <w:rPr>
          <w:rStyle w:val="Nummer"/>
        </w:rPr>
        <w:t>.</w:t>
      </w:r>
    </w:p>
    <w:p w14:paraId="5511C1CA" w14:textId="77777777" w:rsidR="00361919" w:rsidRPr="007123B5" w:rsidRDefault="00361919" w:rsidP="00361919">
      <w:pPr>
        <w:pStyle w:val="Vorgabetext"/>
        <w:tabs>
          <w:tab w:val="left" w:leader="dot" w:pos="3969"/>
        </w:tabs>
        <w:rPr>
          <w:rFonts w:ascii="Arial" w:hAnsi="Arial" w:cs="Arial"/>
          <w:sz w:val="22"/>
          <w:szCs w:val="22"/>
        </w:rPr>
      </w:pPr>
      <w:r w:rsidRPr="007123B5">
        <w:rPr>
          <w:rFonts w:ascii="Arial" w:hAnsi="Arial" w:cs="Arial"/>
          <w:sz w:val="22"/>
          <w:szCs w:val="22"/>
        </w:rPr>
        <w:t>- bei der elektrischen Zahnbürste:</w:t>
      </w:r>
      <w:r w:rsidRPr="007123B5">
        <w:rPr>
          <w:rFonts w:ascii="Arial" w:hAnsi="Arial" w:cs="Arial"/>
          <w:sz w:val="22"/>
          <w:szCs w:val="22"/>
        </w:rPr>
        <w:tab/>
        <w:t xml:space="preserve">elektrische Energie </w:t>
      </w:r>
      <w:r w:rsidRPr="007123B5">
        <w:rPr>
          <w:rFonts w:ascii="Arial" w:hAnsi="Arial" w:cs="Arial"/>
          <w:noProof/>
          <w:sz w:val="22"/>
          <w:szCs w:val="22"/>
        </w:rPr>
        <w:sym w:font="Wingdings" w:char="F0E0"/>
      </w:r>
      <w:r w:rsidRPr="007123B5">
        <w:rPr>
          <w:rFonts w:ascii="Arial" w:hAnsi="Arial" w:cs="Arial"/>
          <w:sz w:val="22"/>
          <w:szCs w:val="22"/>
        </w:rPr>
        <w:t xml:space="preserve"> mechanische Energie </w:t>
      </w:r>
    </w:p>
    <w:p w14:paraId="254443CB" w14:textId="77777777" w:rsidR="00361919" w:rsidRPr="007123B5" w:rsidRDefault="00361919" w:rsidP="00361919">
      <w:pPr>
        <w:pStyle w:val="Vorgabetext"/>
        <w:tabs>
          <w:tab w:val="left" w:leader="dot" w:pos="3969"/>
        </w:tabs>
        <w:rPr>
          <w:rFonts w:ascii="Arial" w:hAnsi="Arial" w:cs="Arial"/>
          <w:sz w:val="22"/>
          <w:szCs w:val="22"/>
        </w:rPr>
      </w:pPr>
      <w:r w:rsidRPr="007123B5">
        <w:rPr>
          <w:rFonts w:ascii="Arial" w:hAnsi="Arial" w:cs="Arial"/>
          <w:sz w:val="22"/>
          <w:szCs w:val="22"/>
        </w:rPr>
        <w:t>- in der Solarzelle</w:t>
      </w:r>
      <w:r w:rsidRPr="007123B5">
        <w:rPr>
          <w:rFonts w:ascii="Arial" w:hAnsi="Arial" w:cs="Arial"/>
          <w:sz w:val="22"/>
          <w:szCs w:val="22"/>
        </w:rPr>
        <w:tab/>
        <w:t xml:space="preserve">Lichtenergie </w:t>
      </w:r>
      <w:r w:rsidRPr="007123B5">
        <w:rPr>
          <w:rFonts w:ascii="Arial" w:hAnsi="Arial" w:cs="Arial"/>
          <w:noProof/>
          <w:sz w:val="22"/>
          <w:szCs w:val="22"/>
        </w:rPr>
        <w:sym w:font="Wingdings" w:char="F0E0"/>
      </w:r>
      <w:r w:rsidRPr="007123B5">
        <w:rPr>
          <w:rFonts w:ascii="Arial" w:hAnsi="Arial" w:cs="Arial"/>
          <w:sz w:val="22"/>
          <w:szCs w:val="22"/>
        </w:rPr>
        <w:t xml:space="preserve"> elektrische Energie</w:t>
      </w:r>
    </w:p>
    <w:p w14:paraId="46E97B51" w14:textId="77777777" w:rsidR="00361919" w:rsidRPr="007123B5" w:rsidRDefault="00361919" w:rsidP="00361919">
      <w:pPr>
        <w:pStyle w:val="Vorgabetext"/>
        <w:tabs>
          <w:tab w:val="left" w:leader="dot" w:pos="3969"/>
        </w:tabs>
        <w:rPr>
          <w:rFonts w:ascii="Arial" w:hAnsi="Arial" w:cs="Arial"/>
          <w:sz w:val="22"/>
          <w:szCs w:val="22"/>
        </w:rPr>
      </w:pPr>
      <w:r w:rsidRPr="007123B5">
        <w:rPr>
          <w:rFonts w:ascii="Arial" w:hAnsi="Arial" w:cs="Arial"/>
          <w:sz w:val="22"/>
          <w:szCs w:val="22"/>
        </w:rPr>
        <w:t>- beim Dynamo</w:t>
      </w:r>
      <w:r w:rsidRPr="007123B5">
        <w:rPr>
          <w:rFonts w:ascii="Arial" w:hAnsi="Arial" w:cs="Arial"/>
          <w:sz w:val="22"/>
          <w:szCs w:val="22"/>
        </w:rPr>
        <w:tab/>
        <w:t xml:space="preserve">mechanische Energie </w:t>
      </w:r>
      <w:r w:rsidRPr="007123B5">
        <w:rPr>
          <w:rFonts w:ascii="Arial" w:hAnsi="Arial" w:cs="Arial"/>
          <w:noProof/>
          <w:sz w:val="22"/>
          <w:szCs w:val="22"/>
        </w:rPr>
        <w:sym w:font="Wingdings" w:char="F0E0"/>
      </w:r>
      <w:r w:rsidRPr="007123B5">
        <w:rPr>
          <w:rFonts w:ascii="Arial" w:hAnsi="Arial" w:cs="Arial"/>
          <w:sz w:val="22"/>
          <w:szCs w:val="22"/>
        </w:rPr>
        <w:t xml:space="preserve"> elektrische Energie</w:t>
      </w:r>
    </w:p>
    <w:p w14:paraId="062CB197" w14:textId="77777777" w:rsidR="00361919" w:rsidRPr="007123B5" w:rsidRDefault="00361919" w:rsidP="00361919">
      <w:pPr>
        <w:widowControl w:val="0"/>
        <w:tabs>
          <w:tab w:val="left" w:leader="dot" w:pos="3969"/>
        </w:tabs>
        <w:rPr>
          <w:szCs w:val="22"/>
        </w:rPr>
      </w:pPr>
      <w:r w:rsidRPr="007123B5">
        <w:rPr>
          <w:rFonts w:cs="Arial"/>
          <w:szCs w:val="22"/>
        </w:rPr>
        <w:t>- Holzkohlengrill</w:t>
      </w:r>
      <w:r w:rsidRPr="007123B5">
        <w:rPr>
          <w:rFonts w:cs="Arial"/>
          <w:szCs w:val="22"/>
        </w:rPr>
        <w:tab/>
        <w:t xml:space="preserve">chemische Energie </w:t>
      </w:r>
      <w:r w:rsidRPr="007123B5">
        <w:rPr>
          <w:rFonts w:cs="Arial"/>
          <w:noProof/>
          <w:szCs w:val="22"/>
        </w:rPr>
        <w:sym w:font="Wingdings" w:char="F0E0"/>
      </w:r>
      <w:r w:rsidRPr="007123B5">
        <w:rPr>
          <w:rFonts w:cs="Arial"/>
          <w:szCs w:val="22"/>
        </w:rPr>
        <w:t xml:space="preserve"> Wärmeenergie</w:t>
      </w:r>
    </w:p>
    <w:p w14:paraId="7BA59531" w14:textId="77777777" w:rsidR="00361919" w:rsidRPr="007123B5" w:rsidRDefault="00361919" w:rsidP="00361919">
      <w:pPr>
        <w:widowControl w:val="0"/>
        <w:rPr>
          <w:szCs w:val="22"/>
        </w:rPr>
      </w:pPr>
    </w:p>
    <w:p w14:paraId="1A596081" w14:textId="77777777" w:rsidR="00361919" w:rsidRDefault="00361919" w:rsidP="00361919">
      <w:pPr>
        <w:pStyle w:val="Vorgabetext"/>
        <w:rPr>
          <w:rFonts w:ascii="Arial" w:hAnsi="Arial" w:cs="Arial"/>
          <w:sz w:val="22"/>
          <w:szCs w:val="22"/>
        </w:rPr>
      </w:pPr>
      <w:bookmarkStart w:id="3303" w:name="m785"/>
      <w:r w:rsidRPr="004C44E1">
        <w:rPr>
          <w:rStyle w:val="Nummer"/>
        </w:rPr>
        <w:t>785</w:t>
      </w:r>
      <w:bookmarkEnd w:id="3303"/>
      <w:r w:rsidRPr="004C44E1">
        <w:rPr>
          <w:rStyle w:val="Nummer"/>
        </w:rPr>
        <w:t>.</w:t>
      </w:r>
      <w:r w:rsidRPr="007123B5">
        <w:rPr>
          <w:rFonts w:ascii="Arial" w:hAnsi="Arial" w:cs="Arial"/>
          <w:sz w:val="22"/>
          <w:szCs w:val="22"/>
        </w:rPr>
        <w:t xml:space="preserve"> </w:t>
      </w:r>
      <w:r>
        <w:rPr>
          <w:rFonts w:ascii="Arial" w:hAnsi="Arial" w:cs="Arial"/>
          <w:sz w:val="22"/>
          <w:szCs w:val="22"/>
        </w:rPr>
        <w:t>Sie laufen mit 11,3 km/h zurück.</w:t>
      </w:r>
    </w:p>
    <w:p w14:paraId="71D7F752" w14:textId="77777777" w:rsidR="00361919" w:rsidRDefault="00B42104" w:rsidP="00361919">
      <w:pPr>
        <w:pStyle w:val="Vorgabetext"/>
        <w:rPr>
          <w:rFonts w:ascii="Arial" w:hAnsi="Arial" w:cs="Arial"/>
          <w:sz w:val="22"/>
          <w:szCs w:val="22"/>
        </w:rPr>
      </w:pPr>
      <w:hyperlink r:id="rId1109" w:history="1">
        <w:r w:rsidR="00361919" w:rsidRPr="00A251CF">
          <w:rPr>
            <w:rStyle w:val="Hyperlink"/>
            <w:rFonts w:cs="Arial"/>
            <w:sz w:val="22"/>
            <w:szCs w:val="22"/>
          </w:rPr>
          <w:t>Excel-Tabelle der Lösung</w:t>
        </w:r>
      </w:hyperlink>
    </w:p>
    <w:p w14:paraId="0538096B" w14:textId="77777777" w:rsidR="00361919" w:rsidRDefault="00B42104" w:rsidP="00361919">
      <w:pPr>
        <w:pStyle w:val="Vorgabetext"/>
        <w:rPr>
          <w:rFonts w:ascii="Arial" w:hAnsi="Arial" w:cs="Arial"/>
          <w:sz w:val="22"/>
          <w:szCs w:val="22"/>
        </w:rPr>
      </w:pPr>
      <w:hyperlink r:id="rId1110" w:anchor="m785" w:history="1">
        <w:r w:rsidR="00361919" w:rsidRPr="007D0950">
          <w:rPr>
            <w:rStyle w:val="Hyperlink"/>
            <w:rFonts w:cs="Arial"/>
            <w:sz w:val="22"/>
            <w:szCs w:val="22"/>
          </w:rPr>
          <w:t>vollständige Lösung</w:t>
        </w:r>
      </w:hyperlink>
    </w:p>
    <w:p w14:paraId="51CDEE77" w14:textId="77777777" w:rsidR="00036F6D" w:rsidRDefault="00036F6D" w:rsidP="00361919">
      <w:pPr>
        <w:pStyle w:val="Vorgabetext"/>
        <w:rPr>
          <w:rFonts w:ascii="Arial" w:hAnsi="Arial" w:cs="Arial"/>
          <w:sz w:val="22"/>
          <w:szCs w:val="22"/>
        </w:rPr>
      </w:pPr>
    </w:p>
    <w:p w14:paraId="64422598" w14:textId="77777777" w:rsidR="00361919" w:rsidRDefault="00361919" w:rsidP="00361919">
      <w:pPr>
        <w:pStyle w:val="Vorgabetext"/>
        <w:rPr>
          <w:rFonts w:ascii="Arial" w:hAnsi="Arial" w:cs="Arial"/>
          <w:sz w:val="22"/>
          <w:szCs w:val="22"/>
        </w:rPr>
      </w:pPr>
      <w:bookmarkStart w:id="3304" w:name="m786"/>
      <w:r w:rsidRPr="004C44E1">
        <w:rPr>
          <w:rStyle w:val="Nummer"/>
        </w:rPr>
        <w:t>786</w:t>
      </w:r>
      <w:bookmarkEnd w:id="3304"/>
      <w:r w:rsidRPr="004C44E1">
        <w:rPr>
          <w:rStyle w:val="Nummer"/>
        </w:rPr>
        <w:t>.</w:t>
      </w:r>
      <w:r>
        <w:rPr>
          <w:rFonts w:ascii="Arial" w:hAnsi="Arial" w:cs="Arial"/>
          <w:sz w:val="22"/>
          <w:szCs w:val="22"/>
        </w:rPr>
        <w:t xml:space="preserve"> b) ist richtig, alle Gondeln werden gleich weit rausgelenkt.</w:t>
      </w:r>
    </w:p>
    <w:tbl>
      <w:tblPr>
        <w:tblW w:w="0" w:type="auto"/>
        <w:tblLook w:val="01E0" w:firstRow="1" w:lastRow="1" w:firstColumn="1" w:lastColumn="1" w:noHBand="0" w:noVBand="0"/>
      </w:tblPr>
      <w:tblGrid>
        <w:gridCol w:w="3711"/>
        <w:gridCol w:w="6426"/>
      </w:tblGrid>
      <w:tr w:rsidR="00361919" w:rsidRPr="00AA635E" w14:paraId="00D9532B" w14:textId="77777777" w:rsidTr="00AA635E">
        <w:tc>
          <w:tcPr>
            <w:tcW w:w="4886" w:type="dxa"/>
            <w:shd w:val="clear" w:color="auto" w:fill="auto"/>
          </w:tcPr>
          <w:p w14:paraId="58A9144E" w14:textId="07C9CA99" w:rsidR="00361919" w:rsidRPr="00AA635E" w:rsidRDefault="00361919" w:rsidP="00361919">
            <w:pPr>
              <w:pStyle w:val="Vorgabetext"/>
              <w:rPr>
                <w:rFonts w:ascii="Arial" w:hAnsi="Arial" w:cs="Arial"/>
                <w:sz w:val="22"/>
                <w:szCs w:val="22"/>
              </w:rPr>
            </w:pPr>
            <w:r w:rsidRPr="00AA635E">
              <w:rPr>
                <w:rFonts w:ascii="Arial" w:hAnsi="Arial" w:cs="Arial"/>
                <w:sz w:val="22"/>
                <w:szCs w:val="22"/>
              </w:rPr>
              <w:t xml:space="preserve">Bei der Bewegung des Karussells wirken auf die Gondel zwei Kräfte: Die </w:t>
            </w:r>
            <w:proofErr w:type="gramStart"/>
            <w:r w:rsidRPr="00AA635E">
              <w:rPr>
                <w:rFonts w:ascii="Arial" w:hAnsi="Arial" w:cs="Arial"/>
                <w:sz w:val="22"/>
                <w:szCs w:val="22"/>
              </w:rPr>
              <w:t>nach außen treibende Fliehkraft</w:t>
            </w:r>
            <w:proofErr w:type="gramEnd"/>
            <w:r w:rsidRPr="00AA635E">
              <w:rPr>
                <w:rFonts w:ascii="Arial" w:hAnsi="Arial" w:cs="Arial"/>
                <w:sz w:val="22"/>
                <w:szCs w:val="22"/>
              </w:rPr>
              <w:t xml:space="preserve"> und die nach unten ziehende Gewichtskraft. Die sich daraus ergebende resultierende Kraft wirkt auf die Aufhängung und zieht sie genau in diese Richtung.</w:t>
            </w:r>
          </w:p>
          <w:p w14:paraId="697CD73D" w14:textId="77777777" w:rsidR="00361919" w:rsidRPr="00AA635E" w:rsidRDefault="00361919" w:rsidP="00361919">
            <w:pPr>
              <w:pStyle w:val="Vorgabetext"/>
              <w:rPr>
                <w:rFonts w:ascii="Arial" w:hAnsi="Arial" w:cs="Arial"/>
                <w:sz w:val="22"/>
                <w:szCs w:val="22"/>
              </w:rPr>
            </w:pPr>
            <w:r w:rsidRPr="00AA635E">
              <w:rPr>
                <w:rFonts w:ascii="Arial" w:hAnsi="Arial" w:cs="Arial"/>
                <w:sz w:val="22"/>
                <w:szCs w:val="22"/>
              </w:rPr>
              <w:t>Der zu untersuchende Auslenkwinkel taucht nach den Gesetzten der Geometrie zwischen der Gewichtskraft und der resultierenden Kraft noch mal auf. Für ihn gilt:</w:t>
            </w:r>
          </w:p>
          <w:p w14:paraId="755A365E" w14:textId="35DE3644" w:rsidR="00361919" w:rsidRPr="00AA635E" w:rsidRDefault="000D413C" w:rsidP="00361919">
            <w:pPr>
              <w:pStyle w:val="Vorgabetext"/>
              <w:rPr>
                <w:rFonts w:ascii="Arial" w:hAnsi="Arial" w:cs="Arial"/>
                <w:sz w:val="22"/>
                <w:szCs w:val="22"/>
              </w:rPr>
            </w:pPr>
            <w:r w:rsidRPr="00FE5DB3">
              <w:rPr>
                <w:position w:val="-24"/>
              </w:rPr>
              <w:object w:dxaOrig="2299" w:dyaOrig="620" w14:anchorId="07DFF59D">
                <v:shape id="_x0000_i1447" type="#_x0000_t75" style="width:115.65pt;height:31.65pt" o:ole="">
                  <v:imagedata r:id="rId1111" o:title=""/>
                </v:shape>
                <o:OLEObject Type="Embed" ProgID="Equation.DSMT4" ShapeID="_x0000_i1447" DrawAspect="Content" ObjectID="_1731936391" r:id="rId1112"/>
              </w:object>
            </w:r>
          </w:p>
        </w:tc>
        <w:tc>
          <w:tcPr>
            <w:tcW w:w="4887" w:type="dxa"/>
            <w:shd w:val="clear" w:color="auto" w:fill="auto"/>
          </w:tcPr>
          <w:p w14:paraId="20E4B3FA" w14:textId="77777777" w:rsidR="00361919" w:rsidRPr="00AA635E" w:rsidRDefault="00B42104" w:rsidP="00361919">
            <w:pPr>
              <w:pStyle w:val="Vorgabetext"/>
              <w:rPr>
                <w:rFonts w:ascii="Arial" w:hAnsi="Arial" w:cs="Arial"/>
                <w:sz w:val="22"/>
                <w:szCs w:val="22"/>
              </w:rPr>
            </w:pPr>
            <w:r>
              <w:rPr>
                <w:rFonts w:ascii="Arial" w:hAnsi="Arial" w:cs="Arial"/>
                <w:sz w:val="22"/>
                <w:szCs w:val="22"/>
              </w:rPr>
              <w:pict w14:anchorId="0D3AD178">
                <v:shape id="_x0000_i1448" type="#_x0000_t75" style="width:310.35pt;height:3in">
                  <v:imagedata r:id="rId1113" o:title="lsm786_1"/>
                </v:shape>
              </w:pict>
            </w:r>
          </w:p>
        </w:tc>
      </w:tr>
    </w:tbl>
    <w:p w14:paraId="2C5847D4" w14:textId="77777777" w:rsidR="00361919" w:rsidRDefault="00361919" w:rsidP="00361919">
      <w:pPr>
        <w:pStyle w:val="Vorgabetext"/>
        <w:rPr>
          <w:rFonts w:ascii="Arial" w:hAnsi="Arial" w:cs="Arial"/>
          <w:sz w:val="22"/>
          <w:szCs w:val="22"/>
        </w:rPr>
      </w:pPr>
    </w:p>
    <w:p w14:paraId="51C85420" w14:textId="77777777" w:rsidR="00361919" w:rsidRDefault="00361919" w:rsidP="00361919">
      <w:pPr>
        <w:pStyle w:val="Vorgabetext"/>
        <w:rPr>
          <w:rFonts w:ascii="Arial" w:hAnsi="Arial" w:cs="Arial"/>
          <w:sz w:val="22"/>
          <w:szCs w:val="22"/>
        </w:rPr>
      </w:pPr>
      <w:r>
        <w:rPr>
          <w:rFonts w:ascii="Arial" w:hAnsi="Arial" w:cs="Arial"/>
          <w:sz w:val="22"/>
          <w:szCs w:val="22"/>
        </w:rPr>
        <w:t>Für die Kräfte werden jetzt die bekannten Gleichungen eingesetzt:</w:t>
      </w:r>
    </w:p>
    <w:p w14:paraId="0D50393D" w14:textId="77777777" w:rsidR="00361919" w:rsidRDefault="00361919" w:rsidP="00361919">
      <w:pPr>
        <w:pStyle w:val="Vorgabetext"/>
        <w:rPr>
          <w:rFonts w:ascii="Arial" w:hAnsi="Arial" w:cs="Arial"/>
          <w:sz w:val="22"/>
          <w:szCs w:val="22"/>
        </w:rPr>
      </w:pPr>
      <w:r w:rsidRPr="00B25C51">
        <w:rPr>
          <w:rFonts w:ascii="Arial" w:hAnsi="Arial" w:cs="Arial"/>
          <w:position w:val="-28"/>
          <w:sz w:val="22"/>
          <w:szCs w:val="22"/>
        </w:rPr>
        <w:object w:dxaOrig="1420" w:dyaOrig="700" w14:anchorId="2482A3CA">
          <v:shape id="_x0000_i1449" type="#_x0000_t75" style="width:70.35pt;height:35.45pt" o:ole="">
            <v:imagedata r:id="rId1114" o:title=""/>
          </v:shape>
          <o:OLEObject Type="Embed" ProgID="Equation.DSMT4" ShapeID="_x0000_i1449" DrawAspect="Content" ObjectID="_1731936392" r:id="rId1115"/>
        </w:object>
      </w:r>
    </w:p>
    <w:p w14:paraId="59B0A0A4" w14:textId="77777777" w:rsidR="00361919" w:rsidRDefault="00361919" w:rsidP="00361919">
      <w:pPr>
        <w:pStyle w:val="Vorgabetext"/>
        <w:rPr>
          <w:rFonts w:ascii="Arial" w:hAnsi="Arial" w:cs="Arial"/>
          <w:sz w:val="22"/>
          <w:szCs w:val="22"/>
        </w:rPr>
      </w:pPr>
      <w:r>
        <w:rPr>
          <w:rFonts w:ascii="Arial" w:hAnsi="Arial" w:cs="Arial"/>
          <w:sz w:val="22"/>
          <w:szCs w:val="22"/>
        </w:rPr>
        <w:t>Und Überraschung: die Masse kürzt sich raus:</w:t>
      </w:r>
    </w:p>
    <w:p w14:paraId="680F985B" w14:textId="77777777" w:rsidR="00361919" w:rsidRDefault="00361919" w:rsidP="00361919">
      <w:pPr>
        <w:pStyle w:val="Vorgabetext"/>
        <w:rPr>
          <w:rFonts w:ascii="Arial" w:hAnsi="Arial" w:cs="Arial"/>
          <w:sz w:val="22"/>
          <w:szCs w:val="22"/>
        </w:rPr>
      </w:pPr>
      <w:r w:rsidRPr="00B25C51">
        <w:rPr>
          <w:rFonts w:ascii="Arial" w:hAnsi="Arial" w:cs="Arial"/>
          <w:position w:val="-28"/>
          <w:sz w:val="22"/>
          <w:szCs w:val="22"/>
        </w:rPr>
        <w:object w:dxaOrig="1180" w:dyaOrig="700" w14:anchorId="42D242E4">
          <v:shape id="_x0000_i1450" type="#_x0000_t75" style="width:59.45pt;height:35.45pt" o:ole="">
            <v:imagedata r:id="rId1116" o:title=""/>
          </v:shape>
          <o:OLEObject Type="Embed" ProgID="Equation.DSMT4" ShapeID="_x0000_i1450" DrawAspect="Content" ObjectID="_1731936393" r:id="rId1117"/>
        </w:object>
      </w:r>
    </w:p>
    <w:p w14:paraId="3954C0A9" w14:textId="77777777" w:rsidR="00361919" w:rsidRDefault="00361919" w:rsidP="00361919">
      <w:pPr>
        <w:pStyle w:val="Vorgabetext"/>
        <w:rPr>
          <w:rFonts w:ascii="Arial" w:hAnsi="Arial" w:cs="Arial"/>
          <w:sz w:val="22"/>
          <w:szCs w:val="22"/>
        </w:rPr>
      </w:pPr>
      <w:r>
        <w:rPr>
          <w:rFonts w:ascii="Arial" w:hAnsi="Arial" w:cs="Arial"/>
          <w:sz w:val="22"/>
          <w:szCs w:val="22"/>
        </w:rPr>
        <w:t>Der Auslenkwinkel hängt nur von der Geschwindigkeit und dem Abstand vom Drehzentrum ab. Damit schwingen sie leere und die besetzte Gondel gleich hoch.</w:t>
      </w:r>
    </w:p>
    <w:p w14:paraId="036FF8ED" w14:textId="77777777" w:rsidR="00036F6D" w:rsidRDefault="00036F6D" w:rsidP="00361919">
      <w:pPr>
        <w:pStyle w:val="Vorgabetext"/>
        <w:rPr>
          <w:rFonts w:ascii="Arial" w:hAnsi="Arial" w:cs="Arial"/>
          <w:sz w:val="22"/>
          <w:szCs w:val="22"/>
        </w:rPr>
      </w:pPr>
    </w:p>
    <w:p w14:paraId="79AD544A" w14:textId="77777777" w:rsidR="00361919" w:rsidRDefault="00361919" w:rsidP="00361919">
      <w:pPr>
        <w:pStyle w:val="Vorgabetext"/>
        <w:rPr>
          <w:rFonts w:ascii="Arial" w:hAnsi="Arial" w:cs="Arial"/>
          <w:sz w:val="22"/>
          <w:szCs w:val="22"/>
        </w:rPr>
      </w:pPr>
      <w:bookmarkStart w:id="3305" w:name="m787"/>
      <w:r w:rsidRPr="004C44E1">
        <w:rPr>
          <w:rStyle w:val="Nummer"/>
        </w:rPr>
        <w:t>787</w:t>
      </w:r>
      <w:bookmarkEnd w:id="3305"/>
      <w:r w:rsidRPr="004C44E1">
        <w:rPr>
          <w:rStyle w:val="Nummer"/>
        </w:rPr>
        <w:t>.</w:t>
      </w:r>
      <w:r>
        <w:rPr>
          <w:rFonts w:ascii="Arial" w:hAnsi="Arial" w:cs="Arial"/>
          <w:sz w:val="22"/>
          <w:szCs w:val="22"/>
        </w:rPr>
        <w:t xml:space="preserve"> a) Im Weg-Zeit-Diagramm hat das Objekt mit dem größten Anstieg die größte Geschwindigkeit. Demnach gilt:</w:t>
      </w:r>
    </w:p>
    <w:p w14:paraId="0987A3EE" w14:textId="77777777" w:rsidR="00361919" w:rsidRDefault="00361919" w:rsidP="00361919">
      <w:pPr>
        <w:pStyle w:val="Vorgabetext"/>
        <w:rPr>
          <w:rFonts w:ascii="Arial" w:hAnsi="Arial" w:cs="Arial"/>
          <w:sz w:val="22"/>
          <w:szCs w:val="22"/>
        </w:rPr>
      </w:pPr>
      <w:r>
        <w:rPr>
          <w:rFonts w:ascii="Arial" w:hAnsi="Arial" w:cs="Arial"/>
          <w:sz w:val="22"/>
          <w:szCs w:val="22"/>
        </w:rPr>
        <w:t xml:space="preserve"> </w:t>
      </w:r>
      <w:r w:rsidRPr="00241C94">
        <w:rPr>
          <w:rFonts w:ascii="Arial" w:hAnsi="Arial" w:cs="Arial"/>
          <w:position w:val="-12"/>
          <w:sz w:val="22"/>
          <w:szCs w:val="22"/>
        </w:rPr>
        <w:object w:dxaOrig="2060" w:dyaOrig="360" w14:anchorId="175CFBBF">
          <v:shape id="_x0000_i1451" type="#_x0000_t75" style="width:102.55pt;height:18pt" o:ole="">
            <v:imagedata r:id="rId1118" o:title=""/>
          </v:shape>
          <o:OLEObject Type="Embed" ProgID="Equation.DSMT4" ShapeID="_x0000_i1451" DrawAspect="Content" ObjectID="_1731936394" r:id="rId1119"/>
        </w:object>
      </w:r>
    </w:p>
    <w:p w14:paraId="33A89D7B" w14:textId="77777777" w:rsidR="00361919" w:rsidRDefault="00361919" w:rsidP="00361919">
      <w:pPr>
        <w:pStyle w:val="Vorgabetext"/>
        <w:rPr>
          <w:rFonts w:ascii="Arial" w:hAnsi="Arial" w:cs="Arial"/>
          <w:sz w:val="22"/>
          <w:szCs w:val="22"/>
        </w:rPr>
      </w:pPr>
      <w:r>
        <w:rPr>
          <w:rFonts w:ascii="Arial" w:hAnsi="Arial" w:cs="Arial"/>
          <w:sz w:val="22"/>
          <w:szCs w:val="22"/>
        </w:rPr>
        <w:t>b) Aus dem Diagramm wird ein Weg-Zeit-Paar herausgesucht und damit die Geschwindigkeit berechnet:</w:t>
      </w:r>
    </w:p>
    <w:p w14:paraId="66AE3E1D" w14:textId="77777777" w:rsidR="00361919" w:rsidRDefault="00361919" w:rsidP="00361919">
      <w:pPr>
        <w:pStyle w:val="Vorgabetext"/>
        <w:rPr>
          <w:rFonts w:ascii="Arial" w:hAnsi="Arial" w:cs="Arial"/>
          <w:sz w:val="22"/>
          <w:szCs w:val="22"/>
        </w:rPr>
      </w:pPr>
      <w:r w:rsidRPr="00241C94">
        <w:rPr>
          <w:rFonts w:ascii="Arial" w:hAnsi="Arial" w:cs="Arial"/>
          <w:position w:val="-160"/>
          <w:sz w:val="22"/>
          <w:szCs w:val="22"/>
        </w:rPr>
        <w:object w:dxaOrig="1060" w:dyaOrig="3320" w14:anchorId="65329CD6">
          <v:shape id="_x0000_i1452" type="#_x0000_t75" style="width:53.45pt;height:165.8pt" o:ole="">
            <v:imagedata r:id="rId1120" o:title=""/>
          </v:shape>
          <o:OLEObject Type="Embed" ProgID="Equation.DSMT4" ShapeID="_x0000_i1452" DrawAspect="Content" ObjectID="_1731936395" r:id="rId1121"/>
        </w:object>
      </w:r>
      <w:r>
        <w:rPr>
          <w:rFonts w:ascii="Arial" w:hAnsi="Arial" w:cs="Arial"/>
          <w:sz w:val="22"/>
          <w:szCs w:val="22"/>
        </w:rPr>
        <w:t xml:space="preserve"> </w:t>
      </w:r>
    </w:p>
    <w:p w14:paraId="4591D4D9" w14:textId="77777777" w:rsidR="00361919" w:rsidRDefault="00361919" w:rsidP="00361919">
      <w:pPr>
        <w:pStyle w:val="Vorgabetext"/>
        <w:rPr>
          <w:rFonts w:ascii="Arial" w:hAnsi="Arial" w:cs="Arial"/>
          <w:sz w:val="22"/>
          <w:szCs w:val="22"/>
        </w:rPr>
      </w:pPr>
    </w:p>
    <w:p w14:paraId="069F5B68" w14:textId="77777777" w:rsidR="00361919" w:rsidRDefault="00361919" w:rsidP="00361919">
      <w:pPr>
        <w:pStyle w:val="Vorgabetext"/>
        <w:rPr>
          <w:rFonts w:ascii="Arial" w:hAnsi="Arial" w:cs="Arial"/>
          <w:sz w:val="22"/>
          <w:szCs w:val="22"/>
        </w:rPr>
      </w:pPr>
      <w:r>
        <w:rPr>
          <w:rFonts w:ascii="Arial" w:hAnsi="Arial" w:cs="Arial"/>
          <w:sz w:val="22"/>
          <w:szCs w:val="22"/>
        </w:rPr>
        <w:t>c) Die beiden Autos bewegen sich mit gleicher Geschwindigkeit. Auto 2 fährt 150 m vor Auto 1. der Abstand bleibt gleich.</w:t>
      </w:r>
    </w:p>
    <w:p w14:paraId="2A825EB4" w14:textId="77777777" w:rsidR="00361919" w:rsidRPr="004509DF" w:rsidRDefault="00361919" w:rsidP="00361919">
      <w:pPr>
        <w:pStyle w:val="Vorgabetext"/>
        <w:rPr>
          <w:rFonts w:ascii="Arial" w:hAnsi="Arial" w:cs="Arial"/>
          <w:sz w:val="22"/>
          <w:szCs w:val="22"/>
        </w:rPr>
      </w:pPr>
      <w:r w:rsidRPr="004509DF">
        <w:rPr>
          <w:rFonts w:ascii="Arial" w:hAnsi="Arial" w:cs="Arial"/>
          <w:sz w:val="22"/>
          <w:szCs w:val="22"/>
        </w:rPr>
        <w:t>d) Auto 4 legt während der gesamten Zeit keinen Weg zurück, es steht also. Damit ist seine Geschwindigkeit 0.</w:t>
      </w:r>
    </w:p>
    <w:p w14:paraId="6677E286" w14:textId="77777777" w:rsidR="00361919" w:rsidRDefault="00361919" w:rsidP="00361919">
      <w:pPr>
        <w:pStyle w:val="Vorgabetext"/>
        <w:rPr>
          <w:rFonts w:ascii="Arial" w:hAnsi="Arial" w:cs="Arial"/>
          <w:sz w:val="22"/>
          <w:szCs w:val="22"/>
        </w:rPr>
      </w:pPr>
      <w:r w:rsidRPr="004509DF">
        <w:rPr>
          <w:rFonts w:ascii="Arial" w:hAnsi="Arial" w:cs="Arial"/>
          <w:sz w:val="22"/>
          <w:szCs w:val="22"/>
        </w:rPr>
        <w:t xml:space="preserve">e) Auto 5 führt keine gleichförmige Bewegung durch. Bis zu einer Zeit von 15 s wird der Anstieg der Kurve immer größer, wächst also die Geschwindigkeit. Nach dieser Zeit </w:t>
      </w:r>
      <w:r>
        <w:rPr>
          <w:rFonts w:ascii="Arial" w:hAnsi="Arial" w:cs="Arial"/>
          <w:sz w:val="22"/>
          <w:szCs w:val="22"/>
        </w:rPr>
        <w:t xml:space="preserve">wird der Anstieg wieder kleiner, das Auto also langsamer. </w:t>
      </w:r>
    </w:p>
    <w:p w14:paraId="203A254B" w14:textId="77777777" w:rsidR="00361919" w:rsidRDefault="00361919" w:rsidP="00361919">
      <w:pPr>
        <w:pStyle w:val="Vorgabetext"/>
        <w:rPr>
          <w:rFonts w:ascii="Arial" w:hAnsi="Arial" w:cs="Arial"/>
          <w:sz w:val="22"/>
          <w:szCs w:val="22"/>
        </w:rPr>
      </w:pPr>
      <w:r>
        <w:rPr>
          <w:rFonts w:ascii="Arial" w:hAnsi="Arial" w:cs="Arial"/>
          <w:sz w:val="22"/>
          <w:szCs w:val="22"/>
        </w:rPr>
        <w:t xml:space="preserve">f) Ein Überholvorgang findet statt, wenn beide Kurven sich schneiden. Dann haben die beiden Fahrzeuge zur </w:t>
      </w:r>
      <w:r w:rsidR="00D1162E">
        <w:rPr>
          <w:rFonts w:ascii="Arial" w:hAnsi="Arial" w:cs="Arial"/>
          <w:sz w:val="22"/>
          <w:szCs w:val="22"/>
        </w:rPr>
        <w:t>gleichen</w:t>
      </w:r>
      <w:r>
        <w:rPr>
          <w:rFonts w:ascii="Arial" w:hAnsi="Arial" w:cs="Arial"/>
          <w:sz w:val="22"/>
          <w:szCs w:val="22"/>
        </w:rPr>
        <w:t xml:space="preserve"> Zeit den gleichen Abstand vom Beginn der Fahrt. </w:t>
      </w:r>
    </w:p>
    <w:p w14:paraId="71B57653" w14:textId="77777777" w:rsidR="00361919" w:rsidRDefault="00361919" w:rsidP="00361919">
      <w:pPr>
        <w:pStyle w:val="Vorgabetext"/>
        <w:rPr>
          <w:rFonts w:ascii="Arial" w:hAnsi="Arial" w:cs="Arial"/>
          <w:sz w:val="22"/>
          <w:szCs w:val="22"/>
        </w:rPr>
      </w:pPr>
      <w:r>
        <w:rPr>
          <w:rFonts w:ascii="Arial" w:hAnsi="Arial" w:cs="Arial"/>
          <w:sz w:val="22"/>
          <w:szCs w:val="22"/>
        </w:rPr>
        <w:t xml:space="preserve">In diesem Fall ist das nach 15 Sekunden 300 m vom </w:t>
      </w:r>
      <w:r w:rsidR="00D1162E">
        <w:rPr>
          <w:rFonts w:ascii="Arial" w:hAnsi="Arial" w:cs="Arial"/>
          <w:sz w:val="22"/>
          <w:szCs w:val="22"/>
        </w:rPr>
        <w:t>Start</w:t>
      </w:r>
      <w:r>
        <w:rPr>
          <w:rFonts w:ascii="Arial" w:hAnsi="Arial" w:cs="Arial"/>
          <w:sz w:val="22"/>
          <w:szCs w:val="22"/>
        </w:rPr>
        <w:t xml:space="preserve"> aus.</w:t>
      </w:r>
    </w:p>
    <w:p w14:paraId="59894450" w14:textId="77777777" w:rsidR="00361919" w:rsidRDefault="00361919" w:rsidP="00361919">
      <w:pPr>
        <w:pStyle w:val="Vorgabetext"/>
        <w:rPr>
          <w:rFonts w:ascii="Arial" w:hAnsi="Arial" w:cs="Arial"/>
          <w:sz w:val="22"/>
          <w:szCs w:val="22"/>
        </w:rPr>
      </w:pPr>
      <w:r>
        <w:rPr>
          <w:rFonts w:ascii="Arial" w:hAnsi="Arial" w:cs="Arial"/>
          <w:sz w:val="22"/>
          <w:szCs w:val="22"/>
        </w:rPr>
        <w:t>g) Auto 5, Auto 3, Auto 1. Auto 4 und Auto 2 haben die gleiche Entfernung und sind am weitesten entfernt.</w:t>
      </w:r>
    </w:p>
    <w:p w14:paraId="020E9C24" w14:textId="77777777" w:rsidR="00036F6D" w:rsidRDefault="00036F6D" w:rsidP="00361919">
      <w:pPr>
        <w:pStyle w:val="Vorgabetext"/>
        <w:rPr>
          <w:rFonts w:ascii="Arial" w:hAnsi="Arial" w:cs="Arial"/>
          <w:sz w:val="22"/>
          <w:szCs w:val="22"/>
        </w:rPr>
      </w:pPr>
    </w:p>
    <w:p w14:paraId="0588B3D9" w14:textId="77777777" w:rsidR="00361919" w:rsidRPr="004C44E1" w:rsidRDefault="00361919" w:rsidP="00361919">
      <w:pPr>
        <w:pStyle w:val="Vorgabetext"/>
        <w:rPr>
          <w:rStyle w:val="Nummer"/>
        </w:rPr>
      </w:pPr>
      <w:bookmarkStart w:id="3306" w:name="m788"/>
      <w:r w:rsidRPr="004C44E1">
        <w:rPr>
          <w:rStyle w:val="Nummer"/>
        </w:rPr>
        <w:t>788</w:t>
      </w:r>
      <w:bookmarkEnd w:id="3306"/>
      <w:r w:rsidRPr="004C44E1">
        <w:rPr>
          <w:rStyle w:val="Nummer"/>
        </w:rPr>
        <w:t xml:space="preserve">. </w:t>
      </w:r>
    </w:p>
    <w:p w14:paraId="68684A19" w14:textId="77777777" w:rsidR="00361919" w:rsidRPr="00835D94" w:rsidRDefault="00361919" w:rsidP="00361919">
      <w:pPr>
        <w:pStyle w:val="Vorgabetext"/>
        <w:rPr>
          <w:rFonts w:ascii="Arial" w:hAnsi="Arial" w:cs="Arial"/>
          <w:sz w:val="22"/>
          <w:szCs w:val="22"/>
        </w:rPr>
      </w:pPr>
      <w:r w:rsidRPr="00835D94">
        <w:rPr>
          <w:rFonts w:ascii="Arial" w:hAnsi="Arial" w:cs="Arial"/>
          <w:sz w:val="22"/>
          <w:szCs w:val="22"/>
        </w:rPr>
        <w:t>a) Usain Bolt lief mit einer Geschwindigkeit von 37,6 km/h.</w:t>
      </w:r>
    </w:p>
    <w:p w14:paraId="03EF8FBF" w14:textId="77777777" w:rsidR="00361919" w:rsidRPr="00835D94" w:rsidRDefault="00361919" w:rsidP="00361919">
      <w:pPr>
        <w:pStyle w:val="Vorgabetext"/>
        <w:rPr>
          <w:rFonts w:ascii="Arial" w:hAnsi="Arial" w:cs="Arial"/>
          <w:sz w:val="22"/>
          <w:szCs w:val="22"/>
        </w:rPr>
      </w:pPr>
      <w:r w:rsidRPr="00835D94">
        <w:rPr>
          <w:rFonts w:ascii="Arial" w:hAnsi="Arial" w:cs="Arial"/>
          <w:sz w:val="22"/>
          <w:szCs w:val="22"/>
        </w:rPr>
        <w:t>b) Wenn er drei Sekunden länger gelaufen wäre, hätte er einen 131-m-Sprint zurückgelegt.</w:t>
      </w:r>
    </w:p>
    <w:p w14:paraId="186A4172" w14:textId="77777777" w:rsidR="00361919" w:rsidRPr="00835D94" w:rsidRDefault="00361919" w:rsidP="00361919">
      <w:pPr>
        <w:pStyle w:val="Vorgabetext"/>
        <w:rPr>
          <w:rFonts w:ascii="Arial" w:hAnsi="Arial" w:cs="Arial"/>
        </w:rPr>
      </w:pPr>
      <w:r w:rsidRPr="00835D94">
        <w:rPr>
          <w:rFonts w:ascii="Arial" w:hAnsi="Arial" w:cs="Arial"/>
          <w:sz w:val="22"/>
          <w:szCs w:val="22"/>
        </w:rPr>
        <w:t>c) Die 60-m-Strecke würde er in 5,75 m schaffen.</w:t>
      </w:r>
    </w:p>
    <w:p w14:paraId="3F5D6896" w14:textId="77777777" w:rsidR="00361919" w:rsidRDefault="00B42104" w:rsidP="00361919">
      <w:pPr>
        <w:pStyle w:val="Vorgabetext"/>
        <w:rPr>
          <w:rFonts w:ascii="Arial" w:hAnsi="Arial" w:cs="Arial"/>
          <w:sz w:val="22"/>
          <w:szCs w:val="22"/>
        </w:rPr>
      </w:pPr>
      <w:hyperlink r:id="rId1122" w:anchor="m788" w:history="1">
        <w:r w:rsidR="00361919" w:rsidRPr="00835D94">
          <w:rPr>
            <w:rStyle w:val="Hyperlink"/>
            <w:rFonts w:cs="Arial"/>
            <w:sz w:val="22"/>
            <w:szCs w:val="22"/>
          </w:rPr>
          <w:t>vollständige Lösung</w:t>
        </w:r>
      </w:hyperlink>
    </w:p>
    <w:p w14:paraId="7D8228D7" w14:textId="77777777" w:rsidR="00036F6D" w:rsidRPr="00835D94" w:rsidRDefault="00036F6D" w:rsidP="00361919">
      <w:pPr>
        <w:pStyle w:val="Vorgabetext"/>
        <w:rPr>
          <w:rFonts w:ascii="Arial" w:hAnsi="Arial" w:cs="Arial"/>
          <w:sz w:val="22"/>
          <w:szCs w:val="22"/>
        </w:rPr>
      </w:pPr>
    </w:p>
    <w:p w14:paraId="0565C4F5" w14:textId="77777777" w:rsidR="00361919" w:rsidRPr="00B77546" w:rsidRDefault="00361919" w:rsidP="00361919">
      <w:pPr>
        <w:pStyle w:val="Vorgabetext"/>
        <w:rPr>
          <w:rFonts w:ascii="Arial" w:hAnsi="Arial" w:cs="Arial"/>
          <w:sz w:val="22"/>
          <w:szCs w:val="22"/>
        </w:rPr>
      </w:pPr>
      <w:bookmarkStart w:id="3307" w:name="m789"/>
      <w:r w:rsidRPr="004C44E1">
        <w:rPr>
          <w:rStyle w:val="Nummer"/>
        </w:rPr>
        <w:t>789.</w:t>
      </w:r>
      <w:bookmarkEnd w:id="3307"/>
      <w:r w:rsidRPr="00B77546">
        <w:rPr>
          <w:rFonts w:ascii="Arial" w:hAnsi="Arial" w:cs="Arial"/>
          <w:sz w:val="22"/>
          <w:szCs w:val="22"/>
        </w:rPr>
        <w:t xml:space="preserve"> Sie treffen sich um 10.45 Uhr. Karl hat 30 km zurückgelegt.</w:t>
      </w:r>
    </w:p>
    <w:p w14:paraId="2C41A06E" w14:textId="77777777" w:rsidR="00361919" w:rsidRPr="00B77546" w:rsidRDefault="00B42104" w:rsidP="00361919">
      <w:pPr>
        <w:pStyle w:val="Vorgabetext"/>
        <w:rPr>
          <w:rFonts w:ascii="Arial" w:hAnsi="Arial" w:cs="Arial"/>
          <w:sz w:val="22"/>
          <w:szCs w:val="22"/>
        </w:rPr>
      </w:pPr>
      <w:hyperlink r:id="rId1123" w:anchor="m789" w:history="1">
        <w:r w:rsidR="00361919" w:rsidRPr="00B77546">
          <w:rPr>
            <w:rStyle w:val="Hyperlink"/>
            <w:rFonts w:cs="Arial"/>
            <w:sz w:val="22"/>
            <w:szCs w:val="22"/>
          </w:rPr>
          <w:t>vollständige Lösung</w:t>
        </w:r>
      </w:hyperlink>
      <w:r w:rsidR="00361919" w:rsidRPr="00B77546">
        <w:rPr>
          <w:rFonts w:ascii="Arial" w:hAnsi="Arial" w:cs="Arial"/>
          <w:sz w:val="22"/>
          <w:szCs w:val="22"/>
        </w:rPr>
        <w:t xml:space="preserve"> </w:t>
      </w:r>
    </w:p>
    <w:p w14:paraId="6CB462FE" w14:textId="77777777" w:rsidR="00361919" w:rsidRDefault="00361919" w:rsidP="00361919">
      <w:pPr>
        <w:pStyle w:val="Vorgabetext"/>
      </w:pPr>
      <w:r w:rsidRPr="00835D94">
        <w:tab/>
        <w:t xml:space="preserve"> </w:t>
      </w:r>
    </w:p>
    <w:p w14:paraId="5F468B9B" w14:textId="77777777" w:rsidR="00361919" w:rsidRDefault="00361919" w:rsidP="00361919">
      <w:pPr>
        <w:pStyle w:val="Vorgabetext"/>
        <w:rPr>
          <w:rFonts w:ascii="Arial" w:hAnsi="Arial" w:cs="Arial"/>
          <w:sz w:val="22"/>
          <w:szCs w:val="22"/>
        </w:rPr>
      </w:pPr>
      <w:bookmarkStart w:id="3308" w:name="m790"/>
      <w:r>
        <w:rPr>
          <w:rFonts w:ascii="Arial" w:hAnsi="Arial" w:cs="Arial"/>
          <w:sz w:val="22"/>
          <w:szCs w:val="22"/>
        </w:rPr>
        <w:t>790</w:t>
      </w:r>
      <w:bookmarkEnd w:id="3308"/>
      <w:r>
        <w:rPr>
          <w:rFonts w:ascii="Arial" w:hAnsi="Arial" w:cs="Arial"/>
          <w:sz w:val="22"/>
          <w:szCs w:val="22"/>
        </w:rPr>
        <w:t xml:space="preserve">. </w:t>
      </w:r>
    </w:p>
    <w:p w14:paraId="3066915A" w14:textId="77777777" w:rsidR="00361919" w:rsidRDefault="00361919" w:rsidP="00361919">
      <w:pPr>
        <w:pStyle w:val="Vorgabetext"/>
        <w:rPr>
          <w:rFonts w:ascii="Arial" w:hAnsi="Arial" w:cs="Arial"/>
          <w:sz w:val="22"/>
          <w:szCs w:val="22"/>
        </w:rPr>
      </w:pPr>
      <w:r>
        <w:rPr>
          <w:rFonts w:ascii="Arial" w:hAnsi="Arial" w:cs="Arial"/>
          <w:sz w:val="22"/>
          <w:szCs w:val="22"/>
        </w:rPr>
        <w:t xml:space="preserve">1. Abschnitt: 0 s – 10 s, konstante positive Beschleunigung, s ~ t², </w:t>
      </w:r>
      <w:proofErr w:type="gramStart"/>
      <w:r>
        <w:rPr>
          <w:rFonts w:ascii="Arial" w:hAnsi="Arial" w:cs="Arial"/>
          <w:sz w:val="22"/>
          <w:szCs w:val="22"/>
        </w:rPr>
        <w:t>nach oben geöffnete Parabel</w:t>
      </w:r>
      <w:proofErr w:type="gramEnd"/>
    </w:p>
    <w:p w14:paraId="69E2ED94" w14:textId="77777777" w:rsidR="00361919" w:rsidRDefault="00361919" w:rsidP="00361919">
      <w:pPr>
        <w:pStyle w:val="Vorgabetext"/>
        <w:rPr>
          <w:rFonts w:ascii="Arial" w:hAnsi="Arial" w:cs="Arial"/>
          <w:sz w:val="22"/>
          <w:szCs w:val="22"/>
        </w:rPr>
      </w:pPr>
      <w:r>
        <w:rPr>
          <w:rFonts w:ascii="Arial" w:hAnsi="Arial" w:cs="Arial"/>
          <w:sz w:val="22"/>
          <w:szCs w:val="22"/>
        </w:rPr>
        <w:t>2. Abschnitt: 10 s – 20 s, keine Beschleunigung, s ~ t, Gerade</w:t>
      </w:r>
    </w:p>
    <w:p w14:paraId="41C13656" w14:textId="77777777" w:rsidR="00361919" w:rsidRDefault="00361919" w:rsidP="00361919">
      <w:pPr>
        <w:pStyle w:val="Vorgabetext"/>
        <w:rPr>
          <w:rFonts w:ascii="Arial" w:hAnsi="Arial" w:cs="Arial"/>
          <w:sz w:val="22"/>
          <w:szCs w:val="22"/>
        </w:rPr>
      </w:pPr>
      <w:r>
        <w:rPr>
          <w:rFonts w:ascii="Arial" w:hAnsi="Arial" w:cs="Arial"/>
          <w:sz w:val="22"/>
          <w:szCs w:val="22"/>
        </w:rPr>
        <w:t xml:space="preserve">3. Abschnitt: 20 s – 30 s, konstante </w:t>
      </w:r>
      <w:bookmarkStart w:id="3309" w:name="OLE_LINK1"/>
      <w:bookmarkStart w:id="3310" w:name="OLE_LINK2"/>
      <w:r>
        <w:rPr>
          <w:rFonts w:ascii="Arial" w:hAnsi="Arial" w:cs="Arial"/>
          <w:sz w:val="22"/>
          <w:szCs w:val="22"/>
        </w:rPr>
        <w:t>negative Beschleunigung, Abbremsen, s ~ t²</w:t>
      </w:r>
      <w:bookmarkEnd w:id="3309"/>
      <w:bookmarkEnd w:id="3310"/>
      <w:r>
        <w:rPr>
          <w:rFonts w:ascii="Arial" w:hAnsi="Arial" w:cs="Arial"/>
          <w:sz w:val="22"/>
          <w:szCs w:val="22"/>
        </w:rPr>
        <w:t xml:space="preserve">, </w:t>
      </w:r>
      <w:proofErr w:type="gramStart"/>
      <w:r>
        <w:rPr>
          <w:rFonts w:ascii="Arial" w:hAnsi="Arial" w:cs="Arial"/>
          <w:sz w:val="22"/>
          <w:szCs w:val="22"/>
        </w:rPr>
        <w:t>nach unten geöffnete Parabel</w:t>
      </w:r>
      <w:proofErr w:type="gramEnd"/>
    </w:p>
    <w:p w14:paraId="2C4E467A" w14:textId="77777777" w:rsidR="00361919" w:rsidRDefault="00361919" w:rsidP="00361919">
      <w:pPr>
        <w:pStyle w:val="Vorgabetext"/>
        <w:rPr>
          <w:rFonts w:ascii="Arial" w:hAnsi="Arial" w:cs="Arial"/>
          <w:sz w:val="22"/>
          <w:szCs w:val="22"/>
        </w:rPr>
      </w:pPr>
      <w:r>
        <w:rPr>
          <w:rFonts w:ascii="Arial" w:hAnsi="Arial" w:cs="Arial"/>
          <w:sz w:val="22"/>
          <w:szCs w:val="22"/>
        </w:rPr>
        <w:t>4. Abschnitt: 30 s – 50 s, keine Beschleunigung, s ~ t, Gerade</w:t>
      </w:r>
    </w:p>
    <w:p w14:paraId="51F289DD" w14:textId="77777777" w:rsidR="00361919" w:rsidRDefault="00361919" w:rsidP="00361919">
      <w:pPr>
        <w:pStyle w:val="Vorgabetext"/>
        <w:rPr>
          <w:rFonts w:ascii="Arial" w:hAnsi="Arial" w:cs="Arial"/>
          <w:sz w:val="22"/>
          <w:szCs w:val="22"/>
        </w:rPr>
      </w:pPr>
      <w:r>
        <w:rPr>
          <w:rFonts w:ascii="Arial" w:hAnsi="Arial" w:cs="Arial"/>
          <w:sz w:val="22"/>
          <w:szCs w:val="22"/>
        </w:rPr>
        <w:t xml:space="preserve">5. Abschnitt: 50 s – 56 s, konstante negative Beschleunigung, Abbremsen, s ~ t², </w:t>
      </w:r>
      <w:proofErr w:type="gramStart"/>
      <w:r>
        <w:rPr>
          <w:rFonts w:ascii="Arial" w:hAnsi="Arial" w:cs="Arial"/>
          <w:sz w:val="22"/>
          <w:szCs w:val="22"/>
        </w:rPr>
        <w:t>nach unten geöffnete Parabel</w:t>
      </w:r>
      <w:proofErr w:type="gramEnd"/>
    </w:p>
    <w:p w14:paraId="609FD16E" w14:textId="77777777" w:rsidR="00361919" w:rsidRDefault="00361919" w:rsidP="00361919">
      <w:pPr>
        <w:pStyle w:val="Vorgabetext"/>
        <w:rPr>
          <w:rFonts w:ascii="Arial" w:hAnsi="Arial" w:cs="Arial"/>
          <w:sz w:val="22"/>
          <w:szCs w:val="22"/>
        </w:rPr>
      </w:pPr>
      <w:r>
        <w:rPr>
          <w:rFonts w:ascii="Arial" w:hAnsi="Arial" w:cs="Arial"/>
          <w:sz w:val="22"/>
          <w:szCs w:val="22"/>
        </w:rPr>
        <w:t>6. Abschnitt: 56 s – 80 s, Stillstand, Parallele zur t-Achse</w:t>
      </w:r>
    </w:p>
    <w:p w14:paraId="6E32433F" w14:textId="77777777" w:rsidR="00361919" w:rsidRDefault="00B42104" w:rsidP="00361919">
      <w:pPr>
        <w:pStyle w:val="Vorgabetext"/>
        <w:rPr>
          <w:rFonts w:ascii="Arial" w:hAnsi="Arial" w:cs="Arial"/>
          <w:sz w:val="22"/>
          <w:szCs w:val="22"/>
        </w:rPr>
      </w:pPr>
      <w:hyperlink r:id="rId1124" w:history="1">
        <w:r w:rsidR="00361919" w:rsidRPr="00E46546">
          <w:rPr>
            <w:rStyle w:val="Hyperlink"/>
            <w:rFonts w:cs="Arial"/>
            <w:sz w:val="22"/>
            <w:szCs w:val="22"/>
          </w:rPr>
          <w:t>Excel-Tabelle und Diagramme</w:t>
        </w:r>
      </w:hyperlink>
      <w:r w:rsidR="00361919">
        <w:rPr>
          <w:rFonts w:ascii="Arial" w:hAnsi="Arial" w:cs="Arial"/>
          <w:sz w:val="22"/>
          <w:szCs w:val="22"/>
        </w:rPr>
        <w:t xml:space="preserve"> </w:t>
      </w:r>
    </w:p>
    <w:p w14:paraId="194AC35F" w14:textId="77777777" w:rsidR="00036F6D" w:rsidRDefault="00036F6D" w:rsidP="00361919">
      <w:pPr>
        <w:pStyle w:val="Vorgabetext"/>
        <w:rPr>
          <w:rFonts w:ascii="Arial" w:hAnsi="Arial" w:cs="Arial"/>
          <w:sz w:val="22"/>
          <w:szCs w:val="22"/>
        </w:rPr>
      </w:pPr>
    </w:p>
    <w:p w14:paraId="6435D42C" w14:textId="77777777" w:rsidR="008D7ADB" w:rsidRDefault="00361919" w:rsidP="00361919">
      <w:pPr>
        <w:pStyle w:val="Vorgabetext"/>
        <w:rPr>
          <w:rFonts w:ascii="Arial" w:hAnsi="Arial" w:cs="Arial"/>
          <w:sz w:val="22"/>
          <w:szCs w:val="22"/>
        </w:rPr>
      </w:pPr>
      <w:bookmarkStart w:id="3311" w:name="m791"/>
      <w:r w:rsidRPr="004C44E1">
        <w:rPr>
          <w:rStyle w:val="Nummer"/>
        </w:rPr>
        <w:t>791.</w:t>
      </w:r>
      <w:bookmarkEnd w:id="3311"/>
      <w:r w:rsidRPr="003B45E9">
        <w:rPr>
          <w:rFonts w:ascii="Arial" w:hAnsi="Arial" w:cs="Arial"/>
          <w:sz w:val="22"/>
          <w:szCs w:val="22"/>
        </w:rPr>
        <w:t xml:space="preserve"> </w:t>
      </w:r>
      <w:r w:rsidR="008D7ADB">
        <w:rPr>
          <w:rFonts w:ascii="Arial" w:hAnsi="Arial" w:cs="Arial"/>
          <w:sz w:val="22"/>
          <w:szCs w:val="22"/>
        </w:rPr>
        <w:t xml:space="preserve">a) </w:t>
      </w:r>
      <w:r w:rsidRPr="003B45E9">
        <w:rPr>
          <w:rFonts w:ascii="Arial" w:hAnsi="Arial" w:cs="Arial"/>
          <w:sz w:val="22"/>
          <w:szCs w:val="22"/>
        </w:rPr>
        <w:t xml:space="preserve">Für das Spannen des Bogens sind 250 </w:t>
      </w:r>
      <w:proofErr w:type="gramStart"/>
      <w:r w:rsidRPr="003B45E9">
        <w:rPr>
          <w:rFonts w:ascii="Arial" w:hAnsi="Arial" w:cs="Arial"/>
          <w:sz w:val="22"/>
          <w:szCs w:val="22"/>
        </w:rPr>
        <w:t>N  notwendig</w:t>
      </w:r>
      <w:proofErr w:type="gramEnd"/>
      <w:r w:rsidRPr="003B45E9">
        <w:rPr>
          <w:rFonts w:ascii="Arial" w:hAnsi="Arial" w:cs="Arial"/>
          <w:sz w:val="22"/>
          <w:szCs w:val="22"/>
        </w:rPr>
        <w:t xml:space="preserve">. </w:t>
      </w:r>
    </w:p>
    <w:tbl>
      <w:tblPr>
        <w:tblW w:w="0" w:type="auto"/>
        <w:tblLook w:val="04A0" w:firstRow="1" w:lastRow="0" w:firstColumn="1" w:lastColumn="0" w:noHBand="0" w:noVBand="1"/>
      </w:tblPr>
      <w:tblGrid>
        <w:gridCol w:w="4126"/>
        <w:gridCol w:w="6011"/>
      </w:tblGrid>
      <w:tr w:rsidR="008D7ADB" w:rsidRPr="00FF4E85" w14:paraId="3669A004" w14:textId="77777777" w:rsidTr="00FF4E85">
        <w:tc>
          <w:tcPr>
            <w:tcW w:w="5030" w:type="dxa"/>
            <w:shd w:val="clear" w:color="auto" w:fill="auto"/>
          </w:tcPr>
          <w:p w14:paraId="001992D3" w14:textId="77777777" w:rsidR="008D7ADB" w:rsidRPr="00FF4E85" w:rsidRDefault="008D7ADB" w:rsidP="00361919">
            <w:pPr>
              <w:pStyle w:val="Vorgabetext"/>
              <w:rPr>
                <w:rFonts w:ascii="Arial" w:hAnsi="Arial" w:cs="Arial"/>
                <w:sz w:val="22"/>
                <w:szCs w:val="22"/>
              </w:rPr>
            </w:pPr>
            <w:r w:rsidRPr="00FF4E85">
              <w:rPr>
                <w:rFonts w:ascii="Arial" w:hAnsi="Arial" w:cs="Arial"/>
                <w:sz w:val="22"/>
                <w:szCs w:val="22"/>
              </w:rPr>
              <w:lastRenderedPageBreak/>
              <w:t>b) Für das Diagramm sind drei Punkte bekannt:</w:t>
            </w:r>
          </w:p>
          <w:p w14:paraId="70225F46" w14:textId="77777777" w:rsidR="008D7ADB" w:rsidRPr="00290097" w:rsidRDefault="008D7ADB" w:rsidP="00361919">
            <w:pPr>
              <w:pStyle w:val="Vorgabetext"/>
              <w:rPr>
                <w:rFonts w:ascii="Arial" w:hAnsi="Arial" w:cs="Arial"/>
                <w:sz w:val="22"/>
                <w:szCs w:val="22"/>
                <w:lang w:val="en-US"/>
              </w:rPr>
            </w:pPr>
            <w:r w:rsidRPr="00290097">
              <w:rPr>
                <w:rFonts w:ascii="Arial" w:hAnsi="Arial" w:cs="Arial"/>
                <w:sz w:val="22"/>
                <w:szCs w:val="22"/>
                <w:lang w:val="en-US"/>
              </w:rPr>
              <w:t>s=0m -&gt; F=0N</w:t>
            </w:r>
          </w:p>
          <w:p w14:paraId="71ADEA3A" w14:textId="77777777" w:rsidR="008D7ADB" w:rsidRPr="00290097" w:rsidRDefault="008D7ADB" w:rsidP="00361919">
            <w:pPr>
              <w:pStyle w:val="Vorgabetext"/>
              <w:rPr>
                <w:rFonts w:ascii="Arial" w:hAnsi="Arial" w:cs="Arial"/>
                <w:lang w:val="en-US"/>
              </w:rPr>
            </w:pPr>
            <w:r w:rsidRPr="00290097">
              <w:rPr>
                <w:rFonts w:ascii="Arial" w:hAnsi="Arial" w:cs="Arial"/>
                <w:sz w:val="22"/>
                <w:szCs w:val="22"/>
                <w:lang w:val="en-US"/>
              </w:rPr>
              <w:t>s=0,05</w:t>
            </w:r>
            <w:r w:rsidRPr="00290097">
              <w:rPr>
                <w:rFonts w:ascii="Arial" w:hAnsi="Arial" w:cs="Arial"/>
                <w:lang w:val="en-US"/>
              </w:rPr>
              <w:t>m -&gt; F=10N</w:t>
            </w:r>
          </w:p>
          <w:p w14:paraId="37FFACFB" w14:textId="77777777" w:rsidR="008D7ADB" w:rsidRPr="00290097" w:rsidRDefault="008D7ADB" w:rsidP="00361919">
            <w:pPr>
              <w:pStyle w:val="Vorgabetext"/>
              <w:rPr>
                <w:rFonts w:ascii="Arial" w:hAnsi="Arial" w:cs="Arial"/>
                <w:lang w:val="en-US"/>
              </w:rPr>
            </w:pPr>
            <w:r w:rsidRPr="00290097">
              <w:rPr>
                <w:rFonts w:ascii="Arial" w:hAnsi="Arial" w:cs="Arial"/>
                <w:lang w:val="en-US"/>
              </w:rPr>
              <w:t>s=0,25m -&gt; F=250N</w:t>
            </w:r>
          </w:p>
          <w:p w14:paraId="669BE10A" w14:textId="77777777" w:rsidR="008D7ADB" w:rsidRPr="00FF4E85" w:rsidRDefault="008D7ADB" w:rsidP="00361919">
            <w:pPr>
              <w:pStyle w:val="Vorgabetext"/>
              <w:rPr>
                <w:rFonts w:ascii="Arial" w:hAnsi="Arial" w:cs="Arial"/>
              </w:rPr>
            </w:pPr>
            <w:r w:rsidRPr="00FF4E85">
              <w:rPr>
                <w:rFonts w:ascii="Arial" w:hAnsi="Arial" w:cs="Arial"/>
              </w:rPr>
              <w:t>Man erhält daraus die gestrichelte Kurve.</w:t>
            </w:r>
          </w:p>
          <w:p w14:paraId="05151DE5" w14:textId="77777777" w:rsidR="008D7ADB" w:rsidRPr="00FF4E85" w:rsidRDefault="008D7ADB" w:rsidP="00361919">
            <w:pPr>
              <w:pStyle w:val="Vorgabetext"/>
              <w:rPr>
                <w:rFonts w:ascii="Arial" w:hAnsi="Arial" w:cs="Arial"/>
              </w:rPr>
            </w:pPr>
            <w:r w:rsidRPr="00FF4E85">
              <w:rPr>
                <w:rFonts w:ascii="Arial" w:hAnsi="Arial" w:cs="Arial"/>
              </w:rPr>
              <w:t>Da aber bekannt ist, dass F~s² ist, muss die Kurve eine Parabel darstellen. Das ist die durchgezogene Kurve.</w:t>
            </w:r>
          </w:p>
          <w:p w14:paraId="162884D4" w14:textId="77777777" w:rsidR="008D7ADB" w:rsidRPr="008D7ADB" w:rsidRDefault="00DA5D71" w:rsidP="00361919">
            <w:pPr>
              <w:pStyle w:val="Vorgabetext"/>
            </w:pPr>
            <w:r w:rsidRPr="00FF4E85">
              <w:rPr>
                <w:rFonts w:ascii="Arial" w:hAnsi="Arial" w:cs="Arial"/>
              </w:rPr>
              <w:t>Die im Bogen gespeicherte Energie entspricht der Fläche unter der Kurve.</w:t>
            </w:r>
          </w:p>
        </w:tc>
        <w:tc>
          <w:tcPr>
            <w:tcW w:w="5031" w:type="dxa"/>
            <w:shd w:val="clear" w:color="auto" w:fill="auto"/>
          </w:tcPr>
          <w:p w14:paraId="2B7C7A0E" w14:textId="77777777" w:rsidR="008D7ADB" w:rsidRPr="00FF4E85" w:rsidRDefault="00B42104" w:rsidP="00361919">
            <w:pPr>
              <w:pStyle w:val="Vorgabetext"/>
              <w:rPr>
                <w:rFonts w:ascii="Arial" w:hAnsi="Arial" w:cs="Arial"/>
                <w:sz w:val="22"/>
                <w:szCs w:val="22"/>
              </w:rPr>
            </w:pPr>
            <w:r>
              <w:rPr>
                <w:rFonts w:ascii="Arial" w:hAnsi="Arial" w:cs="Arial"/>
                <w:sz w:val="22"/>
                <w:szCs w:val="22"/>
              </w:rPr>
              <w:pict w14:anchorId="61B79E66">
                <v:shape id="_x0000_i1453" type="#_x0000_t75" style="width:289.65pt;height:174pt">
                  <v:imagedata r:id="rId1125" o:title="m791"/>
                </v:shape>
              </w:pict>
            </w:r>
          </w:p>
          <w:p w14:paraId="61633809" w14:textId="77777777" w:rsidR="008D7ADB" w:rsidRPr="00FF4E85" w:rsidRDefault="00B42104" w:rsidP="00361919">
            <w:pPr>
              <w:pStyle w:val="Vorgabetext"/>
              <w:rPr>
                <w:rFonts w:ascii="Arial" w:hAnsi="Arial" w:cs="Arial"/>
                <w:sz w:val="22"/>
                <w:szCs w:val="22"/>
              </w:rPr>
            </w:pPr>
            <w:hyperlink r:id="rId1126" w:history="1">
              <w:r w:rsidR="008D7ADB" w:rsidRPr="00FF4E85">
                <w:rPr>
                  <w:rStyle w:val="Hyperlink"/>
                  <w:rFonts w:cs="Arial"/>
                  <w:sz w:val="22"/>
                  <w:szCs w:val="22"/>
                </w:rPr>
                <w:t>Diagrammquelle</w:t>
              </w:r>
            </w:hyperlink>
          </w:p>
        </w:tc>
      </w:tr>
    </w:tbl>
    <w:p w14:paraId="0D2C7EC4" w14:textId="77777777" w:rsidR="008D7ADB" w:rsidRDefault="008D7ADB" w:rsidP="00361919">
      <w:pPr>
        <w:pStyle w:val="Vorgabetext"/>
        <w:rPr>
          <w:rFonts w:ascii="Arial" w:hAnsi="Arial" w:cs="Arial"/>
          <w:sz w:val="22"/>
          <w:szCs w:val="22"/>
        </w:rPr>
      </w:pPr>
    </w:p>
    <w:p w14:paraId="7F07D95A" w14:textId="77777777" w:rsidR="00DA5D71" w:rsidRDefault="00DA5D71" w:rsidP="00361919">
      <w:pPr>
        <w:pStyle w:val="Vorgabetext"/>
        <w:rPr>
          <w:rFonts w:ascii="Arial" w:hAnsi="Arial" w:cs="Arial"/>
          <w:sz w:val="22"/>
          <w:szCs w:val="22"/>
        </w:rPr>
      </w:pPr>
      <w:r>
        <w:rPr>
          <w:rFonts w:ascii="Arial" w:hAnsi="Arial" w:cs="Arial"/>
          <w:sz w:val="22"/>
          <w:szCs w:val="22"/>
        </w:rPr>
        <w:t>In erster Näherung ist das etwas weniger als die Fläche des blauen Dreiecks. Diese Fläche kann berechnet werden:</w:t>
      </w:r>
    </w:p>
    <w:p w14:paraId="6B2A3BB7" w14:textId="77777777" w:rsidR="00DA5D71" w:rsidRDefault="00DA5D71" w:rsidP="00361919">
      <w:pPr>
        <w:pStyle w:val="Vorgabetext"/>
        <w:rPr>
          <w:rFonts w:ascii="Arial" w:hAnsi="Arial" w:cs="Arial"/>
          <w:sz w:val="22"/>
          <w:szCs w:val="22"/>
        </w:rPr>
      </w:pPr>
      <w:r w:rsidRPr="00DA5D71">
        <w:rPr>
          <w:rFonts w:ascii="Arial" w:hAnsi="Arial" w:cs="Arial"/>
          <w:position w:val="-24"/>
          <w:sz w:val="22"/>
          <w:szCs w:val="22"/>
        </w:rPr>
        <w:object w:dxaOrig="980" w:dyaOrig="620" w14:anchorId="5C449508">
          <v:shape id="_x0000_i1454" type="#_x0000_t75" style="width:48.55pt;height:30.55pt" o:ole="">
            <v:imagedata r:id="rId1127" o:title=""/>
          </v:shape>
          <o:OLEObject Type="Embed" ProgID="Equation.DSMT4" ShapeID="_x0000_i1454" DrawAspect="Content" ObjectID="_1731936396" r:id="rId1128"/>
        </w:object>
      </w:r>
      <w:r>
        <w:rPr>
          <w:rFonts w:ascii="Arial" w:hAnsi="Arial" w:cs="Arial"/>
          <w:sz w:val="22"/>
          <w:szCs w:val="22"/>
        </w:rPr>
        <w:t xml:space="preserve"> </w:t>
      </w:r>
    </w:p>
    <w:p w14:paraId="4E41DC95" w14:textId="77777777" w:rsidR="00DA5D71" w:rsidRDefault="00DA5D71" w:rsidP="00361919">
      <w:pPr>
        <w:pStyle w:val="Vorgabetext"/>
        <w:rPr>
          <w:rFonts w:ascii="Arial" w:hAnsi="Arial" w:cs="Arial"/>
          <w:sz w:val="22"/>
          <w:szCs w:val="22"/>
        </w:rPr>
      </w:pPr>
      <w:r>
        <w:rPr>
          <w:rFonts w:ascii="Arial" w:hAnsi="Arial" w:cs="Arial"/>
          <w:sz w:val="22"/>
          <w:szCs w:val="22"/>
        </w:rPr>
        <w:t>F und s sind die Endwerte und A ist die Energie E, also</w:t>
      </w:r>
    </w:p>
    <w:p w14:paraId="4FB818C5" w14:textId="77777777" w:rsidR="00DA5D71" w:rsidRDefault="00DA5D71" w:rsidP="00361919">
      <w:pPr>
        <w:pStyle w:val="Vorgabetext"/>
        <w:rPr>
          <w:rFonts w:ascii="Arial" w:hAnsi="Arial" w:cs="Arial"/>
          <w:sz w:val="22"/>
          <w:szCs w:val="22"/>
        </w:rPr>
      </w:pPr>
      <w:r w:rsidRPr="00DA5D71">
        <w:rPr>
          <w:rFonts w:ascii="Arial" w:hAnsi="Arial" w:cs="Arial"/>
          <w:position w:val="-44"/>
          <w:sz w:val="22"/>
          <w:szCs w:val="22"/>
        </w:rPr>
        <w:object w:dxaOrig="1939" w:dyaOrig="999" w14:anchorId="4E1635E9">
          <v:shape id="_x0000_i1455" type="#_x0000_t75" style="width:96.55pt;height:50.2pt" o:ole="">
            <v:imagedata r:id="rId1129" o:title=""/>
          </v:shape>
          <o:OLEObject Type="Embed" ProgID="Equation.DSMT4" ShapeID="_x0000_i1455" DrawAspect="Content" ObjectID="_1731936397" r:id="rId1130"/>
        </w:object>
      </w:r>
    </w:p>
    <w:p w14:paraId="649B12D5" w14:textId="77777777" w:rsidR="00DA5D71" w:rsidRDefault="00DA5D71" w:rsidP="00361919">
      <w:pPr>
        <w:pStyle w:val="Vorgabetext"/>
        <w:rPr>
          <w:rFonts w:ascii="Arial" w:hAnsi="Arial" w:cs="Arial"/>
          <w:sz w:val="22"/>
          <w:szCs w:val="22"/>
        </w:rPr>
      </w:pPr>
      <w:r>
        <w:rPr>
          <w:rFonts w:ascii="Arial" w:hAnsi="Arial" w:cs="Arial"/>
          <w:sz w:val="22"/>
          <w:szCs w:val="22"/>
        </w:rPr>
        <w:t xml:space="preserve">Die wirklich gespeicherte Energie ist weniger, liegt aber noch in dieser Größenordnung. </w:t>
      </w:r>
    </w:p>
    <w:p w14:paraId="2C2E6A58" w14:textId="77777777" w:rsidR="008D7ADB" w:rsidRDefault="00DA5D71" w:rsidP="00361919">
      <w:pPr>
        <w:pStyle w:val="Vorgabetext"/>
        <w:rPr>
          <w:rFonts w:ascii="Arial" w:hAnsi="Arial" w:cs="Arial"/>
          <w:sz w:val="22"/>
          <w:szCs w:val="22"/>
        </w:rPr>
      </w:pPr>
      <w:r>
        <w:rPr>
          <w:rFonts w:ascii="Arial" w:hAnsi="Arial" w:cs="Arial"/>
          <w:sz w:val="22"/>
          <w:szCs w:val="22"/>
        </w:rPr>
        <w:t xml:space="preserve"> </w:t>
      </w:r>
    </w:p>
    <w:p w14:paraId="0BB27A34" w14:textId="77777777" w:rsidR="00DA5D71" w:rsidRDefault="00DA5D71" w:rsidP="00361919">
      <w:pPr>
        <w:pStyle w:val="Vorgabetext"/>
        <w:rPr>
          <w:rFonts w:ascii="Arial" w:hAnsi="Arial" w:cs="Arial"/>
          <w:sz w:val="22"/>
          <w:szCs w:val="22"/>
        </w:rPr>
      </w:pPr>
    </w:p>
    <w:p w14:paraId="5906D443" w14:textId="77777777" w:rsidR="00361919" w:rsidRPr="003B45E9" w:rsidRDefault="00361919" w:rsidP="00361919">
      <w:pPr>
        <w:pStyle w:val="Vorgabetext"/>
        <w:rPr>
          <w:rFonts w:ascii="Arial" w:hAnsi="Arial" w:cs="Arial"/>
          <w:sz w:val="22"/>
          <w:szCs w:val="22"/>
        </w:rPr>
      </w:pPr>
      <w:r w:rsidRPr="003B45E9">
        <w:rPr>
          <w:rFonts w:ascii="Arial" w:hAnsi="Arial" w:cs="Arial"/>
          <w:sz w:val="22"/>
          <w:szCs w:val="22"/>
        </w:rPr>
        <w:t>Dann sind in dem Bogen 20,83 J gespeichert. Der Pfeil fliegt damit 42</w:t>
      </w:r>
      <w:r>
        <w:rPr>
          <w:rFonts w:ascii="Arial" w:hAnsi="Arial" w:cs="Arial"/>
          <w:sz w:val="22"/>
          <w:szCs w:val="22"/>
        </w:rPr>
        <w:t>,</w:t>
      </w:r>
      <w:r w:rsidRPr="003B45E9">
        <w:rPr>
          <w:rFonts w:ascii="Arial" w:hAnsi="Arial" w:cs="Arial"/>
          <w:sz w:val="22"/>
          <w:szCs w:val="22"/>
        </w:rPr>
        <w:t>5 m hoch.</w:t>
      </w:r>
    </w:p>
    <w:p w14:paraId="7609F118" w14:textId="77777777" w:rsidR="00361919" w:rsidRDefault="00B42104" w:rsidP="00361919">
      <w:pPr>
        <w:pStyle w:val="Vorgabetext"/>
        <w:rPr>
          <w:rFonts w:ascii="Arial" w:hAnsi="Arial" w:cs="Arial"/>
          <w:sz w:val="22"/>
          <w:szCs w:val="22"/>
        </w:rPr>
      </w:pPr>
      <w:hyperlink r:id="rId1131" w:anchor="m791" w:history="1">
        <w:r w:rsidR="00361919" w:rsidRPr="00131358">
          <w:rPr>
            <w:rStyle w:val="Hyperlink"/>
            <w:rFonts w:cs="Arial"/>
            <w:sz w:val="22"/>
            <w:szCs w:val="22"/>
          </w:rPr>
          <w:t>vollständige Lösung</w:t>
        </w:r>
      </w:hyperlink>
    </w:p>
    <w:p w14:paraId="76730EFD" w14:textId="77777777" w:rsidR="00361919" w:rsidRDefault="00361919" w:rsidP="00361919">
      <w:pPr>
        <w:pStyle w:val="Vorgabetext"/>
        <w:rPr>
          <w:rFonts w:ascii="Arial" w:hAnsi="Arial" w:cs="Arial"/>
          <w:sz w:val="22"/>
          <w:szCs w:val="22"/>
        </w:rPr>
      </w:pPr>
    </w:p>
    <w:p w14:paraId="3713080E" w14:textId="4C1DCEF7" w:rsidR="00361919" w:rsidRDefault="00361919" w:rsidP="00361919">
      <w:pPr>
        <w:pStyle w:val="Vorgabetext"/>
        <w:rPr>
          <w:rFonts w:ascii="Arial" w:hAnsi="Arial" w:cs="Arial"/>
          <w:sz w:val="22"/>
          <w:szCs w:val="22"/>
        </w:rPr>
      </w:pPr>
      <w:bookmarkStart w:id="3312" w:name="m792"/>
      <w:r w:rsidRPr="004C44E1">
        <w:rPr>
          <w:rStyle w:val="Nummer"/>
        </w:rPr>
        <w:t>792</w:t>
      </w:r>
      <w:bookmarkEnd w:id="3312"/>
      <w:r>
        <w:rPr>
          <w:rFonts w:ascii="Arial" w:hAnsi="Arial" w:cs="Arial"/>
          <w:sz w:val="22"/>
          <w:szCs w:val="22"/>
        </w:rPr>
        <w:t>. Der beschriebene Versuch stellt einen elastischen Stoß dar, da sich die beiden Gleiter nach dem Stoß unabhängig voneinander weiterbewegen. Es gilt also sowohl der Impulserhaltungssatz als auch der Satz von der Erhaltung der kinetischen Energien beim Stoß.</w:t>
      </w:r>
    </w:p>
    <w:p w14:paraId="7028DC92" w14:textId="77777777" w:rsidR="00361919" w:rsidRDefault="00361919" w:rsidP="00361919">
      <w:pPr>
        <w:pStyle w:val="Vorgabetext"/>
        <w:rPr>
          <w:rFonts w:ascii="Arial" w:hAnsi="Arial" w:cs="Arial"/>
          <w:sz w:val="22"/>
          <w:szCs w:val="22"/>
        </w:rPr>
      </w:pPr>
      <w:r>
        <w:rPr>
          <w:rFonts w:ascii="Arial" w:hAnsi="Arial" w:cs="Arial"/>
          <w:sz w:val="22"/>
          <w:szCs w:val="22"/>
        </w:rPr>
        <w:t>Es werden die Impulse vor und nach dem Ereignis betrachtet:</w:t>
      </w:r>
    </w:p>
    <w:p w14:paraId="6AA2C4EC" w14:textId="77777777" w:rsidR="00361919" w:rsidRDefault="00361919" w:rsidP="00361919">
      <w:pPr>
        <w:pStyle w:val="Vorgabetext"/>
        <w:rPr>
          <w:rFonts w:ascii="Arial" w:hAnsi="Arial" w:cs="Arial"/>
          <w:sz w:val="22"/>
          <w:szCs w:val="22"/>
        </w:rPr>
      </w:pPr>
      <w:r>
        <w:rPr>
          <w:rFonts w:ascii="Arial" w:hAnsi="Arial" w:cs="Arial"/>
          <w:sz w:val="22"/>
          <w:szCs w:val="22"/>
        </w:rPr>
        <w:t>Vor dem Ereignis sind beide Gleiter in Ruhe und haben damit keinen Impuls. Die Summe aller Impulse ist damit auch Null.</w:t>
      </w:r>
    </w:p>
    <w:p w14:paraId="0169838E" w14:textId="77777777" w:rsidR="00361919" w:rsidRDefault="00361919" w:rsidP="00361919">
      <w:pPr>
        <w:pStyle w:val="Vorgabetext"/>
        <w:rPr>
          <w:rFonts w:ascii="Arial" w:hAnsi="Arial" w:cs="Arial"/>
          <w:sz w:val="22"/>
          <w:szCs w:val="22"/>
        </w:rPr>
      </w:pPr>
      <w:r>
        <w:rPr>
          <w:rFonts w:ascii="Arial" w:hAnsi="Arial" w:cs="Arial"/>
          <w:sz w:val="22"/>
          <w:szCs w:val="22"/>
        </w:rPr>
        <w:t>Nach dem Impulserhaltungssatz ist die Summe der Impulse nach dem Stoß dann aber immer noch Null. Es gilt also nach dem Stoß:</w:t>
      </w:r>
    </w:p>
    <w:p w14:paraId="47E88EB1" w14:textId="77777777" w:rsidR="00361919" w:rsidRDefault="00361919" w:rsidP="00361919">
      <w:pPr>
        <w:pStyle w:val="Vorgabetext"/>
        <w:rPr>
          <w:rFonts w:ascii="Arial" w:hAnsi="Arial" w:cs="Arial"/>
          <w:sz w:val="22"/>
          <w:szCs w:val="22"/>
        </w:rPr>
      </w:pPr>
      <w:r w:rsidRPr="006361E9">
        <w:rPr>
          <w:rFonts w:ascii="Arial" w:hAnsi="Arial" w:cs="Arial"/>
          <w:position w:val="-12"/>
          <w:sz w:val="22"/>
          <w:szCs w:val="22"/>
        </w:rPr>
        <w:object w:dxaOrig="1020" w:dyaOrig="360" w14:anchorId="451F1BF6">
          <v:shape id="_x0000_i1456" type="#_x0000_t75" style="width:51.25pt;height:18pt" o:ole="">
            <v:imagedata r:id="rId1132" o:title=""/>
          </v:shape>
          <o:OLEObject Type="Embed" ProgID="Equation.DSMT4" ShapeID="_x0000_i1456" DrawAspect="Content" ObjectID="_1731936398" r:id="rId1133"/>
        </w:object>
      </w:r>
    </w:p>
    <w:p w14:paraId="3FB6E74E" w14:textId="77777777" w:rsidR="00361919" w:rsidRDefault="00361919" w:rsidP="00361919">
      <w:pPr>
        <w:pStyle w:val="Vorgabetext"/>
        <w:rPr>
          <w:rFonts w:ascii="Arial" w:hAnsi="Arial" w:cs="Arial"/>
          <w:sz w:val="22"/>
          <w:szCs w:val="22"/>
        </w:rPr>
      </w:pPr>
      <w:r>
        <w:rPr>
          <w:rFonts w:ascii="Arial" w:hAnsi="Arial" w:cs="Arial"/>
          <w:sz w:val="22"/>
          <w:szCs w:val="22"/>
        </w:rPr>
        <w:t xml:space="preserve">Die Impulse ergeben sich aus Masse und Geschwindigkeit. </w:t>
      </w:r>
    </w:p>
    <w:p w14:paraId="66D479D2" w14:textId="77777777" w:rsidR="00361919" w:rsidRDefault="00361919" w:rsidP="00361919">
      <w:pPr>
        <w:pStyle w:val="Vorgabetext"/>
        <w:rPr>
          <w:rFonts w:ascii="Arial" w:hAnsi="Arial" w:cs="Arial"/>
          <w:sz w:val="22"/>
          <w:szCs w:val="22"/>
        </w:rPr>
      </w:pPr>
      <w:r w:rsidRPr="00773A5B">
        <w:rPr>
          <w:rFonts w:ascii="Arial" w:hAnsi="Arial" w:cs="Arial"/>
          <w:position w:val="-30"/>
          <w:sz w:val="22"/>
          <w:szCs w:val="22"/>
        </w:rPr>
        <w:object w:dxaOrig="1100" w:dyaOrig="720" w14:anchorId="558090EC">
          <v:shape id="_x0000_i1457" type="#_x0000_t75" style="width:54.55pt;height:36pt" o:ole="">
            <v:imagedata r:id="rId1134" o:title=""/>
          </v:shape>
          <o:OLEObject Type="Embed" ProgID="Equation.DSMT4" ShapeID="_x0000_i1457" DrawAspect="Content" ObjectID="_1731936399" r:id="rId1135"/>
        </w:object>
      </w:r>
    </w:p>
    <w:p w14:paraId="00524901" w14:textId="77777777" w:rsidR="00361919" w:rsidRDefault="00361919" w:rsidP="00361919">
      <w:pPr>
        <w:pStyle w:val="Vorgabetext"/>
        <w:rPr>
          <w:rFonts w:ascii="Arial" w:hAnsi="Arial" w:cs="Arial"/>
          <w:sz w:val="22"/>
          <w:szCs w:val="22"/>
        </w:rPr>
      </w:pPr>
    </w:p>
    <w:p w14:paraId="6FC76B6D" w14:textId="77777777" w:rsidR="00361919" w:rsidRDefault="00361919" w:rsidP="00361919">
      <w:pPr>
        <w:pStyle w:val="Vorgabetext"/>
        <w:rPr>
          <w:rFonts w:ascii="Arial" w:hAnsi="Arial" w:cs="Arial"/>
          <w:sz w:val="22"/>
          <w:szCs w:val="22"/>
        </w:rPr>
      </w:pPr>
      <w:r>
        <w:rPr>
          <w:rFonts w:ascii="Arial" w:hAnsi="Arial" w:cs="Arial"/>
          <w:sz w:val="22"/>
          <w:szCs w:val="22"/>
        </w:rPr>
        <w:t>und eingesetzt:</w:t>
      </w:r>
    </w:p>
    <w:p w14:paraId="50711A0D" w14:textId="77777777" w:rsidR="00361919" w:rsidRDefault="00361919" w:rsidP="00361919">
      <w:pPr>
        <w:pStyle w:val="Vorgabetext"/>
        <w:rPr>
          <w:rFonts w:ascii="Arial" w:hAnsi="Arial" w:cs="Arial"/>
          <w:sz w:val="22"/>
          <w:szCs w:val="22"/>
        </w:rPr>
      </w:pPr>
      <w:r w:rsidRPr="00EB3224">
        <w:rPr>
          <w:rFonts w:ascii="Arial" w:hAnsi="Arial" w:cs="Arial"/>
          <w:position w:val="-12"/>
          <w:sz w:val="22"/>
          <w:szCs w:val="22"/>
        </w:rPr>
        <w:object w:dxaOrig="1780" w:dyaOrig="360" w14:anchorId="40447E6F">
          <v:shape id="_x0000_i1458" type="#_x0000_t75" style="width:89.45pt;height:18pt" o:ole="">
            <v:imagedata r:id="rId1136" o:title=""/>
          </v:shape>
          <o:OLEObject Type="Embed" ProgID="Equation.DSMT4" ShapeID="_x0000_i1458" DrawAspect="Content" ObjectID="_1731936400" r:id="rId1137"/>
        </w:object>
      </w:r>
      <w:r>
        <w:rPr>
          <w:rFonts w:ascii="Arial" w:hAnsi="Arial" w:cs="Arial"/>
          <w:sz w:val="22"/>
          <w:szCs w:val="22"/>
        </w:rPr>
        <w:t xml:space="preserve"> </w:t>
      </w:r>
    </w:p>
    <w:p w14:paraId="1E014AB4" w14:textId="77777777" w:rsidR="00361919" w:rsidRDefault="00361919" w:rsidP="00361919">
      <w:pPr>
        <w:pStyle w:val="Vorgabetext"/>
        <w:rPr>
          <w:rFonts w:ascii="Arial" w:hAnsi="Arial" w:cs="Arial"/>
          <w:sz w:val="22"/>
          <w:szCs w:val="22"/>
        </w:rPr>
      </w:pPr>
      <w:r>
        <w:rPr>
          <w:rFonts w:ascii="Arial" w:hAnsi="Arial" w:cs="Arial"/>
          <w:sz w:val="22"/>
          <w:szCs w:val="22"/>
        </w:rPr>
        <w:t>Diese Gleichung kann nun in die geforderte Form umgestellt werden:</w:t>
      </w:r>
    </w:p>
    <w:p w14:paraId="329B9709" w14:textId="77777777" w:rsidR="00361919" w:rsidRDefault="00361919" w:rsidP="00361919">
      <w:pPr>
        <w:pStyle w:val="Vorgabetext"/>
        <w:rPr>
          <w:rFonts w:ascii="Arial" w:hAnsi="Arial" w:cs="Arial"/>
          <w:sz w:val="22"/>
          <w:szCs w:val="22"/>
        </w:rPr>
      </w:pPr>
      <w:r w:rsidRPr="00773A5B">
        <w:rPr>
          <w:rFonts w:ascii="Arial" w:hAnsi="Arial" w:cs="Arial"/>
          <w:position w:val="-102"/>
          <w:sz w:val="22"/>
          <w:szCs w:val="22"/>
        </w:rPr>
        <w:object w:dxaOrig="1660" w:dyaOrig="1780" w14:anchorId="1EB333DB">
          <v:shape id="_x0000_i1459" type="#_x0000_t75" style="width:82.35pt;height:89.45pt" o:ole="">
            <v:imagedata r:id="rId1138" o:title=""/>
          </v:shape>
          <o:OLEObject Type="Embed" ProgID="Equation.DSMT4" ShapeID="_x0000_i1459" DrawAspect="Content" ObjectID="_1731936401" r:id="rId1139"/>
        </w:object>
      </w:r>
    </w:p>
    <w:p w14:paraId="15FDFE3A" w14:textId="77777777" w:rsidR="00361919" w:rsidRDefault="00361919" w:rsidP="00361919">
      <w:pPr>
        <w:pStyle w:val="Vorgabetext"/>
        <w:rPr>
          <w:rFonts w:ascii="Arial" w:hAnsi="Arial" w:cs="Arial"/>
          <w:sz w:val="22"/>
          <w:szCs w:val="22"/>
        </w:rPr>
      </w:pPr>
    </w:p>
    <w:p w14:paraId="4C0EB543" w14:textId="77777777" w:rsidR="00361919" w:rsidRDefault="00361919" w:rsidP="00361919">
      <w:pPr>
        <w:pStyle w:val="Vorgabetext"/>
        <w:rPr>
          <w:rFonts w:ascii="Arial" w:hAnsi="Arial" w:cs="Arial"/>
          <w:sz w:val="22"/>
          <w:szCs w:val="22"/>
        </w:rPr>
      </w:pPr>
      <w:r>
        <w:rPr>
          <w:rFonts w:ascii="Arial" w:hAnsi="Arial" w:cs="Arial"/>
          <w:sz w:val="22"/>
          <w:szCs w:val="22"/>
        </w:rPr>
        <w:t>Energie: Die beiden Gleiter erhalten ihre kinetische Energie aus der Feder. Nach dem Stoß haben die Gleiter die kinetischen Energien</w:t>
      </w:r>
    </w:p>
    <w:p w14:paraId="6B4C9C09" w14:textId="77777777" w:rsidR="00361919" w:rsidRDefault="00361919" w:rsidP="00361919">
      <w:pPr>
        <w:pStyle w:val="Vorgabetext"/>
        <w:rPr>
          <w:rFonts w:ascii="Arial" w:hAnsi="Arial" w:cs="Arial"/>
          <w:sz w:val="22"/>
          <w:szCs w:val="22"/>
        </w:rPr>
      </w:pPr>
      <w:r w:rsidRPr="00FE143E">
        <w:rPr>
          <w:rFonts w:ascii="Arial" w:hAnsi="Arial" w:cs="Arial"/>
          <w:position w:val="-58"/>
          <w:sz w:val="22"/>
          <w:szCs w:val="22"/>
        </w:rPr>
        <w:object w:dxaOrig="1160" w:dyaOrig="1280" w14:anchorId="5BD90FA1">
          <v:shape id="_x0000_i1460" type="#_x0000_t75" style="width:57.8pt;height:64.35pt" o:ole="">
            <v:imagedata r:id="rId1140" o:title=""/>
          </v:shape>
          <o:OLEObject Type="Embed" ProgID="Equation.DSMT4" ShapeID="_x0000_i1460" DrawAspect="Content" ObjectID="_1731936402" r:id="rId1141"/>
        </w:object>
      </w:r>
    </w:p>
    <w:p w14:paraId="750AF728" w14:textId="77777777" w:rsidR="00361919" w:rsidRDefault="00361919" w:rsidP="00361919">
      <w:pPr>
        <w:pStyle w:val="Vorgabetext"/>
        <w:rPr>
          <w:rFonts w:ascii="Arial" w:hAnsi="Arial" w:cs="Arial"/>
          <w:sz w:val="22"/>
          <w:szCs w:val="22"/>
        </w:rPr>
      </w:pPr>
      <w:r>
        <w:rPr>
          <w:rFonts w:ascii="Arial" w:hAnsi="Arial" w:cs="Arial"/>
          <w:sz w:val="22"/>
          <w:szCs w:val="22"/>
        </w:rPr>
        <w:t>Diese beiden Gleichungen können nach den Geschwindigkeiten umgestellt werden:</w:t>
      </w:r>
    </w:p>
    <w:p w14:paraId="40B8BD55" w14:textId="77777777" w:rsidR="00361919" w:rsidRDefault="00361919" w:rsidP="00361919">
      <w:pPr>
        <w:pStyle w:val="Vorgabetext"/>
        <w:rPr>
          <w:rFonts w:ascii="Arial" w:hAnsi="Arial" w:cs="Arial"/>
          <w:sz w:val="22"/>
          <w:szCs w:val="22"/>
        </w:rPr>
      </w:pPr>
      <w:r w:rsidRPr="00070872">
        <w:rPr>
          <w:rFonts w:ascii="Arial" w:hAnsi="Arial" w:cs="Arial"/>
          <w:position w:val="-64"/>
          <w:sz w:val="22"/>
          <w:szCs w:val="22"/>
        </w:rPr>
        <w:object w:dxaOrig="1020" w:dyaOrig="1400" w14:anchorId="313980BC">
          <v:shape id="_x0000_i1461" type="#_x0000_t75" style="width:51.25pt;height:70.35pt" o:ole="">
            <v:imagedata r:id="rId1142" o:title=""/>
          </v:shape>
          <o:OLEObject Type="Embed" ProgID="Equation.DSMT4" ShapeID="_x0000_i1461" DrawAspect="Content" ObjectID="_1731936403" r:id="rId1143"/>
        </w:object>
      </w:r>
    </w:p>
    <w:p w14:paraId="0A442CD7" w14:textId="77777777" w:rsidR="00361919" w:rsidRDefault="00361919" w:rsidP="00361919">
      <w:pPr>
        <w:pStyle w:val="Vorgabetext"/>
        <w:rPr>
          <w:rFonts w:ascii="Arial" w:hAnsi="Arial" w:cs="Arial"/>
          <w:sz w:val="22"/>
          <w:szCs w:val="22"/>
        </w:rPr>
      </w:pPr>
      <w:r>
        <w:rPr>
          <w:rFonts w:ascii="Arial" w:hAnsi="Arial" w:cs="Arial"/>
          <w:sz w:val="22"/>
          <w:szCs w:val="22"/>
        </w:rPr>
        <w:t xml:space="preserve">Die Quadrate bleiben für die folgende Einsetzung erhalten. </w:t>
      </w:r>
    </w:p>
    <w:p w14:paraId="7478E81A" w14:textId="77777777" w:rsidR="00361919" w:rsidRDefault="00361919" w:rsidP="00361919">
      <w:pPr>
        <w:pStyle w:val="Vorgabetext"/>
        <w:rPr>
          <w:rFonts w:ascii="Arial" w:hAnsi="Arial" w:cs="Arial"/>
          <w:sz w:val="22"/>
          <w:szCs w:val="22"/>
        </w:rPr>
      </w:pPr>
      <w:r>
        <w:rPr>
          <w:rFonts w:ascii="Arial" w:hAnsi="Arial" w:cs="Arial"/>
          <w:sz w:val="22"/>
          <w:szCs w:val="22"/>
        </w:rPr>
        <w:t>Die oben hergeleitete Beziehung wird quadriert und die Geschwindigkeiten eingesetzt:</w:t>
      </w:r>
    </w:p>
    <w:p w14:paraId="5D6D2FE5" w14:textId="77777777" w:rsidR="00361919" w:rsidRDefault="00361919" w:rsidP="00361919">
      <w:pPr>
        <w:pStyle w:val="Vorgabetext"/>
        <w:rPr>
          <w:rFonts w:ascii="Arial" w:hAnsi="Arial" w:cs="Arial"/>
          <w:sz w:val="22"/>
          <w:szCs w:val="22"/>
        </w:rPr>
      </w:pPr>
      <w:r w:rsidRPr="00070872">
        <w:rPr>
          <w:rFonts w:ascii="Arial" w:hAnsi="Arial" w:cs="Arial"/>
          <w:position w:val="-98"/>
          <w:sz w:val="22"/>
          <w:szCs w:val="22"/>
        </w:rPr>
        <w:object w:dxaOrig="1160" w:dyaOrig="2079" w14:anchorId="060C7FB2">
          <v:shape id="_x0000_i1462" type="#_x0000_t75" style="width:57.8pt;height:104.2pt" o:ole="">
            <v:imagedata r:id="rId1144" o:title=""/>
          </v:shape>
          <o:OLEObject Type="Embed" ProgID="Equation.DSMT4" ShapeID="_x0000_i1462" DrawAspect="Content" ObjectID="_1731936404" r:id="rId1145"/>
        </w:object>
      </w:r>
    </w:p>
    <w:p w14:paraId="40D3472C" w14:textId="77777777" w:rsidR="00361919" w:rsidRDefault="00361919" w:rsidP="00361919">
      <w:pPr>
        <w:pStyle w:val="Vorgabetext"/>
        <w:rPr>
          <w:rFonts w:ascii="Arial" w:hAnsi="Arial" w:cs="Arial"/>
          <w:sz w:val="22"/>
          <w:szCs w:val="22"/>
        </w:rPr>
      </w:pPr>
      <w:r>
        <w:rPr>
          <w:rFonts w:ascii="Arial" w:hAnsi="Arial" w:cs="Arial"/>
          <w:sz w:val="22"/>
          <w:szCs w:val="22"/>
        </w:rPr>
        <w:t>Durch das Quadrieren ist das Minus verschwunden.</w:t>
      </w:r>
    </w:p>
    <w:p w14:paraId="045E3ACE" w14:textId="77777777" w:rsidR="00361919" w:rsidRDefault="00361919" w:rsidP="00361919">
      <w:pPr>
        <w:pStyle w:val="Vorgabetext"/>
        <w:rPr>
          <w:rFonts w:ascii="Arial" w:hAnsi="Arial" w:cs="Arial"/>
          <w:sz w:val="22"/>
          <w:szCs w:val="22"/>
        </w:rPr>
      </w:pPr>
      <w:r>
        <w:rPr>
          <w:rFonts w:ascii="Arial" w:hAnsi="Arial" w:cs="Arial"/>
          <w:sz w:val="22"/>
          <w:szCs w:val="22"/>
        </w:rPr>
        <w:t>Den unschönen Doppelbruch kann man etwas freundlicher schreiben:</w:t>
      </w:r>
    </w:p>
    <w:p w14:paraId="2E029FD1" w14:textId="77777777" w:rsidR="00361919" w:rsidRDefault="00361919" w:rsidP="00361919">
      <w:pPr>
        <w:pStyle w:val="Vorgabetext"/>
        <w:rPr>
          <w:rFonts w:ascii="Arial" w:hAnsi="Arial" w:cs="Arial"/>
          <w:sz w:val="22"/>
          <w:szCs w:val="22"/>
        </w:rPr>
      </w:pPr>
      <w:r w:rsidRPr="00070872">
        <w:rPr>
          <w:rFonts w:ascii="Arial" w:hAnsi="Arial" w:cs="Arial"/>
          <w:position w:val="-30"/>
          <w:sz w:val="22"/>
          <w:szCs w:val="22"/>
        </w:rPr>
        <w:object w:dxaOrig="1719" w:dyaOrig="720" w14:anchorId="288B8983">
          <v:shape id="_x0000_i1463" type="#_x0000_t75" style="width:85.65pt;height:36pt" o:ole="">
            <v:imagedata r:id="rId1146" o:title=""/>
          </v:shape>
          <o:OLEObject Type="Embed" ProgID="Equation.DSMT4" ShapeID="_x0000_i1463" DrawAspect="Content" ObjectID="_1731936405" r:id="rId1147"/>
        </w:object>
      </w:r>
    </w:p>
    <w:p w14:paraId="35B9EA7F" w14:textId="77777777" w:rsidR="00361919" w:rsidRDefault="00361919" w:rsidP="00361919">
      <w:pPr>
        <w:pStyle w:val="Vorgabetext"/>
        <w:rPr>
          <w:rFonts w:ascii="Arial" w:hAnsi="Arial" w:cs="Arial"/>
          <w:sz w:val="22"/>
          <w:szCs w:val="22"/>
        </w:rPr>
      </w:pPr>
      <w:r>
        <w:rPr>
          <w:rFonts w:ascii="Arial" w:hAnsi="Arial" w:cs="Arial"/>
          <w:sz w:val="22"/>
          <w:szCs w:val="22"/>
        </w:rPr>
        <w:t>Durch einfaches Kürzen erhält man jetzt die geforderte Gleichung:</w:t>
      </w:r>
    </w:p>
    <w:p w14:paraId="3865CE3F" w14:textId="77777777" w:rsidR="00361919" w:rsidRDefault="00361919" w:rsidP="00361919">
      <w:pPr>
        <w:pStyle w:val="Vorgabetext"/>
        <w:rPr>
          <w:rFonts w:ascii="Arial" w:hAnsi="Arial" w:cs="Arial"/>
          <w:sz w:val="22"/>
          <w:szCs w:val="22"/>
        </w:rPr>
      </w:pPr>
      <w:r w:rsidRPr="00070872">
        <w:rPr>
          <w:rFonts w:ascii="Arial" w:hAnsi="Arial" w:cs="Arial"/>
          <w:position w:val="-66"/>
          <w:sz w:val="22"/>
          <w:szCs w:val="22"/>
        </w:rPr>
        <w:object w:dxaOrig="1340" w:dyaOrig="1440" w14:anchorId="0C2722C3">
          <v:shape id="_x0000_i1464" type="#_x0000_t75" style="width:67.65pt;height:1in" o:ole="">
            <v:imagedata r:id="rId1148" o:title=""/>
          </v:shape>
          <o:OLEObject Type="Embed" ProgID="Equation.DSMT4" ShapeID="_x0000_i1464" DrawAspect="Content" ObjectID="_1731936406" r:id="rId1149"/>
        </w:object>
      </w:r>
    </w:p>
    <w:p w14:paraId="34A624FF" w14:textId="77777777" w:rsidR="00361919" w:rsidRDefault="00361919" w:rsidP="00361919">
      <w:pPr>
        <w:pStyle w:val="Vorgabetext"/>
        <w:rPr>
          <w:rFonts w:ascii="Arial" w:hAnsi="Arial" w:cs="Arial"/>
          <w:sz w:val="22"/>
          <w:szCs w:val="22"/>
        </w:rPr>
      </w:pPr>
    </w:p>
    <w:p w14:paraId="64E629DE" w14:textId="77777777" w:rsidR="00361919" w:rsidRDefault="00361919" w:rsidP="00361919">
      <w:pPr>
        <w:pStyle w:val="Vorgabetext"/>
        <w:rPr>
          <w:rFonts w:ascii="Arial" w:hAnsi="Arial" w:cs="Arial"/>
          <w:sz w:val="22"/>
          <w:szCs w:val="22"/>
        </w:rPr>
      </w:pPr>
      <w:r>
        <w:rPr>
          <w:rFonts w:ascii="Arial" w:hAnsi="Arial" w:cs="Arial"/>
          <w:sz w:val="22"/>
          <w:szCs w:val="22"/>
        </w:rPr>
        <w:t>b) Man betrachtet die soeben hergeleitete Gleichung:</w:t>
      </w:r>
    </w:p>
    <w:p w14:paraId="6CE124AE" w14:textId="77777777" w:rsidR="00361919" w:rsidRDefault="00361919" w:rsidP="00361919">
      <w:pPr>
        <w:pStyle w:val="Vorgabetext"/>
        <w:rPr>
          <w:rFonts w:ascii="Arial" w:hAnsi="Arial" w:cs="Arial"/>
          <w:sz w:val="22"/>
          <w:szCs w:val="22"/>
        </w:rPr>
      </w:pPr>
      <w:r w:rsidRPr="00AD2F4A">
        <w:rPr>
          <w:rFonts w:ascii="Arial" w:hAnsi="Arial" w:cs="Arial"/>
          <w:position w:val="-30"/>
          <w:sz w:val="22"/>
          <w:szCs w:val="22"/>
        </w:rPr>
        <w:object w:dxaOrig="900" w:dyaOrig="700" w14:anchorId="546D40D8">
          <v:shape id="_x0000_i1465" type="#_x0000_t75" style="width:45.25pt;height:35.45pt" o:ole="">
            <v:imagedata r:id="rId1150" o:title=""/>
          </v:shape>
          <o:OLEObject Type="Embed" ProgID="Equation.DSMT4" ShapeID="_x0000_i1465" DrawAspect="Content" ObjectID="_1731936407" r:id="rId1151"/>
        </w:object>
      </w:r>
    </w:p>
    <w:p w14:paraId="14490ACB" w14:textId="77777777" w:rsidR="00361919" w:rsidRDefault="00361919" w:rsidP="00361919">
      <w:pPr>
        <w:pStyle w:val="Vorgabetext"/>
        <w:rPr>
          <w:rFonts w:ascii="Arial" w:hAnsi="Arial" w:cs="Arial"/>
          <w:sz w:val="22"/>
          <w:szCs w:val="22"/>
        </w:rPr>
      </w:pPr>
      <w:r>
        <w:rPr>
          <w:rFonts w:ascii="Arial" w:hAnsi="Arial" w:cs="Arial"/>
          <w:sz w:val="22"/>
          <w:szCs w:val="22"/>
        </w:rPr>
        <w:t>Nach der Energie von Gleiter 1 umgestellt, lautet sie</w:t>
      </w:r>
    </w:p>
    <w:p w14:paraId="512FD0A8" w14:textId="77777777" w:rsidR="00361919" w:rsidRDefault="00361919" w:rsidP="00361919">
      <w:pPr>
        <w:pStyle w:val="Vorgabetext"/>
        <w:rPr>
          <w:rFonts w:ascii="Arial" w:hAnsi="Arial" w:cs="Arial"/>
          <w:sz w:val="22"/>
          <w:szCs w:val="22"/>
        </w:rPr>
      </w:pPr>
      <w:r w:rsidRPr="00AD2F4A">
        <w:rPr>
          <w:rFonts w:ascii="Arial" w:hAnsi="Arial" w:cs="Arial"/>
          <w:position w:val="-30"/>
          <w:sz w:val="22"/>
          <w:szCs w:val="22"/>
        </w:rPr>
        <w:object w:dxaOrig="1160" w:dyaOrig="700" w14:anchorId="7E5D8C89">
          <v:shape id="_x0000_i1466" type="#_x0000_t75" style="width:57.8pt;height:35.45pt" o:ole="">
            <v:imagedata r:id="rId1152" o:title=""/>
          </v:shape>
          <o:OLEObject Type="Embed" ProgID="Equation.DSMT4" ShapeID="_x0000_i1466" DrawAspect="Content" ObjectID="_1731936408" r:id="rId1153"/>
        </w:object>
      </w:r>
    </w:p>
    <w:p w14:paraId="32649EBD" w14:textId="77777777" w:rsidR="00361919" w:rsidRDefault="00361919" w:rsidP="00361919">
      <w:pPr>
        <w:pStyle w:val="Vorgabetext"/>
        <w:rPr>
          <w:rFonts w:ascii="Arial" w:hAnsi="Arial" w:cs="Arial"/>
          <w:sz w:val="22"/>
          <w:szCs w:val="22"/>
        </w:rPr>
      </w:pPr>
      <w:r>
        <w:rPr>
          <w:rFonts w:ascii="Arial" w:hAnsi="Arial" w:cs="Arial"/>
          <w:sz w:val="22"/>
          <w:szCs w:val="22"/>
        </w:rPr>
        <w:lastRenderedPageBreak/>
        <w:t>Für den gesuchten Zustand der Energie von Gleiter 1 gibt es nach dieser Gleichung drei Möglichkeiten:</w:t>
      </w:r>
    </w:p>
    <w:p w14:paraId="592A8D1A" w14:textId="77777777" w:rsidR="00361919" w:rsidRDefault="00361919" w:rsidP="00361919">
      <w:pPr>
        <w:pStyle w:val="Vorgabetext"/>
        <w:rPr>
          <w:rFonts w:ascii="Arial" w:hAnsi="Arial" w:cs="Arial"/>
          <w:sz w:val="22"/>
          <w:szCs w:val="22"/>
        </w:rPr>
      </w:pPr>
      <w:r>
        <w:rPr>
          <w:rFonts w:ascii="Arial" w:hAnsi="Arial" w:cs="Arial"/>
          <w:sz w:val="22"/>
          <w:szCs w:val="22"/>
        </w:rPr>
        <w:t>1. m</w:t>
      </w:r>
      <w:r w:rsidRPr="00AD2F4A">
        <w:rPr>
          <w:rFonts w:ascii="Arial" w:hAnsi="Arial" w:cs="Arial"/>
          <w:sz w:val="22"/>
          <w:szCs w:val="22"/>
          <w:vertAlign w:val="subscript"/>
        </w:rPr>
        <w:t>2</w:t>
      </w:r>
      <w:r>
        <w:rPr>
          <w:rFonts w:ascii="Arial" w:hAnsi="Arial" w:cs="Arial"/>
          <w:sz w:val="22"/>
          <w:szCs w:val="22"/>
        </w:rPr>
        <w:t xml:space="preserve"> ist etwa Null</w:t>
      </w:r>
    </w:p>
    <w:p w14:paraId="5074137C" w14:textId="77777777" w:rsidR="00361919" w:rsidRDefault="00361919" w:rsidP="00361919">
      <w:pPr>
        <w:pStyle w:val="Vorgabetext"/>
        <w:rPr>
          <w:rFonts w:ascii="Arial" w:hAnsi="Arial" w:cs="Arial"/>
          <w:sz w:val="22"/>
          <w:szCs w:val="22"/>
        </w:rPr>
      </w:pPr>
      <w:r>
        <w:rPr>
          <w:rFonts w:ascii="Arial" w:hAnsi="Arial" w:cs="Arial"/>
          <w:sz w:val="22"/>
          <w:szCs w:val="22"/>
        </w:rPr>
        <w:t>2. E</w:t>
      </w:r>
      <w:r w:rsidRPr="00AD2F4A">
        <w:rPr>
          <w:rFonts w:ascii="Arial" w:hAnsi="Arial" w:cs="Arial"/>
          <w:sz w:val="22"/>
          <w:szCs w:val="22"/>
          <w:vertAlign w:val="subscript"/>
        </w:rPr>
        <w:t>2</w:t>
      </w:r>
      <w:r>
        <w:rPr>
          <w:rFonts w:ascii="Arial" w:hAnsi="Arial" w:cs="Arial"/>
          <w:sz w:val="22"/>
          <w:szCs w:val="22"/>
        </w:rPr>
        <w:t xml:space="preserve"> ist etwa Null</w:t>
      </w:r>
    </w:p>
    <w:p w14:paraId="101C4B40" w14:textId="77777777" w:rsidR="00361919" w:rsidRDefault="00361919" w:rsidP="00361919">
      <w:pPr>
        <w:pStyle w:val="Vorgabetext"/>
        <w:rPr>
          <w:rFonts w:ascii="Arial" w:hAnsi="Arial" w:cs="Arial"/>
          <w:sz w:val="22"/>
          <w:szCs w:val="22"/>
        </w:rPr>
      </w:pPr>
      <w:r>
        <w:rPr>
          <w:rFonts w:ascii="Arial" w:hAnsi="Arial" w:cs="Arial"/>
          <w:sz w:val="22"/>
          <w:szCs w:val="22"/>
        </w:rPr>
        <w:t>3. m</w:t>
      </w:r>
      <w:r w:rsidRPr="00AD2F4A">
        <w:rPr>
          <w:rFonts w:ascii="Arial" w:hAnsi="Arial" w:cs="Arial"/>
          <w:sz w:val="22"/>
          <w:szCs w:val="22"/>
          <w:vertAlign w:val="subscript"/>
        </w:rPr>
        <w:t>1</w:t>
      </w:r>
      <w:r>
        <w:rPr>
          <w:rFonts w:ascii="Arial" w:hAnsi="Arial" w:cs="Arial"/>
          <w:sz w:val="22"/>
          <w:szCs w:val="22"/>
        </w:rPr>
        <w:t xml:space="preserve"> ist sehr groß</w:t>
      </w:r>
    </w:p>
    <w:p w14:paraId="287F8981" w14:textId="77777777" w:rsidR="00361919" w:rsidRDefault="00361919" w:rsidP="00361919">
      <w:pPr>
        <w:pStyle w:val="Vorgabetext"/>
        <w:rPr>
          <w:rFonts w:ascii="Arial" w:hAnsi="Arial" w:cs="Arial"/>
          <w:sz w:val="22"/>
          <w:szCs w:val="22"/>
        </w:rPr>
      </w:pPr>
    </w:p>
    <w:p w14:paraId="3FCAD6A1" w14:textId="59E10CD5" w:rsidR="00361919" w:rsidRDefault="00361919" w:rsidP="00361919">
      <w:pPr>
        <w:pStyle w:val="Vorgabetext"/>
        <w:rPr>
          <w:rFonts w:ascii="Arial" w:hAnsi="Arial" w:cs="Arial"/>
          <w:sz w:val="22"/>
          <w:szCs w:val="22"/>
        </w:rPr>
      </w:pPr>
      <w:r>
        <w:rPr>
          <w:rFonts w:ascii="Arial" w:hAnsi="Arial" w:cs="Arial"/>
          <w:sz w:val="22"/>
          <w:szCs w:val="22"/>
        </w:rPr>
        <w:t xml:space="preserve">Am </w:t>
      </w:r>
      <w:r w:rsidR="000D413C">
        <w:rPr>
          <w:rFonts w:ascii="Arial" w:hAnsi="Arial" w:cs="Arial"/>
          <w:sz w:val="22"/>
          <w:szCs w:val="22"/>
        </w:rPr>
        <w:t>besten</w:t>
      </w:r>
      <w:r>
        <w:rPr>
          <w:rFonts w:ascii="Arial" w:hAnsi="Arial" w:cs="Arial"/>
          <w:sz w:val="22"/>
          <w:szCs w:val="22"/>
        </w:rPr>
        <w:t xml:space="preserve"> wäre es, alle drei Möglichkeiten treten auf. Das bedeutet aber, dass die Masse des 1 Körpers sehr viel größer als die Masse des 2. Körpers ist. </w:t>
      </w:r>
    </w:p>
    <w:p w14:paraId="6398C43D" w14:textId="77777777" w:rsidR="00361919" w:rsidRDefault="00361919" w:rsidP="00361919">
      <w:pPr>
        <w:pStyle w:val="Vorgabetext"/>
        <w:rPr>
          <w:rFonts w:ascii="Arial" w:hAnsi="Arial" w:cs="Arial"/>
          <w:sz w:val="22"/>
          <w:szCs w:val="22"/>
        </w:rPr>
      </w:pPr>
      <w:r>
        <w:rPr>
          <w:rFonts w:ascii="Arial" w:hAnsi="Arial" w:cs="Arial"/>
          <w:sz w:val="22"/>
          <w:szCs w:val="22"/>
        </w:rPr>
        <w:t>Also:</w:t>
      </w:r>
    </w:p>
    <w:p w14:paraId="76AD4B9F" w14:textId="77777777" w:rsidR="00361919" w:rsidRDefault="00361919" w:rsidP="00361919">
      <w:pPr>
        <w:pStyle w:val="Vorgabetext"/>
        <w:rPr>
          <w:rFonts w:ascii="Arial" w:hAnsi="Arial" w:cs="Arial"/>
          <w:sz w:val="22"/>
          <w:szCs w:val="22"/>
        </w:rPr>
      </w:pPr>
      <w:r w:rsidRPr="00AD2F4A">
        <w:rPr>
          <w:rFonts w:ascii="Arial" w:hAnsi="Arial" w:cs="Arial"/>
          <w:position w:val="-12"/>
          <w:sz w:val="22"/>
          <w:szCs w:val="22"/>
        </w:rPr>
        <w:object w:dxaOrig="940" w:dyaOrig="360" w14:anchorId="65E55D73">
          <v:shape id="_x0000_i1467" type="#_x0000_t75" style="width:47.45pt;height:18pt" o:ole="">
            <v:imagedata r:id="rId1154" o:title=""/>
          </v:shape>
          <o:OLEObject Type="Embed" ProgID="Equation.DSMT4" ShapeID="_x0000_i1467" DrawAspect="Content" ObjectID="_1731936409" r:id="rId1155"/>
        </w:object>
      </w:r>
    </w:p>
    <w:p w14:paraId="713B0F71" w14:textId="77777777" w:rsidR="00361919" w:rsidRDefault="00361919" w:rsidP="00361919">
      <w:pPr>
        <w:pStyle w:val="Vorgabetext"/>
        <w:rPr>
          <w:rFonts w:ascii="Arial" w:hAnsi="Arial" w:cs="Arial"/>
          <w:sz w:val="22"/>
          <w:szCs w:val="22"/>
        </w:rPr>
      </w:pPr>
    </w:p>
    <w:p w14:paraId="01CC457C" w14:textId="77777777" w:rsidR="00361919" w:rsidRPr="004C44E1" w:rsidRDefault="00361919" w:rsidP="00361919">
      <w:pPr>
        <w:pStyle w:val="Vorgabetext"/>
        <w:rPr>
          <w:rStyle w:val="Nummer"/>
        </w:rPr>
      </w:pPr>
      <w:bookmarkStart w:id="3313" w:name="m793"/>
      <w:r w:rsidRPr="004C44E1">
        <w:rPr>
          <w:rStyle w:val="Nummer"/>
        </w:rPr>
        <w:t>793</w:t>
      </w:r>
      <w:bookmarkEnd w:id="3313"/>
      <w:r w:rsidRPr="004C44E1">
        <w:rPr>
          <w:rStyle w:val="Nummer"/>
        </w:rPr>
        <w:t>.</w:t>
      </w:r>
    </w:p>
    <w:p w14:paraId="14925B06" w14:textId="77777777" w:rsidR="00361919" w:rsidRPr="00215504" w:rsidRDefault="00361919" w:rsidP="00361919">
      <w:pPr>
        <w:widowControl w:val="0"/>
        <w:rPr>
          <w:rFonts w:cs="Arial"/>
          <w:szCs w:val="22"/>
        </w:rPr>
      </w:pPr>
      <w:r w:rsidRPr="00215504">
        <w:rPr>
          <w:rFonts w:cs="Arial"/>
          <w:szCs w:val="22"/>
        </w:rPr>
        <w:t>Der Tischtennisball verlässt die Pistole mit 14,4 m/s und fliegt theoretisch 10,6 m hoch.</w:t>
      </w:r>
    </w:p>
    <w:p w14:paraId="4DBAB8C4" w14:textId="77777777" w:rsidR="00361919" w:rsidRPr="00117E77" w:rsidRDefault="00361919" w:rsidP="00361919">
      <w:pPr>
        <w:pStyle w:val="Vorgabetext"/>
        <w:rPr>
          <w:rFonts w:ascii="Arial" w:hAnsi="Arial" w:cs="Arial"/>
          <w:sz w:val="22"/>
          <w:szCs w:val="22"/>
        </w:rPr>
      </w:pPr>
      <w:r w:rsidRPr="00117E77">
        <w:rPr>
          <w:rFonts w:ascii="Arial" w:hAnsi="Arial" w:cs="Arial"/>
          <w:sz w:val="22"/>
          <w:szCs w:val="22"/>
        </w:rPr>
        <w:t>Praktisch kommt er nicht in diese Höhe, da durch die Luftreibung kinetische Energie über Reibungsarbeit in Wärmeenergie umgewandelt wird.</w:t>
      </w:r>
    </w:p>
    <w:p w14:paraId="0F4F21E8" w14:textId="77777777" w:rsidR="00361919" w:rsidRPr="00117E77" w:rsidRDefault="00B42104" w:rsidP="00361919">
      <w:pPr>
        <w:pStyle w:val="Vorgabetext"/>
        <w:rPr>
          <w:rFonts w:ascii="Arial" w:hAnsi="Arial" w:cs="Arial"/>
          <w:sz w:val="22"/>
          <w:szCs w:val="22"/>
        </w:rPr>
      </w:pPr>
      <w:hyperlink r:id="rId1156" w:anchor="m793" w:history="1">
        <w:r w:rsidR="00361919" w:rsidRPr="00117E77">
          <w:rPr>
            <w:rStyle w:val="Hyperlink"/>
            <w:rFonts w:cs="Arial"/>
            <w:sz w:val="22"/>
            <w:szCs w:val="22"/>
          </w:rPr>
          <w:t>vollständige Lösung</w:t>
        </w:r>
      </w:hyperlink>
    </w:p>
    <w:p w14:paraId="69D46791" w14:textId="77777777" w:rsidR="00361919" w:rsidRPr="00117E77" w:rsidRDefault="00361919" w:rsidP="00361919">
      <w:pPr>
        <w:pStyle w:val="Vorgabetext"/>
        <w:rPr>
          <w:rFonts w:ascii="Arial" w:hAnsi="Arial" w:cs="Arial"/>
          <w:sz w:val="22"/>
          <w:szCs w:val="22"/>
        </w:rPr>
      </w:pPr>
    </w:p>
    <w:p w14:paraId="14961EEA" w14:textId="77777777" w:rsidR="00361919" w:rsidRPr="00117E77" w:rsidRDefault="00361919" w:rsidP="00361919">
      <w:pPr>
        <w:pStyle w:val="Vorgabetext"/>
        <w:rPr>
          <w:rFonts w:ascii="Arial" w:hAnsi="Arial" w:cs="Arial"/>
          <w:sz w:val="22"/>
          <w:szCs w:val="22"/>
        </w:rPr>
      </w:pPr>
      <w:bookmarkStart w:id="3314" w:name="m794"/>
      <w:r w:rsidRPr="004C44E1">
        <w:rPr>
          <w:rStyle w:val="Nummer"/>
        </w:rPr>
        <w:t>794</w:t>
      </w:r>
      <w:r w:rsidRPr="00117E77">
        <w:rPr>
          <w:rFonts w:ascii="Arial" w:hAnsi="Arial" w:cs="Arial"/>
          <w:sz w:val="22"/>
          <w:szCs w:val="22"/>
        </w:rPr>
        <w:t>.</w:t>
      </w:r>
      <w:bookmarkEnd w:id="3314"/>
      <w:r w:rsidRPr="00117E77">
        <w:rPr>
          <w:rFonts w:ascii="Arial" w:hAnsi="Arial" w:cs="Arial"/>
          <w:sz w:val="22"/>
          <w:szCs w:val="22"/>
        </w:rPr>
        <w:t xml:space="preserve"> Der Hase sollte mindestens mit 46,4 km/h rennen um sein Leben zu retten.</w:t>
      </w:r>
    </w:p>
    <w:p w14:paraId="5E2CA670" w14:textId="77777777" w:rsidR="00361919" w:rsidRPr="00117E77" w:rsidRDefault="00B42104" w:rsidP="00361919">
      <w:pPr>
        <w:pStyle w:val="Vorgabetext"/>
        <w:rPr>
          <w:rFonts w:ascii="Arial" w:hAnsi="Arial" w:cs="Arial"/>
          <w:sz w:val="22"/>
          <w:szCs w:val="22"/>
        </w:rPr>
      </w:pPr>
      <w:hyperlink r:id="rId1157" w:anchor="m794" w:history="1">
        <w:r w:rsidR="00361919" w:rsidRPr="00117E77">
          <w:rPr>
            <w:rStyle w:val="Hyperlink"/>
            <w:rFonts w:cs="Arial"/>
            <w:sz w:val="22"/>
            <w:szCs w:val="22"/>
          </w:rPr>
          <w:t>vollständige Lösung</w:t>
        </w:r>
      </w:hyperlink>
    </w:p>
    <w:p w14:paraId="71F9EFB3" w14:textId="77777777" w:rsidR="00361919" w:rsidRDefault="00361919" w:rsidP="00361919">
      <w:pPr>
        <w:pStyle w:val="Vorgabetext"/>
        <w:rPr>
          <w:rFonts w:ascii="Arial" w:hAnsi="Arial" w:cs="Arial"/>
          <w:sz w:val="22"/>
          <w:szCs w:val="22"/>
        </w:rPr>
      </w:pPr>
    </w:p>
    <w:p w14:paraId="1C6D9E24" w14:textId="77777777" w:rsidR="00361919" w:rsidRDefault="00361919" w:rsidP="00361919">
      <w:pPr>
        <w:pStyle w:val="Vorgabetext"/>
        <w:rPr>
          <w:rFonts w:ascii="Arial" w:hAnsi="Arial" w:cs="Arial"/>
          <w:sz w:val="22"/>
          <w:szCs w:val="22"/>
        </w:rPr>
      </w:pPr>
      <w:bookmarkStart w:id="3315" w:name="m795"/>
      <w:r w:rsidRPr="004C44E1">
        <w:rPr>
          <w:rStyle w:val="Nummer"/>
        </w:rPr>
        <w:t>795.</w:t>
      </w:r>
      <w:bookmarkEnd w:id="3315"/>
      <w:r>
        <w:rPr>
          <w:rFonts w:ascii="Arial" w:hAnsi="Arial" w:cs="Arial"/>
          <w:sz w:val="22"/>
          <w:szCs w:val="22"/>
        </w:rPr>
        <w:t xml:space="preserve"> Es sollte der Bogen gekauft werden, der beim Spannen auf 40 cm mit 50 N die größte Federspannenergie aufnehmen kann. Diese Energie wird durch die Arbeit beim Spannen des Bogens aufgebracht. </w:t>
      </w:r>
    </w:p>
    <w:p w14:paraId="34588526" w14:textId="77777777" w:rsidR="00361919" w:rsidRDefault="00361919" w:rsidP="00361919">
      <w:pPr>
        <w:pStyle w:val="Vorgabetext"/>
        <w:rPr>
          <w:rFonts w:ascii="Arial" w:hAnsi="Arial" w:cs="Arial"/>
          <w:sz w:val="22"/>
          <w:szCs w:val="22"/>
        </w:rPr>
      </w:pPr>
      <w:r>
        <w:rPr>
          <w:rFonts w:ascii="Arial" w:hAnsi="Arial" w:cs="Arial"/>
          <w:sz w:val="22"/>
          <w:szCs w:val="22"/>
        </w:rPr>
        <w:t xml:space="preserve">Die Arbeit entspricht immer der Fläche unter der Kurve im F-s-Diagramm. Die größte Fläche unter der Kurve hat das Diagramm von Bogen 4. Deshalb sollte dieser Bogen gekauft werden. </w:t>
      </w:r>
    </w:p>
    <w:p w14:paraId="42F8D3E1" w14:textId="77777777" w:rsidR="00361919" w:rsidRDefault="00361919" w:rsidP="00361919">
      <w:pPr>
        <w:pStyle w:val="Vorgabetext"/>
        <w:rPr>
          <w:rFonts w:ascii="Arial" w:hAnsi="Arial" w:cs="Arial"/>
          <w:sz w:val="22"/>
          <w:szCs w:val="22"/>
        </w:rPr>
      </w:pPr>
      <w:r>
        <w:rPr>
          <w:rFonts w:ascii="Arial" w:hAnsi="Arial" w:cs="Arial"/>
          <w:sz w:val="22"/>
          <w:szCs w:val="22"/>
        </w:rPr>
        <w:t>Begründung: Beim Abschießen wird die gesamte Spannenergie in kinetische Energie des Pfeils umgewandelt. Beim Bogen 4 bekommt der Pfeil also die größtmögliche kinetische Energie. Das bedeutet aber, er wird bei diesem Bogen mit der größtmöglichen Geschwindigkeit abgeschossen.</w:t>
      </w:r>
    </w:p>
    <w:p w14:paraId="5EE526BE" w14:textId="77777777" w:rsidR="00361919" w:rsidRDefault="00361919" w:rsidP="00361919">
      <w:pPr>
        <w:pStyle w:val="Vorgabetext"/>
        <w:rPr>
          <w:rFonts w:ascii="Arial" w:hAnsi="Arial" w:cs="Arial"/>
          <w:sz w:val="22"/>
          <w:szCs w:val="22"/>
        </w:rPr>
      </w:pPr>
      <w:r>
        <w:rPr>
          <w:rFonts w:ascii="Arial" w:hAnsi="Arial" w:cs="Arial"/>
          <w:sz w:val="22"/>
          <w:szCs w:val="22"/>
        </w:rPr>
        <w:t>Wenn er aber eine große Geschwindigkeit hat, erreicht er sehr schnell sein Ziel (z.B. einen Apfel auf einem Kopf) und hat keine Zeit, nach unten abzudriften. Mit einem solchen Bogen ist der Schütze also recht treffsicher.</w:t>
      </w:r>
    </w:p>
    <w:p w14:paraId="180C3638" w14:textId="77777777" w:rsidR="00361919" w:rsidRDefault="00361919" w:rsidP="00361919">
      <w:pPr>
        <w:pStyle w:val="Vorgabetext"/>
        <w:rPr>
          <w:rFonts w:ascii="Arial" w:hAnsi="Arial" w:cs="Arial"/>
          <w:sz w:val="22"/>
          <w:szCs w:val="22"/>
        </w:rPr>
      </w:pPr>
    </w:p>
    <w:tbl>
      <w:tblPr>
        <w:tblW w:w="0" w:type="auto"/>
        <w:tblLook w:val="01E0" w:firstRow="1" w:lastRow="1" w:firstColumn="1" w:lastColumn="1" w:noHBand="0" w:noVBand="0"/>
      </w:tblPr>
      <w:tblGrid>
        <w:gridCol w:w="9849"/>
      </w:tblGrid>
      <w:tr w:rsidR="00361919" w:rsidRPr="00AA635E" w14:paraId="46A3D24A" w14:textId="77777777" w:rsidTr="00AA635E">
        <w:tc>
          <w:tcPr>
            <w:tcW w:w="9849" w:type="dxa"/>
            <w:shd w:val="clear" w:color="auto" w:fill="auto"/>
          </w:tcPr>
          <w:p w14:paraId="2788CB1A" w14:textId="77777777" w:rsidR="00361919" w:rsidRPr="00AA635E" w:rsidRDefault="00361919" w:rsidP="00361919">
            <w:pPr>
              <w:pStyle w:val="Vorgabetext"/>
              <w:rPr>
                <w:rFonts w:ascii="Arial" w:hAnsi="Arial" w:cs="Arial"/>
                <w:sz w:val="22"/>
                <w:szCs w:val="22"/>
              </w:rPr>
            </w:pPr>
            <w:bookmarkStart w:id="3316" w:name="m796"/>
            <w:r w:rsidRPr="004C44E1">
              <w:rPr>
                <w:rStyle w:val="Nummer"/>
              </w:rPr>
              <w:t>796</w:t>
            </w:r>
            <w:bookmarkEnd w:id="3316"/>
            <w:r w:rsidRPr="004C44E1">
              <w:rPr>
                <w:rStyle w:val="Nummer"/>
              </w:rPr>
              <w:t>.</w:t>
            </w:r>
            <w:r w:rsidRPr="00AA635E">
              <w:rPr>
                <w:rFonts w:ascii="Arial" w:hAnsi="Arial" w:cs="Arial"/>
                <w:sz w:val="22"/>
                <w:szCs w:val="22"/>
              </w:rPr>
              <w:t xml:space="preserve"> Beim Abschießen des Pfeils wird die im Bogen gespeicherte Energie in kinetische Energie umgewandelt. </w:t>
            </w:r>
          </w:p>
          <w:p w14:paraId="45E4663B" w14:textId="77777777" w:rsidR="00361919" w:rsidRPr="00AA635E" w:rsidRDefault="00361919" w:rsidP="00361919">
            <w:pPr>
              <w:pStyle w:val="Vorgabetext"/>
              <w:rPr>
                <w:rFonts w:ascii="Arial" w:hAnsi="Arial" w:cs="Arial"/>
                <w:sz w:val="22"/>
                <w:szCs w:val="22"/>
              </w:rPr>
            </w:pPr>
            <w:r w:rsidRPr="00AA635E">
              <w:rPr>
                <w:rFonts w:ascii="Arial" w:hAnsi="Arial" w:cs="Arial"/>
                <w:sz w:val="22"/>
                <w:szCs w:val="22"/>
              </w:rPr>
              <w:t>Die im Bogen gespeicherte Energie erhält man über die Bestimmung der Fläche unter Kurve. Das kann durch grafische Integration erfolgen.</w:t>
            </w:r>
          </w:p>
          <w:p w14:paraId="6632D1B4" w14:textId="77777777" w:rsidR="00361919" w:rsidRPr="00AA635E" w:rsidRDefault="00361919" w:rsidP="00361919">
            <w:pPr>
              <w:pStyle w:val="Vorgabetext"/>
              <w:rPr>
                <w:rFonts w:ascii="Arial" w:hAnsi="Arial" w:cs="Arial"/>
                <w:sz w:val="22"/>
                <w:szCs w:val="22"/>
              </w:rPr>
            </w:pPr>
            <w:r w:rsidRPr="00AA635E">
              <w:rPr>
                <w:rFonts w:ascii="Arial" w:hAnsi="Arial" w:cs="Arial"/>
                <w:sz w:val="22"/>
                <w:szCs w:val="22"/>
              </w:rPr>
              <w:t>Energie: 16,5 J</w:t>
            </w:r>
          </w:p>
        </w:tc>
      </w:tr>
      <w:tr w:rsidR="00361919" w:rsidRPr="00AA635E" w14:paraId="7506959E" w14:textId="77777777" w:rsidTr="00AA635E">
        <w:tc>
          <w:tcPr>
            <w:tcW w:w="9849" w:type="dxa"/>
            <w:shd w:val="clear" w:color="auto" w:fill="auto"/>
          </w:tcPr>
          <w:p w14:paraId="15C729F1" w14:textId="77777777" w:rsidR="00361919" w:rsidRPr="00AA635E" w:rsidRDefault="00B42104" w:rsidP="00361919">
            <w:pPr>
              <w:pStyle w:val="Vorgabetext"/>
              <w:rPr>
                <w:rFonts w:ascii="Arial" w:hAnsi="Arial" w:cs="Arial"/>
                <w:sz w:val="22"/>
                <w:szCs w:val="22"/>
              </w:rPr>
            </w:pPr>
            <w:r>
              <w:rPr>
                <w:rFonts w:ascii="Arial" w:hAnsi="Arial" w:cs="Arial"/>
                <w:sz w:val="22"/>
                <w:szCs w:val="22"/>
              </w:rPr>
              <w:lastRenderedPageBreak/>
              <w:pict w14:anchorId="2B3F0462">
                <v:shape id="_x0000_i1468" type="#_x0000_t75" style="width:389.45pt;height:236.2pt">
                  <v:imagedata r:id="rId1158" o:title="lsm796_1"/>
                </v:shape>
              </w:pict>
            </w:r>
          </w:p>
          <w:p w14:paraId="14A0B9DA" w14:textId="77777777" w:rsidR="00361919" w:rsidRPr="00AA635E" w:rsidRDefault="00B42104" w:rsidP="00361919">
            <w:pPr>
              <w:pStyle w:val="Vorgabetext"/>
              <w:rPr>
                <w:rFonts w:ascii="Arial" w:hAnsi="Arial" w:cs="Arial"/>
                <w:sz w:val="22"/>
                <w:szCs w:val="22"/>
              </w:rPr>
            </w:pPr>
            <w:hyperlink r:id="rId1159" w:history="1">
              <w:r w:rsidR="00361919" w:rsidRPr="00AA635E">
                <w:rPr>
                  <w:rStyle w:val="Hyperlink"/>
                  <w:rFonts w:cs="Arial"/>
                  <w:sz w:val="22"/>
                  <w:szCs w:val="22"/>
                </w:rPr>
                <w:t>Diagrammquelle</w:t>
              </w:r>
            </w:hyperlink>
          </w:p>
        </w:tc>
      </w:tr>
    </w:tbl>
    <w:p w14:paraId="18A6BBCC" w14:textId="77777777" w:rsidR="00361919" w:rsidRDefault="00361919" w:rsidP="00361919">
      <w:pPr>
        <w:pStyle w:val="Vorgabetext"/>
        <w:rPr>
          <w:rFonts w:ascii="Arial" w:hAnsi="Arial" w:cs="Arial"/>
          <w:sz w:val="22"/>
          <w:szCs w:val="22"/>
        </w:rPr>
      </w:pPr>
    </w:p>
    <w:p w14:paraId="4F7F3C14" w14:textId="77777777" w:rsidR="00361919" w:rsidRDefault="00361919" w:rsidP="00361919">
      <w:pPr>
        <w:pStyle w:val="Vorgabetext"/>
        <w:rPr>
          <w:rFonts w:ascii="Arial" w:hAnsi="Arial" w:cs="Arial"/>
          <w:sz w:val="22"/>
          <w:szCs w:val="22"/>
        </w:rPr>
      </w:pPr>
      <w:r>
        <w:rPr>
          <w:rFonts w:ascii="Arial" w:hAnsi="Arial" w:cs="Arial"/>
          <w:sz w:val="22"/>
          <w:szCs w:val="22"/>
        </w:rPr>
        <w:t>Die gespeicherte Energie wird in kinetische Energie umgewandelt.</w:t>
      </w:r>
    </w:p>
    <w:p w14:paraId="5F30A33B" w14:textId="77777777" w:rsidR="00361919" w:rsidRDefault="00361919" w:rsidP="00361919">
      <w:pPr>
        <w:pStyle w:val="Vorgabetext"/>
        <w:rPr>
          <w:rFonts w:ascii="Arial" w:hAnsi="Arial" w:cs="Arial"/>
          <w:sz w:val="22"/>
          <w:szCs w:val="22"/>
        </w:rPr>
      </w:pPr>
    </w:p>
    <w:p w14:paraId="67F2F1B6" w14:textId="77777777" w:rsidR="00361919" w:rsidRDefault="00361919" w:rsidP="00361919">
      <w:pPr>
        <w:pStyle w:val="Vorgabetext"/>
        <w:rPr>
          <w:rFonts w:ascii="Arial" w:hAnsi="Arial" w:cs="Arial"/>
          <w:sz w:val="22"/>
          <w:szCs w:val="22"/>
        </w:rPr>
      </w:pPr>
    </w:p>
    <w:p w14:paraId="6E2FC6CE" w14:textId="77777777" w:rsidR="00361919" w:rsidRDefault="00361919" w:rsidP="00361919">
      <w:pPr>
        <w:pStyle w:val="Vorgabetext"/>
        <w:rPr>
          <w:rFonts w:ascii="Arial" w:hAnsi="Arial" w:cs="Arial"/>
          <w:sz w:val="22"/>
          <w:szCs w:val="22"/>
        </w:rPr>
      </w:pPr>
      <w:r w:rsidRPr="00F924B8">
        <w:rPr>
          <w:rFonts w:ascii="Arial" w:hAnsi="Arial" w:cs="Arial"/>
          <w:position w:val="-160"/>
          <w:sz w:val="22"/>
          <w:szCs w:val="22"/>
        </w:rPr>
        <w:object w:dxaOrig="1700" w:dyaOrig="3400" w14:anchorId="2B97E3E4">
          <v:shape id="_x0000_i1469" type="#_x0000_t75" style="width:84.55pt;height:170.2pt" o:ole="">
            <v:imagedata r:id="rId1160" o:title=""/>
          </v:shape>
          <o:OLEObject Type="Embed" ProgID="Equation.DSMT4" ShapeID="_x0000_i1469" DrawAspect="Content" ObjectID="_1731936410" r:id="rId1161"/>
        </w:object>
      </w:r>
    </w:p>
    <w:p w14:paraId="39EAB80F" w14:textId="77777777" w:rsidR="00361919" w:rsidRDefault="00361919" w:rsidP="00361919">
      <w:pPr>
        <w:pStyle w:val="Vorgabetext"/>
        <w:rPr>
          <w:rFonts w:ascii="Arial" w:hAnsi="Arial" w:cs="Arial"/>
          <w:sz w:val="22"/>
          <w:szCs w:val="22"/>
        </w:rPr>
      </w:pPr>
    </w:p>
    <w:p w14:paraId="7CA3EE96" w14:textId="77777777" w:rsidR="00361919" w:rsidRPr="004C44E1" w:rsidRDefault="00361919" w:rsidP="00361919">
      <w:pPr>
        <w:pStyle w:val="Vorgabetext"/>
        <w:rPr>
          <w:rStyle w:val="Nummer"/>
        </w:rPr>
      </w:pPr>
      <w:bookmarkStart w:id="3317" w:name="m797"/>
      <w:r w:rsidRPr="004C44E1">
        <w:rPr>
          <w:rStyle w:val="Nummer"/>
        </w:rPr>
        <w:t>797.</w:t>
      </w:r>
      <w:bookmarkEnd w:id="3317"/>
      <w:r w:rsidRPr="004C44E1">
        <w:rPr>
          <w:rStyle w:val="Nummer"/>
        </w:rPr>
        <w:t xml:space="preserve"> </w:t>
      </w:r>
    </w:p>
    <w:p w14:paraId="3804FA36" w14:textId="77777777" w:rsidR="00361919" w:rsidRDefault="00361919" w:rsidP="00361919">
      <w:pPr>
        <w:pStyle w:val="Vorgabetext"/>
        <w:rPr>
          <w:rFonts w:ascii="Arial" w:hAnsi="Arial" w:cs="Arial"/>
          <w:sz w:val="22"/>
          <w:szCs w:val="22"/>
        </w:rPr>
      </w:pPr>
      <w:r>
        <w:rPr>
          <w:rFonts w:ascii="Arial" w:hAnsi="Arial" w:cs="Arial"/>
          <w:sz w:val="22"/>
          <w:szCs w:val="22"/>
        </w:rPr>
        <w:t>a) Der Weg setzt sich aus zwei Teilwegen zusammen, der Teil auf dem Weg und der Teil auf der Wiese. Damit ist die Gesamtzeit die Summe der beiden Teilzeiten:</w:t>
      </w:r>
    </w:p>
    <w:p w14:paraId="31FFBE10" w14:textId="77777777" w:rsidR="00361919" w:rsidRDefault="00361919" w:rsidP="00361919">
      <w:pPr>
        <w:pStyle w:val="Vorgabetext"/>
        <w:rPr>
          <w:rFonts w:ascii="Arial" w:hAnsi="Arial" w:cs="Arial"/>
          <w:sz w:val="22"/>
          <w:szCs w:val="22"/>
        </w:rPr>
      </w:pPr>
      <w:r w:rsidRPr="00333097">
        <w:rPr>
          <w:rFonts w:ascii="Arial" w:hAnsi="Arial" w:cs="Arial"/>
          <w:position w:val="-128"/>
          <w:sz w:val="22"/>
          <w:szCs w:val="22"/>
        </w:rPr>
        <w:object w:dxaOrig="1900" w:dyaOrig="2100" w14:anchorId="7D0E75D2">
          <v:shape id="_x0000_i1470" type="#_x0000_t75" style="width:95.45pt;height:105.25pt" o:ole="">
            <v:imagedata r:id="rId1162" o:title=""/>
          </v:shape>
          <o:OLEObject Type="Embed" ProgID="Equation.DSMT4" ShapeID="_x0000_i1470" DrawAspect="Content" ObjectID="_1731936411" r:id="rId1163"/>
        </w:object>
      </w:r>
    </w:p>
    <w:p w14:paraId="3B2B3A7D" w14:textId="77777777" w:rsidR="00361919" w:rsidRDefault="00361919" w:rsidP="00361919">
      <w:pPr>
        <w:pStyle w:val="Vorgabetext"/>
        <w:rPr>
          <w:rFonts w:ascii="Arial" w:hAnsi="Arial" w:cs="Arial"/>
          <w:sz w:val="22"/>
          <w:szCs w:val="22"/>
        </w:rPr>
      </w:pPr>
      <w:r>
        <w:rPr>
          <w:rFonts w:ascii="Arial" w:hAnsi="Arial" w:cs="Arial"/>
          <w:sz w:val="22"/>
          <w:szCs w:val="22"/>
        </w:rPr>
        <w:t xml:space="preserve">Da die Einheiten nicht zusammenpassen, werden die Geschwindigkeiten in m/s umgerechnet. </w:t>
      </w:r>
    </w:p>
    <w:p w14:paraId="046F9C9D" w14:textId="77777777" w:rsidR="00361919" w:rsidRDefault="00361919" w:rsidP="00361919">
      <w:pPr>
        <w:pStyle w:val="Vorgabetext"/>
        <w:rPr>
          <w:rFonts w:ascii="Arial" w:hAnsi="Arial" w:cs="Arial"/>
          <w:sz w:val="22"/>
          <w:szCs w:val="22"/>
        </w:rPr>
      </w:pPr>
      <w:r w:rsidRPr="00333097">
        <w:rPr>
          <w:rFonts w:ascii="Arial" w:hAnsi="Arial" w:cs="Arial"/>
          <w:position w:val="-58"/>
          <w:sz w:val="22"/>
          <w:szCs w:val="22"/>
        </w:rPr>
        <w:object w:dxaOrig="1440" w:dyaOrig="1280" w14:anchorId="2ECAEAE2">
          <v:shape id="_x0000_i1471" type="#_x0000_t75" style="width:1in;height:64.35pt" o:ole="">
            <v:imagedata r:id="rId1164" o:title=""/>
          </v:shape>
          <o:OLEObject Type="Embed" ProgID="Equation.DSMT4" ShapeID="_x0000_i1471" DrawAspect="Content" ObjectID="_1731936412" r:id="rId1165"/>
        </w:object>
      </w:r>
    </w:p>
    <w:p w14:paraId="48D7E649" w14:textId="77777777" w:rsidR="00361919" w:rsidRDefault="00361919" w:rsidP="00361919">
      <w:pPr>
        <w:pStyle w:val="Vorgabetext"/>
        <w:rPr>
          <w:rFonts w:ascii="Arial" w:hAnsi="Arial" w:cs="Arial"/>
          <w:sz w:val="22"/>
          <w:szCs w:val="22"/>
        </w:rPr>
      </w:pPr>
      <w:r>
        <w:rPr>
          <w:rFonts w:ascii="Arial" w:hAnsi="Arial" w:cs="Arial"/>
          <w:sz w:val="22"/>
          <w:szCs w:val="22"/>
        </w:rPr>
        <w:t>Damit kann die Zeit berechnet werden:</w:t>
      </w:r>
    </w:p>
    <w:p w14:paraId="1DAA61A7" w14:textId="77777777" w:rsidR="00361919" w:rsidRDefault="00361919" w:rsidP="00361919">
      <w:pPr>
        <w:pStyle w:val="Vorgabetext"/>
        <w:rPr>
          <w:rFonts w:ascii="Arial" w:hAnsi="Arial" w:cs="Arial"/>
          <w:sz w:val="22"/>
          <w:szCs w:val="22"/>
        </w:rPr>
      </w:pPr>
      <w:r w:rsidRPr="00333097">
        <w:rPr>
          <w:rFonts w:ascii="Arial" w:hAnsi="Arial" w:cs="Arial"/>
          <w:position w:val="-82"/>
          <w:sz w:val="22"/>
          <w:szCs w:val="22"/>
        </w:rPr>
        <w:object w:dxaOrig="1900" w:dyaOrig="2360" w14:anchorId="39A1A1AA">
          <v:shape id="_x0000_i1472" type="#_x0000_t75" style="width:95.45pt;height:117.8pt" o:ole="">
            <v:imagedata r:id="rId1166" o:title=""/>
          </v:shape>
          <o:OLEObject Type="Embed" ProgID="Equation.DSMT4" ShapeID="_x0000_i1472" DrawAspect="Content" ObjectID="_1731936413" r:id="rId1167"/>
        </w:object>
      </w:r>
    </w:p>
    <w:p w14:paraId="2C71030F" w14:textId="77777777" w:rsidR="00361919" w:rsidRDefault="00361919" w:rsidP="00361919">
      <w:pPr>
        <w:pStyle w:val="Vorgabetext"/>
        <w:rPr>
          <w:rFonts w:ascii="Arial" w:hAnsi="Arial" w:cs="Arial"/>
          <w:sz w:val="22"/>
          <w:szCs w:val="22"/>
        </w:rPr>
      </w:pPr>
    </w:p>
    <w:p w14:paraId="068F238E" w14:textId="77777777" w:rsidR="00361919" w:rsidRDefault="00361919" w:rsidP="00361919">
      <w:pPr>
        <w:pStyle w:val="Vorgabetext"/>
        <w:rPr>
          <w:rFonts w:ascii="Arial" w:hAnsi="Arial" w:cs="Arial"/>
          <w:sz w:val="22"/>
          <w:szCs w:val="22"/>
        </w:rPr>
      </w:pPr>
      <w:r>
        <w:rPr>
          <w:rFonts w:ascii="Arial" w:hAnsi="Arial" w:cs="Arial"/>
          <w:sz w:val="22"/>
          <w:szCs w:val="22"/>
        </w:rPr>
        <w:t xml:space="preserve">b) Wie groß ist der Weg diagonal über die Wiese? </w:t>
      </w:r>
    </w:p>
    <w:p w14:paraId="3C53AE8A" w14:textId="77777777" w:rsidR="00361919" w:rsidRDefault="00361919" w:rsidP="00361919">
      <w:pPr>
        <w:pStyle w:val="Vorgabetext"/>
        <w:rPr>
          <w:rFonts w:ascii="Arial" w:hAnsi="Arial" w:cs="Arial"/>
          <w:sz w:val="22"/>
          <w:szCs w:val="22"/>
        </w:rPr>
      </w:pPr>
      <w:r w:rsidRPr="00333097">
        <w:rPr>
          <w:rFonts w:ascii="Arial" w:hAnsi="Arial" w:cs="Arial"/>
          <w:position w:val="-38"/>
          <w:sz w:val="22"/>
          <w:szCs w:val="22"/>
        </w:rPr>
        <w:object w:dxaOrig="2580" w:dyaOrig="880" w14:anchorId="08C3CE21">
          <v:shape id="_x0000_i1473" type="#_x0000_t75" style="width:129.25pt;height:44.2pt" o:ole="">
            <v:imagedata r:id="rId1168" o:title=""/>
          </v:shape>
          <o:OLEObject Type="Embed" ProgID="Equation.DSMT4" ShapeID="_x0000_i1473" DrawAspect="Content" ObjectID="_1731936414" r:id="rId1169"/>
        </w:object>
      </w:r>
    </w:p>
    <w:p w14:paraId="715BC78F" w14:textId="77777777" w:rsidR="00361919" w:rsidRDefault="00361919" w:rsidP="00361919">
      <w:pPr>
        <w:pStyle w:val="Vorgabetext"/>
        <w:rPr>
          <w:rFonts w:ascii="Arial" w:hAnsi="Arial" w:cs="Arial"/>
          <w:sz w:val="22"/>
          <w:szCs w:val="22"/>
        </w:rPr>
      </w:pPr>
      <w:r>
        <w:rPr>
          <w:rFonts w:ascii="Arial" w:hAnsi="Arial" w:cs="Arial"/>
          <w:sz w:val="22"/>
          <w:szCs w:val="22"/>
        </w:rPr>
        <w:t>Dieser Weg wird mit der „Wiesengeschwindigkeit“ zurückgelegt.</w:t>
      </w:r>
    </w:p>
    <w:p w14:paraId="6903BA93" w14:textId="77777777" w:rsidR="00361919" w:rsidRDefault="00361919" w:rsidP="00361919">
      <w:pPr>
        <w:pStyle w:val="Vorgabetext"/>
        <w:rPr>
          <w:rFonts w:ascii="Arial" w:hAnsi="Arial" w:cs="Arial"/>
          <w:sz w:val="22"/>
          <w:szCs w:val="22"/>
        </w:rPr>
      </w:pPr>
      <w:r w:rsidRPr="00333097">
        <w:rPr>
          <w:rFonts w:ascii="Arial" w:hAnsi="Arial" w:cs="Arial"/>
          <w:position w:val="-82"/>
          <w:sz w:val="22"/>
          <w:szCs w:val="22"/>
        </w:rPr>
        <w:object w:dxaOrig="1440" w:dyaOrig="2720" w14:anchorId="5AC77385">
          <v:shape id="_x0000_i1474" type="#_x0000_t75" style="width:1in;height:136.35pt" o:ole="">
            <v:imagedata r:id="rId1170" o:title=""/>
          </v:shape>
          <o:OLEObject Type="Embed" ProgID="Equation.DSMT4" ShapeID="_x0000_i1474" DrawAspect="Content" ObjectID="_1731936415" r:id="rId1171"/>
        </w:object>
      </w:r>
    </w:p>
    <w:p w14:paraId="4F197C88" w14:textId="77777777" w:rsidR="00361919" w:rsidRDefault="00361919" w:rsidP="00361919">
      <w:pPr>
        <w:pStyle w:val="Vorgabetext"/>
        <w:rPr>
          <w:rFonts w:ascii="Arial" w:hAnsi="Arial" w:cs="Arial"/>
          <w:sz w:val="22"/>
          <w:szCs w:val="22"/>
        </w:rPr>
      </w:pPr>
    </w:p>
    <w:p w14:paraId="1FCB5329" w14:textId="77777777" w:rsidR="00361919" w:rsidRDefault="00361919" w:rsidP="00361919">
      <w:pPr>
        <w:pStyle w:val="Vorgabetext"/>
        <w:rPr>
          <w:rFonts w:ascii="Arial" w:hAnsi="Arial" w:cs="Arial"/>
          <w:sz w:val="22"/>
          <w:szCs w:val="22"/>
        </w:rPr>
      </w:pPr>
      <w:r>
        <w:rPr>
          <w:rFonts w:ascii="Arial" w:hAnsi="Arial" w:cs="Arial"/>
          <w:sz w:val="22"/>
          <w:szCs w:val="22"/>
        </w:rPr>
        <w:t>Damit ist es sinnvoller, zuerst den Weg mit der großen Geschwindigkeit und dann den Rest über die Wiese zu laufen als quer drüber zu schleichen.</w:t>
      </w:r>
    </w:p>
    <w:p w14:paraId="564218FF" w14:textId="77777777" w:rsidR="00361919" w:rsidRDefault="00361919" w:rsidP="00361919">
      <w:pPr>
        <w:pStyle w:val="Vorgabetext"/>
        <w:rPr>
          <w:rFonts w:ascii="Arial" w:hAnsi="Arial" w:cs="Arial"/>
          <w:sz w:val="22"/>
          <w:szCs w:val="22"/>
        </w:rPr>
      </w:pPr>
    </w:p>
    <w:p w14:paraId="40C5C4F4" w14:textId="77777777" w:rsidR="00361919" w:rsidRDefault="00361919" w:rsidP="00361919">
      <w:pPr>
        <w:pStyle w:val="Vorgabetext"/>
        <w:rPr>
          <w:rFonts w:ascii="Arial" w:hAnsi="Arial" w:cs="Arial"/>
          <w:sz w:val="22"/>
          <w:szCs w:val="22"/>
        </w:rPr>
      </w:pPr>
      <w:r>
        <w:rPr>
          <w:rFonts w:ascii="Arial" w:hAnsi="Arial" w:cs="Arial"/>
          <w:sz w:val="22"/>
          <w:szCs w:val="22"/>
        </w:rPr>
        <w:t xml:space="preserve">c) Das Problem lässt sich mit Hilfe einer Tabelle lösen. Es wird der Weg, den der Wanderer auf dem Weg zurücklegt (A-B) schrittweise erhöht. Für jeden Schritt wird die Strecke B-C berechnet und dann die Gesamtzeit für das Durchlaufen der beiden Wegstücke. </w:t>
      </w:r>
    </w:p>
    <w:p w14:paraId="7E21A811" w14:textId="77777777" w:rsidR="00361919" w:rsidRDefault="00361919" w:rsidP="00361919">
      <w:pPr>
        <w:pStyle w:val="Vorgabetext"/>
        <w:rPr>
          <w:rFonts w:ascii="Arial" w:hAnsi="Arial" w:cs="Arial"/>
          <w:sz w:val="22"/>
          <w:szCs w:val="22"/>
        </w:rPr>
      </w:pPr>
      <w:r>
        <w:rPr>
          <w:rFonts w:ascii="Arial" w:hAnsi="Arial" w:cs="Arial"/>
          <w:sz w:val="22"/>
          <w:szCs w:val="22"/>
        </w:rPr>
        <w:t xml:space="preserve">Wenn man das fein genug macht, sieht man die Stelle, an der die Zeit am kleinsten ist. </w:t>
      </w:r>
    </w:p>
    <w:p w14:paraId="6C3995CD" w14:textId="77777777" w:rsidR="00361919" w:rsidRDefault="00361919" w:rsidP="00361919">
      <w:pPr>
        <w:pStyle w:val="Vorgabetext"/>
        <w:rPr>
          <w:rFonts w:ascii="Arial" w:hAnsi="Arial" w:cs="Arial"/>
          <w:sz w:val="22"/>
          <w:szCs w:val="22"/>
        </w:rPr>
      </w:pPr>
      <w:r>
        <w:rPr>
          <w:rFonts w:ascii="Arial" w:hAnsi="Arial" w:cs="Arial"/>
          <w:sz w:val="22"/>
          <w:szCs w:val="22"/>
        </w:rPr>
        <w:t xml:space="preserve">Der Weg wird in </w:t>
      </w:r>
      <w:r w:rsidR="00212A48">
        <w:rPr>
          <w:rFonts w:ascii="Arial" w:hAnsi="Arial" w:cs="Arial"/>
          <w:sz w:val="22"/>
          <w:szCs w:val="22"/>
        </w:rPr>
        <w:t>5</w:t>
      </w:r>
      <w:r>
        <w:rPr>
          <w:rFonts w:ascii="Arial" w:hAnsi="Arial" w:cs="Arial"/>
          <w:sz w:val="22"/>
          <w:szCs w:val="22"/>
        </w:rPr>
        <w:t xml:space="preserve"> m-Schritten erhöht. Die Strecke B-C ist dann immer die Diagonale des Rech</w:t>
      </w:r>
      <w:r w:rsidR="00212A48">
        <w:rPr>
          <w:rFonts w:ascii="Arial" w:hAnsi="Arial" w:cs="Arial"/>
          <w:sz w:val="22"/>
          <w:szCs w:val="22"/>
        </w:rPr>
        <w:t>t</w:t>
      </w:r>
      <w:r>
        <w:rPr>
          <w:rFonts w:ascii="Arial" w:hAnsi="Arial" w:cs="Arial"/>
          <w:sz w:val="22"/>
          <w:szCs w:val="22"/>
        </w:rPr>
        <w:t xml:space="preserve">ecks mit den Seitenlängen 200 m und 800 m – Weg A-B. </w:t>
      </w:r>
    </w:p>
    <w:p w14:paraId="7834BC9A" w14:textId="77777777" w:rsidR="00361919" w:rsidRDefault="00212A48" w:rsidP="00361919">
      <w:pPr>
        <w:pStyle w:val="Vorgabetext"/>
        <w:rPr>
          <w:rFonts w:ascii="Arial" w:hAnsi="Arial" w:cs="Arial"/>
          <w:sz w:val="22"/>
          <w:szCs w:val="22"/>
        </w:rPr>
      </w:pPr>
      <w:r>
        <w:rPr>
          <w:rFonts w:ascii="Arial" w:hAnsi="Arial" w:cs="Arial"/>
          <w:sz w:val="22"/>
          <w:szCs w:val="22"/>
        </w:rPr>
        <w:t xml:space="preserve">Wie im Diagramm zu sehen ist, muss der Wanderer 140 m auf dem Weg laufen und dann auf die Wiese abbiegen. </w:t>
      </w:r>
    </w:p>
    <w:p w14:paraId="1A3445C7" w14:textId="77777777" w:rsidR="00212A48" w:rsidRDefault="00212A48" w:rsidP="00361919">
      <w:pPr>
        <w:pStyle w:val="Vorgabetext"/>
        <w:rPr>
          <w:rFonts w:ascii="Arial" w:hAnsi="Arial" w:cs="Arial"/>
          <w:sz w:val="22"/>
          <w:szCs w:val="22"/>
        </w:rPr>
      </w:pPr>
      <w:r>
        <w:rPr>
          <w:rFonts w:ascii="Arial" w:hAnsi="Arial" w:cs="Arial"/>
          <w:sz w:val="22"/>
          <w:szCs w:val="22"/>
        </w:rPr>
        <w:t xml:space="preserve">Er benötigt dann 559 s für den gesamten Weg. Das sind 9 min und 19 s, also nur wenig weniger als die erste Variante </w:t>
      </w:r>
    </w:p>
    <w:p w14:paraId="62659113" w14:textId="77777777" w:rsidR="00212A48" w:rsidRDefault="00212A48" w:rsidP="00361919">
      <w:pPr>
        <w:pStyle w:val="Vorgabetext"/>
        <w:rPr>
          <w:rFonts w:ascii="Arial" w:hAnsi="Arial" w:cs="Arial"/>
          <w:sz w:val="22"/>
          <w:szCs w:val="22"/>
        </w:rPr>
      </w:pPr>
    </w:p>
    <w:p w14:paraId="6D7B5F11" w14:textId="77777777" w:rsidR="00361919" w:rsidRPr="00333097" w:rsidRDefault="00B42104" w:rsidP="00361919">
      <w:pPr>
        <w:pStyle w:val="Vorgabetext"/>
        <w:rPr>
          <w:rFonts w:ascii="Arial" w:hAnsi="Arial" w:cs="Arial"/>
          <w:sz w:val="22"/>
          <w:szCs w:val="22"/>
        </w:rPr>
      </w:pPr>
      <w:hyperlink r:id="rId1172" w:history="1">
        <w:r w:rsidR="009452F5" w:rsidRPr="009452F5">
          <w:rPr>
            <w:rStyle w:val="Hyperlink"/>
            <w:rFonts w:cs="Arial"/>
            <w:sz w:val="22"/>
            <w:szCs w:val="22"/>
          </w:rPr>
          <w:t>Excel-Tabelle</w:t>
        </w:r>
      </w:hyperlink>
    </w:p>
    <w:p w14:paraId="30FAEEDC" w14:textId="77777777" w:rsidR="00361919" w:rsidRDefault="00361919" w:rsidP="00361919">
      <w:pPr>
        <w:pStyle w:val="Vorgabetext"/>
        <w:rPr>
          <w:rFonts w:ascii="Arial" w:hAnsi="Arial" w:cs="Arial"/>
          <w:sz w:val="22"/>
          <w:szCs w:val="22"/>
        </w:rPr>
      </w:pPr>
    </w:p>
    <w:p w14:paraId="25AA461D" w14:textId="77777777" w:rsidR="00361919" w:rsidRDefault="00361919" w:rsidP="00361919">
      <w:pPr>
        <w:pStyle w:val="Vorgabetext"/>
        <w:rPr>
          <w:rFonts w:ascii="Arial" w:hAnsi="Arial" w:cs="Arial"/>
          <w:sz w:val="22"/>
          <w:szCs w:val="22"/>
        </w:rPr>
      </w:pPr>
    </w:p>
    <w:p w14:paraId="1050985C" w14:textId="77777777" w:rsidR="00361919" w:rsidRDefault="00361919" w:rsidP="00361919">
      <w:pPr>
        <w:pStyle w:val="Vorgabetext"/>
        <w:rPr>
          <w:rFonts w:ascii="Arial" w:hAnsi="Arial" w:cs="Arial"/>
          <w:sz w:val="22"/>
          <w:szCs w:val="22"/>
        </w:rPr>
      </w:pPr>
    </w:p>
    <w:p w14:paraId="7EF1C262" w14:textId="77777777" w:rsidR="00361919" w:rsidRPr="00716074" w:rsidRDefault="00716074" w:rsidP="00361919">
      <w:pPr>
        <w:pStyle w:val="Vorgabetext"/>
        <w:rPr>
          <w:rStyle w:val="Nummer"/>
          <w:rFonts w:cs="Arial"/>
        </w:rPr>
      </w:pPr>
      <w:bookmarkStart w:id="3318" w:name="m798"/>
      <w:r w:rsidRPr="00716074">
        <w:rPr>
          <w:rStyle w:val="Nummer"/>
          <w:rFonts w:cs="Arial"/>
        </w:rPr>
        <w:lastRenderedPageBreak/>
        <w:t>798.</w:t>
      </w:r>
      <w:bookmarkEnd w:id="3318"/>
      <w:r w:rsidRPr="00716074">
        <w:rPr>
          <w:rStyle w:val="Nummer"/>
          <w:rFonts w:cs="Arial"/>
        </w:rPr>
        <w:t xml:space="preserve"> </w:t>
      </w:r>
      <w:r w:rsidRPr="00716074">
        <w:rPr>
          <w:rFonts w:ascii="Arial" w:hAnsi="Arial" w:cs="Arial"/>
          <w:szCs w:val="22"/>
        </w:rPr>
        <w:t>Die Pumpe sollte mindestens 63 W haben. Bei einem Wirkungsgrad von 50% sollte es aber wenigstens eine 150 W-Pumpe sein.</w:t>
      </w:r>
    </w:p>
    <w:p w14:paraId="1BBB15F3" w14:textId="77777777" w:rsidR="00716074" w:rsidRPr="00716074" w:rsidRDefault="00716074" w:rsidP="00361919">
      <w:pPr>
        <w:pStyle w:val="Vorgabetext"/>
        <w:rPr>
          <w:rFonts w:ascii="Arial" w:hAnsi="Arial" w:cs="Arial"/>
          <w:sz w:val="22"/>
          <w:szCs w:val="22"/>
        </w:rPr>
      </w:pPr>
    </w:p>
    <w:p w14:paraId="7345D7ED" w14:textId="77777777" w:rsidR="00716074" w:rsidRPr="00716074" w:rsidRDefault="00716074" w:rsidP="00716074">
      <w:pPr>
        <w:pStyle w:val="Aufzhlungszeichen"/>
        <w:numPr>
          <w:ilvl w:val="0"/>
          <w:numId w:val="0"/>
        </w:numPr>
        <w:rPr>
          <w:rStyle w:val="Hyperlink"/>
          <w:rFonts w:cs="Arial"/>
          <w:sz w:val="22"/>
        </w:rPr>
      </w:pPr>
      <w:r w:rsidRPr="00716074">
        <w:rPr>
          <w:rFonts w:cs="Arial"/>
        </w:rPr>
        <w:fldChar w:fldCharType="begin"/>
      </w:r>
      <w:r w:rsidR="00B57015">
        <w:rPr>
          <w:rFonts w:cs="Arial"/>
        </w:rPr>
        <w:instrText>HYPERLINK "vlsgmech3</w:instrText>
      </w:r>
      <w:r w:rsidR="008D3EAE">
        <w:rPr>
          <w:rFonts w:cs="Arial"/>
        </w:rPr>
        <w:instrText>.docx</w:instrText>
      </w:r>
      <w:r w:rsidR="00B57015">
        <w:rPr>
          <w:rFonts w:cs="Arial"/>
        </w:rPr>
        <w:instrText>" \l "m798"</w:instrText>
      </w:r>
      <w:r w:rsidRPr="00716074">
        <w:rPr>
          <w:rFonts w:cs="Arial"/>
        </w:rPr>
        <w:fldChar w:fldCharType="separate"/>
      </w:r>
      <w:r w:rsidRPr="00716074">
        <w:rPr>
          <w:rStyle w:val="Hyperlink"/>
          <w:rFonts w:cs="Arial"/>
          <w:sz w:val="22"/>
        </w:rPr>
        <w:t>vollständige Lösung</w:t>
      </w:r>
    </w:p>
    <w:p w14:paraId="59799855" w14:textId="77777777" w:rsidR="00361919" w:rsidRPr="00716074" w:rsidRDefault="00716074" w:rsidP="00361919">
      <w:pPr>
        <w:pStyle w:val="Vorgabetext"/>
        <w:rPr>
          <w:rFonts w:ascii="Arial" w:hAnsi="Arial" w:cs="Arial"/>
          <w:sz w:val="22"/>
          <w:szCs w:val="22"/>
        </w:rPr>
      </w:pPr>
      <w:r w:rsidRPr="00716074">
        <w:rPr>
          <w:rFonts w:ascii="Arial" w:hAnsi="Arial" w:cs="Arial"/>
          <w:sz w:val="22"/>
        </w:rPr>
        <w:fldChar w:fldCharType="end"/>
      </w:r>
    </w:p>
    <w:p w14:paraId="28D5CAD3" w14:textId="77777777" w:rsidR="00361919" w:rsidRPr="00716074" w:rsidRDefault="00361919" w:rsidP="00361919">
      <w:pPr>
        <w:pStyle w:val="Vorgabetext"/>
        <w:rPr>
          <w:rFonts w:ascii="Arial" w:hAnsi="Arial" w:cs="Arial"/>
          <w:sz w:val="22"/>
          <w:szCs w:val="22"/>
        </w:rPr>
      </w:pPr>
    </w:p>
    <w:p w14:paraId="2CD2C13E" w14:textId="77777777" w:rsidR="00964BD4" w:rsidRPr="00890123" w:rsidRDefault="00890123" w:rsidP="00A117BC">
      <w:pPr>
        <w:rPr>
          <w:rStyle w:val="Nummer"/>
        </w:rPr>
      </w:pPr>
      <w:bookmarkStart w:id="3319" w:name="m799"/>
      <w:r w:rsidRPr="00890123">
        <w:rPr>
          <w:rStyle w:val="Nummer"/>
        </w:rPr>
        <w:t>799.</w:t>
      </w:r>
      <w:bookmarkEnd w:id="3319"/>
      <w:r w:rsidRPr="00890123">
        <w:rPr>
          <w:rStyle w:val="Nummer"/>
        </w:rPr>
        <w:t xml:space="preserve"> </w:t>
      </w:r>
      <w:r w:rsidR="003E7E9F">
        <w:rPr>
          <w:szCs w:val="22"/>
        </w:rPr>
        <w:t>Messing hat eine Dichte von 8,6 g/cm</w:t>
      </w:r>
      <w:r w:rsidR="003E7E9F" w:rsidRPr="007B2C87">
        <w:rPr>
          <w:szCs w:val="22"/>
          <w:vertAlign w:val="superscript"/>
        </w:rPr>
        <w:t>3</w:t>
      </w:r>
      <w:r w:rsidR="003E7E9F">
        <w:rPr>
          <w:szCs w:val="22"/>
        </w:rPr>
        <w:t>.</w:t>
      </w:r>
    </w:p>
    <w:p w14:paraId="2C4C3108" w14:textId="77777777" w:rsidR="00890123" w:rsidRDefault="00890123" w:rsidP="00A117BC">
      <w:pPr>
        <w:rPr>
          <w:rFonts w:cs="Arial"/>
          <w:szCs w:val="22"/>
        </w:rPr>
      </w:pPr>
    </w:p>
    <w:p w14:paraId="0201BAA7" w14:textId="77777777" w:rsidR="00890123" w:rsidRDefault="00B42104" w:rsidP="00A117BC">
      <w:pPr>
        <w:rPr>
          <w:rFonts w:cs="Arial"/>
          <w:szCs w:val="22"/>
        </w:rPr>
      </w:pPr>
      <w:hyperlink r:id="rId1173" w:anchor="m799" w:history="1">
        <w:r w:rsidR="00890123" w:rsidRPr="00890123">
          <w:rPr>
            <w:rStyle w:val="Hyperlink"/>
            <w:rFonts w:cs="Arial"/>
            <w:sz w:val="22"/>
            <w:szCs w:val="22"/>
          </w:rPr>
          <w:t>vollständige Lösung</w:t>
        </w:r>
      </w:hyperlink>
    </w:p>
    <w:p w14:paraId="17625BBB" w14:textId="77777777" w:rsidR="000C7073" w:rsidRDefault="000C7073" w:rsidP="00A117BC">
      <w:pPr>
        <w:rPr>
          <w:rFonts w:cs="Arial"/>
          <w:szCs w:val="22"/>
        </w:rPr>
      </w:pPr>
    </w:p>
    <w:p w14:paraId="3365DE38" w14:textId="77777777" w:rsidR="000C7073" w:rsidRPr="000C7073" w:rsidRDefault="000C7073" w:rsidP="00A117BC">
      <w:pPr>
        <w:rPr>
          <w:rStyle w:val="Nummer"/>
        </w:rPr>
      </w:pPr>
      <w:bookmarkStart w:id="3320" w:name="m800"/>
      <w:r w:rsidRPr="000C7073">
        <w:rPr>
          <w:rStyle w:val="Nummer"/>
        </w:rPr>
        <w:t>800.</w:t>
      </w:r>
      <w:r>
        <w:rPr>
          <w:rStyle w:val="Nummer"/>
        </w:rPr>
        <w:t xml:space="preserve"> </w:t>
      </w:r>
      <w:r>
        <w:rPr>
          <w:szCs w:val="22"/>
        </w:rPr>
        <w:t xml:space="preserve">Die Folie </w:t>
      </w:r>
      <w:proofErr w:type="gramStart"/>
      <w:r>
        <w:rPr>
          <w:szCs w:val="22"/>
        </w:rPr>
        <w:t>ist  0</w:t>
      </w:r>
      <w:proofErr w:type="gramEnd"/>
      <w:r>
        <w:rPr>
          <w:szCs w:val="22"/>
        </w:rPr>
        <w:t>,0137 mm dick.</w:t>
      </w:r>
    </w:p>
    <w:bookmarkEnd w:id="3320"/>
    <w:p w14:paraId="660AC72F" w14:textId="77777777" w:rsidR="000C7073" w:rsidRDefault="000C7073" w:rsidP="00A117BC">
      <w:pPr>
        <w:rPr>
          <w:rFonts w:cs="Arial"/>
          <w:szCs w:val="22"/>
        </w:rPr>
      </w:pPr>
    </w:p>
    <w:p w14:paraId="468842CC" w14:textId="77777777" w:rsidR="000C7073" w:rsidRDefault="00B42104" w:rsidP="00A117BC">
      <w:pPr>
        <w:rPr>
          <w:rFonts w:cs="Arial"/>
          <w:szCs w:val="22"/>
        </w:rPr>
      </w:pPr>
      <w:hyperlink r:id="rId1174" w:anchor="m800" w:history="1">
        <w:r w:rsidR="000C7073" w:rsidRPr="000C7073">
          <w:rPr>
            <w:rStyle w:val="Hyperlink"/>
            <w:rFonts w:cs="Arial"/>
            <w:sz w:val="22"/>
            <w:szCs w:val="22"/>
          </w:rPr>
          <w:t>vollständige Lösung</w:t>
        </w:r>
      </w:hyperlink>
    </w:p>
    <w:p w14:paraId="74775516" w14:textId="77777777" w:rsidR="000D4CF5" w:rsidRDefault="000D4CF5" w:rsidP="00A117BC">
      <w:pPr>
        <w:rPr>
          <w:rFonts w:cs="Arial"/>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1"/>
      </w:tblGrid>
      <w:tr w:rsidR="000D4CF5" w14:paraId="69617398" w14:textId="77777777" w:rsidTr="00AA635E">
        <w:tc>
          <w:tcPr>
            <w:tcW w:w="10061" w:type="dxa"/>
            <w:tcBorders>
              <w:top w:val="nil"/>
              <w:left w:val="nil"/>
              <w:bottom w:val="nil"/>
              <w:right w:val="nil"/>
            </w:tcBorders>
            <w:shd w:val="clear" w:color="auto" w:fill="auto"/>
          </w:tcPr>
          <w:p w14:paraId="21082A0D" w14:textId="77777777" w:rsidR="000D4CF5" w:rsidRDefault="000D4CF5" w:rsidP="000D4CF5">
            <w:pPr>
              <w:rPr>
                <w:rStyle w:val="Nummer"/>
              </w:rPr>
            </w:pPr>
            <w:bookmarkStart w:id="3321" w:name="m801"/>
            <w:r w:rsidRPr="000D4CF5">
              <w:rPr>
                <w:rStyle w:val="Nummer"/>
              </w:rPr>
              <w:t>801.</w:t>
            </w:r>
            <w:bookmarkEnd w:id="3321"/>
            <w:r w:rsidRPr="000D4CF5">
              <w:rPr>
                <w:rStyle w:val="Nummer"/>
              </w:rPr>
              <w:t xml:space="preserve"> </w:t>
            </w:r>
          </w:p>
          <w:p w14:paraId="5141EE57" w14:textId="77777777" w:rsidR="000D4CF5" w:rsidRDefault="00B42104" w:rsidP="00A117BC">
            <w:pPr>
              <w:rPr>
                <w:rStyle w:val="Nummer"/>
              </w:rPr>
            </w:pPr>
            <w:r>
              <w:rPr>
                <w:rStyle w:val="Nummer"/>
                <w:b w:val="0"/>
              </w:rPr>
              <w:pict w14:anchorId="30A7A39D">
                <v:shape id="_x0000_i1475" type="#_x0000_t75" style="width:219.8pt;height:389.45pt">
                  <v:imagedata r:id="rId1175" o:title="lsm801"/>
                </v:shape>
              </w:pict>
            </w:r>
          </w:p>
        </w:tc>
      </w:tr>
    </w:tbl>
    <w:p w14:paraId="5A9C6EF3" w14:textId="77777777" w:rsidR="000D4CF5" w:rsidRDefault="000D4CF5" w:rsidP="00A117BC">
      <w:pPr>
        <w:rPr>
          <w:rStyle w:val="Nummer"/>
        </w:rPr>
      </w:pPr>
    </w:p>
    <w:p w14:paraId="3E594D39" w14:textId="77777777" w:rsidR="000D4CF5" w:rsidRPr="000D4CF5" w:rsidRDefault="000D4CF5" w:rsidP="00A117BC">
      <w:pPr>
        <w:rPr>
          <w:rStyle w:val="Nummer"/>
        </w:rPr>
      </w:pPr>
    </w:p>
    <w:p w14:paraId="02F46199" w14:textId="77777777" w:rsidR="00FA3E39" w:rsidRDefault="00647BD5" w:rsidP="00A117BC">
      <w:pPr>
        <w:rPr>
          <w:rFonts w:cs="Arial"/>
        </w:rPr>
      </w:pPr>
      <w:bookmarkStart w:id="3322" w:name="m802"/>
      <w:r w:rsidRPr="00FA3E39">
        <w:rPr>
          <w:rStyle w:val="Nummer"/>
        </w:rPr>
        <w:t>802.</w:t>
      </w:r>
      <w:bookmarkEnd w:id="3322"/>
      <w:r>
        <w:rPr>
          <w:rFonts w:cs="Arial"/>
        </w:rPr>
        <w:t xml:space="preserve"> </w:t>
      </w:r>
      <w:r w:rsidR="00FA3E39">
        <w:rPr>
          <w:rFonts w:cs="Arial"/>
        </w:rPr>
        <w:t>Die Masse beträgt 180g.</w:t>
      </w:r>
    </w:p>
    <w:p w14:paraId="7450CE8B" w14:textId="77777777" w:rsidR="00647BD5" w:rsidRDefault="00B42104" w:rsidP="00A117BC">
      <w:pPr>
        <w:rPr>
          <w:rFonts w:cs="Arial"/>
        </w:rPr>
      </w:pPr>
      <w:hyperlink r:id="rId1176" w:anchor="m802" w:history="1">
        <w:r w:rsidR="00FA3E39" w:rsidRPr="00FA3E39">
          <w:rPr>
            <w:rStyle w:val="Hyperlink"/>
            <w:rFonts w:cs="Arial"/>
            <w:sz w:val="22"/>
          </w:rPr>
          <w:t>vollständige Lösung</w:t>
        </w:r>
      </w:hyperlink>
    </w:p>
    <w:p w14:paraId="5B10B1E4" w14:textId="77777777" w:rsidR="000D4CF5" w:rsidRDefault="000D4CF5" w:rsidP="00A117BC">
      <w:pPr>
        <w:rPr>
          <w:rFonts w:cs="Arial"/>
        </w:rPr>
      </w:pPr>
    </w:p>
    <w:p w14:paraId="2A85714A" w14:textId="77777777" w:rsidR="0045040F" w:rsidRDefault="0045040F" w:rsidP="00A117BC">
      <w:pPr>
        <w:rPr>
          <w:rFonts w:cs="Arial"/>
        </w:rPr>
      </w:pPr>
      <w:bookmarkStart w:id="3323" w:name="m803"/>
      <w:r w:rsidRPr="0045040F">
        <w:rPr>
          <w:rStyle w:val="Nummer"/>
        </w:rPr>
        <w:t>803</w:t>
      </w:r>
      <w:bookmarkEnd w:id="3323"/>
      <w:r>
        <w:rPr>
          <w:rFonts w:cs="Arial"/>
        </w:rPr>
        <w:t xml:space="preserve">. </w:t>
      </w:r>
    </w:p>
    <w:p w14:paraId="5C57E837" w14:textId="77777777" w:rsidR="0045040F" w:rsidRDefault="0045040F" w:rsidP="00A117BC">
      <w:pPr>
        <w:rPr>
          <w:rFonts w:cs="Arial"/>
        </w:rPr>
      </w:pPr>
      <w:r>
        <w:rPr>
          <w:rFonts w:cs="Arial"/>
        </w:rPr>
        <w:lastRenderedPageBreak/>
        <w:t>1. Bezug Rolltreppe: Die Person ist in Ruhe</w:t>
      </w:r>
    </w:p>
    <w:p w14:paraId="337478FF" w14:textId="77777777" w:rsidR="0045040F" w:rsidRDefault="0045040F" w:rsidP="00A117BC">
      <w:pPr>
        <w:rPr>
          <w:rFonts w:cs="Arial"/>
        </w:rPr>
      </w:pPr>
      <w:r>
        <w:rPr>
          <w:rFonts w:cs="Arial"/>
        </w:rPr>
        <w:t>2. Bezug 2. Etage: Die Person entfernt sich schräg nach oben</w:t>
      </w:r>
    </w:p>
    <w:p w14:paraId="1652A183" w14:textId="77777777" w:rsidR="0045040F" w:rsidRDefault="0045040F" w:rsidP="00A117BC">
      <w:pPr>
        <w:rPr>
          <w:rFonts w:cs="Arial"/>
        </w:rPr>
      </w:pPr>
      <w:r>
        <w:rPr>
          <w:rFonts w:cs="Arial"/>
        </w:rPr>
        <w:t>3. Bezug 3. Etage: Die Person nähert sich schräg von unten</w:t>
      </w:r>
    </w:p>
    <w:p w14:paraId="7B0ACE04" w14:textId="77777777" w:rsidR="0045040F" w:rsidRDefault="0045040F" w:rsidP="00A117BC">
      <w:pPr>
        <w:rPr>
          <w:rFonts w:cs="Arial"/>
        </w:rPr>
      </w:pPr>
      <w:r>
        <w:rPr>
          <w:rFonts w:cs="Arial"/>
        </w:rPr>
        <w:t>4. Bezug entgegenkommende Rolltreppe: Die Person bewegt sich in entgegen</w:t>
      </w:r>
      <w:r w:rsidR="004B48A8">
        <w:rPr>
          <w:rFonts w:cs="Arial"/>
        </w:rPr>
        <w:t xml:space="preserve"> </w:t>
      </w:r>
      <w:r>
        <w:rPr>
          <w:rFonts w:cs="Arial"/>
        </w:rPr>
        <w:t>gesetzter Richtung</w:t>
      </w:r>
    </w:p>
    <w:p w14:paraId="688E6ED4" w14:textId="77777777" w:rsidR="0045040F" w:rsidRDefault="0045040F" w:rsidP="00A117BC">
      <w:pPr>
        <w:rPr>
          <w:rFonts w:cs="Arial"/>
        </w:rPr>
      </w:pPr>
    </w:p>
    <w:p w14:paraId="3B3EB320" w14:textId="77777777" w:rsidR="0045040F" w:rsidRPr="00B44269" w:rsidRDefault="0045040F" w:rsidP="00A117BC">
      <w:pPr>
        <w:rPr>
          <w:rStyle w:val="Nummer"/>
          <w:b w:val="0"/>
        </w:rPr>
      </w:pPr>
      <w:r>
        <w:rPr>
          <w:rFonts w:cs="Arial"/>
        </w:rPr>
        <w:t xml:space="preserve"> </w:t>
      </w:r>
      <w:bookmarkStart w:id="3324" w:name="m804"/>
      <w:r w:rsidR="0021190C" w:rsidRPr="0021190C">
        <w:rPr>
          <w:rStyle w:val="Nummer"/>
        </w:rPr>
        <w:t>804</w:t>
      </w:r>
      <w:bookmarkEnd w:id="3324"/>
      <w:r w:rsidR="0021190C" w:rsidRPr="0021190C">
        <w:rPr>
          <w:rStyle w:val="Nummer"/>
        </w:rPr>
        <w:t xml:space="preserve">. </w:t>
      </w:r>
      <w:r w:rsidR="00B44269" w:rsidRPr="00B44269">
        <w:rPr>
          <w:rStyle w:val="Nummer"/>
          <w:b w:val="0"/>
        </w:rPr>
        <w:t xml:space="preserve">Auf das </w:t>
      </w:r>
      <w:r w:rsidR="00B44269">
        <w:rPr>
          <w:rStyle w:val="Nummer"/>
          <w:b w:val="0"/>
        </w:rPr>
        <w:t>rechte Seil wirkt eine Kraft von 134,5 N.</w:t>
      </w:r>
    </w:p>
    <w:p w14:paraId="6F6AB2FB" w14:textId="77777777" w:rsidR="0021190C" w:rsidRPr="00B44269" w:rsidRDefault="0021190C" w:rsidP="00A117BC">
      <w:pPr>
        <w:rPr>
          <w:rFonts w:cs="Arial"/>
        </w:rPr>
      </w:pPr>
    </w:p>
    <w:p w14:paraId="6B6137A6" w14:textId="77777777" w:rsidR="0021190C" w:rsidRDefault="00B42104" w:rsidP="00A117BC">
      <w:pPr>
        <w:rPr>
          <w:rFonts w:cs="Arial"/>
        </w:rPr>
      </w:pPr>
      <w:hyperlink r:id="rId1177" w:anchor="m804" w:history="1">
        <w:r w:rsidR="0021190C" w:rsidRPr="0021190C">
          <w:rPr>
            <w:rStyle w:val="Hyperlink"/>
            <w:rFonts w:cs="Arial"/>
            <w:sz w:val="22"/>
          </w:rPr>
          <w:t>vollständige Lösung</w:t>
        </w:r>
      </w:hyperlink>
    </w:p>
    <w:p w14:paraId="0BA0CDE0" w14:textId="77777777" w:rsidR="002E7284" w:rsidRDefault="002E7284" w:rsidP="00A117BC">
      <w:pPr>
        <w:rPr>
          <w:rFonts w:cs="Arial"/>
        </w:rPr>
      </w:pPr>
    </w:p>
    <w:p w14:paraId="3306B383" w14:textId="77777777" w:rsidR="002E7284" w:rsidRDefault="002E7284" w:rsidP="00A117BC">
      <w:pPr>
        <w:rPr>
          <w:rStyle w:val="Nummer"/>
        </w:rPr>
      </w:pPr>
      <w:bookmarkStart w:id="3325" w:name="m805"/>
      <w:r w:rsidRPr="002E7284">
        <w:rPr>
          <w:rStyle w:val="Nummer"/>
        </w:rPr>
        <w:t>805.</w:t>
      </w:r>
      <w:bookmarkEnd w:id="3325"/>
      <w:r w:rsidRPr="002E7284">
        <w:rPr>
          <w:rStyle w:val="Nummer"/>
        </w:rPr>
        <w:t xml:space="preserve"> </w:t>
      </w:r>
      <w:r w:rsidR="003D6515">
        <w:rPr>
          <w:szCs w:val="22"/>
        </w:rPr>
        <w:t xml:space="preserve">Die Radarfalle schnappt nicht zu, da das Auto mit 93 km/h daran </w:t>
      </w:r>
      <w:proofErr w:type="gramStart"/>
      <w:r w:rsidR="003D6515">
        <w:rPr>
          <w:szCs w:val="22"/>
        </w:rPr>
        <w:t>vorbei fährt</w:t>
      </w:r>
      <w:proofErr w:type="gramEnd"/>
      <w:r w:rsidR="003D6515">
        <w:rPr>
          <w:szCs w:val="22"/>
        </w:rPr>
        <w:t>. Glück gehabt!</w:t>
      </w:r>
    </w:p>
    <w:p w14:paraId="232177B7" w14:textId="77777777" w:rsidR="0066097C" w:rsidRPr="0066097C" w:rsidRDefault="0066097C" w:rsidP="0066097C">
      <w:pPr>
        <w:rPr>
          <w:rStyle w:val="Nummer"/>
          <w:b w:val="0"/>
        </w:rPr>
      </w:pPr>
    </w:p>
    <w:p w14:paraId="55FA7A20" w14:textId="77777777" w:rsidR="0066097C" w:rsidRDefault="00B42104" w:rsidP="0066097C">
      <w:pPr>
        <w:rPr>
          <w:rStyle w:val="Nummer"/>
          <w:b w:val="0"/>
        </w:rPr>
      </w:pPr>
      <w:hyperlink r:id="rId1178" w:anchor="m805" w:history="1">
        <w:r w:rsidR="0066097C" w:rsidRPr="0066097C">
          <w:rPr>
            <w:rStyle w:val="Hyperlink"/>
            <w:sz w:val="22"/>
          </w:rPr>
          <w:t>vollständige Lösung</w:t>
        </w:r>
      </w:hyperlink>
    </w:p>
    <w:p w14:paraId="052C04E1" w14:textId="77777777" w:rsidR="005D69E3" w:rsidRDefault="005D69E3" w:rsidP="0066097C">
      <w:pPr>
        <w:rPr>
          <w:rStyle w:val="Nummer"/>
          <w:b w:val="0"/>
        </w:rPr>
      </w:pPr>
    </w:p>
    <w:p w14:paraId="04C3EAC2" w14:textId="77777777" w:rsidR="005D69E3" w:rsidRDefault="005D69E3" w:rsidP="0066097C">
      <w:pPr>
        <w:rPr>
          <w:rStyle w:val="Nummer"/>
          <w:b w:val="0"/>
        </w:rPr>
      </w:pPr>
    </w:p>
    <w:p w14:paraId="6B11BEBC" w14:textId="77777777" w:rsidR="005D69E3" w:rsidRDefault="005D69E3" w:rsidP="0066097C">
      <w:pPr>
        <w:rPr>
          <w:rStyle w:val="Nummer"/>
          <w:b w:val="0"/>
        </w:rPr>
      </w:pPr>
      <w:bookmarkStart w:id="3326" w:name="m806"/>
      <w:r w:rsidRPr="009D60F6">
        <w:rPr>
          <w:rStyle w:val="Nummer"/>
        </w:rPr>
        <w:t>806.</w:t>
      </w:r>
      <w:r>
        <w:rPr>
          <w:rStyle w:val="Nummer"/>
          <w:b w:val="0"/>
        </w:rPr>
        <w:t xml:space="preserve"> </w:t>
      </w:r>
      <w:bookmarkEnd w:id="3326"/>
      <w:r>
        <w:rPr>
          <w:rStyle w:val="Nummer"/>
          <w:b w:val="0"/>
        </w:rPr>
        <w:t>Man muss fragen, wie lange der Hund rennt. Kennt man diese Z</w:t>
      </w:r>
      <w:r w:rsidR="004E1722">
        <w:rPr>
          <w:rStyle w:val="Nummer"/>
          <w:b w:val="0"/>
        </w:rPr>
        <w:t xml:space="preserve">eit, kann man mit der Geschwindigkeit den Weg berechnen. </w:t>
      </w:r>
    </w:p>
    <w:p w14:paraId="22CF1D39" w14:textId="77777777" w:rsidR="004E1722" w:rsidRDefault="004E1722" w:rsidP="0066097C">
      <w:pPr>
        <w:rPr>
          <w:rStyle w:val="Nummer"/>
          <w:b w:val="0"/>
        </w:rPr>
      </w:pPr>
      <w:r>
        <w:rPr>
          <w:rStyle w:val="Nummer"/>
          <w:b w:val="0"/>
        </w:rPr>
        <w:t>Der Hund rennt so lange, bis sich die Radfahrerin und der Spaziergänger begegnen. Für die Berechnung der Zeit bis zu dieser Begegnung kann man die beiden Geschwindigkeiten addieren.</w:t>
      </w:r>
    </w:p>
    <w:p w14:paraId="7EA0CEF9" w14:textId="77777777" w:rsidR="004E1722" w:rsidRDefault="004E1722" w:rsidP="0066097C">
      <w:pPr>
        <w:rPr>
          <w:rStyle w:val="Nummer"/>
          <w:b w:val="0"/>
        </w:rPr>
      </w:pPr>
      <w:r w:rsidRPr="004E1722">
        <w:rPr>
          <w:rStyle w:val="Nummer"/>
        </w:rPr>
        <w:object w:dxaOrig="1980" w:dyaOrig="1700" w14:anchorId="2A3C7FE6">
          <v:shape id="_x0000_i1476" type="#_x0000_t75" style="width:99.25pt;height:84.55pt" o:ole="">
            <v:imagedata r:id="rId1179" o:title=""/>
          </v:shape>
          <o:OLEObject Type="Embed" ProgID="Equation.DSMT4" ShapeID="_x0000_i1476" DrawAspect="Content" ObjectID="_1731936416" r:id="rId1180"/>
        </w:object>
      </w:r>
    </w:p>
    <w:p w14:paraId="7A311A4B" w14:textId="77777777" w:rsidR="004E1722" w:rsidRDefault="004E1722" w:rsidP="0066097C">
      <w:pPr>
        <w:rPr>
          <w:rStyle w:val="Nummer"/>
          <w:b w:val="0"/>
        </w:rPr>
      </w:pPr>
      <w:r>
        <w:rPr>
          <w:rStyle w:val="Nummer"/>
          <w:b w:val="0"/>
        </w:rPr>
        <w:t>Damit kann die Zeit berechnet werden:</w:t>
      </w:r>
    </w:p>
    <w:p w14:paraId="48CAA88E" w14:textId="77777777" w:rsidR="004E1722" w:rsidRDefault="004E1722" w:rsidP="0066097C">
      <w:pPr>
        <w:rPr>
          <w:rStyle w:val="Nummer"/>
          <w:b w:val="0"/>
        </w:rPr>
      </w:pPr>
      <w:r w:rsidRPr="004E1722">
        <w:rPr>
          <w:rStyle w:val="Nummer"/>
        </w:rPr>
        <w:object w:dxaOrig="1120" w:dyaOrig="2680" w14:anchorId="6E03676E">
          <v:shape id="_x0000_i1477" type="#_x0000_t75" style="width:56.2pt;height:133.65pt" o:ole="">
            <v:imagedata r:id="rId1181" o:title=""/>
          </v:shape>
          <o:OLEObject Type="Embed" ProgID="Equation.DSMT4" ShapeID="_x0000_i1477" DrawAspect="Content" ObjectID="_1731936417" r:id="rId1182"/>
        </w:object>
      </w:r>
    </w:p>
    <w:p w14:paraId="21B12C6D" w14:textId="77777777" w:rsidR="00436F6C" w:rsidRDefault="00436F6C" w:rsidP="0066097C">
      <w:pPr>
        <w:rPr>
          <w:rStyle w:val="Nummer"/>
          <w:b w:val="0"/>
        </w:rPr>
      </w:pPr>
      <w:r>
        <w:rPr>
          <w:rStyle w:val="Nummer"/>
          <w:b w:val="0"/>
        </w:rPr>
        <w:t xml:space="preserve">Und mit dieser Zeit wird der </w:t>
      </w:r>
      <w:proofErr w:type="spellStart"/>
      <w:r>
        <w:rPr>
          <w:rStyle w:val="Nummer"/>
          <w:b w:val="0"/>
        </w:rPr>
        <w:t>Hundeweg</w:t>
      </w:r>
      <w:proofErr w:type="spellEnd"/>
      <w:r>
        <w:rPr>
          <w:rStyle w:val="Nummer"/>
          <w:b w:val="0"/>
        </w:rPr>
        <w:t xml:space="preserve"> berechnet:</w:t>
      </w:r>
    </w:p>
    <w:p w14:paraId="25020719" w14:textId="77777777" w:rsidR="00436F6C" w:rsidRDefault="00436F6C" w:rsidP="0066097C">
      <w:pPr>
        <w:rPr>
          <w:rStyle w:val="Nummer"/>
          <w:b w:val="0"/>
        </w:rPr>
      </w:pPr>
      <w:r w:rsidRPr="00436F6C">
        <w:rPr>
          <w:rStyle w:val="Nummer"/>
        </w:rPr>
        <w:object w:dxaOrig="1540" w:dyaOrig="2360" w14:anchorId="13A3CEBD">
          <v:shape id="_x0000_i1478" type="#_x0000_t75" style="width:76.35pt;height:117.8pt" o:ole="">
            <v:imagedata r:id="rId1183" o:title=""/>
          </v:shape>
          <o:OLEObject Type="Embed" ProgID="Equation.DSMT4" ShapeID="_x0000_i1478" DrawAspect="Content" ObjectID="_1731936418" r:id="rId1184"/>
        </w:object>
      </w:r>
    </w:p>
    <w:p w14:paraId="59D71815" w14:textId="77777777" w:rsidR="00436F6C" w:rsidRDefault="00436F6C" w:rsidP="0066097C">
      <w:pPr>
        <w:rPr>
          <w:rStyle w:val="Nummer"/>
          <w:b w:val="0"/>
        </w:rPr>
      </w:pPr>
      <w:r>
        <w:rPr>
          <w:rStyle w:val="Nummer"/>
          <w:b w:val="0"/>
        </w:rPr>
        <w:t>Der Hund rennt 2 km.</w:t>
      </w:r>
    </w:p>
    <w:p w14:paraId="2BC3BAD7" w14:textId="77777777" w:rsidR="000272C9" w:rsidRDefault="000272C9" w:rsidP="0066097C">
      <w:pPr>
        <w:rPr>
          <w:rStyle w:val="Nummer"/>
          <w:b w:val="0"/>
        </w:rPr>
      </w:pPr>
    </w:p>
    <w:p w14:paraId="0EE3A273" w14:textId="77777777" w:rsidR="000272C9" w:rsidRDefault="000272C9" w:rsidP="0066097C">
      <w:pPr>
        <w:rPr>
          <w:szCs w:val="22"/>
        </w:rPr>
      </w:pPr>
      <w:bookmarkStart w:id="3327" w:name="m807"/>
      <w:r w:rsidRPr="000272C9">
        <w:rPr>
          <w:rStyle w:val="Nummer"/>
        </w:rPr>
        <w:t>807.</w:t>
      </w:r>
      <w:bookmarkEnd w:id="3327"/>
      <w:r w:rsidRPr="000272C9">
        <w:rPr>
          <w:rStyle w:val="Nummer"/>
        </w:rPr>
        <w:t xml:space="preserve"> </w:t>
      </w:r>
      <w:r w:rsidR="000C5BAA">
        <w:rPr>
          <w:szCs w:val="22"/>
        </w:rPr>
        <w:t>Beim senkrechten Start beschleunigt die Rakete zum Anfang mit 3,9 m/s². Im Unglücksfall würde sie mit 13,</w:t>
      </w:r>
      <w:r w:rsidR="00D270DF">
        <w:rPr>
          <w:szCs w:val="22"/>
        </w:rPr>
        <w:t>8</w:t>
      </w:r>
      <w:r w:rsidR="000C5BAA">
        <w:rPr>
          <w:szCs w:val="22"/>
        </w:rPr>
        <w:t xml:space="preserve"> m/s² beschleunigen.</w:t>
      </w:r>
    </w:p>
    <w:p w14:paraId="4DDBCF2C" w14:textId="77777777" w:rsidR="000C5BAA" w:rsidRPr="000C5BAA" w:rsidRDefault="000C5BAA" w:rsidP="0066097C">
      <w:pPr>
        <w:rPr>
          <w:rStyle w:val="Nummer"/>
          <w:b w:val="0"/>
          <w:szCs w:val="22"/>
        </w:rPr>
      </w:pPr>
      <w:r>
        <w:rPr>
          <w:szCs w:val="22"/>
        </w:rPr>
        <w:lastRenderedPageBreak/>
        <w:t xml:space="preserve">c) Die Beschleunigung wird während des Aufstiegs immer größer. Da sich durch die Verbrennung des Schwarzpulvers die Masse der Rakete ständig verkleinert, die Kraft durch die Verbrennung aber konstant bleibt, wird die Beschleunigung immer größer. </w:t>
      </w:r>
    </w:p>
    <w:p w14:paraId="04A7AA13" w14:textId="77777777" w:rsidR="000272C9" w:rsidRDefault="000272C9" w:rsidP="0066097C">
      <w:pPr>
        <w:rPr>
          <w:rStyle w:val="Nummer"/>
          <w:b w:val="0"/>
        </w:rPr>
      </w:pPr>
    </w:p>
    <w:p w14:paraId="2F343B46" w14:textId="77777777" w:rsidR="000272C9" w:rsidRDefault="00B42104" w:rsidP="0066097C">
      <w:pPr>
        <w:rPr>
          <w:rStyle w:val="Nummer"/>
          <w:b w:val="0"/>
        </w:rPr>
      </w:pPr>
      <w:hyperlink r:id="rId1185" w:anchor="m807" w:history="1">
        <w:r w:rsidR="000272C9" w:rsidRPr="000C5BAA">
          <w:rPr>
            <w:rStyle w:val="Hyperlink"/>
            <w:sz w:val="22"/>
          </w:rPr>
          <w:t>vollständige Lösung</w:t>
        </w:r>
      </w:hyperlink>
    </w:p>
    <w:p w14:paraId="01D2B1E4" w14:textId="77777777" w:rsidR="002C2298" w:rsidRDefault="002C2298" w:rsidP="0066097C">
      <w:pPr>
        <w:rPr>
          <w:rStyle w:val="Nummer"/>
          <w:b w:val="0"/>
        </w:rPr>
      </w:pPr>
    </w:p>
    <w:p w14:paraId="0AFF39EB" w14:textId="77777777" w:rsidR="002C2298" w:rsidRDefault="002C2298" w:rsidP="0066097C">
      <w:pPr>
        <w:rPr>
          <w:rStyle w:val="Nummer"/>
        </w:rPr>
      </w:pPr>
      <w:bookmarkStart w:id="3328" w:name="m808"/>
      <w:r w:rsidRPr="002C2298">
        <w:rPr>
          <w:rStyle w:val="Nummer"/>
        </w:rPr>
        <w:t>808.</w:t>
      </w:r>
      <w:bookmarkEnd w:id="3328"/>
      <w:r w:rsidRPr="002C2298">
        <w:rPr>
          <w:rStyle w:val="Nummer"/>
        </w:rPr>
        <w:t xml:space="preserve"> </w:t>
      </w:r>
    </w:p>
    <w:p w14:paraId="7C5DA7CA" w14:textId="77777777" w:rsidR="002C2298" w:rsidRPr="002C2298" w:rsidRDefault="002C2298" w:rsidP="0066097C">
      <w:pPr>
        <w:rPr>
          <w:rStyle w:val="Nummer"/>
          <w:b w:val="0"/>
        </w:rPr>
      </w:pPr>
      <w:r w:rsidRPr="002C2298">
        <w:rPr>
          <w:rStyle w:val="Nummer"/>
          <w:b w:val="0"/>
        </w:rPr>
        <w:t>Herleitung der Gleichung:</w:t>
      </w:r>
    </w:p>
    <w:p w14:paraId="2FFAE2CA" w14:textId="77777777" w:rsidR="002C2298" w:rsidRDefault="002C2298" w:rsidP="0066097C">
      <w:pPr>
        <w:rPr>
          <w:rStyle w:val="Nummer"/>
          <w:b w:val="0"/>
        </w:rPr>
      </w:pPr>
      <w:r>
        <w:rPr>
          <w:rStyle w:val="Nummer"/>
          <w:b w:val="0"/>
        </w:rPr>
        <w:t>Die Wurfparabel lautet:</w:t>
      </w:r>
    </w:p>
    <w:p w14:paraId="46DB3806" w14:textId="77777777" w:rsidR="002C2298" w:rsidRDefault="002C2298" w:rsidP="0066097C">
      <w:pPr>
        <w:rPr>
          <w:rStyle w:val="Nummer"/>
          <w:b w:val="0"/>
        </w:rPr>
      </w:pPr>
      <w:r w:rsidRPr="002C2298">
        <w:rPr>
          <w:rStyle w:val="Nummer"/>
        </w:rPr>
        <w:object w:dxaOrig="2920" w:dyaOrig="680" w14:anchorId="0E3EF22B">
          <v:shape id="_x0000_i1479" type="#_x0000_t75" style="width:145.65pt;height:33.8pt" o:ole="">
            <v:imagedata r:id="rId1186" o:title=""/>
          </v:shape>
          <o:OLEObject Type="Embed" ProgID="Equation.DSMT4" ShapeID="_x0000_i1479" DrawAspect="Content" ObjectID="_1731936419" r:id="rId1187"/>
        </w:object>
      </w:r>
    </w:p>
    <w:p w14:paraId="63011372" w14:textId="77777777" w:rsidR="002C2298" w:rsidRDefault="002C2298" w:rsidP="0066097C">
      <w:pPr>
        <w:rPr>
          <w:rStyle w:val="Nummer"/>
          <w:b w:val="0"/>
        </w:rPr>
      </w:pPr>
      <w:bookmarkStart w:id="3329" w:name="_Hlk443377652"/>
      <w:r>
        <w:rPr>
          <w:rStyle w:val="Nummer"/>
          <w:b w:val="0"/>
        </w:rPr>
        <w:t xml:space="preserve">Diese wird nun nach der </w:t>
      </w:r>
      <w:r w:rsidR="00A4307C">
        <w:rPr>
          <w:rStyle w:val="Nummer"/>
          <w:b w:val="0"/>
        </w:rPr>
        <w:t>gewünschten</w:t>
      </w:r>
      <w:r>
        <w:rPr>
          <w:rStyle w:val="Nummer"/>
          <w:b w:val="0"/>
        </w:rPr>
        <w:t xml:space="preserve"> Größe umgestellt:</w:t>
      </w:r>
    </w:p>
    <w:bookmarkEnd w:id="3329"/>
    <w:p w14:paraId="3B53F161" w14:textId="77777777" w:rsidR="002C2298" w:rsidRDefault="002C2298" w:rsidP="0066097C">
      <w:pPr>
        <w:rPr>
          <w:rStyle w:val="Nummer"/>
          <w:b w:val="0"/>
        </w:rPr>
      </w:pPr>
      <w:r w:rsidRPr="002C2298">
        <w:rPr>
          <w:rStyle w:val="Nummer"/>
          <w:b w:val="0"/>
        </w:rPr>
        <w:object w:dxaOrig="5200" w:dyaOrig="4520" w14:anchorId="1FDD165E">
          <v:shape id="_x0000_i1480" type="#_x0000_t75" style="width:260.2pt;height:225.8pt" o:ole="">
            <v:imagedata r:id="rId1188" o:title=""/>
          </v:shape>
          <o:OLEObject Type="Embed" ProgID="Equation.DSMT4" ShapeID="_x0000_i1480" DrawAspect="Content" ObjectID="_1731936420" r:id="rId1189"/>
        </w:object>
      </w:r>
    </w:p>
    <w:p w14:paraId="1E5FDE79" w14:textId="77777777" w:rsidR="00A4307C" w:rsidRDefault="00A4307C" w:rsidP="0066097C">
      <w:pPr>
        <w:rPr>
          <w:rStyle w:val="Nummer"/>
          <w:b w:val="0"/>
        </w:rPr>
      </w:pPr>
      <w:bookmarkStart w:id="3330" w:name="_Hlk443377694"/>
      <w:r>
        <w:rPr>
          <w:rStyle w:val="Nummer"/>
          <w:b w:val="0"/>
        </w:rPr>
        <w:t>Zur Berechnung der Geschwindigkeit werden die gegebenen Größen eingesetzt</w:t>
      </w:r>
      <w:r w:rsidR="002F30A3">
        <w:rPr>
          <w:rStyle w:val="Nummer"/>
          <w:b w:val="0"/>
        </w:rPr>
        <w:t>. Der Aufschlagpunkt der Kugel hat den x-Wert 23,12 m und den y-Wert -2,40 m, da er</w:t>
      </w:r>
      <w:r w:rsidR="00060386">
        <w:rPr>
          <w:rStyle w:val="Nummer"/>
          <w:b w:val="0"/>
        </w:rPr>
        <w:t xml:space="preserve"> </w:t>
      </w:r>
      <w:r w:rsidR="002F30A3">
        <w:rPr>
          <w:rStyle w:val="Nummer"/>
          <w:b w:val="0"/>
        </w:rPr>
        <w:t>ja unterhalb des Startpunktes liegt.</w:t>
      </w:r>
    </w:p>
    <w:bookmarkEnd w:id="3330"/>
    <w:p w14:paraId="5EE67F54" w14:textId="77777777" w:rsidR="00A4307C" w:rsidRDefault="00E03206" w:rsidP="0066097C">
      <w:pPr>
        <w:rPr>
          <w:rStyle w:val="Nummer"/>
          <w:b w:val="0"/>
        </w:rPr>
      </w:pPr>
      <w:r w:rsidRPr="00A4307C">
        <w:rPr>
          <w:rStyle w:val="Nummer"/>
        </w:rPr>
        <w:object w:dxaOrig="4900" w:dyaOrig="3879" w14:anchorId="7FAFD735">
          <v:shape id="_x0000_i1481" type="#_x0000_t75" style="width:245.45pt;height:194.2pt" o:ole="">
            <v:imagedata r:id="rId1190" o:title=""/>
          </v:shape>
          <o:OLEObject Type="Embed" ProgID="Equation.DSMT4" ShapeID="_x0000_i1481" DrawAspect="Content" ObjectID="_1731936421" r:id="rId1191"/>
        </w:object>
      </w:r>
    </w:p>
    <w:p w14:paraId="4BAF9C45" w14:textId="77777777" w:rsidR="00A4307C" w:rsidRDefault="00A4307C" w:rsidP="0066097C">
      <w:pPr>
        <w:rPr>
          <w:rStyle w:val="Nummer"/>
          <w:b w:val="0"/>
        </w:rPr>
      </w:pPr>
    </w:p>
    <w:p w14:paraId="2B0AEC58" w14:textId="77777777" w:rsidR="00A4307C" w:rsidRDefault="00A4307C" w:rsidP="0066097C">
      <w:pPr>
        <w:rPr>
          <w:rStyle w:val="Nummer"/>
          <w:b w:val="0"/>
        </w:rPr>
      </w:pPr>
      <w:bookmarkStart w:id="3331" w:name="_Hlk443377731"/>
      <w:r>
        <w:rPr>
          <w:rStyle w:val="Nummer"/>
          <w:b w:val="0"/>
        </w:rPr>
        <w:t xml:space="preserve">Mit Hilfe eines grafischen Taschenrechners lässt sich z.B. im Solver berechnen, welche Wurfweiten x bei verschiedenen Winkeln erreicht werden. Liegt der Winkel </w:t>
      </w:r>
      <w:r w:rsidR="00D9176F">
        <w:rPr>
          <w:rStyle w:val="Nummer"/>
          <w:b w:val="0"/>
        </w:rPr>
        <w:t>über 45° sind die Wurfweiten kleiner. Bei kleineren Winkeln fliegt die Kugel weiter, z.B. bei 42° 23,21 m.</w:t>
      </w:r>
    </w:p>
    <w:bookmarkEnd w:id="3331"/>
    <w:p w14:paraId="5D19A74F" w14:textId="77777777" w:rsidR="00FA1A3F" w:rsidRDefault="00FA1A3F" w:rsidP="0066097C">
      <w:pPr>
        <w:rPr>
          <w:rStyle w:val="Nummer"/>
          <w:b w:val="0"/>
        </w:rPr>
      </w:pPr>
    </w:p>
    <w:p w14:paraId="3C347C82" w14:textId="77777777" w:rsidR="00FA1A3F" w:rsidRDefault="00FA1A3F" w:rsidP="0066097C">
      <w:pPr>
        <w:rPr>
          <w:rStyle w:val="Nummer"/>
        </w:rPr>
      </w:pPr>
      <w:bookmarkStart w:id="3332" w:name="m809"/>
      <w:r w:rsidRPr="00FA1A3F">
        <w:rPr>
          <w:rStyle w:val="Nummer"/>
        </w:rPr>
        <w:lastRenderedPageBreak/>
        <w:t>809.</w:t>
      </w:r>
      <w:bookmarkEnd w:id="3332"/>
      <w:r w:rsidRPr="00FA1A3F">
        <w:rPr>
          <w:rStyle w:val="Nummer"/>
        </w:rPr>
        <w:t xml:space="preserve"> </w:t>
      </w:r>
    </w:p>
    <w:p w14:paraId="449955E7" w14:textId="77777777" w:rsidR="004E6CA3" w:rsidRDefault="004E6CA3" w:rsidP="004E6CA3">
      <w:pPr>
        <w:rPr>
          <w:rStyle w:val="Nummer"/>
          <w:b w:val="0"/>
        </w:rPr>
      </w:pPr>
      <w:r w:rsidRPr="004E6CA3">
        <w:rPr>
          <w:rStyle w:val="Nummer"/>
          <w:b w:val="0"/>
        </w:rPr>
        <w:t xml:space="preserve">a) </w:t>
      </w:r>
      <w:r>
        <w:rPr>
          <w:rStyle w:val="Nummer"/>
          <w:b w:val="0"/>
        </w:rPr>
        <w:t xml:space="preserve">Damit der Bob durch die Kurve fahren kann, muss eine Radialkraft zum Mittelpunkt des Kreisels wirken. Auf Grund der Trägheit spürt der Bob selber eine </w:t>
      </w:r>
      <w:proofErr w:type="gramStart"/>
      <w:r>
        <w:rPr>
          <w:rStyle w:val="Nummer"/>
          <w:b w:val="0"/>
        </w:rPr>
        <w:t>nach außen ziehende Kraft</w:t>
      </w:r>
      <w:proofErr w:type="gramEnd"/>
      <w:r>
        <w:rPr>
          <w:rStyle w:val="Nummer"/>
          <w:b w:val="0"/>
        </w:rPr>
        <w:t xml:space="preserve">. </w:t>
      </w:r>
    </w:p>
    <w:p w14:paraId="49814E1E" w14:textId="77777777" w:rsidR="004E6CA3" w:rsidRDefault="004E6CA3" w:rsidP="004E6CA3">
      <w:pPr>
        <w:rPr>
          <w:rStyle w:val="Nummer"/>
          <w:b w:val="0"/>
        </w:rPr>
      </w:pPr>
      <w:r>
        <w:rPr>
          <w:rStyle w:val="Nummer"/>
          <w:b w:val="0"/>
        </w:rPr>
        <w:t xml:space="preserve">Die Radialkraft kann durch die Reibung zwischen den Kufen des Bob und der Eisbahn aufgebracht werden. Diese ist aber sehr klein, so dass sie praktisch vernachlässigt werden kann. </w:t>
      </w:r>
    </w:p>
    <w:p w14:paraId="009EAE84" w14:textId="77777777" w:rsidR="004E6CA3" w:rsidRDefault="004E6CA3" w:rsidP="004E6CA3">
      <w:pPr>
        <w:rPr>
          <w:rStyle w:val="Nummer"/>
          <w:b w:val="0"/>
        </w:rPr>
      </w:pPr>
      <w:r>
        <w:rPr>
          <w:rStyle w:val="Nummer"/>
          <w:b w:val="0"/>
        </w:rPr>
        <w:t xml:space="preserve">Die Kraft wird durch die Neigung der Bahn aufgebracht. </w:t>
      </w:r>
    </w:p>
    <w:p w14:paraId="6299BAB8" w14:textId="77777777" w:rsidR="004E6CA3" w:rsidRDefault="004E6CA3" w:rsidP="004E6CA3">
      <w:pPr>
        <w:rPr>
          <w:rStyle w:val="Nummer"/>
          <w:b w:val="0"/>
        </w:rPr>
      </w:pPr>
      <w:r>
        <w:rPr>
          <w:rStyle w:val="Nummer"/>
          <w:b w:val="0"/>
        </w:rPr>
        <w:t xml:space="preserve">Die Bahn muss so geneigt sein, dass für den Bob die resultierende Kraft aus der </w:t>
      </w:r>
      <w:proofErr w:type="gramStart"/>
      <w:r>
        <w:rPr>
          <w:rStyle w:val="Nummer"/>
          <w:b w:val="0"/>
        </w:rPr>
        <w:t>nach außen ziehenden Zentrifugalkraft</w:t>
      </w:r>
      <w:proofErr w:type="gramEnd"/>
      <w:r>
        <w:rPr>
          <w:rStyle w:val="Nummer"/>
          <w:b w:val="0"/>
        </w:rPr>
        <w:t xml:space="preserve"> und der </w:t>
      </w:r>
      <w:r w:rsidR="009D71CE">
        <w:rPr>
          <w:rStyle w:val="Nummer"/>
          <w:b w:val="0"/>
        </w:rPr>
        <w:t>nach unten ziehenden Gewichtskraft senkrecht auf der Bahn steht. Damit ist ein Abweichen nach außen oder innen nicht möglich.</w:t>
      </w:r>
    </w:p>
    <w:p w14:paraId="3E9D0A99" w14:textId="77777777" w:rsidR="0039123B" w:rsidRDefault="0039123B" w:rsidP="004E6CA3">
      <w:pPr>
        <w:rPr>
          <w:rStyle w:val="Nummer"/>
          <w:b w:val="0"/>
        </w:rPr>
      </w:pPr>
    </w:p>
    <w:tbl>
      <w:tblPr>
        <w:tblW w:w="0" w:type="auto"/>
        <w:tblLook w:val="01E0" w:firstRow="1" w:lastRow="1" w:firstColumn="1" w:lastColumn="1" w:noHBand="0" w:noVBand="0"/>
      </w:tblPr>
      <w:tblGrid>
        <w:gridCol w:w="5030"/>
        <w:gridCol w:w="5031"/>
      </w:tblGrid>
      <w:tr w:rsidR="0039123B" w:rsidRPr="00AA635E" w14:paraId="17528699" w14:textId="77777777" w:rsidTr="00AA635E">
        <w:tc>
          <w:tcPr>
            <w:tcW w:w="5030" w:type="dxa"/>
            <w:shd w:val="clear" w:color="auto" w:fill="auto"/>
          </w:tcPr>
          <w:p w14:paraId="29AC6826" w14:textId="77777777" w:rsidR="0039123B" w:rsidRPr="00AA635E" w:rsidRDefault="0039123B" w:rsidP="004E6CA3">
            <w:pPr>
              <w:rPr>
                <w:rStyle w:val="Nummer"/>
                <w:b w:val="0"/>
              </w:rPr>
            </w:pPr>
            <w:r w:rsidRPr="00AA635E">
              <w:rPr>
                <w:rStyle w:val="Nummer"/>
                <w:b w:val="0"/>
              </w:rPr>
              <w:t>Der Neigungswinkel taucht zwischen der Bobbahn und dem Erdboden und noch einmal zwischen der resultierenden Kraft und der Gewichtskraft auf.</w:t>
            </w:r>
          </w:p>
          <w:p w14:paraId="5624481B" w14:textId="77777777" w:rsidR="0039123B" w:rsidRPr="00AA635E" w:rsidRDefault="0039123B" w:rsidP="004E6CA3">
            <w:pPr>
              <w:rPr>
                <w:rStyle w:val="Nummer"/>
                <w:b w:val="0"/>
              </w:rPr>
            </w:pPr>
            <w:r w:rsidRPr="00AA635E">
              <w:rPr>
                <w:rStyle w:val="Nummer"/>
                <w:b w:val="0"/>
              </w:rPr>
              <w:t>Es gilt dann:</w:t>
            </w:r>
          </w:p>
          <w:p w14:paraId="48EF0687" w14:textId="77777777" w:rsidR="0039123B" w:rsidRPr="00AA635E" w:rsidRDefault="0039123B" w:rsidP="004E6CA3">
            <w:pPr>
              <w:rPr>
                <w:rStyle w:val="Nummer"/>
                <w:b w:val="0"/>
              </w:rPr>
            </w:pPr>
            <w:r w:rsidRPr="00AA635E">
              <w:rPr>
                <w:rStyle w:val="Nummer"/>
              </w:rPr>
              <w:object w:dxaOrig="1420" w:dyaOrig="2160" w14:anchorId="17DFFBE6">
                <v:shape id="_x0000_i1482" type="#_x0000_t75" style="width:70.35pt;height:108pt" o:ole="">
                  <v:imagedata r:id="rId1192" o:title=""/>
                </v:shape>
                <o:OLEObject Type="Embed" ProgID="Equation.DSMT4" ShapeID="_x0000_i1482" DrawAspect="Content" ObjectID="_1731936422" r:id="rId1193"/>
              </w:object>
            </w:r>
          </w:p>
        </w:tc>
        <w:tc>
          <w:tcPr>
            <w:tcW w:w="5031" w:type="dxa"/>
            <w:shd w:val="clear" w:color="auto" w:fill="auto"/>
          </w:tcPr>
          <w:p w14:paraId="14DA5744" w14:textId="77777777" w:rsidR="0039123B" w:rsidRPr="00AA635E" w:rsidRDefault="00B42104" w:rsidP="004E6CA3">
            <w:pPr>
              <w:rPr>
                <w:rStyle w:val="Nummer"/>
                <w:b w:val="0"/>
              </w:rPr>
            </w:pPr>
            <w:r>
              <w:rPr>
                <w:rStyle w:val="Nummer"/>
              </w:rPr>
              <w:pict w14:anchorId="06CF72E9">
                <v:shape id="_x0000_i1483" type="#_x0000_t75" style="width:224.2pt;height:137.45pt">
                  <v:imagedata r:id="rId1194" o:title="lsm809_1"/>
                </v:shape>
              </w:pict>
            </w:r>
          </w:p>
        </w:tc>
      </w:tr>
    </w:tbl>
    <w:p w14:paraId="54026C94" w14:textId="77777777" w:rsidR="009D71CE" w:rsidRDefault="009D71CE" w:rsidP="004E6CA3">
      <w:pPr>
        <w:rPr>
          <w:rStyle w:val="Nummer"/>
          <w:b w:val="0"/>
        </w:rPr>
      </w:pPr>
    </w:p>
    <w:p w14:paraId="7C0C512A" w14:textId="77777777" w:rsidR="0039123B" w:rsidRDefault="0039123B" w:rsidP="004E6CA3">
      <w:pPr>
        <w:rPr>
          <w:rStyle w:val="Nummer"/>
          <w:b w:val="0"/>
        </w:rPr>
      </w:pPr>
      <w:r>
        <w:rPr>
          <w:rStyle w:val="Nummer"/>
          <w:b w:val="0"/>
        </w:rPr>
        <w:t>Damit lässt sich der Neigungswinkel berechnen:</w:t>
      </w:r>
    </w:p>
    <w:p w14:paraId="7F92AB92" w14:textId="77777777" w:rsidR="0039123B" w:rsidRDefault="0039123B" w:rsidP="004E6CA3">
      <w:pPr>
        <w:rPr>
          <w:rStyle w:val="Nummer"/>
          <w:b w:val="0"/>
        </w:rPr>
      </w:pPr>
      <w:r w:rsidRPr="0039123B">
        <w:rPr>
          <w:rStyle w:val="Nummer"/>
          <w:b w:val="0"/>
        </w:rPr>
        <w:object w:dxaOrig="2120" w:dyaOrig="1680" w14:anchorId="5F780BA4">
          <v:shape id="_x0000_i1484" type="#_x0000_t75" style="width:105.8pt;height:84pt" o:ole="">
            <v:imagedata r:id="rId1195" o:title=""/>
          </v:shape>
          <o:OLEObject Type="Embed" ProgID="Equation.DSMT4" ShapeID="_x0000_i1484" DrawAspect="Content" ObjectID="_1731936423" r:id="rId1196"/>
        </w:object>
      </w:r>
    </w:p>
    <w:p w14:paraId="38CCEEDC" w14:textId="77777777" w:rsidR="00961805" w:rsidRDefault="00961805" w:rsidP="004E6CA3">
      <w:pPr>
        <w:rPr>
          <w:rStyle w:val="Nummer"/>
          <w:b w:val="0"/>
        </w:rPr>
      </w:pPr>
    </w:p>
    <w:p w14:paraId="28F43A47" w14:textId="77777777" w:rsidR="00961805" w:rsidRDefault="00961805" w:rsidP="004E6CA3">
      <w:pPr>
        <w:rPr>
          <w:rStyle w:val="Nummer"/>
          <w:b w:val="0"/>
        </w:rPr>
      </w:pPr>
      <w:bookmarkStart w:id="3333" w:name="m810"/>
      <w:r w:rsidRPr="002F5DE6">
        <w:rPr>
          <w:rStyle w:val="Nummer"/>
        </w:rPr>
        <w:t>810</w:t>
      </w:r>
      <w:bookmarkEnd w:id="3333"/>
      <w:r>
        <w:rPr>
          <w:rStyle w:val="Nummer"/>
          <w:b w:val="0"/>
        </w:rPr>
        <w:t xml:space="preserve">. </w:t>
      </w:r>
      <w:r w:rsidR="002F5DE6">
        <w:rPr>
          <w:rStyle w:val="Nummer"/>
          <w:b w:val="0"/>
        </w:rPr>
        <w:t>a) Sie wurde kleiner.</w:t>
      </w:r>
    </w:p>
    <w:p w14:paraId="3C6C6CCA" w14:textId="77777777" w:rsidR="002F5DE6" w:rsidRDefault="002F5DE6" w:rsidP="004E6CA3">
      <w:pPr>
        <w:rPr>
          <w:rStyle w:val="Nummer"/>
          <w:b w:val="0"/>
        </w:rPr>
      </w:pPr>
      <w:r>
        <w:rPr>
          <w:rStyle w:val="Nummer"/>
          <w:b w:val="0"/>
        </w:rPr>
        <w:t>Der linke Behälter ist vor dem Öffnen des Ventils bis zur Höhe h gefüllt. Der Schwerpunkt liegt bei h/2, die Masse des Wassers ist m. Damit ist die potenzielle Energie:</w:t>
      </w:r>
    </w:p>
    <w:p w14:paraId="269667A9" w14:textId="77777777" w:rsidR="002F5DE6" w:rsidRDefault="002F5DE6" w:rsidP="004E6CA3">
      <w:pPr>
        <w:rPr>
          <w:rStyle w:val="Nummer"/>
          <w:b w:val="0"/>
        </w:rPr>
      </w:pPr>
      <w:r w:rsidRPr="002F5DE6">
        <w:rPr>
          <w:rStyle w:val="Nummer"/>
        </w:rPr>
        <w:object w:dxaOrig="1380" w:dyaOrig="620" w14:anchorId="1B6378DC">
          <v:shape id="_x0000_i1485" type="#_x0000_t75" style="width:69.25pt;height:30.55pt" o:ole="">
            <v:imagedata r:id="rId1197" o:title=""/>
          </v:shape>
          <o:OLEObject Type="Embed" ProgID="Equation.DSMT4" ShapeID="_x0000_i1485" DrawAspect="Content" ObjectID="_1731936424" r:id="rId1198"/>
        </w:object>
      </w:r>
    </w:p>
    <w:p w14:paraId="731395E8" w14:textId="77777777" w:rsidR="002F5DE6" w:rsidRDefault="002F5DE6" w:rsidP="004E6CA3">
      <w:pPr>
        <w:rPr>
          <w:rStyle w:val="Nummer"/>
          <w:b w:val="0"/>
        </w:rPr>
      </w:pPr>
      <w:r>
        <w:rPr>
          <w:rStyle w:val="Nummer"/>
          <w:b w:val="0"/>
        </w:rPr>
        <w:t>Nach dem Öffnen verteilt sich das Wasser auf die beiden Behälter. Die gesamte potenzielle Energie ist jetzt die Summe der beiden einzelnen Energien:</w:t>
      </w:r>
    </w:p>
    <w:p w14:paraId="516AEB7A" w14:textId="77777777" w:rsidR="002F5DE6" w:rsidRDefault="002F5DE6" w:rsidP="004E6CA3">
      <w:pPr>
        <w:rPr>
          <w:rStyle w:val="Nummer"/>
          <w:b w:val="0"/>
        </w:rPr>
      </w:pPr>
      <w:r w:rsidRPr="002F5DE6">
        <w:rPr>
          <w:rStyle w:val="Nummer"/>
        </w:rPr>
        <w:object w:dxaOrig="1820" w:dyaOrig="380" w14:anchorId="52204113">
          <v:shape id="_x0000_i1486" type="#_x0000_t75" style="width:90.55pt;height:18.55pt" o:ole="">
            <v:imagedata r:id="rId1199" o:title=""/>
          </v:shape>
          <o:OLEObject Type="Embed" ProgID="Equation.DSMT4" ShapeID="_x0000_i1486" DrawAspect="Content" ObjectID="_1731936425" r:id="rId1200"/>
        </w:object>
      </w:r>
    </w:p>
    <w:p w14:paraId="0DD88D73" w14:textId="77777777" w:rsidR="002F5DE6" w:rsidRDefault="00193420" w:rsidP="004E6CA3">
      <w:pPr>
        <w:rPr>
          <w:rStyle w:val="Nummer"/>
          <w:b w:val="0"/>
        </w:rPr>
      </w:pPr>
      <w:r>
        <w:rPr>
          <w:rStyle w:val="Nummer"/>
          <w:b w:val="0"/>
        </w:rPr>
        <w:t xml:space="preserve">In beiden Behältern befindet sich jeweils die Hälfte des Wassers. Der Schwerpunkt ist von </w:t>
      </w:r>
      <w:r w:rsidRPr="00193420">
        <w:rPr>
          <w:rStyle w:val="Nummer"/>
        </w:rPr>
        <w:object w:dxaOrig="240" w:dyaOrig="620" w14:anchorId="3A6D55BC">
          <v:shape id="_x0000_i1487" type="#_x0000_t75" style="width:12pt;height:30.55pt" o:ole="">
            <v:imagedata r:id="rId1201" o:title=""/>
          </v:shape>
          <o:OLEObject Type="Embed" ProgID="Equation.DSMT4" ShapeID="_x0000_i1487" DrawAspect="Content" ObjectID="_1731936426" r:id="rId1202"/>
        </w:object>
      </w:r>
      <w:r>
        <w:rPr>
          <w:rStyle w:val="Nummer"/>
          <w:b w:val="0"/>
        </w:rPr>
        <w:t xml:space="preserve"> auf </w:t>
      </w:r>
      <w:r w:rsidRPr="00193420">
        <w:rPr>
          <w:rStyle w:val="Nummer"/>
          <w:b w:val="0"/>
        </w:rPr>
        <w:object w:dxaOrig="240" w:dyaOrig="620" w14:anchorId="0F7EF35A">
          <v:shape id="_x0000_i1488" type="#_x0000_t75" style="width:12pt;height:30.55pt" o:ole="">
            <v:imagedata r:id="rId1203" o:title=""/>
          </v:shape>
          <o:OLEObject Type="Embed" ProgID="Equation.DSMT4" ShapeID="_x0000_i1488" DrawAspect="Content" ObjectID="_1731936427" r:id="rId1204"/>
        </w:object>
      </w:r>
      <w:r>
        <w:rPr>
          <w:rStyle w:val="Nummer"/>
          <w:b w:val="0"/>
        </w:rPr>
        <w:t xml:space="preserve"> gerutscht. Damit ist die potenzielle Energie:</w:t>
      </w:r>
    </w:p>
    <w:p w14:paraId="47B73E5B" w14:textId="77777777" w:rsidR="00193420" w:rsidRDefault="00193420" w:rsidP="004E6CA3">
      <w:pPr>
        <w:rPr>
          <w:rStyle w:val="Nummer"/>
          <w:b w:val="0"/>
        </w:rPr>
      </w:pPr>
      <w:r w:rsidRPr="00193420">
        <w:rPr>
          <w:rStyle w:val="Nummer"/>
        </w:rPr>
        <w:object w:dxaOrig="2380" w:dyaOrig="1920" w14:anchorId="144A864F">
          <v:shape id="_x0000_i1489" type="#_x0000_t75" style="width:119.45pt;height:96pt" o:ole="">
            <v:imagedata r:id="rId1205" o:title=""/>
          </v:shape>
          <o:OLEObject Type="Embed" ProgID="Equation.DSMT4" ShapeID="_x0000_i1489" DrawAspect="Content" ObjectID="_1731936428" r:id="rId1206"/>
        </w:object>
      </w:r>
    </w:p>
    <w:p w14:paraId="5BE01122" w14:textId="77777777" w:rsidR="00193420" w:rsidRDefault="00193420" w:rsidP="004E6CA3">
      <w:pPr>
        <w:rPr>
          <w:rStyle w:val="Nummer"/>
          <w:b w:val="0"/>
        </w:rPr>
      </w:pPr>
      <w:r>
        <w:rPr>
          <w:rStyle w:val="Nummer"/>
          <w:b w:val="0"/>
        </w:rPr>
        <w:t>Das ist genau die Hälfte der potenziellen Energie des Wassers vor dem Öffnen des Ventils. Wo ist die Energie hin?</w:t>
      </w:r>
    </w:p>
    <w:p w14:paraId="3DFE2AA8" w14:textId="77777777" w:rsidR="00193420" w:rsidRDefault="00193420" w:rsidP="004E6CA3">
      <w:pPr>
        <w:rPr>
          <w:rStyle w:val="Nummer"/>
          <w:b w:val="0"/>
        </w:rPr>
      </w:pPr>
      <w:r>
        <w:rPr>
          <w:rStyle w:val="Nummer"/>
          <w:b w:val="0"/>
        </w:rPr>
        <w:t xml:space="preserve">Sie ist durch die Reibung im Rohr in Wärmeenergie umgewandelt worden. </w:t>
      </w:r>
    </w:p>
    <w:p w14:paraId="5AB738AF" w14:textId="77777777" w:rsidR="00193420" w:rsidRDefault="00193420" w:rsidP="004E6CA3">
      <w:pPr>
        <w:rPr>
          <w:rStyle w:val="Nummer"/>
          <w:b w:val="0"/>
        </w:rPr>
      </w:pPr>
      <w:r>
        <w:rPr>
          <w:rStyle w:val="Nummer"/>
          <w:b w:val="0"/>
        </w:rPr>
        <w:t>Beim Öffnen des Ventils wandelt sich die potenzielle Energie in kinetische Energie um, denn das Wasser strömt ja. Wenn es in den rechten Behälter schießt</w:t>
      </w:r>
      <w:r w:rsidR="006E34F7">
        <w:rPr>
          <w:rStyle w:val="Nummer"/>
          <w:b w:val="0"/>
        </w:rPr>
        <w:t>,</w:t>
      </w:r>
      <w:r>
        <w:rPr>
          <w:rStyle w:val="Nummer"/>
          <w:b w:val="0"/>
        </w:rPr>
        <w:t xml:space="preserve"> wird aus der kinetischen Energie wieder potenzielle Energie. Ohne Reibung würde das gesamte Wasser aus dem linken Behälter in den rechten strömen um dann wieder den linken Behälter zu füllen.  Die Bewegung wäre eine harmonische Schwingung.</w:t>
      </w:r>
    </w:p>
    <w:p w14:paraId="4206809E" w14:textId="4E302FF8" w:rsidR="00193420" w:rsidRDefault="00193420" w:rsidP="004E6CA3">
      <w:pPr>
        <w:rPr>
          <w:rStyle w:val="Nummer"/>
          <w:b w:val="0"/>
        </w:rPr>
      </w:pPr>
      <w:r>
        <w:rPr>
          <w:rStyle w:val="Nummer"/>
          <w:b w:val="0"/>
        </w:rPr>
        <w:t xml:space="preserve">Durch die Reibung läuft nur etwas mehr als die Hälfte des Wassers in den </w:t>
      </w:r>
      <w:r w:rsidR="000D413C">
        <w:rPr>
          <w:rStyle w:val="Nummer"/>
          <w:b w:val="0"/>
        </w:rPr>
        <w:t>rechten</w:t>
      </w:r>
      <w:r>
        <w:rPr>
          <w:rStyle w:val="Nummer"/>
          <w:b w:val="0"/>
        </w:rPr>
        <w:t xml:space="preserve"> Behälter, um dann wieder zurückzufließen. Das geht so lange, bis die Bewegung </w:t>
      </w:r>
      <w:r w:rsidR="00456911">
        <w:rPr>
          <w:rStyle w:val="Nummer"/>
          <w:b w:val="0"/>
        </w:rPr>
        <w:t>zum Stillstand kommt.</w:t>
      </w:r>
    </w:p>
    <w:p w14:paraId="0E810E95" w14:textId="77777777" w:rsidR="00E54CC0" w:rsidRDefault="00E54CC0" w:rsidP="004E6CA3">
      <w:pPr>
        <w:rPr>
          <w:rStyle w:val="Nummer"/>
          <w:b w:val="0"/>
        </w:rPr>
      </w:pPr>
    </w:p>
    <w:p w14:paraId="08193429" w14:textId="77777777" w:rsidR="00E54CC0" w:rsidRDefault="00E54CC0" w:rsidP="004E6CA3">
      <w:pPr>
        <w:rPr>
          <w:rStyle w:val="Nummer"/>
        </w:rPr>
      </w:pPr>
      <w:bookmarkStart w:id="3334" w:name="m811"/>
      <w:r w:rsidRPr="00E54CC0">
        <w:rPr>
          <w:rStyle w:val="Nummer"/>
        </w:rPr>
        <w:t>811.</w:t>
      </w:r>
      <w:bookmarkEnd w:id="3334"/>
      <w:r w:rsidRPr="00E54CC0">
        <w:rPr>
          <w:rStyle w:val="Nummer"/>
        </w:rPr>
        <w:t xml:space="preserve"> </w:t>
      </w:r>
      <w:r w:rsidR="00A83C8D">
        <w:rPr>
          <w:szCs w:val="22"/>
        </w:rPr>
        <w:t>Das Auto sollte mit 44% der Lichtgeschwindigkeit fahren.</w:t>
      </w:r>
    </w:p>
    <w:p w14:paraId="49F2CE0E" w14:textId="77777777" w:rsidR="00E54CC0" w:rsidRDefault="00E54CC0" w:rsidP="004E6CA3">
      <w:pPr>
        <w:rPr>
          <w:rStyle w:val="Nummer"/>
        </w:rPr>
      </w:pPr>
    </w:p>
    <w:p w14:paraId="02D7BBAB" w14:textId="77777777" w:rsidR="00E54CC0" w:rsidRDefault="00B42104" w:rsidP="00E54CC0">
      <w:pPr>
        <w:rPr>
          <w:rStyle w:val="Nummer"/>
          <w:b w:val="0"/>
        </w:rPr>
      </w:pPr>
      <w:hyperlink r:id="rId1207" w:anchor="m811" w:history="1">
        <w:r w:rsidR="00E54CC0" w:rsidRPr="00E54CC0">
          <w:rPr>
            <w:rStyle w:val="Hyperlink"/>
            <w:sz w:val="22"/>
          </w:rPr>
          <w:t>vollständige Lösung</w:t>
        </w:r>
      </w:hyperlink>
    </w:p>
    <w:p w14:paraId="294734A9" w14:textId="77777777" w:rsidR="00750016" w:rsidRDefault="00750016" w:rsidP="00E54CC0">
      <w:pPr>
        <w:rPr>
          <w:rStyle w:val="Nummer"/>
          <w:b w:val="0"/>
        </w:rPr>
      </w:pPr>
    </w:p>
    <w:p w14:paraId="2BBC1150" w14:textId="77777777" w:rsidR="00750016" w:rsidRDefault="00750016" w:rsidP="00E54CC0">
      <w:pPr>
        <w:rPr>
          <w:rStyle w:val="Nummer"/>
          <w:b w:val="0"/>
        </w:rPr>
      </w:pPr>
      <w:bookmarkStart w:id="3335" w:name="m812"/>
      <w:r w:rsidRPr="00750016">
        <w:rPr>
          <w:rStyle w:val="Nummer"/>
        </w:rPr>
        <w:t>812.</w:t>
      </w:r>
      <w:bookmarkEnd w:id="3335"/>
      <w:r w:rsidRPr="00750016">
        <w:rPr>
          <w:rStyle w:val="Nummer"/>
        </w:rPr>
        <w:t xml:space="preserve"> </w:t>
      </w:r>
      <w:r w:rsidRPr="00750016">
        <w:rPr>
          <w:rStyle w:val="Nummer"/>
          <w:b w:val="0"/>
        </w:rPr>
        <w:t xml:space="preserve">Spontan würde man sagen, dass das Elektron mit </w:t>
      </w:r>
    </w:p>
    <w:p w14:paraId="68F0F357" w14:textId="77777777" w:rsidR="00750016" w:rsidRDefault="00750016" w:rsidP="00E54CC0">
      <w:pPr>
        <w:rPr>
          <w:rStyle w:val="Nummer"/>
          <w:b w:val="0"/>
        </w:rPr>
      </w:pPr>
      <w:r w:rsidRPr="00750016">
        <w:rPr>
          <w:rStyle w:val="Nummer"/>
        </w:rPr>
        <w:object w:dxaOrig="2120" w:dyaOrig="320" w14:anchorId="0A0F4A89">
          <v:shape id="_x0000_i1490" type="#_x0000_t75" style="width:105.8pt;height:15.8pt" o:ole="">
            <v:imagedata r:id="rId1208" o:title=""/>
          </v:shape>
          <o:OLEObject Type="Embed" ProgID="Equation.DSMT4" ShapeID="_x0000_i1490" DrawAspect="Content" ObjectID="_1731936429" r:id="rId1209"/>
        </w:object>
      </w:r>
    </w:p>
    <w:p w14:paraId="7EB4432B" w14:textId="77777777" w:rsidR="00750016" w:rsidRDefault="00750016" w:rsidP="00E54CC0">
      <w:pPr>
        <w:rPr>
          <w:rStyle w:val="Nummer"/>
          <w:b w:val="0"/>
        </w:rPr>
      </w:pPr>
      <w:r>
        <w:rPr>
          <w:rStyle w:val="Nummer"/>
          <w:b w:val="0"/>
        </w:rPr>
        <w:t xml:space="preserve">weiter fliegt. Das ist aber nicht möglich, da die Lichtgeschwindigkeit die Maximalgeschwindigkeit ist. </w:t>
      </w:r>
    </w:p>
    <w:p w14:paraId="6481BE68" w14:textId="77777777" w:rsidR="00750016" w:rsidRDefault="00750016" w:rsidP="00E54CC0">
      <w:pPr>
        <w:rPr>
          <w:rStyle w:val="Nummer"/>
          <w:b w:val="0"/>
        </w:rPr>
      </w:pPr>
      <w:r>
        <w:rPr>
          <w:rStyle w:val="Nummer"/>
          <w:b w:val="0"/>
        </w:rPr>
        <w:t>Die Addition der Geschwindigkeiten muss relativistisch erfolgen:</w:t>
      </w:r>
    </w:p>
    <w:p w14:paraId="60728A4C" w14:textId="77777777" w:rsidR="00750016" w:rsidRDefault="00750016" w:rsidP="00E54CC0">
      <w:pPr>
        <w:rPr>
          <w:rStyle w:val="Nummer"/>
          <w:b w:val="0"/>
        </w:rPr>
      </w:pPr>
      <w:r w:rsidRPr="00750016">
        <w:rPr>
          <w:rStyle w:val="Nummer"/>
        </w:rPr>
        <w:object w:dxaOrig="1160" w:dyaOrig="920" w14:anchorId="07AB2857">
          <v:shape id="_x0000_i1491" type="#_x0000_t75" style="width:57.8pt;height:45.8pt" o:ole="">
            <v:imagedata r:id="rId1210" o:title=""/>
          </v:shape>
          <o:OLEObject Type="Embed" ProgID="Equation.DSMT4" ShapeID="_x0000_i1491" DrawAspect="Content" ObjectID="_1731936430" r:id="rId1211"/>
        </w:object>
      </w:r>
    </w:p>
    <w:p w14:paraId="253082BE" w14:textId="77777777" w:rsidR="00750016" w:rsidRDefault="00750016" w:rsidP="00E54CC0">
      <w:pPr>
        <w:rPr>
          <w:rStyle w:val="Nummer"/>
          <w:b w:val="0"/>
        </w:rPr>
      </w:pPr>
      <w:r>
        <w:rPr>
          <w:rStyle w:val="Nummer"/>
          <w:b w:val="0"/>
        </w:rPr>
        <w:t xml:space="preserve">u ist die von dem Beobachter gemessene Geschwindigkeit, u’ die Geschwindigkeit des Elektrons vom Neutron aus betrachtet und v die ursprüngliche Geschwindigkeit des Neutrons. </w:t>
      </w:r>
    </w:p>
    <w:p w14:paraId="51147389" w14:textId="77777777" w:rsidR="00750016" w:rsidRDefault="00750016" w:rsidP="00E54CC0">
      <w:pPr>
        <w:rPr>
          <w:rStyle w:val="Nummer"/>
          <w:b w:val="0"/>
        </w:rPr>
      </w:pPr>
      <w:r>
        <w:rPr>
          <w:rStyle w:val="Nummer"/>
          <w:b w:val="0"/>
        </w:rPr>
        <w:t>Damit lässt sich die Geschwindigkeit berechnen:</w:t>
      </w:r>
    </w:p>
    <w:p w14:paraId="18A137AC" w14:textId="77777777" w:rsidR="00750016" w:rsidRDefault="00750016" w:rsidP="00E54CC0">
      <w:pPr>
        <w:rPr>
          <w:rStyle w:val="Nummer"/>
          <w:b w:val="0"/>
        </w:rPr>
      </w:pPr>
      <w:r w:rsidRPr="00750016">
        <w:rPr>
          <w:rStyle w:val="Nummer"/>
          <w:b w:val="0"/>
        </w:rPr>
        <w:object w:dxaOrig="2079" w:dyaOrig="1320" w14:anchorId="4C37386B">
          <v:shape id="_x0000_i1492" type="#_x0000_t75" style="width:104.2pt;height:66pt" o:ole="">
            <v:imagedata r:id="rId1212" o:title=""/>
          </v:shape>
          <o:OLEObject Type="Embed" ProgID="Equation.DSMT4" ShapeID="_x0000_i1492" DrawAspect="Content" ObjectID="_1731936431" r:id="rId1213"/>
        </w:object>
      </w:r>
    </w:p>
    <w:p w14:paraId="7BE18059" w14:textId="77777777" w:rsidR="0099413F" w:rsidRDefault="0099413F" w:rsidP="00E54CC0">
      <w:pPr>
        <w:rPr>
          <w:rStyle w:val="Nummer"/>
          <w:b w:val="0"/>
        </w:rPr>
      </w:pPr>
      <w:r>
        <w:rPr>
          <w:rStyle w:val="Nummer"/>
          <w:b w:val="0"/>
        </w:rPr>
        <w:t>Die Geschwindigkeit des Elektrons wird zu 0,96 c bestimmt.</w:t>
      </w:r>
    </w:p>
    <w:p w14:paraId="1505BF62" w14:textId="77777777" w:rsidR="0099413F" w:rsidRDefault="0099413F" w:rsidP="00E54CC0">
      <w:pPr>
        <w:rPr>
          <w:rStyle w:val="Nummer"/>
          <w:b w:val="0"/>
        </w:rPr>
      </w:pPr>
    </w:p>
    <w:p w14:paraId="188BDF8E" w14:textId="056940CD" w:rsidR="00E351CB" w:rsidRPr="00E351CB" w:rsidRDefault="00E351CB" w:rsidP="00E54CC0">
      <w:pPr>
        <w:rPr>
          <w:rStyle w:val="Nummer"/>
        </w:rPr>
      </w:pPr>
      <w:bookmarkStart w:id="3336" w:name="m813"/>
      <w:r w:rsidRPr="00E351CB">
        <w:rPr>
          <w:rStyle w:val="Nummer"/>
        </w:rPr>
        <w:t>813.</w:t>
      </w:r>
      <w:bookmarkEnd w:id="3336"/>
      <w:r w:rsidRPr="00E351CB">
        <w:rPr>
          <w:rStyle w:val="Nummer"/>
        </w:rPr>
        <w:t xml:space="preserve"> </w:t>
      </w:r>
      <w:r w:rsidR="0017335E">
        <w:rPr>
          <w:szCs w:val="22"/>
        </w:rPr>
        <w:t xml:space="preserve">Der Läufer darf sich max. </w:t>
      </w:r>
      <w:r w:rsidR="00AE6048">
        <w:rPr>
          <w:szCs w:val="22"/>
        </w:rPr>
        <w:t>2387-mal</w:t>
      </w:r>
      <w:r w:rsidR="0017335E">
        <w:rPr>
          <w:szCs w:val="22"/>
        </w:rPr>
        <w:t xml:space="preserve"> in einer Minute drehen.</w:t>
      </w:r>
    </w:p>
    <w:p w14:paraId="490C12F7" w14:textId="77777777" w:rsidR="00E351CB" w:rsidRDefault="00E351CB" w:rsidP="00E54CC0">
      <w:pPr>
        <w:rPr>
          <w:rStyle w:val="Nummer"/>
          <w:b w:val="0"/>
        </w:rPr>
      </w:pPr>
    </w:p>
    <w:p w14:paraId="6F407966" w14:textId="77777777" w:rsidR="00E351CB" w:rsidRDefault="00B42104" w:rsidP="00E54CC0">
      <w:pPr>
        <w:rPr>
          <w:rStyle w:val="Nummer"/>
          <w:b w:val="0"/>
        </w:rPr>
      </w:pPr>
      <w:hyperlink r:id="rId1214" w:anchor="m813" w:history="1">
        <w:r w:rsidR="00E351CB" w:rsidRPr="00E351CB">
          <w:rPr>
            <w:rStyle w:val="Hyperlink"/>
            <w:sz w:val="22"/>
          </w:rPr>
          <w:t>vollständige Lösung</w:t>
        </w:r>
      </w:hyperlink>
    </w:p>
    <w:p w14:paraId="177E3EEF" w14:textId="77777777" w:rsidR="0099413F" w:rsidRDefault="0099413F" w:rsidP="00E54CC0">
      <w:pPr>
        <w:rPr>
          <w:rStyle w:val="Nummer"/>
          <w:b w:val="0"/>
        </w:rPr>
      </w:pPr>
    </w:p>
    <w:p w14:paraId="61411A7C" w14:textId="77777777" w:rsidR="002D3A4F" w:rsidRPr="009F7ACC" w:rsidRDefault="002D3A4F" w:rsidP="00E54CC0">
      <w:pPr>
        <w:rPr>
          <w:rStyle w:val="Nummer"/>
          <w:b w:val="0"/>
        </w:rPr>
      </w:pPr>
      <w:bookmarkStart w:id="3337" w:name="m814"/>
      <w:r w:rsidRPr="002D3A4F">
        <w:rPr>
          <w:rStyle w:val="Nummer"/>
        </w:rPr>
        <w:t>814.</w:t>
      </w:r>
      <w:bookmarkEnd w:id="3337"/>
      <w:r w:rsidRPr="002D3A4F">
        <w:rPr>
          <w:rStyle w:val="Nummer"/>
        </w:rPr>
        <w:t xml:space="preserve"> </w:t>
      </w:r>
      <w:r w:rsidR="009F7ACC" w:rsidRPr="009F7ACC">
        <w:rPr>
          <w:rStyle w:val="Nummer"/>
          <w:b w:val="0"/>
        </w:rPr>
        <w:t>Das Rad rollt 730 m weit.</w:t>
      </w:r>
    </w:p>
    <w:p w14:paraId="19A1E1B6" w14:textId="77777777" w:rsidR="002D3A4F" w:rsidRDefault="002D3A4F" w:rsidP="00E54CC0">
      <w:pPr>
        <w:rPr>
          <w:rStyle w:val="Nummer"/>
          <w:b w:val="0"/>
        </w:rPr>
      </w:pPr>
    </w:p>
    <w:p w14:paraId="725CD4B6" w14:textId="77777777" w:rsidR="002D3A4F" w:rsidRPr="00750016" w:rsidRDefault="00B42104" w:rsidP="00E54CC0">
      <w:pPr>
        <w:rPr>
          <w:rStyle w:val="Nummer"/>
          <w:b w:val="0"/>
        </w:rPr>
      </w:pPr>
      <w:hyperlink r:id="rId1215" w:anchor="m814" w:history="1">
        <w:r w:rsidR="002D3A4F" w:rsidRPr="002D3A4F">
          <w:rPr>
            <w:rStyle w:val="Hyperlink"/>
            <w:sz w:val="22"/>
          </w:rPr>
          <w:t>vollständige Lösung</w:t>
        </w:r>
      </w:hyperlink>
    </w:p>
    <w:p w14:paraId="6E5942E6" w14:textId="77777777" w:rsidR="009D71CE" w:rsidRPr="00750016" w:rsidRDefault="009D71CE" w:rsidP="004E6CA3">
      <w:pPr>
        <w:rPr>
          <w:rStyle w:val="Nummer"/>
          <w:b w:val="0"/>
        </w:rPr>
      </w:pPr>
    </w:p>
    <w:p w14:paraId="71686A43" w14:textId="77777777" w:rsidR="00915F41" w:rsidRDefault="00915F41" w:rsidP="0066097C">
      <w:pPr>
        <w:rPr>
          <w:rStyle w:val="Nummer"/>
        </w:rPr>
      </w:pPr>
    </w:p>
    <w:p w14:paraId="4DC17E28" w14:textId="77777777" w:rsidR="00FA1A3F" w:rsidRDefault="00624F7E" w:rsidP="0066097C">
      <w:pPr>
        <w:rPr>
          <w:rStyle w:val="Nummer"/>
          <w:b w:val="0"/>
        </w:rPr>
      </w:pPr>
      <w:bookmarkStart w:id="3338" w:name="m815"/>
      <w:r w:rsidRPr="002D748F">
        <w:rPr>
          <w:rStyle w:val="Nummer"/>
        </w:rPr>
        <w:t>815</w:t>
      </w:r>
      <w:bookmarkEnd w:id="3338"/>
      <w:r>
        <w:rPr>
          <w:rStyle w:val="Nummer"/>
          <w:b w:val="0"/>
        </w:rPr>
        <w:t xml:space="preserve">. </w:t>
      </w:r>
      <w:r w:rsidR="00113BDB">
        <w:rPr>
          <w:szCs w:val="22"/>
        </w:rPr>
        <w:t>Das Auto fährt insgesamt 80 km.</w:t>
      </w:r>
    </w:p>
    <w:p w14:paraId="13119B14" w14:textId="77777777" w:rsidR="002D748F" w:rsidRDefault="00B42104" w:rsidP="0066097C">
      <w:pPr>
        <w:rPr>
          <w:rStyle w:val="Nummer"/>
          <w:b w:val="0"/>
        </w:rPr>
      </w:pPr>
      <w:hyperlink r:id="rId1216" w:anchor="m815" w:history="1">
        <w:r w:rsidR="002D748F" w:rsidRPr="002D748F">
          <w:rPr>
            <w:rStyle w:val="Hyperlink"/>
            <w:sz w:val="22"/>
          </w:rPr>
          <w:t>vollständige Lösung</w:t>
        </w:r>
      </w:hyperlink>
    </w:p>
    <w:p w14:paraId="2576F9E0" w14:textId="77777777" w:rsidR="002D748F" w:rsidRDefault="002D748F" w:rsidP="0066097C">
      <w:pPr>
        <w:rPr>
          <w:rStyle w:val="Nummer"/>
          <w:b w:val="0"/>
        </w:rPr>
      </w:pPr>
    </w:p>
    <w:p w14:paraId="605CD546" w14:textId="77777777" w:rsidR="000D19F0" w:rsidRDefault="000D19F0" w:rsidP="00207CE4">
      <w:pPr>
        <w:rPr>
          <w:rStyle w:val="Nummer"/>
          <w:b w:val="0"/>
        </w:rPr>
      </w:pPr>
      <w:bookmarkStart w:id="3339" w:name="m816"/>
      <w:r w:rsidRPr="000D19F0">
        <w:rPr>
          <w:rStyle w:val="Nummer"/>
        </w:rPr>
        <w:lastRenderedPageBreak/>
        <w:t>816.</w:t>
      </w:r>
      <w:bookmarkEnd w:id="3339"/>
      <w:r w:rsidRPr="000D19F0">
        <w:rPr>
          <w:rStyle w:val="Nummer"/>
        </w:rPr>
        <w:t xml:space="preserve"> </w:t>
      </w:r>
      <w:r w:rsidR="00207CE4" w:rsidRPr="00207CE4">
        <w:rPr>
          <w:rStyle w:val="Nummer"/>
          <w:b w:val="0"/>
        </w:rPr>
        <w:t xml:space="preserve">Es muss berechnet werden, </w:t>
      </w:r>
      <w:r w:rsidR="00207CE4">
        <w:rPr>
          <w:rStyle w:val="Nummer"/>
          <w:b w:val="0"/>
        </w:rPr>
        <w:t>wie hoch ein kreisförmiger Zylinder mit 5,0 cm</w:t>
      </w:r>
      <w:r w:rsidR="00207CE4" w:rsidRPr="00207CE4">
        <w:rPr>
          <w:rStyle w:val="Nummer"/>
          <w:b w:val="0"/>
          <w:vertAlign w:val="superscript"/>
        </w:rPr>
        <w:t>3</w:t>
      </w:r>
      <w:r w:rsidR="00207CE4">
        <w:rPr>
          <w:rStyle w:val="Nummer"/>
          <w:b w:val="0"/>
        </w:rPr>
        <w:t xml:space="preserve"> Volumen mit den gegebenen Durchmessern ist. Das sind dann die Steighöhen des Wassers.</w:t>
      </w:r>
    </w:p>
    <w:p w14:paraId="646EC288" w14:textId="77777777" w:rsidR="00207CE4" w:rsidRDefault="00207CE4" w:rsidP="00207CE4">
      <w:pPr>
        <w:rPr>
          <w:rStyle w:val="Nummer"/>
          <w:b w:val="0"/>
        </w:rPr>
      </w:pPr>
      <w:r>
        <w:rPr>
          <w:rStyle w:val="Nummer"/>
          <w:b w:val="0"/>
        </w:rPr>
        <w:t>Das Volumen ist allgemein Fläche mal Höhe. Die Fläche ist die einer Kreisfläche:</w:t>
      </w:r>
    </w:p>
    <w:p w14:paraId="0829CF06" w14:textId="77777777" w:rsidR="00207CE4" w:rsidRDefault="00207CE4" w:rsidP="00207CE4">
      <w:pPr>
        <w:rPr>
          <w:rStyle w:val="Nummer"/>
          <w:b w:val="0"/>
        </w:rPr>
      </w:pPr>
      <w:r w:rsidRPr="00207CE4">
        <w:rPr>
          <w:rStyle w:val="Nummer"/>
        </w:rPr>
        <w:object w:dxaOrig="1700" w:dyaOrig="3200" w14:anchorId="7D7C3E27">
          <v:shape id="_x0000_i1493" type="#_x0000_t75" style="width:84.55pt;height:159.8pt" o:ole="">
            <v:imagedata r:id="rId1217" o:title=""/>
          </v:shape>
          <o:OLEObject Type="Embed" ProgID="Equation.DSMT4" ShapeID="_x0000_i1493" DrawAspect="Content" ObjectID="_1731936432" r:id="rId1218"/>
        </w:object>
      </w:r>
    </w:p>
    <w:p w14:paraId="46F7D712" w14:textId="77777777" w:rsidR="003C2952" w:rsidRDefault="003C2952" w:rsidP="00207CE4">
      <w:pPr>
        <w:rPr>
          <w:rStyle w:val="Nummer"/>
          <w:b w:val="0"/>
        </w:rPr>
      </w:pPr>
      <w:r>
        <w:rPr>
          <w:rStyle w:val="Nummer"/>
          <w:b w:val="0"/>
        </w:rPr>
        <w:t>Das Wasser steigt in dem dünnen Messzylinder 7 mm und in dem weiten Messzylinder nur 1,7 mm.</w:t>
      </w:r>
    </w:p>
    <w:p w14:paraId="2D02A8BA" w14:textId="77777777" w:rsidR="003C2952" w:rsidRDefault="003C2952" w:rsidP="00207CE4">
      <w:pPr>
        <w:rPr>
          <w:rStyle w:val="Nummer"/>
          <w:b w:val="0"/>
        </w:rPr>
      </w:pPr>
    </w:p>
    <w:p w14:paraId="5A0FC395" w14:textId="77777777" w:rsidR="003C2952" w:rsidRDefault="003C2952" w:rsidP="00207CE4">
      <w:pPr>
        <w:rPr>
          <w:rStyle w:val="Nummer"/>
          <w:b w:val="0"/>
        </w:rPr>
      </w:pPr>
      <w:r>
        <w:rPr>
          <w:rStyle w:val="Nummer"/>
          <w:b w:val="0"/>
        </w:rPr>
        <w:t>b) An der Gleichung ist zu erkennen:</w:t>
      </w:r>
    </w:p>
    <w:p w14:paraId="29CF0711" w14:textId="77777777" w:rsidR="003C2952" w:rsidRDefault="00D23CBE" w:rsidP="00207CE4">
      <w:pPr>
        <w:rPr>
          <w:rStyle w:val="Nummer"/>
          <w:b w:val="0"/>
        </w:rPr>
      </w:pPr>
      <w:r w:rsidRPr="003C2952">
        <w:rPr>
          <w:rStyle w:val="Nummer"/>
          <w:b w:val="0"/>
        </w:rPr>
        <w:object w:dxaOrig="660" w:dyaOrig="620" w14:anchorId="226963D8">
          <v:shape id="_x0000_i1494" type="#_x0000_t75" style="width:33.25pt;height:30.55pt" o:ole="">
            <v:imagedata r:id="rId1219" o:title=""/>
          </v:shape>
          <o:OLEObject Type="Embed" ProgID="Equation.DSMT4" ShapeID="_x0000_i1494" DrawAspect="Content" ObjectID="_1731936433" r:id="rId1220"/>
        </w:object>
      </w:r>
    </w:p>
    <w:p w14:paraId="064EEC26" w14:textId="77777777" w:rsidR="003C2952" w:rsidRDefault="003C2952" w:rsidP="00207CE4">
      <w:pPr>
        <w:rPr>
          <w:rStyle w:val="Nummer"/>
          <w:b w:val="0"/>
        </w:rPr>
      </w:pPr>
      <w:r>
        <w:rPr>
          <w:rStyle w:val="Nummer"/>
          <w:b w:val="0"/>
        </w:rPr>
        <w:t>Das heißt, wenn der Durchmesser verdoppelt wird, ist die Steighöhe nur noch ein Viertel so hoch.</w:t>
      </w:r>
    </w:p>
    <w:p w14:paraId="1CC62089" w14:textId="77777777" w:rsidR="003C2952" w:rsidRDefault="003C2952" w:rsidP="00207CE4">
      <w:pPr>
        <w:rPr>
          <w:rStyle w:val="Nummer"/>
          <w:b w:val="0"/>
        </w:rPr>
      </w:pPr>
    </w:p>
    <w:p w14:paraId="77DADA1E" w14:textId="77777777" w:rsidR="003C2952" w:rsidRDefault="003C2952" w:rsidP="00207CE4">
      <w:pPr>
        <w:rPr>
          <w:rStyle w:val="Nummer"/>
          <w:b w:val="0"/>
        </w:rPr>
      </w:pPr>
      <w:r>
        <w:rPr>
          <w:rStyle w:val="Nummer"/>
          <w:b w:val="0"/>
        </w:rPr>
        <w:t>c) Für die Berechnung des Abstandes muss in die Gleichung aus a) für das Volumen 100cm</w:t>
      </w:r>
      <w:r w:rsidRPr="003C2952">
        <w:rPr>
          <w:rStyle w:val="Nummer"/>
          <w:b w:val="0"/>
          <w:vertAlign w:val="superscript"/>
        </w:rPr>
        <w:t>3</w:t>
      </w:r>
      <w:r>
        <w:rPr>
          <w:rStyle w:val="Nummer"/>
          <w:b w:val="0"/>
        </w:rPr>
        <w:t xml:space="preserve"> eingesetzt werden.</w:t>
      </w:r>
    </w:p>
    <w:p w14:paraId="21EEB380" w14:textId="77777777" w:rsidR="003C2952" w:rsidRDefault="003C2952" w:rsidP="00207CE4">
      <w:pPr>
        <w:rPr>
          <w:rStyle w:val="Nummer"/>
          <w:b w:val="0"/>
        </w:rPr>
      </w:pPr>
      <w:r>
        <w:rPr>
          <w:rStyle w:val="Nummer"/>
          <w:b w:val="0"/>
        </w:rPr>
        <w:t>Man erhält dann für den dünnen Zylinder</w:t>
      </w:r>
      <w:r w:rsidR="00D65937">
        <w:rPr>
          <w:rStyle w:val="Nummer"/>
          <w:b w:val="0"/>
        </w:rPr>
        <w:t xml:space="preserve"> 14,1 cm und den weiten Zylinder </w:t>
      </w:r>
      <w:r w:rsidR="00D81BF9">
        <w:rPr>
          <w:rStyle w:val="Nummer"/>
          <w:b w:val="0"/>
        </w:rPr>
        <w:t>3,5 cm.</w:t>
      </w:r>
      <w:r>
        <w:rPr>
          <w:rStyle w:val="Nummer"/>
          <w:b w:val="0"/>
        </w:rPr>
        <w:t xml:space="preserve"> </w:t>
      </w:r>
    </w:p>
    <w:p w14:paraId="5D69000D" w14:textId="77777777" w:rsidR="009F0F16" w:rsidRDefault="009F0F16" w:rsidP="00207CE4">
      <w:pPr>
        <w:rPr>
          <w:rStyle w:val="Nummer"/>
          <w:b w:val="0"/>
        </w:rPr>
      </w:pPr>
    </w:p>
    <w:p w14:paraId="2033E8A9" w14:textId="77777777" w:rsidR="009F0F16" w:rsidRDefault="009F0F16" w:rsidP="00207CE4">
      <w:pPr>
        <w:rPr>
          <w:rStyle w:val="Nummer"/>
          <w:b w:val="0"/>
        </w:rPr>
      </w:pPr>
      <w:r>
        <w:rPr>
          <w:rStyle w:val="Nummer"/>
          <w:b w:val="0"/>
        </w:rPr>
        <w:t>d) Es muss das Volumen für die Höhe 1 mm berechnet werden:</w:t>
      </w:r>
    </w:p>
    <w:p w14:paraId="0271717E" w14:textId="77777777" w:rsidR="009F0F16" w:rsidRDefault="009F0F16" w:rsidP="00207CE4">
      <w:pPr>
        <w:rPr>
          <w:rStyle w:val="Nummer"/>
          <w:b w:val="0"/>
        </w:rPr>
      </w:pPr>
      <w:r w:rsidRPr="009F0F16">
        <w:rPr>
          <w:rStyle w:val="Nummer"/>
          <w:b w:val="0"/>
        </w:rPr>
        <w:object w:dxaOrig="2200" w:dyaOrig="3040" w14:anchorId="40280ABE">
          <v:shape id="_x0000_i1495" type="#_x0000_t75" style="width:110.2pt;height:151.65pt" o:ole="">
            <v:imagedata r:id="rId1221" o:title=""/>
          </v:shape>
          <o:OLEObject Type="Embed" ProgID="Equation.DSMT4" ShapeID="_x0000_i1495" DrawAspect="Content" ObjectID="_1731936434" r:id="rId1222"/>
        </w:object>
      </w:r>
    </w:p>
    <w:p w14:paraId="551B96EF" w14:textId="77777777" w:rsidR="003C2952" w:rsidRPr="00207CE4" w:rsidRDefault="003C2952" w:rsidP="00207CE4">
      <w:pPr>
        <w:rPr>
          <w:rStyle w:val="Nummer"/>
          <w:b w:val="0"/>
        </w:rPr>
      </w:pPr>
      <w:r>
        <w:rPr>
          <w:rStyle w:val="Nummer"/>
          <w:b w:val="0"/>
        </w:rPr>
        <w:t xml:space="preserve"> </w:t>
      </w:r>
    </w:p>
    <w:p w14:paraId="1E7A3674" w14:textId="77777777" w:rsidR="00D23CBE" w:rsidRDefault="009F0F16" w:rsidP="00207CE4">
      <w:pPr>
        <w:rPr>
          <w:rStyle w:val="Nummer"/>
          <w:b w:val="0"/>
        </w:rPr>
      </w:pPr>
      <w:r>
        <w:rPr>
          <w:rStyle w:val="Nummer"/>
          <w:b w:val="0"/>
        </w:rPr>
        <w:t>Wenn die Teilstriche bei dem dünnen Zylinder 1 mm Abstand hätten, wäre das Volumen von Strich zu Strich 0,7 cm</w:t>
      </w:r>
      <w:r w:rsidRPr="009F0F16">
        <w:rPr>
          <w:rStyle w:val="Nummer"/>
          <w:b w:val="0"/>
          <w:vertAlign w:val="superscript"/>
        </w:rPr>
        <w:t>3</w:t>
      </w:r>
      <w:r>
        <w:rPr>
          <w:rStyle w:val="Nummer"/>
          <w:b w:val="0"/>
        </w:rPr>
        <w:t xml:space="preserve">. Das wäre unpraktisch. Deshalb wird man die </w:t>
      </w:r>
      <w:r w:rsidR="00D23CBE">
        <w:rPr>
          <w:rStyle w:val="Nummer"/>
          <w:b w:val="0"/>
        </w:rPr>
        <w:t>Einteilung in 1 cm</w:t>
      </w:r>
      <w:r w:rsidR="00D23CBE" w:rsidRPr="00D23CBE">
        <w:rPr>
          <w:rStyle w:val="Nummer"/>
          <w:b w:val="0"/>
          <w:vertAlign w:val="superscript"/>
        </w:rPr>
        <w:t>3</w:t>
      </w:r>
      <w:r w:rsidR="00D23CBE">
        <w:rPr>
          <w:rStyle w:val="Nummer"/>
          <w:b w:val="0"/>
        </w:rPr>
        <w:t>-Schritten machen.</w:t>
      </w:r>
      <w:r w:rsidR="00EF294F">
        <w:rPr>
          <w:rStyle w:val="Nummer"/>
          <w:b w:val="0"/>
        </w:rPr>
        <w:t xml:space="preserve"> Die Abstände der Teilstriche sind dann 1,4 mm, was mit dem Ergebnis aus c) übereinstimmt.</w:t>
      </w:r>
    </w:p>
    <w:p w14:paraId="5187D2A3" w14:textId="77777777" w:rsidR="00D23CBE" w:rsidRDefault="00D23CBE" w:rsidP="00207CE4">
      <w:pPr>
        <w:rPr>
          <w:rStyle w:val="Nummer"/>
          <w:b w:val="0"/>
        </w:rPr>
      </w:pPr>
      <w:r>
        <w:rPr>
          <w:rStyle w:val="Nummer"/>
          <w:b w:val="0"/>
        </w:rPr>
        <w:t xml:space="preserve">Taucht man den </w:t>
      </w:r>
      <w:r w:rsidR="00EF294F">
        <w:rPr>
          <w:rStyle w:val="Nummer"/>
          <w:b w:val="0"/>
        </w:rPr>
        <w:t>Körper ein, steigt das Wasser um 5 Teilstriche, also um 7 mm. (wie in a berechnet)</w:t>
      </w:r>
    </w:p>
    <w:p w14:paraId="62A89087" w14:textId="77777777" w:rsidR="00D23CBE" w:rsidRDefault="00D23CBE" w:rsidP="00207CE4">
      <w:pPr>
        <w:rPr>
          <w:rStyle w:val="Nummer"/>
          <w:b w:val="0"/>
        </w:rPr>
      </w:pPr>
    </w:p>
    <w:p w14:paraId="77BD78A9" w14:textId="77777777" w:rsidR="00D23CBE" w:rsidRDefault="00D23CBE" w:rsidP="00207CE4">
      <w:pPr>
        <w:rPr>
          <w:rStyle w:val="Nummer"/>
          <w:b w:val="0"/>
        </w:rPr>
      </w:pPr>
      <w:r>
        <w:rPr>
          <w:rStyle w:val="Nummer"/>
          <w:b w:val="0"/>
        </w:rPr>
        <w:t>Bei dem großen Zylinder wird je Teilstrich ein Volumen von 10 cm</w:t>
      </w:r>
      <w:r w:rsidRPr="00D23CBE">
        <w:rPr>
          <w:rStyle w:val="Nummer"/>
          <w:b w:val="0"/>
          <w:vertAlign w:val="superscript"/>
        </w:rPr>
        <w:t>3</w:t>
      </w:r>
      <w:r>
        <w:rPr>
          <w:rStyle w:val="Nummer"/>
          <w:b w:val="0"/>
        </w:rPr>
        <w:t xml:space="preserve"> markiert.</w:t>
      </w:r>
      <w:r w:rsidR="00EF294F">
        <w:rPr>
          <w:rStyle w:val="Nummer"/>
          <w:b w:val="0"/>
        </w:rPr>
        <w:t xml:space="preserve"> Damit steigt das Wasser beim Eintauchen des Körpers nur einen halben Teilstrich. </w:t>
      </w:r>
    </w:p>
    <w:p w14:paraId="3ACAE1A2" w14:textId="77777777" w:rsidR="00EF294F" w:rsidRDefault="00EF294F" w:rsidP="00207CE4">
      <w:pPr>
        <w:rPr>
          <w:rStyle w:val="Nummer"/>
          <w:b w:val="0"/>
        </w:rPr>
      </w:pPr>
    </w:p>
    <w:p w14:paraId="143ECF9B" w14:textId="77777777" w:rsidR="000048A5" w:rsidRDefault="00EF294F" w:rsidP="000048A5">
      <w:pPr>
        <w:rPr>
          <w:rStyle w:val="Nummer"/>
          <w:b w:val="0"/>
        </w:rPr>
      </w:pPr>
      <w:r>
        <w:rPr>
          <w:rStyle w:val="Nummer"/>
          <w:b w:val="0"/>
        </w:rPr>
        <w:t xml:space="preserve">e) </w:t>
      </w:r>
      <w:r w:rsidR="000048A5">
        <w:rPr>
          <w:rStyle w:val="Nummer"/>
          <w:b w:val="0"/>
        </w:rPr>
        <w:t xml:space="preserve">Als Messgenauigkeit nimmt man den halben Abstand zwischen zwei Teilstrichen an. </w:t>
      </w:r>
    </w:p>
    <w:p w14:paraId="48AF3949" w14:textId="77777777" w:rsidR="00D23CBE" w:rsidRDefault="00EF294F" w:rsidP="00207CE4">
      <w:pPr>
        <w:rPr>
          <w:rStyle w:val="Nummer"/>
          <w:b w:val="0"/>
        </w:rPr>
      </w:pPr>
      <w:r>
        <w:rPr>
          <w:rStyle w:val="Nummer"/>
          <w:b w:val="0"/>
        </w:rPr>
        <w:t xml:space="preserve">Bei einem dünnen Messzylinder ist die Messgenauigkeit viel größer. </w:t>
      </w:r>
      <w:r w:rsidR="000048A5">
        <w:rPr>
          <w:rStyle w:val="Nummer"/>
          <w:b w:val="0"/>
        </w:rPr>
        <w:t>Sie beträgt 0,5 cm</w:t>
      </w:r>
      <w:r w:rsidR="000048A5" w:rsidRPr="000048A5">
        <w:rPr>
          <w:rStyle w:val="Nummer"/>
          <w:b w:val="0"/>
          <w:vertAlign w:val="superscript"/>
        </w:rPr>
        <w:t>3</w:t>
      </w:r>
      <w:r w:rsidR="000048A5">
        <w:rPr>
          <w:rStyle w:val="Nummer"/>
          <w:b w:val="0"/>
        </w:rPr>
        <w:t>. Bei dem weiten Messzylinder liegt sie bei 5 cm</w:t>
      </w:r>
      <w:r w:rsidR="000048A5" w:rsidRPr="000048A5">
        <w:rPr>
          <w:rStyle w:val="Nummer"/>
          <w:b w:val="0"/>
          <w:vertAlign w:val="superscript"/>
        </w:rPr>
        <w:t>3</w:t>
      </w:r>
      <w:r w:rsidR="000048A5">
        <w:rPr>
          <w:rStyle w:val="Nummer"/>
          <w:b w:val="0"/>
        </w:rPr>
        <w:t xml:space="preserve">. </w:t>
      </w:r>
    </w:p>
    <w:p w14:paraId="05358668" w14:textId="77777777" w:rsidR="0060044C" w:rsidRDefault="0060044C" w:rsidP="00207CE4">
      <w:pPr>
        <w:rPr>
          <w:rStyle w:val="Nummer"/>
          <w:b w:val="0"/>
        </w:rPr>
      </w:pPr>
    </w:p>
    <w:tbl>
      <w:tblPr>
        <w:tblW w:w="0" w:type="auto"/>
        <w:tblLook w:val="01E0" w:firstRow="1" w:lastRow="1" w:firstColumn="1" w:lastColumn="1" w:noHBand="0" w:noVBand="0"/>
      </w:tblPr>
      <w:tblGrid>
        <w:gridCol w:w="5030"/>
        <w:gridCol w:w="5031"/>
      </w:tblGrid>
      <w:tr w:rsidR="0060044C" w14:paraId="4A035A18" w14:textId="77777777" w:rsidTr="00AA635E">
        <w:tc>
          <w:tcPr>
            <w:tcW w:w="5030" w:type="dxa"/>
            <w:shd w:val="clear" w:color="auto" w:fill="auto"/>
          </w:tcPr>
          <w:p w14:paraId="7171F1EF" w14:textId="77777777" w:rsidR="0060044C" w:rsidRPr="0060044C" w:rsidRDefault="0060044C" w:rsidP="0060044C">
            <w:pPr>
              <w:rPr>
                <w:rStyle w:val="Nummer"/>
              </w:rPr>
            </w:pPr>
            <w:bookmarkStart w:id="3340" w:name="m817"/>
            <w:r w:rsidRPr="0060044C">
              <w:rPr>
                <w:rStyle w:val="Nummer"/>
              </w:rPr>
              <w:t>817.</w:t>
            </w:r>
            <w:bookmarkEnd w:id="3340"/>
            <w:r w:rsidRPr="0060044C">
              <w:rPr>
                <w:rStyle w:val="Nummer"/>
              </w:rPr>
              <w:t xml:space="preserve"> </w:t>
            </w:r>
          </w:p>
          <w:p w14:paraId="3B5B59D5" w14:textId="77777777" w:rsidR="0005690F" w:rsidRPr="00AA635E" w:rsidRDefault="0005690F" w:rsidP="00AA635E">
            <w:pPr>
              <w:pStyle w:val="StandardWeb"/>
              <w:spacing w:before="0" w:beforeAutospacing="0" w:after="0" w:afterAutospacing="0"/>
              <w:rPr>
                <w:rFonts w:ascii="Arial" w:hAnsi="Arial" w:cs="Arial"/>
                <w:sz w:val="22"/>
                <w:szCs w:val="22"/>
              </w:rPr>
            </w:pPr>
            <w:r w:rsidRPr="00AA635E">
              <w:rPr>
                <w:rFonts w:ascii="Arial" w:hAnsi="Arial" w:cs="Arial"/>
                <w:sz w:val="22"/>
                <w:szCs w:val="22"/>
              </w:rPr>
              <w:t xml:space="preserve">b) Beide Konstruktionen rutschen bei ungefähr dem gleichen Neigungswinkel. </w:t>
            </w:r>
          </w:p>
          <w:p w14:paraId="3A920B88" w14:textId="77777777" w:rsidR="0005690F" w:rsidRPr="00AA635E" w:rsidRDefault="0005690F" w:rsidP="00207CE4">
            <w:pPr>
              <w:rPr>
                <w:rStyle w:val="Nummer"/>
                <w:b w:val="0"/>
              </w:rPr>
            </w:pPr>
            <w:r w:rsidRPr="00AA635E">
              <w:rPr>
                <w:rStyle w:val="Nummer"/>
                <w:b w:val="0"/>
              </w:rPr>
              <w:t xml:space="preserve">Wird das Brett angekippt, wirkt auf die Steine eine nach unten ziehende Hangabtriebskraft. Gegen diese Kraft wirkt die Reibungskraft zwischen den Steinen und dem Brett. Die Steine rutschen los, wenn die Hangabtriebskraft ein wenig größer als die Reibungskraft ist. Es muss nun untersucht werden, wie Reibungskraft und Hangabtriebskraft von der </w:t>
            </w:r>
            <w:r w:rsidR="009F5533" w:rsidRPr="00AA635E">
              <w:rPr>
                <w:rStyle w:val="Nummer"/>
                <w:b w:val="0"/>
              </w:rPr>
              <w:t>M</w:t>
            </w:r>
            <w:r w:rsidRPr="00AA635E">
              <w:rPr>
                <w:rStyle w:val="Nummer"/>
                <w:b w:val="0"/>
              </w:rPr>
              <w:t>asse der Körper abhängen.</w:t>
            </w:r>
          </w:p>
          <w:p w14:paraId="0FD1415E" w14:textId="77777777" w:rsidR="009F5533" w:rsidRPr="00AA635E" w:rsidRDefault="009F5533" w:rsidP="00207CE4">
            <w:pPr>
              <w:rPr>
                <w:rStyle w:val="Nummer"/>
                <w:b w:val="0"/>
              </w:rPr>
            </w:pPr>
            <w:r w:rsidRPr="00AA635E">
              <w:rPr>
                <w:rStyle w:val="Nummer"/>
                <w:b w:val="0"/>
              </w:rPr>
              <w:t>Die Hangabtriebskraft ist proportional zum Sinus des Neigungswinkels. Ist er 0°, so ist sie auch 0, ist er 90°</w:t>
            </w:r>
            <w:r w:rsidR="005F7FFA" w:rsidRPr="00AA635E">
              <w:rPr>
                <w:rStyle w:val="Nummer"/>
                <w:b w:val="0"/>
              </w:rPr>
              <w:t>, entspricht sie genau so groß wie die Gewichtskraft.</w:t>
            </w:r>
            <w:r w:rsidRPr="00AA635E">
              <w:rPr>
                <w:rStyle w:val="Nummer"/>
                <w:b w:val="0"/>
              </w:rPr>
              <w:t xml:space="preserve"> </w:t>
            </w:r>
          </w:p>
          <w:p w14:paraId="69C56845" w14:textId="77777777" w:rsidR="0060044C" w:rsidRDefault="0005690F" w:rsidP="00207CE4">
            <w:pPr>
              <w:rPr>
                <w:rStyle w:val="Nummer"/>
              </w:rPr>
            </w:pPr>
            <w:r w:rsidRPr="00AA635E">
              <w:rPr>
                <w:rStyle w:val="Nummer"/>
                <w:b w:val="0"/>
              </w:rPr>
              <w:t xml:space="preserve"> </w:t>
            </w:r>
          </w:p>
        </w:tc>
        <w:tc>
          <w:tcPr>
            <w:tcW w:w="5031" w:type="dxa"/>
            <w:shd w:val="clear" w:color="auto" w:fill="auto"/>
          </w:tcPr>
          <w:p w14:paraId="553E16F3" w14:textId="77777777" w:rsidR="0060044C" w:rsidRDefault="00B42104" w:rsidP="00207CE4">
            <w:pPr>
              <w:rPr>
                <w:rStyle w:val="Nummer"/>
              </w:rPr>
            </w:pPr>
            <w:r>
              <w:rPr>
                <w:rStyle w:val="Nummer"/>
                <w:b w:val="0"/>
              </w:rPr>
              <w:pict w14:anchorId="5B30FA7B">
                <v:shape id="_x0000_i1496" type="#_x0000_t75" style="width:240pt;height:180pt">
                  <v:imagedata r:id="rId1223" o:title="lsm817"/>
                </v:shape>
              </w:pict>
            </w:r>
          </w:p>
        </w:tc>
      </w:tr>
    </w:tbl>
    <w:p w14:paraId="7DA4212F" w14:textId="77777777" w:rsidR="0060044C" w:rsidRPr="0060044C" w:rsidRDefault="0060044C" w:rsidP="00207CE4">
      <w:pPr>
        <w:rPr>
          <w:rStyle w:val="Nummer"/>
        </w:rPr>
      </w:pPr>
    </w:p>
    <w:p w14:paraId="1C99F971" w14:textId="77777777" w:rsidR="00D23CBE" w:rsidRDefault="005F7FFA" w:rsidP="00207CE4">
      <w:pPr>
        <w:rPr>
          <w:rStyle w:val="Nummer"/>
          <w:b w:val="0"/>
        </w:rPr>
      </w:pPr>
      <w:r w:rsidRPr="005F7FFA">
        <w:rPr>
          <w:rStyle w:val="Nummer"/>
        </w:rPr>
        <w:object w:dxaOrig="1480" w:dyaOrig="360" w14:anchorId="01062A43">
          <v:shape id="_x0000_i1497" type="#_x0000_t75" style="width:73.65pt;height:18pt" o:ole="">
            <v:imagedata r:id="rId1224" o:title=""/>
          </v:shape>
          <o:OLEObject Type="Embed" ProgID="Equation.DSMT4" ShapeID="_x0000_i1497" DrawAspect="Content" ObjectID="_1731936435" r:id="rId1225"/>
        </w:object>
      </w:r>
    </w:p>
    <w:p w14:paraId="5A033725" w14:textId="77777777" w:rsidR="005F7FFA" w:rsidRDefault="005F7FFA" w:rsidP="00207CE4">
      <w:pPr>
        <w:rPr>
          <w:rStyle w:val="Nummer"/>
          <w:b w:val="0"/>
        </w:rPr>
      </w:pPr>
      <w:r>
        <w:rPr>
          <w:rStyle w:val="Nummer"/>
          <w:b w:val="0"/>
        </w:rPr>
        <w:t>Die Reibungskraft hängt von der Kraft ab, mit dem der Körper auf die Platte drückt (Normalkraft) und den Oberflächen (Reibungszahl</w:t>
      </w:r>
      <w:r w:rsidR="0076720E">
        <w:rPr>
          <w:rStyle w:val="Nummer"/>
          <w:b w:val="0"/>
        </w:rPr>
        <w:t xml:space="preserve"> µ</w:t>
      </w:r>
      <w:r>
        <w:rPr>
          <w:rStyle w:val="Nummer"/>
          <w:b w:val="0"/>
        </w:rPr>
        <w:t xml:space="preserve">). Die Normalkraft ist proportional zum </w:t>
      </w:r>
      <w:r w:rsidR="0076720E">
        <w:rPr>
          <w:rStyle w:val="Nummer"/>
          <w:b w:val="0"/>
        </w:rPr>
        <w:t>Kosinus</w:t>
      </w:r>
      <w:r>
        <w:rPr>
          <w:rStyle w:val="Nummer"/>
          <w:b w:val="0"/>
        </w:rPr>
        <w:t xml:space="preserve"> des Neigungswinkels. Ist er 0°, ist die Normalkraft so groß wie die Gewichtskraft, ist er 90°, ist die 0.</w:t>
      </w:r>
    </w:p>
    <w:p w14:paraId="48677124" w14:textId="77777777" w:rsidR="0076720E" w:rsidRDefault="0076720E" w:rsidP="00207CE4">
      <w:pPr>
        <w:rPr>
          <w:rStyle w:val="Nummer"/>
          <w:b w:val="0"/>
        </w:rPr>
      </w:pPr>
      <w:r w:rsidRPr="0076720E">
        <w:rPr>
          <w:rStyle w:val="Nummer"/>
        </w:rPr>
        <w:object w:dxaOrig="1800" w:dyaOrig="360" w14:anchorId="648FFD31">
          <v:shape id="_x0000_i1498" type="#_x0000_t75" style="width:90pt;height:18pt" o:ole="">
            <v:imagedata r:id="rId1226" o:title=""/>
          </v:shape>
          <o:OLEObject Type="Embed" ProgID="Equation.DSMT4" ShapeID="_x0000_i1498" DrawAspect="Content" ObjectID="_1731936436" r:id="rId1227"/>
        </w:object>
      </w:r>
    </w:p>
    <w:p w14:paraId="436C3EBB" w14:textId="77777777" w:rsidR="0076720E" w:rsidRDefault="0076720E" w:rsidP="00207CE4">
      <w:pPr>
        <w:rPr>
          <w:rStyle w:val="Nummer"/>
          <w:b w:val="0"/>
        </w:rPr>
      </w:pPr>
      <w:r>
        <w:rPr>
          <w:rStyle w:val="Nummer"/>
          <w:b w:val="0"/>
        </w:rPr>
        <w:t xml:space="preserve">Der Körper rutscht, wenn die Gleichheit der beiden </w:t>
      </w:r>
      <w:r w:rsidR="00F941A0">
        <w:rPr>
          <w:rStyle w:val="Nummer"/>
          <w:b w:val="0"/>
        </w:rPr>
        <w:t>Kräfte</w:t>
      </w:r>
      <w:r>
        <w:rPr>
          <w:rStyle w:val="Nummer"/>
          <w:b w:val="0"/>
        </w:rPr>
        <w:t xml:space="preserve"> gerade überschritten wird.</w:t>
      </w:r>
      <w:r w:rsidR="00F941A0">
        <w:rPr>
          <w:rStyle w:val="Nummer"/>
          <w:b w:val="0"/>
        </w:rPr>
        <w:t xml:space="preserve"> Also fragt man, wie dieser Winkel, bei dem gerade die Kräfte </w:t>
      </w:r>
      <w:r w:rsidR="00164C80">
        <w:rPr>
          <w:rStyle w:val="Nummer"/>
          <w:b w:val="0"/>
        </w:rPr>
        <w:t>Gleichgewicht haben:</w:t>
      </w:r>
    </w:p>
    <w:p w14:paraId="2AAF5ECE" w14:textId="77777777" w:rsidR="00164C80" w:rsidRDefault="00164C80" w:rsidP="00207CE4">
      <w:pPr>
        <w:rPr>
          <w:rStyle w:val="Nummer"/>
          <w:b w:val="0"/>
        </w:rPr>
      </w:pPr>
      <w:r w:rsidRPr="00164C80">
        <w:rPr>
          <w:rStyle w:val="Nummer"/>
        </w:rPr>
        <w:object w:dxaOrig="2560" w:dyaOrig="720" w14:anchorId="02F12B21">
          <v:shape id="_x0000_i1499" type="#_x0000_t75" style="width:128.2pt;height:36pt" o:ole="">
            <v:imagedata r:id="rId1228" o:title=""/>
          </v:shape>
          <o:OLEObject Type="Embed" ProgID="Equation.DSMT4" ShapeID="_x0000_i1499" DrawAspect="Content" ObjectID="_1731936437" r:id="rId1229"/>
        </w:object>
      </w:r>
    </w:p>
    <w:p w14:paraId="24D4DAA1" w14:textId="77777777" w:rsidR="00164C80" w:rsidRDefault="00164C80" w:rsidP="00207CE4">
      <w:pPr>
        <w:rPr>
          <w:rStyle w:val="Nummer"/>
          <w:b w:val="0"/>
        </w:rPr>
      </w:pPr>
      <w:r>
        <w:rPr>
          <w:rStyle w:val="Nummer"/>
          <w:b w:val="0"/>
        </w:rPr>
        <w:t>Und man sieht sofort, dass sich die Masse des Körpers rauskürzt. (Und das g auch)</w:t>
      </w:r>
    </w:p>
    <w:p w14:paraId="14D42B82" w14:textId="77777777" w:rsidR="00164C80" w:rsidRDefault="00164C80" w:rsidP="00207CE4">
      <w:pPr>
        <w:rPr>
          <w:rStyle w:val="Nummer"/>
          <w:b w:val="0"/>
        </w:rPr>
      </w:pPr>
      <w:r w:rsidRPr="00164C80">
        <w:rPr>
          <w:rStyle w:val="Nummer"/>
        </w:rPr>
        <w:object w:dxaOrig="1540" w:dyaOrig="320" w14:anchorId="79104642">
          <v:shape id="_x0000_i1500" type="#_x0000_t75" style="width:76.35pt;height:15.8pt" o:ole="">
            <v:imagedata r:id="rId1230" o:title=""/>
          </v:shape>
          <o:OLEObject Type="Embed" ProgID="Equation.DSMT4" ShapeID="_x0000_i1500" DrawAspect="Content" ObjectID="_1731936438" r:id="rId1231"/>
        </w:object>
      </w:r>
    </w:p>
    <w:p w14:paraId="2A95C59D" w14:textId="77777777" w:rsidR="00164C80" w:rsidRDefault="00164C80" w:rsidP="00207CE4">
      <w:pPr>
        <w:rPr>
          <w:rStyle w:val="Nummer"/>
          <w:b w:val="0"/>
        </w:rPr>
      </w:pPr>
      <w:r>
        <w:rPr>
          <w:rStyle w:val="Nummer"/>
          <w:b w:val="0"/>
        </w:rPr>
        <w:t xml:space="preserve">Es hängt nur vom Neigungswinkel und der Reibungszahl ab, wann ein Körper rutscht. </w:t>
      </w:r>
    </w:p>
    <w:p w14:paraId="4ECAD207" w14:textId="77777777" w:rsidR="00164C80" w:rsidRDefault="00164C80" w:rsidP="00207CE4">
      <w:pPr>
        <w:rPr>
          <w:rStyle w:val="Nummer"/>
          <w:b w:val="0"/>
        </w:rPr>
      </w:pPr>
    </w:p>
    <w:p w14:paraId="55E84702" w14:textId="77777777" w:rsidR="00164C80" w:rsidRDefault="00164C80" w:rsidP="00207CE4">
      <w:pPr>
        <w:rPr>
          <w:rStyle w:val="Nummer"/>
          <w:b w:val="0"/>
        </w:rPr>
      </w:pPr>
      <w:r>
        <w:rPr>
          <w:rStyle w:val="Nummer"/>
          <w:b w:val="0"/>
        </w:rPr>
        <w:t>Nebenbei: Man kann schreiben</w:t>
      </w:r>
    </w:p>
    <w:p w14:paraId="4AF90A37" w14:textId="77777777" w:rsidR="00164C80" w:rsidRDefault="00164C80" w:rsidP="00207CE4">
      <w:pPr>
        <w:rPr>
          <w:rStyle w:val="Nummer"/>
          <w:b w:val="0"/>
        </w:rPr>
      </w:pPr>
      <w:r w:rsidRPr="00164C80">
        <w:rPr>
          <w:rStyle w:val="Nummer"/>
        </w:rPr>
        <w:object w:dxaOrig="999" w:dyaOrig="1040" w14:anchorId="006457CE">
          <v:shape id="_x0000_i1501" type="#_x0000_t75" style="width:50.2pt;height:51.8pt" o:ole="">
            <v:imagedata r:id="rId1232" o:title=""/>
          </v:shape>
          <o:OLEObject Type="Embed" ProgID="Equation.DSMT4" ShapeID="_x0000_i1501" DrawAspect="Content" ObjectID="_1731936439" r:id="rId1233"/>
        </w:object>
      </w:r>
      <w:r>
        <w:rPr>
          <w:rStyle w:val="Nummer"/>
          <w:b w:val="0"/>
        </w:rPr>
        <w:t xml:space="preserve"> </w:t>
      </w:r>
    </w:p>
    <w:p w14:paraId="4F09CECC" w14:textId="77777777" w:rsidR="005F7FFA" w:rsidRDefault="005F7FFA" w:rsidP="00207CE4">
      <w:pPr>
        <w:rPr>
          <w:rStyle w:val="Nummer"/>
          <w:b w:val="0"/>
        </w:rPr>
      </w:pPr>
      <w:r>
        <w:rPr>
          <w:rStyle w:val="Nummer"/>
          <w:b w:val="0"/>
        </w:rPr>
        <w:t xml:space="preserve"> </w:t>
      </w:r>
      <w:r w:rsidR="00636F88">
        <w:rPr>
          <w:rStyle w:val="Nummer"/>
          <w:b w:val="0"/>
        </w:rPr>
        <w:t>Der Winkel Alpha wird als Böschungswinkel bezeichnet. Ist der tan dieses Winkels kleiner als die Reibungszahl, hält alles schön zusammen. Wenn nicht, gibt es einen Erdrutsch.</w:t>
      </w:r>
    </w:p>
    <w:p w14:paraId="464F5AC0" w14:textId="77777777" w:rsidR="000D19F0" w:rsidRDefault="009F0F16" w:rsidP="00207CE4">
      <w:pPr>
        <w:rPr>
          <w:rStyle w:val="Nummer"/>
          <w:b w:val="0"/>
        </w:rPr>
      </w:pPr>
      <w:r>
        <w:rPr>
          <w:rStyle w:val="Nummer"/>
          <w:b w:val="0"/>
        </w:rPr>
        <w:t xml:space="preserve"> </w:t>
      </w:r>
    </w:p>
    <w:p w14:paraId="6D594E24" w14:textId="31E7A8A7" w:rsidR="00FA678B" w:rsidRDefault="00436A77" w:rsidP="00FA678B">
      <w:pPr>
        <w:pStyle w:val="HTMLVorformatiert"/>
        <w:rPr>
          <w:rFonts w:ascii="Arial" w:hAnsi="Arial" w:cs="Arial"/>
          <w:sz w:val="22"/>
          <w:szCs w:val="22"/>
        </w:rPr>
      </w:pPr>
      <w:bookmarkStart w:id="3341" w:name="m818"/>
      <w:r w:rsidRPr="00FA678B">
        <w:rPr>
          <w:rStyle w:val="Nummer"/>
          <w:rFonts w:cs="Arial"/>
          <w:szCs w:val="22"/>
        </w:rPr>
        <w:t>818</w:t>
      </w:r>
      <w:bookmarkEnd w:id="3341"/>
      <w:r w:rsidRPr="00FA678B">
        <w:rPr>
          <w:rStyle w:val="Nummer"/>
          <w:rFonts w:cs="Arial"/>
          <w:b w:val="0"/>
          <w:szCs w:val="22"/>
        </w:rPr>
        <w:t xml:space="preserve">. </w:t>
      </w:r>
      <w:r w:rsidRPr="00FA678B">
        <w:rPr>
          <w:rFonts w:ascii="Arial" w:hAnsi="Arial" w:cs="Arial"/>
          <w:sz w:val="22"/>
          <w:szCs w:val="22"/>
        </w:rPr>
        <w:t>a) Die Seite geht nach oben.</w:t>
      </w:r>
      <w:r w:rsidRPr="00FA678B">
        <w:rPr>
          <w:rFonts w:ascii="Arial" w:hAnsi="Arial" w:cs="Arial"/>
          <w:sz w:val="22"/>
          <w:szCs w:val="22"/>
        </w:rPr>
        <w:br/>
      </w:r>
      <w:r w:rsidR="00FA678B" w:rsidRPr="00FA678B">
        <w:rPr>
          <w:rFonts w:ascii="Arial" w:hAnsi="Arial" w:cs="Arial"/>
          <w:sz w:val="22"/>
          <w:szCs w:val="22"/>
        </w:rPr>
        <w:t xml:space="preserve">Die Seite geht nach oben. Wenn das Jo-Jo noch festgebunden ist, wirkt darauf die </w:t>
      </w:r>
      <w:proofErr w:type="spellStart"/>
      <w:r w:rsidR="00FA678B" w:rsidRPr="00FA678B">
        <w:rPr>
          <w:rFonts w:ascii="Arial" w:hAnsi="Arial" w:cs="Arial"/>
          <w:sz w:val="22"/>
          <w:szCs w:val="22"/>
        </w:rPr>
        <w:t>Gravitiationskraft</w:t>
      </w:r>
      <w:proofErr w:type="spellEnd"/>
      <w:r w:rsidR="00FA678B" w:rsidRPr="00FA678B">
        <w:rPr>
          <w:rFonts w:ascii="Arial" w:hAnsi="Arial" w:cs="Arial"/>
          <w:sz w:val="22"/>
          <w:szCs w:val="22"/>
        </w:rPr>
        <w:t>, das Jo-Jo</w:t>
      </w:r>
      <w:r w:rsidR="00FA678B">
        <w:rPr>
          <w:rFonts w:ascii="Arial" w:hAnsi="Arial" w:cs="Arial"/>
          <w:sz w:val="22"/>
          <w:szCs w:val="22"/>
        </w:rPr>
        <w:t xml:space="preserve"> „z</w:t>
      </w:r>
      <w:r w:rsidR="00FA678B" w:rsidRPr="00FA678B">
        <w:rPr>
          <w:rFonts w:ascii="Arial" w:hAnsi="Arial" w:cs="Arial"/>
          <w:sz w:val="22"/>
          <w:szCs w:val="22"/>
        </w:rPr>
        <w:t xml:space="preserve">ieht" also konstant mit der Gravitationskraft am Hebel. Wenn die Sicherung durchgeschnitten wird, kann das Jo-Jo der Gravitationskraft folgen, das heißt, die Gravitation </w:t>
      </w:r>
      <w:r w:rsidR="00FA678B">
        <w:rPr>
          <w:rFonts w:ascii="Arial" w:hAnsi="Arial" w:cs="Arial"/>
          <w:sz w:val="22"/>
          <w:szCs w:val="22"/>
        </w:rPr>
        <w:t>„</w:t>
      </w:r>
      <w:r w:rsidR="00FA678B" w:rsidRPr="00FA678B">
        <w:rPr>
          <w:rFonts w:ascii="Arial" w:hAnsi="Arial" w:cs="Arial"/>
          <w:sz w:val="22"/>
          <w:szCs w:val="22"/>
        </w:rPr>
        <w:t>zieht" jetzt nicht mehr am Jo-Jo und somit auch nicht am Hebel. Durch diese fehlende Kraft geht der Hebel nach oben.</w:t>
      </w:r>
    </w:p>
    <w:p w14:paraId="1617A57B" w14:textId="77777777" w:rsidR="003A146C" w:rsidRDefault="003A146C" w:rsidP="00FA678B">
      <w:pPr>
        <w:pStyle w:val="HTMLVorformatiert"/>
        <w:rPr>
          <w:rFonts w:ascii="Arial" w:hAnsi="Arial" w:cs="Arial"/>
          <w:sz w:val="22"/>
          <w:szCs w:val="22"/>
        </w:rPr>
      </w:pPr>
    </w:p>
    <w:tbl>
      <w:tblPr>
        <w:tblW w:w="0" w:type="auto"/>
        <w:tblLook w:val="01E0" w:firstRow="1" w:lastRow="1" w:firstColumn="1" w:lastColumn="1" w:noHBand="0" w:noVBand="0"/>
      </w:tblPr>
      <w:tblGrid>
        <w:gridCol w:w="4245"/>
        <w:gridCol w:w="5892"/>
      </w:tblGrid>
      <w:tr w:rsidR="003A146C" w14:paraId="49517003" w14:textId="77777777" w:rsidTr="00AA635E">
        <w:tc>
          <w:tcPr>
            <w:tcW w:w="5030" w:type="dxa"/>
            <w:shd w:val="clear" w:color="auto" w:fill="auto"/>
          </w:tcPr>
          <w:p w14:paraId="24341077" w14:textId="77777777" w:rsidR="003A146C" w:rsidRDefault="003A146C" w:rsidP="003A146C">
            <w:pPr>
              <w:pStyle w:val="HTMLVorformatiert"/>
              <w:rPr>
                <w:rStyle w:val="Nummer"/>
              </w:rPr>
            </w:pPr>
            <w:bookmarkStart w:id="3342" w:name="m819"/>
            <w:r w:rsidRPr="003A146C">
              <w:rPr>
                <w:rStyle w:val="Nummer"/>
              </w:rPr>
              <w:lastRenderedPageBreak/>
              <w:t xml:space="preserve">819. </w:t>
            </w:r>
          </w:p>
          <w:p w14:paraId="7C686238" w14:textId="77777777" w:rsidR="00CF454A" w:rsidRPr="003A146C" w:rsidRDefault="00CF454A" w:rsidP="003A146C">
            <w:pPr>
              <w:pStyle w:val="HTMLVorformatiert"/>
              <w:rPr>
                <w:rStyle w:val="Nummer"/>
              </w:rPr>
            </w:pPr>
          </w:p>
          <w:p w14:paraId="4B8CF900" w14:textId="77777777" w:rsidR="003A146C" w:rsidRPr="00AA635E" w:rsidRDefault="00CF49CE" w:rsidP="00FA678B">
            <w:pPr>
              <w:pStyle w:val="HTMLVorformatiert"/>
              <w:rPr>
                <w:rStyle w:val="Nummer"/>
                <w:b w:val="0"/>
              </w:rPr>
            </w:pPr>
            <w:r w:rsidRPr="00AA635E">
              <w:rPr>
                <w:rStyle w:val="Nummer"/>
                <w:b w:val="0"/>
              </w:rPr>
              <w: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9"/>
              <w:gridCol w:w="1340"/>
              <w:gridCol w:w="1340"/>
            </w:tblGrid>
            <w:tr w:rsidR="00CF49CE" w:rsidRPr="00AA635E" w14:paraId="592881E4" w14:textId="77777777" w:rsidTr="00AA635E">
              <w:tc>
                <w:tcPr>
                  <w:tcW w:w="1340" w:type="dxa"/>
                  <w:shd w:val="clear" w:color="auto" w:fill="E0E0E0"/>
                </w:tcPr>
                <w:p w14:paraId="7A395C2C" w14:textId="77777777" w:rsidR="00CF49CE" w:rsidRPr="00AA635E" w:rsidRDefault="00CF49CE" w:rsidP="00FA678B">
                  <w:pPr>
                    <w:pStyle w:val="HTMLVorformatiert"/>
                    <w:rPr>
                      <w:rStyle w:val="Nummer"/>
                      <w:b w:val="0"/>
                    </w:rPr>
                  </w:pPr>
                  <w:r w:rsidRPr="00AA635E">
                    <w:rPr>
                      <w:rStyle w:val="Nummer"/>
                      <w:b w:val="0"/>
                    </w:rPr>
                    <w:t>Abschnitt</w:t>
                  </w:r>
                </w:p>
              </w:tc>
              <w:tc>
                <w:tcPr>
                  <w:tcW w:w="1340" w:type="dxa"/>
                  <w:shd w:val="clear" w:color="auto" w:fill="E0E0E0"/>
                </w:tcPr>
                <w:p w14:paraId="059208C3" w14:textId="77777777" w:rsidR="00CF49CE" w:rsidRPr="00AA635E" w:rsidRDefault="00CF49CE" w:rsidP="00FA678B">
                  <w:pPr>
                    <w:pStyle w:val="HTMLVorformatiert"/>
                    <w:rPr>
                      <w:rStyle w:val="Nummer"/>
                      <w:b w:val="0"/>
                    </w:rPr>
                  </w:pPr>
                  <w:r w:rsidRPr="00AA635E">
                    <w:rPr>
                      <w:rStyle w:val="Nummer"/>
                      <w:b w:val="0"/>
                    </w:rPr>
                    <w:t>v in m/s</w:t>
                  </w:r>
                </w:p>
              </w:tc>
              <w:tc>
                <w:tcPr>
                  <w:tcW w:w="1340" w:type="dxa"/>
                  <w:shd w:val="clear" w:color="auto" w:fill="E0E0E0"/>
                </w:tcPr>
                <w:p w14:paraId="4E66CF38" w14:textId="77777777" w:rsidR="00CF49CE" w:rsidRPr="00AA635E" w:rsidRDefault="00CF49CE" w:rsidP="00FA678B">
                  <w:pPr>
                    <w:pStyle w:val="HTMLVorformatiert"/>
                    <w:rPr>
                      <w:rStyle w:val="Nummer"/>
                      <w:b w:val="0"/>
                    </w:rPr>
                  </w:pPr>
                  <w:r w:rsidRPr="00AA635E">
                    <w:rPr>
                      <w:rStyle w:val="Nummer"/>
                      <w:b w:val="0"/>
                    </w:rPr>
                    <w:t>v in km/h</w:t>
                  </w:r>
                </w:p>
              </w:tc>
            </w:tr>
            <w:tr w:rsidR="00CF49CE" w:rsidRPr="00AA635E" w14:paraId="1B5E515C" w14:textId="77777777" w:rsidTr="00AA635E">
              <w:tc>
                <w:tcPr>
                  <w:tcW w:w="1340" w:type="dxa"/>
                  <w:shd w:val="clear" w:color="auto" w:fill="auto"/>
                </w:tcPr>
                <w:p w14:paraId="020BECE9" w14:textId="77777777" w:rsidR="00CF49CE" w:rsidRPr="00CF49CE" w:rsidRDefault="00CF49CE" w:rsidP="00AA635E">
                  <w:pPr>
                    <w:pStyle w:val="HTMLVorformatiert"/>
                    <w:jc w:val="center"/>
                    <w:rPr>
                      <w:rStyle w:val="Nummer"/>
                    </w:rPr>
                  </w:pPr>
                  <w:r w:rsidRPr="00CF49CE">
                    <w:rPr>
                      <w:rStyle w:val="Nummer"/>
                    </w:rPr>
                    <w:t>1</w:t>
                  </w:r>
                </w:p>
              </w:tc>
              <w:tc>
                <w:tcPr>
                  <w:tcW w:w="1340" w:type="dxa"/>
                  <w:shd w:val="clear" w:color="auto" w:fill="auto"/>
                </w:tcPr>
                <w:p w14:paraId="1E8C5B65" w14:textId="77777777" w:rsidR="00CF49CE" w:rsidRPr="00AA635E" w:rsidRDefault="00CF49CE" w:rsidP="00AA635E">
                  <w:pPr>
                    <w:pStyle w:val="HTMLVorformatiert"/>
                    <w:jc w:val="center"/>
                    <w:rPr>
                      <w:rStyle w:val="Nummer"/>
                      <w:b w:val="0"/>
                    </w:rPr>
                  </w:pPr>
                  <w:r w:rsidRPr="00AA635E">
                    <w:rPr>
                      <w:rStyle w:val="Nummer"/>
                      <w:b w:val="0"/>
                    </w:rPr>
                    <w:t>33,3</w:t>
                  </w:r>
                </w:p>
              </w:tc>
              <w:tc>
                <w:tcPr>
                  <w:tcW w:w="1340" w:type="dxa"/>
                  <w:shd w:val="clear" w:color="auto" w:fill="auto"/>
                </w:tcPr>
                <w:p w14:paraId="099B06BE" w14:textId="77777777" w:rsidR="00CF49CE" w:rsidRPr="00AA635E" w:rsidRDefault="00CF49CE" w:rsidP="00AA635E">
                  <w:pPr>
                    <w:pStyle w:val="HTMLVorformatiert"/>
                    <w:jc w:val="center"/>
                    <w:rPr>
                      <w:rStyle w:val="Nummer"/>
                      <w:b w:val="0"/>
                    </w:rPr>
                  </w:pPr>
                  <w:r w:rsidRPr="00AA635E">
                    <w:rPr>
                      <w:rStyle w:val="Nummer"/>
                      <w:b w:val="0"/>
                    </w:rPr>
                    <w:t>120</w:t>
                  </w:r>
                </w:p>
              </w:tc>
            </w:tr>
            <w:tr w:rsidR="00CF49CE" w:rsidRPr="00AA635E" w14:paraId="561F0E54" w14:textId="77777777" w:rsidTr="00AA635E">
              <w:tc>
                <w:tcPr>
                  <w:tcW w:w="1340" w:type="dxa"/>
                  <w:shd w:val="clear" w:color="auto" w:fill="auto"/>
                </w:tcPr>
                <w:p w14:paraId="0C6401F4" w14:textId="77777777" w:rsidR="00CF49CE" w:rsidRPr="00CF49CE" w:rsidRDefault="00CF49CE" w:rsidP="00AA635E">
                  <w:pPr>
                    <w:pStyle w:val="HTMLVorformatiert"/>
                    <w:jc w:val="center"/>
                    <w:rPr>
                      <w:rStyle w:val="Nummer"/>
                    </w:rPr>
                  </w:pPr>
                  <w:r w:rsidRPr="00CF49CE">
                    <w:rPr>
                      <w:rStyle w:val="Nummer"/>
                    </w:rPr>
                    <w:t>2</w:t>
                  </w:r>
                </w:p>
              </w:tc>
              <w:tc>
                <w:tcPr>
                  <w:tcW w:w="1340" w:type="dxa"/>
                  <w:shd w:val="clear" w:color="auto" w:fill="auto"/>
                </w:tcPr>
                <w:p w14:paraId="73ABA4B6" w14:textId="77777777" w:rsidR="00CF49CE" w:rsidRPr="00AA635E" w:rsidRDefault="00CF49CE" w:rsidP="00AA635E">
                  <w:pPr>
                    <w:pStyle w:val="HTMLVorformatiert"/>
                    <w:jc w:val="center"/>
                    <w:rPr>
                      <w:rStyle w:val="Nummer"/>
                      <w:b w:val="0"/>
                    </w:rPr>
                  </w:pPr>
                  <w:r w:rsidRPr="00AA635E">
                    <w:rPr>
                      <w:rStyle w:val="Nummer"/>
                      <w:b w:val="0"/>
                    </w:rPr>
                    <w:t>0</w:t>
                  </w:r>
                </w:p>
              </w:tc>
              <w:tc>
                <w:tcPr>
                  <w:tcW w:w="1340" w:type="dxa"/>
                  <w:shd w:val="clear" w:color="auto" w:fill="auto"/>
                </w:tcPr>
                <w:p w14:paraId="1ADAC75E" w14:textId="77777777" w:rsidR="00CF49CE" w:rsidRPr="00AA635E" w:rsidRDefault="00CF49CE" w:rsidP="00AA635E">
                  <w:pPr>
                    <w:pStyle w:val="HTMLVorformatiert"/>
                    <w:jc w:val="center"/>
                    <w:rPr>
                      <w:rStyle w:val="Nummer"/>
                      <w:b w:val="0"/>
                    </w:rPr>
                  </w:pPr>
                  <w:r w:rsidRPr="00AA635E">
                    <w:rPr>
                      <w:rStyle w:val="Nummer"/>
                      <w:b w:val="0"/>
                    </w:rPr>
                    <w:t>0</w:t>
                  </w:r>
                </w:p>
              </w:tc>
            </w:tr>
            <w:tr w:rsidR="00CF49CE" w:rsidRPr="00AA635E" w14:paraId="2839E5CB" w14:textId="77777777" w:rsidTr="00AA635E">
              <w:tc>
                <w:tcPr>
                  <w:tcW w:w="1340" w:type="dxa"/>
                  <w:shd w:val="clear" w:color="auto" w:fill="auto"/>
                </w:tcPr>
                <w:p w14:paraId="00759AAA" w14:textId="77777777" w:rsidR="00CF49CE" w:rsidRPr="00CF49CE" w:rsidRDefault="00CF49CE" w:rsidP="00AA635E">
                  <w:pPr>
                    <w:pStyle w:val="HTMLVorformatiert"/>
                    <w:jc w:val="center"/>
                    <w:rPr>
                      <w:rStyle w:val="Nummer"/>
                    </w:rPr>
                  </w:pPr>
                  <w:r w:rsidRPr="00CF49CE">
                    <w:rPr>
                      <w:rStyle w:val="Nummer"/>
                    </w:rPr>
                    <w:t>3</w:t>
                  </w:r>
                </w:p>
              </w:tc>
              <w:tc>
                <w:tcPr>
                  <w:tcW w:w="1340" w:type="dxa"/>
                  <w:shd w:val="clear" w:color="auto" w:fill="auto"/>
                </w:tcPr>
                <w:p w14:paraId="3ABB1FAF" w14:textId="77777777" w:rsidR="00CF49CE" w:rsidRPr="00AA635E" w:rsidRDefault="00F3176B" w:rsidP="00AA635E">
                  <w:pPr>
                    <w:pStyle w:val="HTMLVorformatiert"/>
                    <w:jc w:val="center"/>
                    <w:rPr>
                      <w:rStyle w:val="Nummer"/>
                      <w:b w:val="0"/>
                    </w:rPr>
                  </w:pPr>
                  <w:r w:rsidRPr="00AA635E">
                    <w:rPr>
                      <w:rStyle w:val="Nummer"/>
                      <w:b w:val="0"/>
                    </w:rPr>
                    <w:t>50</w:t>
                  </w:r>
                </w:p>
              </w:tc>
              <w:tc>
                <w:tcPr>
                  <w:tcW w:w="1340" w:type="dxa"/>
                  <w:shd w:val="clear" w:color="auto" w:fill="auto"/>
                </w:tcPr>
                <w:p w14:paraId="37BB51B2" w14:textId="77777777" w:rsidR="00CF49CE" w:rsidRPr="00AA635E" w:rsidRDefault="00F3176B" w:rsidP="00AA635E">
                  <w:pPr>
                    <w:pStyle w:val="HTMLVorformatiert"/>
                    <w:jc w:val="center"/>
                    <w:rPr>
                      <w:rStyle w:val="Nummer"/>
                      <w:b w:val="0"/>
                    </w:rPr>
                  </w:pPr>
                  <w:r w:rsidRPr="00AA635E">
                    <w:rPr>
                      <w:rStyle w:val="Nummer"/>
                      <w:b w:val="0"/>
                    </w:rPr>
                    <w:t>180</w:t>
                  </w:r>
                </w:p>
              </w:tc>
            </w:tr>
          </w:tbl>
          <w:p w14:paraId="50316533" w14:textId="77777777" w:rsidR="00CF49CE" w:rsidRPr="00AA635E" w:rsidRDefault="00CF49CE" w:rsidP="00FA678B">
            <w:pPr>
              <w:pStyle w:val="HTMLVorformatiert"/>
              <w:rPr>
                <w:rStyle w:val="Nummer"/>
                <w:b w:val="0"/>
              </w:rPr>
            </w:pPr>
          </w:p>
        </w:tc>
        <w:tc>
          <w:tcPr>
            <w:tcW w:w="5031" w:type="dxa"/>
            <w:shd w:val="clear" w:color="auto" w:fill="auto"/>
          </w:tcPr>
          <w:p w14:paraId="1204482C" w14:textId="77777777" w:rsidR="003A146C" w:rsidRDefault="00B42104" w:rsidP="00FA678B">
            <w:pPr>
              <w:pStyle w:val="HTMLVorformatiert"/>
              <w:rPr>
                <w:rStyle w:val="Nummer"/>
              </w:rPr>
            </w:pPr>
            <w:r>
              <w:rPr>
                <w:rStyle w:val="Nummer"/>
                <w:b w:val="0"/>
              </w:rPr>
              <w:pict w14:anchorId="24892DC3">
                <v:shape id="_x0000_i1502" type="#_x0000_t75" style="width:283.65pt;height:153.25pt">
                  <v:imagedata r:id="rId1234" o:title="lsm819"/>
                </v:shape>
              </w:pict>
            </w:r>
          </w:p>
        </w:tc>
      </w:tr>
      <w:bookmarkEnd w:id="3342"/>
    </w:tbl>
    <w:p w14:paraId="54430D7D" w14:textId="77777777" w:rsidR="00436A77" w:rsidRPr="00FA678B" w:rsidRDefault="00436A77" w:rsidP="00207CE4">
      <w:pPr>
        <w:rPr>
          <w:rStyle w:val="Nummer"/>
          <w:rFonts w:cs="Arial"/>
          <w:b w:val="0"/>
          <w:szCs w:val="22"/>
        </w:rPr>
      </w:pPr>
    </w:p>
    <w:tbl>
      <w:tblPr>
        <w:tblW w:w="9851" w:type="dxa"/>
        <w:tblLayout w:type="fixed"/>
        <w:tblCellMar>
          <w:left w:w="70" w:type="dxa"/>
          <w:right w:w="70" w:type="dxa"/>
        </w:tblCellMar>
        <w:tblLook w:val="0000" w:firstRow="0" w:lastRow="0" w:firstColumn="0" w:lastColumn="0" w:noHBand="0" w:noVBand="0"/>
      </w:tblPr>
      <w:tblGrid>
        <w:gridCol w:w="1063"/>
        <w:gridCol w:w="3543"/>
        <w:gridCol w:w="1560"/>
        <w:gridCol w:w="3685"/>
      </w:tblGrid>
      <w:tr w:rsidR="005F59BE" w:rsidRPr="00A61481" w14:paraId="692AB320" w14:textId="77777777">
        <w:tc>
          <w:tcPr>
            <w:tcW w:w="1063" w:type="dxa"/>
            <w:tcBorders>
              <w:top w:val="single" w:sz="4" w:space="0" w:color="auto"/>
              <w:left w:val="single" w:sz="4" w:space="0" w:color="auto"/>
              <w:bottom w:val="single" w:sz="4" w:space="0" w:color="auto"/>
              <w:right w:val="single" w:sz="4" w:space="0" w:color="auto"/>
            </w:tcBorders>
          </w:tcPr>
          <w:p w14:paraId="2B694B8E" w14:textId="77777777" w:rsidR="005F59BE" w:rsidRPr="00A61481" w:rsidRDefault="005F59BE" w:rsidP="005F59BE">
            <w:pPr>
              <w:rPr>
                <w:rFonts w:cs="Arial"/>
                <w:szCs w:val="22"/>
              </w:rPr>
            </w:pPr>
            <w:r w:rsidRPr="00A61481">
              <w:rPr>
                <w:rFonts w:cs="Arial"/>
                <w:szCs w:val="22"/>
              </w:rPr>
              <w:t>geg.:</w:t>
            </w:r>
          </w:p>
        </w:tc>
        <w:tc>
          <w:tcPr>
            <w:tcW w:w="3543" w:type="dxa"/>
            <w:tcBorders>
              <w:top w:val="single" w:sz="4" w:space="0" w:color="auto"/>
              <w:left w:val="single" w:sz="4" w:space="0" w:color="auto"/>
              <w:bottom w:val="single" w:sz="4" w:space="0" w:color="auto"/>
              <w:right w:val="single" w:sz="4" w:space="0" w:color="auto"/>
            </w:tcBorders>
          </w:tcPr>
          <w:p w14:paraId="01844395" w14:textId="77777777" w:rsidR="005F59BE" w:rsidRPr="00A61481" w:rsidRDefault="005F59BE" w:rsidP="005F59BE">
            <w:pPr>
              <w:rPr>
                <w:rFonts w:cs="Arial"/>
                <w:szCs w:val="22"/>
              </w:rPr>
            </w:pPr>
            <w:r w:rsidRPr="005F59BE">
              <w:rPr>
                <w:rFonts w:cs="Arial"/>
                <w:position w:val="-30"/>
                <w:szCs w:val="22"/>
              </w:rPr>
              <w:object w:dxaOrig="1080" w:dyaOrig="720" w14:anchorId="3DAD66F6">
                <v:shape id="_x0000_i1503" type="#_x0000_t75" style="width:54pt;height:36pt" o:ole="">
                  <v:imagedata r:id="rId1235" o:title=""/>
                </v:shape>
                <o:OLEObject Type="Embed" ProgID="Equation.DSMT4" ShapeID="_x0000_i1503" DrawAspect="Content" ObjectID="_1731936440" r:id="rId1236"/>
              </w:object>
            </w:r>
          </w:p>
        </w:tc>
        <w:tc>
          <w:tcPr>
            <w:tcW w:w="1560" w:type="dxa"/>
            <w:tcBorders>
              <w:top w:val="single" w:sz="4" w:space="0" w:color="auto"/>
              <w:left w:val="single" w:sz="4" w:space="0" w:color="auto"/>
              <w:bottom w:val="single" w:sz="4" w:space="0" w:color="auto"/>
              <w:right w:val="single" w:sz="4" w:space="0" w:color="auto"/>
            </w:tcBorders>
          </w:tcPr>
          <w:p w14:paraId="4A21590F" w14:textId="77777777" w:rsidR="005F59BE" w:rsidRPr="00A61481" w:rsidRDefault="005F59BE" w:rsidP="005F59BE">
            <w:pPr>
              <w:rPr>
                <w:rFonts w:cs="Arial"/>
                <w:szCs w:val="22"/>
              </w:rPr>
            </w:pPr>
            <w:r w:rsidRPr="00A61481">
              <w:rPr>
                <w:rFonts w:cs="Arial"/>
                <w:szCs w:val="22"/>
              </w:rPr>
              <w:t>ges.:</w:t>
            </w:r>
          </w:p>
        </w:tc>
        <w:tc>
          <w:tcPr>
            <w:tcW w:w="3685" w:type="dxa"/>
            <w:tcBorders>
              <w:top w:val="single" w:sz="4" w:space="0" w:color="auto"/>
              <w:left w:val="single" w:sz="4" w:space="0" w:color="auto"/>
              <w:bottom w:val="single" w:sz="4" w:space="0" w:color="auto"/>
              <w:right w:val="single" w:sz="4" w:space="0" w:color="auto"/>
            </w:tcBorders>
          </w:tcPr>
          <w:p w14:paraId="7C627B8C" w14:textId="77777777" w:rsidR="005F59BE" w:rsidRPr="00A61481" w:rsidRDefault="005F59BE" w:rsidP="005F59BE">
            <w:pPr>
              <w:rPr>
                <w:rFonts w:cs="Arial"/>
              </w:rPr>
            </w:pPr>
            <w:r w:rsidRPr="005F59BE">
              <w:rPr>
                <w:rFonts w:cs="Arial"/>
                <w:position w:val="-12"/>
              </w:rPr>
              <w:object w:dxaOrig="260" w:dyaOrig="360" w14:anchorId="4053BA6B">
                <v:shape id="_x0000_i1504" type="#_x0000_t75" style="width:12.55pt;height:18pt" o:ole="">
                  <v:imagedata r:id="rId1237" o:title=""/>
                </v:shape>
                <o:OLEObject Type="Embed" ProgID="Equation.DSMT4" ShapeID="_x0000_i1504" DrawAspect="Content" ObjectID="_1731936441" r:id="rId1238"/>
              </w:object>
            </w:r>
          </w:p>
        </w:tc>
      </w:tr>
      <w:tr w:rsidR="005F59BE" w:rsidRPr="0018092B" w14:paraId="6249767F" w14:textId="77777777">
        <w:trPr>
          <w:cantSplit/>
          <w:trHeight w:val="952"/>
        </w:trPr>
        <w:tc>
          <w:tcPr>
            <w:tcW w:w="1063" w:type="dxa"/>
            <w:tcBorders>
              <w:top w:val="single" w:sz="4" w:space="0" w:color="auto"/>
              <w:left w:val="single" w:sz="4" w:space="0" w:color="auto"/>
              <w:right w:val="single" w:sz="4" w:space="0" w:color="auto"/>
            </w:tcBorders>
          </w:tcPr>
          <w:p w14:paraId="2626C9D6" w14:textId="77777777" w:rsidR="005F59BE" w:rsidRPr="00A61481" w:rsidRDefault="005F59BE" w:rsidP="005F59BE">
            <w:pPr>
              <w:rPr>
                <w:rFonts w:cs="Arial"/>
              </w:rPr>
            </w:pPr>
            <w:r w:rsidRPr="00A61481">
              <w:rPr>
                <w:rFonts w:cs="Arial"/>
              </w:rPr>
              <w:t>Lösung:</w:t>
            </w:r>
          </w:p>
        </w:tc>
        <w:tc>
          <w:tcPr>
            <w:tcW w:w="8788" w:type="dxa"/>
            <w:gridSpan w:val="3"/>
            <w:tcBorders>
              <w:top w:val="single" w:sz="4" w:space="0" w:color="auto"/>
              <w:left w:val="single" w:sz="4" w:space="0" w:color="auto"/>
              <w:right w:val="single" w:sz="4" w:space="0" w:color="auto"/>
            </w:tcBorders>
          </w:tcPr>
          <w:p w14:paraId="3919F035" w14:textId="77777777" w:rsidR="005F59BE" w:rsidRDefault="007B50C0" w:rsidP="005F59BE">
            <w:pPr>
              <w:rPr>
                <w:rFonts w:cs="Arial"/>
                <w:szCs w:val="22"/>
              </w:rPr>
            </w:pPr>
            <w:r>
              <w:rPr>
                <w:rFonts w:cs="Arial"/>
                <w:szCs w:val="22"/>
              </w:rPr>
              <w:t>Zuerst müssen die gegebenen Größen in Grundeinheiten umgerechnet werden:</w:t>
            </w:r>
          </w:p>
          <w:p w14:paraId="3320F673" w14:textId="77777777" w:rsidR="007B50C0" w:rsidRDefault="007B50C0" w:rsidP="005F59BE">
            <w:pPr>
              <w:rPr>
                <w:rFonts w:cs="Arial"/>
                <w:szCs w:val="22"/>
              </w:rPr>
            </w:pPr>
            <w:r w:rsidRPr="007B50C0">
              <w:rPr>
                <w:rFonts w:cs="Arial"/>
                <w:position w:val="-28"/>
                <w:szCs w:val="22"/>
              </w:rPr>
              <w:object w:dxaOrig="2260" w:dyaOrig="680" w14:anchorId="6723668C">
                <v:shape id="_x0000_i1505" type="#_x0000_t75" style="width:113.45pt;height:33.8pt" o:ole="">
                  <v:imagedata r:id="rId1239" o:title=""/>
                </v:shape>
                <o:OLEObject Type="Embed" ProgID="Equation.DSMT4" ShapeID="_x0000_i1505" DrawAspect="Content" ObjectID="_1731936442" r:id="rId1240"/>
              </w:object>
            </w:r>
          </w:p>
          <w:p w14:paraId="129B6169" w14:textId="77777777" w:rsidR="007B50C0" w:rsidRDefault="007B50C0" w:rsidP="005F59BE">
            <w:pPr>
              <w:rPr>
                <w:rFonts w:cs="Arial"/>
                <w:szCs w:val="22"/>
              </w:rPr>
            </w:pPr>
            <w:r>
              <w:rPr>
                <w:rFonts w:cs="Arial"/>
                <w:szCs w:val="22"/>
              </w:rPr>
              <w:t>Dann kann di</w:t>
            </w:r>
            <w:r w:rsidR="00CF49CE">
              <w:rPr>
                <w:rFonts w:cs="Arial"/>
                <w:szCs w:val="22"/>
              </w:rPr>
              <w:t>e Geschwindigkeit berechnet werden:</w:t>
            </w:r>
          </w:p>
          <w:p w14:paraId="6DF4C57E" w14:textId="77777777" w:rsidR="00CF49CE" w:rsidRPr="0018092B" w:rsidRDefault="00CF49CE" w:rsidP="005F59BE">
            <w:pPr>
              <w:rPr>
                <w:rFonts w:cs="Arial"/>
                <w:szCs w:val="22"/>
              </w:rPr>
            </w:pPr>
            <w:r w:rsidRPr="00CF49CE">
              <w:rPr>
                <w:rFonts w:cs="Arial"/>
                <w:position w:val="-126"/>
                <w:szCs w:val="22"/>
              </w:rPr>
              <w:object w:dxaOrig="1359" w:dyaOrig="2640" w14:anchorId="5421F43B">
                <v:shape id="_x0000_i1506" type="#_x0000_t75" style="width:68.2pt;height:132pt" o:ole="">
                  <v:imagedata r:id="rId1241" o:title=""/>
                </v:shape>
                <o:OLEObject Type="Embed" ProgID="Equation.DSMT4" ShapeID="_x0000_i1506" DrawAspect="Content" ObjectID="_1731936443" r:id="rId1242"/>
              </w:object>
            </w:r>
          </w:p>
        </w:tc>
      </w:tr>
    </w:tbl>
    <w:p w14:paraId="3753CC91" w14:textId="77777777" w:rsidR="00436A77" w:rsidRDefault="00436A77" w:rsidP="00207CE4">
      <w:pPr>
        <w:rPr>
          <w:rStyle w:val="Nummer"/>
          <w:rFonts w:cs="Arial"/>
          <w:b w:val="0"/>
          <w:szCs w:val="22"/>
        </w:rPr>
      </w:pPr>
    </w:p>
    <w:p w14:paraId="24DB95C4" w14:textId="77777777" w:rsidR="00F3176B" w:rsidRDefault="00F3176B" w:rsidP="00207CE4">
      <w:pPr>
        <w:rPr>
          <w:rStyle w:val="Nummer"/>
          <w:rFonts w:cs="Arial"/>
          <w:b w:val="0"/>
          <w:szCs w:val="22"/>
        </w:rPr>
      </w:pPr>
      <w:r>
        <w:rPr>
          <w:rStyle w:val="Nummer"/>
          <w:rFonts w:cs="Arial"/>
          <w:b w:val="0"/>
          <w:szCs w:val="22"/>
        </w:rPr>
        <w:t>c) Die Durchschnittsgeschwindigkeit berechnet sich aus der Gesamtstrecke und der insgesamt dafür benötigten Zeit.</w:t>
      </w:r>
    </w:p>
    <w:p w14:paraId="170D57CC" w14:textId="77777777" w:rsidR="00F3176B" w:rsidRDefault="00F3176B" w:rsidP="00207CE4">
      <w:pPr>
        <w:rPr>
          <w:rStyle w:val="Nummer"/>
          <w:rFonts w:cs="Arial"/>
          <w:b w:val="0"/>
          <w:szCs w:val="22"/>
        </w:rPr>
      </w:pPr>
      <w:r w:rsidRPr="00F3176B">
        <w:rPr>
          <w:rStyle w:val="Nummer"/>
          <w:rFonts w:cs="Arial"/>
          <w:b w:val="0"/>
          <w:szCs w:val="22"/>
        </w:rPr>
        <w:object w:dxaOrig="2200" w:dyaOrig="3800" w14:anchorId="35A36070">
          <v:shape id="_x0000_i1507" type="#_x0000_t75" style="width:110.2pt;height:189.8pt" o:ole="">
            <v:imagedata r:id="rId1243" o:title=""/>
          </v:shape>
          <o:OLEObject Type="Embed" ProgID="Equation.DSMT4" ShapeID="_x0000_i1507" DrawAspect="Content" ObjectID="_1731936444" r:id="rId1244"/>
        </w:object>
      </w:r>
    </w:p>
    <w:p w14:paraId="75EDED8B" w14:textId="77777777" w:rsidR="00D65607" w:rsidRDefault="00D65607" w:rsidP="00207CE4">
      <w:pPr>
        <w:rPr>
          <w:rStyle w:val="Nummer"/>
          <w:rFonts w:cs="Arial"/>
          <w:b w:val="0"/>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0"/>
        <w:gridCol w:w="5031"/>
      </w:tblGrid>
      <w:tr w:rsidR="00D65607" w:rsidRPr="00AA635E" w14:paraId="67DE8EE3" w14:textId="77777777" w:rsidTr="00AA635E">
        <w:tc>
          <w:tcPr>
            <w:tcW w:w="5030" w:type="dxa"/>
            <w:shd w:val="clear" w:color="auto" w:fill="auto"/>
          </w:tcPr>
          <w:p w14:paraId="43BEF5CA" w14:textId="77777777" w:rsidR="00D65607" w:rsidRPr="00AA635E" w:rsidRDefault="00D65607" w:rsidP="00D65607">
            <w:pPr>
              <w:rPr>
                <w:rStyle w:val="Nummer"/>
                <w:rFonts w:cs="Arial"/>
                <w:b w:val="0"/>
                <w:szCs w:val="22"/>
              </w:rPr>
            </w:pPr>
            <w:bookmarkStart w:id="3343" w:name="m820"/>
            <w:r w:rsidRPr="00D65607">
              <w:rPr>
                <w:rStyle w:val="Nummer"/>
              </w:rPr>
              <w:lastRenderedPageBreak/>
              <w:t>820</w:t>
            </w:r>
            <w:bookmarkEnd w:id="3343"/>
            <w:r w:rsidRPr="00AA635E">
              <w:rPr>
                <w:rStyle w:val="Nummer"/>
                <w:rFonts w:cs="Arial"/>
                <w:b w:val="0"/>
                <w:szCs w:val="22"/>
              </w:rPr>
              <w:t>. a) Die Geschwindigkeit wird zuerst größer, bleibt dann eine Zeit gleich und wird dann wieder kleiner. Zu Beginn und am Anfang hat das Auto keine Geschwindigkeit.</w:t>
            </w:r>
          </w:p>
          <w:p w14:paraId="0FE82FCF" w14:textId="77777777" w:rsidR="00D65607" w:rsidRPr="00AA635E" w:rsidRDefault="00D65607" w:rsidP="00D65607">
            <w:pPr>
              <w:rPr>
                <w:rStyle w:val="Nummer"/>
                <w:rFonts w:cs="Arial"/>
                <w:b w:val="0"/>
                <w:szCs w:val="22"/>
              </w:rPr>
            </w:pPr>
          </w:p>
          <w:p w14:paraId="597EE17A" w14:textId="77777777" w:rsidR="00D65607" w:rsidRPr="00AA635E" w:rsidRDefault="00D65607" w:rsidP="00207CE4">
            <w:pPr>
              <w:rPr>
                <w:rStyle w:val="Nummer"/>
                <w:rFonts w:cs="Arial"/>
                <w:b w:val="0"/>
                <w:szCs w:val="22"/>
              </w:rPr>
            </w:pPr>
          </w:p>
        </w:tc>
        <w:tc>
          <w:tcPr>
            <w:tcW w:w="5031" w:type="dxa"/>
            <w:shd w:val="clear" w:color="auto" w:fill="auto"/>
          </w:tcPr>
          <w:p w14:paraId="739CF7E2" w14:textId="77777777" w:rsidR="00D65607" w:rsidRPr="00AA635E" w:rsidRDefault="00B42104" w:rsidP="00207CE4">
            <w:pPr>
              <w:rPr>
                <w:rStyle w:val="Nummer"/>
                <w:rFonts w:cs="Arial"/>
                <w:b w:val="0"/>
                <w:szCs w:val="22"/>
              </w:rPr>
            </w:pPr>
            <w:r>
              <w:rPr>
                <w:rStyle w:val="Nummer"/>
                <w:rFonts w:cs="Arial"/>
                <w:szCs w:val="22"/>
              </w:rPr>
              <w:pict w14:anchorId="57B77CD5">
                <v:shape id="_x0000_i1508" type="#_x0000_t75" style="width:165.8pt;height:119.45pt">
                  <v:imagedata r:id="rId1245" o:title="lsm820"/>
                </v:shape>
              </w:pict>
            </w:r>
          </w:p>
        </w:tc>
      </w:tr>
    </w:tbl>
    <w:p w14:paraId="601C88FC" w14:textId="77777777" w:rsidR="00F3176B" w:rsidRDefault="00F3176B" w:rsidP="00207CE4">
      <w:pPr>
        <w:rPr>
          <w:rStyle w:val="Nummer"/>
          <w:rFonts w:cs="Arial"/>
          <w:b w:val="0"/>
          <w:szCs w:val="22"/>
        </w:rPr>
      </w:pPr>
    </w:p>
    <w:p w14:paraId="41C00250" w14:textId="77777777" w:rsidR="006E0C0B" w:rsidRDefault="006E0C0B" w:rsidP="00207CE4">
      <w:pPr>
        <w:rPr>
          <w:rStyle w:val="Nummer"/>
          <w:rFonts w:cs="Arial"/>
          <w:b w:val="0"/>
          <w:szCs w:val="22"/>
        </w:rPr>
      </w:pPr>
    </w:p>
    <w:p w14:paraId="7E259DF0" w14:textId="77777777" w:rsidR="006E0C0B" w:rsidRDefault="006E0C0B" w:rsidP="00207CE4">
      <w:pPr>
        <w:rPr>
          <w:rStyle w:val="Nummer"/>
          <w:rFonts w:cs="Arial"/>
          <w:b w:val="0"/>
          <w:szCs w:val="22"/>
        </w:rPr>
      </w:pPr>
      <w:bookmarkStart w:id="3344" w:name="m821"/>
      <w:r w:rsidRPr="006E0C0B">
        <w:rPr>
          <w:rStyle w:val="Nummer"/>
        </w:rPr>
        <w:t>821</w:t>
      </w:r>
      <w:bookmarkEnd w:id="3344"/>
      <w:r>
        <w:rPr>
          <w:rStyle w:val="Nummer"/>
          <w:rFonts w:cs="Arial"/>
          <w:b w:val="0"/>
          <w:szCs w:val="22"/>
        </w:rPr>
        <w:t xml:space="preserve">. </w:t>
      </w:r>
      <w:r w:rsidR="00CE0310">
        <w:rPr>
          <w:szCs w:val="22"/>
        </w:rPr>
        <w:t>Die Durchschnittsgeschwindigkeit für die gesamte Strecke beträgt 149 km/h.</w:t>
      </w:r>
    </w:p>
    <w:p w14:paraId="0428E917" w14:textId="77777777" w:rsidR="006E0C0B" w:rsidRDefault="006E0C0B" w:rsidP="00207CE4">
      <w:pPr>
        <w:rPr>
          <w:rStyle w:val="Nummer"/>
          <w:rFonts w:cs="Arial"/>
          <w:b w:val="0"/>
          <w:szCs w:val="22"/>
        </w:rPr>
      </w:pPr>
    </w:p>
    <w:p w14:paraId="3082D639" w14:textId="77777777" w:rsidR="006E0C0B" w:rsidRDefault="00B42104" w:rsidP="00207CE4">
      <w:pPr>
        <w:rPr>
          <w:rStyle w:val="Nummer"/>
          <w:rFonts w:cs="Arial"/>
          <w:b w:val="0"/>
          <w:szCs w:val="22"/>
        </w:rPr>
      </w:pPr>
      <w:hyperlink r:id="rId1246" w:anchor="m821" w:history="1">
        <w:r w:rsidR="006E0C0B" w:rsidRPr="006E0C0B">
          <w:rPr>
            <w:rStyle w:val="Hyperlink"/>
            <w:rFonts w:cs="Arial"/>
            <w:sz w:val="22"/>
            <w:szCs w:val="22"/>
          </w:rPr>
          <w:t>vollständige Lösung</w:t>
        </w:r>
      </w:hyperlink>
    </w:p>
    <w:p w14:paraId="26610B65" w14:textId="77777777" w:rsidR="00761CB5" w:rsidRDefault="00761CB5" w:rsidP="00207CE4">
      <w:pPr>
        <w:rPr>
          <w:rStyle w:val="Nummer"/>
          <w:rFonts w:cs="Arial"/>
          <w:b w:val="0"/>
          <w:szCs w:val="22"/>
        </w:rPr>
      </w:pPr>
    </w:p>
    <w:p w14:paraId="73FEEE7D" w14:textId="77777777" w:rsidR="00761CB5" w:rsidRDefault="00761CB5" w:rsidP="00207CE4">
      <w:bookmarkStart w:id="3345" w:name="m822"/>
      <w:r w:rsidRPr="00761CB5">
        <w:rPr>
          <w:rStyle w:val="Nummer"/>
        </w:rPr>
        <w:t xml:space="preserve">822. </w:t>
      </w:r>
      <w:bookmarkEnd w:id="3345"/>
      <w:r w:rsidRPr="00761CB5">
        <w:t xml:space="preserve">a) </w:t>
      </w:r>
      <w:r>
        <w:t xml:space="preserve">Eine Schwingung verläuft dann harmonisch, wenn die rücktreibende Kraft proportional zur Auslenkung ist. </w:t>
      </w:r>
    </w:p>
    <w:p w14:paraId="16103895" w14:textId="77777777" w:rsidR="00761CB5" w:rsidRDefault="00761CB5" w:rsidP="00207CE4">
      <w:r>
        <w:t xml:space="preserve">Im konkreten Fall muss gezeigt werden, dass die Kraft, die die Flüssigkeitssäule in die Gleichgewichtslage zurückbewegt, von der Höhe h direkt proportional abhängt. </w:t>
      </w:r>
    </w:p>
    <w:p w14:paraId="075779AF" w14:textId="77777777" w:rsidR="00761CB5" w:rsidRDefault="00761CB5" w:rsidP="00207CE4"/>
    <w:p w14:paraId="41E3E1FA" w14:textId="77777777" w:rsidR="00761CB5" w:rsidRDefault="00761CB5" w:rsidP="00207CE4">
      <w:r>
        <w:t>Wird die Säule aus der Gleichgewichtslage herausgebracht, wird die rechte Säule kleiner und die linke Säule größer. Damit ist die linke Säule um die Höhe 2h größer als die rechte Säule. Diese zusätzliche Masse der linken Säule bringt die Kraft auf, die das ganze System zurückbewegt.</w:t>
      </w:r>
    </w:p>
    <w:p w14:paraId="5E60FE86" w14:textId="77777777" w:rsidR="00761CB5" w:rsidRDefault="00761CB5" w:rsidP="00207CE4">
      <w:r>
        <w:t xml:space="preserve">Wie groß ist diese Kraft? </w:t>
      </w:r>
    </w:p>
    <w:p w14:paraId="4A113831" w14:textId="77777777" w:rsidR="00761CB5" w:rsidRDefault="00761CB5" w:rsidP="00207CE4">
      <w:r>
        <w:t>Nun, es ist die Gewichtskraft der Flüssigkeitssäule mit 2h</w:t>
      </w:r>
    </w:p>
    <w:p w14:paraId="11A57DA8" w14:textId="77777777" w:rsidR="00761CB5" w:rsidRDefault="005F11B1" w:rsidP="00207CE4">
      <w:r w:rsidRPr="00761CB5">
        <w:rPr>
          <w:position w:val="-10"/>
        </w:rPr>
        <w:object w:dxaOrig="820" w:dyaOrig="320" w14:anchorId="353CD08B">
          <v:shape id="_x0000_i1509" type="#_x0000_t75" style="width:41.45pt;height:15.8pt" o:ole="">
            <v:imagedata r:id="rId1247" o:title=""/>
          </v:shape>
          <o:OLEObject Type="Embed" ProgID="Equation.DSMT4" ShapeID="_x0000_i1509" DrawAspect="Content" ObjectID="_1731936445" r:id="rId1248"/>
        </w:object>
      </w:r>
    </w:p>
    <w:p w14:paraId="14D23EF2" w14:textId="77777777" w:rsidR="005F11B1" w:rsidRDefault="005F11B1" w:rsidP="00207CE4">
      <w:r>
        <w:t>Die Masse der Flüssigkeit ist über die Dichte zu bestimmen:</w:t>
      </w:r>
    </w:p>
    <w:p w14:paraId="60C58422" w14:textId="77777777" w:rsidR="005F11B1" w:rsidRDefault="005F11B1" w:rsidP="00207CE4">
      <w:r w:rsidRPr="005F11B1">
        <w:rPr>
          <w:position w:val="-44"/>
        </w:rPr>
        <w:object w:dxaOrig="859" w:dyaOrig="999" w14:anchorId="7919442D">
          <v:shape id="_x0000_i1510" type="#_x0000_t75" style="width:42.55pt;height:50.2pt" o:ole="">
            <v:imagedata r:id="rId1249" o:title=""/>
          </v:shape>
          <o:OLEObject Type="Embed" ProgID="Equation.DSMT4" ShapeID="_x0000_i1510" DrawAspect="Content" ObjectID="_1731936446" r:id="rId1250"/>
        </w:object>
      </w:r>
    </w:p>
    <w:p w14:paraId="146AEB5D" w14:textId="77777777" w:rsidR="005F11B1" w:rsidRDefault="005F11B1" w:rsidP="00207CE4">
      <w:r>
        <w:t>Damit erhält man für die Kraft</w:t>
      </w:r>
    </w:p>
    <w:p w14:paraId="64D40E8C" w14:textId="77777777" w:rsidR="005F11B1" w:rsidRDefault="005F11B1" w:rsidP="00207CE4">
      <w:r w:rsidRPr="005F11B1">
        <w:rPr>
          <w:position w:val="-10"/>
        </w:rPr>
        <w:object w:dxaOrig="1020" w:dyaOrig="320" w14:anchorId="595970D3">
          <v:shape id="_x0000_i1511" type="#_x0000_t75" style="width:51.25pt;height:15.8pt" o:ole="">
            <v:imagedata r:id="rId1251" o:title=""/>
          </v:shape>
          <o:OLEObject Type="Embed" ProgID="Equation.DSMT4" ShapeID="_x0000_i1511" DrawAspect="Content" ObjectID="_1731936447" r:id="rId1252"/>
        </w:object>
      </w:r>
    </w:p>
    <w:p w14:paraId="363F00CE" w14:textId="77777777" w:rsidR="005F11B1" w:rsidRDefault="005F11B1" w:rsidP="00207CE4">
      <w:r>
        <w:t xml:space="preserve">Es muss aber die Höhe h in der Gleichung auftauchen. </w:t>
      </w:r>
    </w:p>
    <w:p w14:paraId="2A0EA08D" w14:textId="77777777" w:rsidR="005F11B1" w:rsidRDefault="005F11B1" w:rsidP="00207CE4">
      <w:r>
        <w:t>Das Volumen ist von der Höhe abhängig, es ist einfach die Fläche der Säule mal deren Höhe:</w:t>
      </w:r>
    </w:p>
    <w:p w14:paraId="0E32002A" w14:textId="77777777" w:rsidR="005F11B1" w:rsidRDefault="005F11B1" w:rsidP="00207CE4">
      <w:r w:rsidRPr="005F11B1">
        <w:rPr>
          <w:position w:val="-10"/>
        </w:rPr>
        <w:object w:dxaOrig="999" w:dyaOrig="320" w14:anchorId="574A3FDE">
          <v:shape id="_x0000_i1512" type="#_x0000_t75" style="width:50.2pt;height:15.8pt" o:ole="">
            <v:imagedata r:id="rId1253" o:title=""/>
          </v:shape>
          <o:OLEObject Type="Embed" ProgID="Equation.DSMT4" ShapeID="_x0000_i1512" DrawAspect="Content" ObjectID="_1731936448" r:id="rId1254"/>
        </w:object>
      </w:r>
    </w:p>
    <w:p w14:paraId="2F3D14EA" w14:textId="77777777" w:rsidR="005F11B1" w:rsidRDefault="005F11B1" w:rsidP="00207CE4">
      <w:r>
        <w:t>Die Kraft ist jetzt:</w:t>
      </w:r>
    </w:p>
    <w:p w14:paraId="55581DB0" w14:textId="77777777" w:rsidR="005F11B1" w:rsidRDefault="005F11B1" w:rsidP="00207CE4">
      <w:r w:rsidRPr="005F11B1">
        <w:rPr>
          <w:position w:val="-10"/>
        </w:rPr>
        <w:object w:dxaOrig="1500" w:dyaOrig="320" w14:anchorId="56811318">
          <v:shape id="_x0000_i1513" type="#_x0000_t75" style="width:75.25pt;height:15.8pt" o:ole="">
            <v:imagedata r:id="rId1255" o:title=""/>
          </v:shape>
          <o:OLEObject Type="Embed" ProgID="Equation.DSMT4" ShapeID="_x0000_i1513" DrawAspect="Content" ObjectID="_1731936449" r:id="rId1256"/>
        </w:object>
      </w:r>
    </w:p>
    <w:p w14:paraId="3077CA1F" w14:textId="77777777" w:rsidR="005F11B1" w:rsidRDefault="005F11B1" w:rsidP="00207CE4">
      <w:r>
        <w:t>Die Kraft ist demnach direkt proportional zu Höhe h, da die anderen Größen von h unabhängig und konstant sind.</w:t>
      </w:r>
    </w:p>
    <w:p w14:paraId="7E91D14A" w14:textId="77777777" w:rsidR="005F11B1" w:rsidRDefault="005F11B1" w:rsidP="00207CE4">
      <w:r>
        <w:t>Die Schwingung läuft harmonisch ab.</w:t>
      </w:r>
    </w:p>
    <w:p w14:paraId="3B16EF68" w14:textId="77777777" w:rsidR="005F11B1" w:rsidRDefault="0045204B" w:rsidP="00207CE4">
      <w:r>
        <w:t>b) Ähnlich wie die Schwingung eines Fadenpendels ist die Schwingung nur von einer Länge abhängig. Die Art der Flüssigkeit und andere Größen spielen keine Rolle.</w:t>
      </w:r>
    </w:p>
    <w:p w14:paraId="79EB356E" w14:textId="77777777" w:rsidR="0045204B" w:rsidRDefault="0045204B" w:rsidP="00207CE4">
      <w:r>
        <w:t>Die Schwingungsdauer ist für einen Ort auf der Erde proportional zur Wurzel der Länge der Flüssigkeitssäule.</w:t>
      </w:r>
    </w:p>
    <w:p w14:paraId="4F6DB632" w14:textId="77777777" w:rsidR="00377AC8" w:rsidRDefault="00377AC8" w:rsidP="00207CE4"/>
    <w:p w14:paraId="3EF3721B" w14:textId="77777777" w:rsidR="00377AC8" w:rsidRPr="00377AC8" w:rsidRDefault="00377AC8" w:rsidP="00207CE4">
      <w:pPr>
        <w:rPr>
          <w:rStyle w:val="Nummer"/>
        </w:rPr>
      </w:pPr>
      <w:bookmarkStart w:id="3346" w:name="m823"/>
      <w:r w:rsidRPr="00377AC8">
        <w:rPr>
          <w:rStyle w:val="Nummer"/>
        </w:rPr>
        <w:t>823.</w:t>
      </w:r>
      <w:r w:rsidR="005C0C5F">
        <w:rPr>
          <w:rStyle w:val="Nummer"/>
        </w:rPr>
        <w:t xml:space="preserve"> </w:t>
      </w:r>
      <w:r w:rsidR="005C0C5F">
        <w:rPr>
          <w:szCs w:val="22"/>
        </w:rPr>
        <w:t>Die Feder hat eine Konstante von 82 N/m.</w:t>
      </w:r>
    </w:p>
    <w:bookmarkEnd w:id="3346"/>
    <w:p w14:paraId="1C6D5CC3" w14:textId="77777777" w:rsidR="00377AC8" w:rsidRDefault="00377AC8" w:rsidP="00207CE4"/>
    <w:p w14:paraId="2A8C6E59" w14:textId="77777777" w:rsidR="00377AC8" w:rsidRDefault="00B42104" w:rsidP="00207CE4">
      <w:hyperlink r:id="rId1257" w:anchor="m823" w:history="1">
        <w:r w:rsidR="00377AC8" w:rsidRPr="003A6957">
          <w:rPr>
            <w:rStyle w:val="Hyperlink"/>
            <w:sz w:val="22"/>
          </w:rPr>
          <w:t>vollständige Lösung</w:t>
        </w:r>
      </w:hyperlink>
    </w:p>
    <w:p w14:paraId="68720713" w14:textId="77777777" w:rsidR="001B2F46" w:rsidRDefault="001B2F46" w:rsidP="00207CE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0"/>
        <w:gridCol w:w="5031"/>
      </w:tblGrid>
      <w:tr w:rsidR="001B2F46" w14:paraId="0FA9CA3B" w14:textId="77777777" w:rsidTr="00AA635E">
        <w:tc>
          <w:tcPr>
            <w:tcW w:w="5030" w:type="dxa"/>
            <w:shd w:val="clear" w:color="auto" w:fill="auto"/>
          </w:tcPr>
          <w:p w14:paraId="79864D53" w14:textId="77777777" w:rsidR="00EC4366" w:rsidRDefault="001B2F46" w:rsidP="00EC4366">
            <w:bookmarkStart w:id="3347" w:name="m824"/>
            <w:r w:rsidRPr="001B2F46">
              <w:rPr>
                <w:rStyle w:val="Nummer"/>
              </w:rPr>
              <w:lastRenderedPageBreak/>
              <w:t xml:space="preserve">824. </w:t>
            </w:r>
            <w:bookmarkEnd w:id="3347"/>
            <w:r w:rsidR="00EC4366">
              <w:t>a) Das Leitungswasser steigt höher als das Salzwasser.</w:t>
            </w:r>
          </w:p>
          <w:p w14:paraId="305158CC" w14:textId="77777777" w:rsidR="001B2F46" w:rsidRPr="00AA635E" w:rsidRDefault="00EC4366" w:rsidP="00EC4366">
            <w:pPr>
              <w:rPr>
                <w:rStyle w:val="Nummer"/>
                <w:b w:val="0"/>
              </w:rPr>
            </w:pPr>
            <w:r w:rsidRPr="00AA635E">
              <w:rPr>
                <w:rStyle w:val="Nummer"/>
                <w:b w:val="0"/>
              </w:rPr>
              <w:t xml:space="preserve">Das Salzwasser hat eine höhere Dichte und damit auf ein größeres Gewicht. </w:t>
            </w:r>
          </w:p>
        </w:tc>
        <w:tc>
          <w:tcPr>
            <w:tcW w:w="5031" w:type="dxa"/>
            <w:shd w:val="clear" w:color="auto" w:fill="auto"/>
          </w:tcPr>
          <w:p w14:paraId="3BC85676" w14:textId="77777777" w:rsidR="001B2F46" w:rsidRDefault="00B42104" w:rsidP="00207CE4">
            <w:r>
              <w:pict w14:anchorId="30C66BB1">
                <v:shape id="_x0000_i1514" type="#_x0000_t75" style="width:198pt;height:148.35pt">
                  <v:imagedata r:id="rId1258" o:title="lsm824"/>
                </v:shape>
              </w:pict>
            </w:r>
          </w:p>
        </w:tc>
      </w:tr>
    </w:tbl>
    <w:p w14:paraId="7FBFF958" w14:textId="77777777" w:rsidR="001B2F46" w:rsidRPr="0045204B" w:rsidRDefault="001B2F46" w:rsidP="00207CE4"/>
    <w:p w14:paraId="02CDA2DA" w14:textId="77777777" w:rsidR="00761CB5" w:rsidRDefault="00450FA3" w:rsidP="00207CE4">
      <w:pPr>
        <w:rPr>
          <w:rStyle w:val="Nummer"/>
        </w:rPr>
      </w:pPr>
      <w:bookmarkStart w:id="3348" w:name="m825"/>
      <w:r w:rsidRPr="00450FA3">
        <w:rPr>
          <w:rStyle w:val="Nummer"/>
        </w:rPr>
        <w:t>825.</w:t>
      </w:r>
    </w:p>
    <w:p w14:paraId="25ED3EAB" w14:textId="77777777" w:rsidR="00450FA3" w:rsidRPr="00450FA3" w:rsidRDefault="00450FA3" w:rsidP="00450FA3">
      <w:pPr>
        <w:rPr>
          <w:rStyle w:val="Nummer"/>
          <w:b w:val="0"/>
        </w:rPr>
      </w:pPr>
      <w:r w:rsidRPr="00450FA3">
        <w:rPr>
          <w:rStyle w:val="Nummer"/>
          <w:b w:val="0"/>
        </w:rPr>
        <w:t>Aus dem ersten Diagramm kann man ablesen:</w:t>
      </w:r>
    </w:p>
    <w:p w14:paraId="1989E5D1" w14:textId="77777777" w:rsidR="00450FA3" w:rsidRDefault="00F14E7A" w:rsidP="00450FA3">
      <w:pPr>
        <w:rPr>
          <w:rStyle w:val="Nummer"/>
          <w:b w:val="0"/>
        </w:rPr>
      </w:pPr>
      <w:r w:rsidRPr="00450FA3">
        <w:rPr>
          <w:rStyle w:val="Nummer"/>
          <w:b w:val="0"/>
        </w:rPr>
        <w:object w:dxaOrig="1579" w:dyaOrig="720" w14:anchorId="471E3553">
          <v:shape id="_x0000_i1515" type="#_x0000_t75" style="width:79.65pt;height:36pt" o:ole="">
            <v:imagedata r:id="rId1259" o:title=""/>
          </v:shape>
          <o:OLEObject Type="Embed" ProgID="Equation.DSMT4" ShapeID="_x0000_i1515" DrawAspect="Content" ObjectID="_1731936450" r:id="rId1260"/>
        </w:object>
      </w:r>
    </w:p>
    <w:p w14:paraId="5A42362D" w14:textId="77777777" w:rsidR="00450FA3" w:rsidRDefault="00450FA3" w:rsidP="00450FA3">
      <w:pPr>
        <w:rPr>
          <w:rStyle w:val="Nummer"/>
          <w:b w:val="0"/>
        </w:rPr>
      </w:pPr>
      <w:r>
        <w:rPr>
          <w:rStyle w:val="Nummer"/>
          <w:b w:val="0"/>
        </w:rPr>
        <w:t>Das zweite Diagramm liefert</w:t>
      </w:r>
    </w:p>
    <w:p w14:paraId="39253F7B" w14:textId="77777777" w:rsidR="00450FA3" w:rsidRDefault="00450FA3" w:rsidP="00450FA3">
      <w:pPr>
        <w:rPr>
          <w:rStyle w:val="Nummer"/>
          <w:b w:val="0"/>
        </w:rPr>
      </w:pPr>
      <w:r w:rsidRPr="00450FA3">
        <w:rPr>
          <w:rStyle w:val="Nummer"/>
          <w:b w:val="0"/>
        </w:rPr>
        <w:object w:dxaOrig="980" w:dyaOrig="320" w14:anchorId="6CF08AB0">
          <v:shape id="_x0000_i1516" type="#_x0000_t75" style="width:48.55pt;height:15.8pt" o:ole="">
            <v:imagedata r:id="rId1261" o:title=""/>
          </v:shape>
          <o:OLEObject Type="Embed" ProgID="Equation.DSMT4" ShapeID="_x0000_i1516" DrawAspect="Content" ObjectID="_1731936451" r:id="rId1262"/>
        </w:object>
      </w:r>
    </w:p>
    <w:p w14:paraId="65011112" w14:textId="77777777" w:rsidR="00450FA3" w:rsidRDefault="00450FA3" w:rsidP="00450FA3">
      <w:pPr>
        <w:rPr>
          <w:rStyle w:val="Nummer"/>
          <w:b w:val="0"/>
        </w:rPr>
      </w:pPr>
      <w:r>
        <w:rPr>
          <w:rStyle w:val="Nummer"/>
          <w:b w:val="0"/>
        </w:rPr>
        <w:t xml:space="preserve">Daraus </w:t>
      </w:r>
      <w:proofErr w:type="gramStart"/>
      <w:r>
        <w:rPr>
          <w:rStyle w:val="Nummer"/>
          <w:b w:val="0"/>
        </w:rPr>
        <w:t>kann</w:t>
      </w:r>
      <w:proofErr w:type="gramEnd"/>
      <w:r>
        <w:rPr>
          <w:rStyle w:val="Nummer"/>
          <w:b w:val="0"/>
        </w:rPr>
        <w:t xml:space="preserve"> die Frequenz und die Ausbreitungsgeschwindigkeit berechnet werden:</w:t>
      </w:r>
    </w:p>
    <w:p w14:paraId="74F8D300" w14:textId="77777777" w:rsidR="00F14E7A" w:rsidRDefault="007A1CD1" w:rsidP="00450FA3">
      <w:pPr>
        <w:rPr>
          <w:rStyle w:val="Nummer"/>
          <w:b w:val="0"/>
        </w:rPr>
      </w:pPr>
      <w:r w:rsidRPr="00C64F01">
        <w:rPr>
          <w:rStyle w:val="Nummer"/>
          <w:b w:val="0"/>
        </w:rPr>
        <w:object w:dxaOrig="999" w:dyaOrig="1680" w14:anchorId="63058476">
          <v:shape id="_x0000_i1517" type="#_x0000_t75" style="width:50.2pt;height:84pt" o:ole="">
            <v:imagedata r:id="rId1263" o:title=""/>
          </v:shape>
          <o:OLEObject Type="Embed" ProgID="Equation.DSMT4" ShapeID="_x0000_i1517" DrawAspect="Content" ObjectID="_1731936452" r:id="rId1264"/>
        </w:object>
      </w:r>
    </w:p>
    <w:p w14:paraId="08C3A3AF" w14:textId="77777777" w:rsidR="00450FA3" w:rsidRDefault="00450FA3" w:rsidP="00450FA3">
      <w:pPr>
        <w:rPr>
          <w:rStyle w:val="Nummer"/>
          <w:b w:val="0"/>
        </w:rPr>
      </w:pPr>
      <w:r>
        <w:rPr>
          <w:rStyle w:val="Nummer"/>
          <w:b w:val="0"/>
        </w:rPr>
        <w:t xml:space="preserve"> </w:t>
      </w:r>
    </w:p>
    <w:p w14:paraId="546B2DA4" w14:textId="77777777" w:rsidR="004708FD" w:rsidRDefault="004708FD" w:rsidP="00450FA3">
      <w:pPr>
        <w:rPr>
          <w:rStyle w:val="Nummer"/>
          <w:b w:val="0"/>
        </w:rPr>
      </w:pPr>
      <w:r w:rsidRPr="004708FD">
        <w:rPr>
          <w:rStyle w:val="Nummer"/>
        </w:rPr>
        <w:object w:dxaOrig="2060" w:dyaOrig="1380" w14:anchorId="65B78CE4">
          <v:shape id="_x0000_i1518" type="#_x0000_t75" style="width:102.55pt;height:69.25pt" o:ole="">
            <v:imagedata r:id="rId1265" o:title=""/>
          </v:shape>
          <o:OLEObject Type="Embed" ProgID="Equation.DSMT4" ShapeID="_x0000_i1518" DrawAspect="Content" ObjectID="_1731936453" r:id="rId1266"/>
        </w:object>
      </w:r>
    </w:p>
    <w:p w14:paraId="2EC2C7D8" w14:textId="77777777" w:rsidR="004708FD" w:rsidRDefault="004708FD" w:rsidP="00450FA3">
      <w:pPr>
        <w:rPr>
          <w:rStyle w:val="Nummer"/>
          <w:b w:val="0"/>
        </w:rPr>
      </w:pPr>
    </w:p>
    <w:p w14:paraId="01796617" w14:textId="77777777" w:rsidR="004708FD" w:rsidRDefault="004708FD" w:rsidP="00450FA3">
      <w:pPr>
        <w:rPr>
          <w:rStyle w:val="Nummer"/>
        </w:rPr>
      </w:pPr>
      <w:bookmarkStart w:id="3349" w:name="m826"/>
      <w:r w:rsidRPr="004708FD">
        <w:rPr>
          <w:rStyle w:val="Nummer"/>
        </w:rPr>
        <w:t>826.</w:t>
      </w:r>
      <w:bookmarkEnd w:id="3349"/>
      <w:r w:rsidRPr="004708FD">
        <w:rPr>
          <w:rStyle w:val="Nummer"/>
        </w:rPr>
        <w:t xml:space="preserve"> </w:t>
      </w:r>
    </w:p>
    <w:p w14:paraId="294E31CF" w14:textId="77777777" w:rsidR="004708FD" w:rsidRDefault="004708FD" w:rsidP="00450FA3">
      <w:pPr>
        <w:rPr>
          <w:rStyle w:val="Nummer"/>
          <w:b w:val="0"/>
        </w:rPr>
      </w:pPr>
      <w:r w:rsidRPr="004708FD">
        <w:rPr>
          <w:rStyle w:val="Nummer"/>
          <w:b w:val="0"/>
        </w:rPr>
        <w:t>Das</w:t>
      </w:r>
      <w:r>
        <w:rPr>
          <w:rStyle w:val="Nummer"/>
          <w:b w:val="0"/>
        </w:rPr>
        <w:t xml:space="preserve"> Fahrrad hängt an 4 tragenden Seilen. Jedes dieser Seile muss um 1 m nach oben bewegt werden. Damit muss die Schnur insgesamt um 4 m bewegt werden, damit das Fahrrad 1 m nach oben geht.</w:t>
      </w:r>
    </w:p>
    <w:p w14:paraId="37D9A78B" w14:textId="77777777" w:rsidR="00190B1F" w:rsidRDefault="00190B1F" w:rsidP="00450FA3">
      <w:pPr>
        <w:rPr>
          <w:rStyle w:val="Nummer"/>
          <w:b w:val="0"/>
        </w:rPr>
      </w:pPr>
    </w:p>
    <w:p w14:paraId="33FD6091" w14:textId="77777777" w:rsidR="00190B1F" w:rsidRDefault="00190B1F" w:rsidP="00450FA3">
      <w:pPr>
        <w:rPr>
          <w:rStyle w:val="Nummer"/>
          <w:b w:val="0"/>
        </w:rPr>
      </w:pPr>
      <w:bookmarkStart w:id="3350" w:name="m827"/>
      <w:r w:rsidRPr="00190B1F">
        <w:rPr>
          <w:rStyle w:val="Nummer"/>
        </w:rPr>
        <w:t>827</w:t>
      </w:r>
      <w:r>
        <w:rPr>
          <w:rStyle w:val="Nummer"/>
          <w:b w:val="0"/>
        </w:rPr>
        <w:t>.</w:t>
      </w:r>
      <w:bookmarkEnd w:id="3350"/>
    </w:p>
    <w:p w14:paraId="1A6E6D66" w14:textId="77777777" w:rsidR="00190B1F" w:rsidRPr="00190B1F" w:rsidRDefault="004708FD" w:rsidP="00190B1F">
      <w:pPr>
        <w:widowControl w:val="0"/>
        <w:rPr>
          <w:rFonts w:cs="Arial"/>
        </w:rPr>
      </w:pPr>
      <w:r w:rsidRPr="00190B1F">
        <w:rPr>
          <w:rStyle w:val="Nummer"/>
          <w:b w:val="0"/>
        </w:rPr>
        <w:t xml:space="preserve"> </w:t>
      </w:r>
      <w:r w:rsidR="00190B1F" w:rsidRPr="00190B1F">
        <w:rPr>
          <w:rFonts w:cs="Arial"/>
        </w:rPr>
        <w:t xml:space="preserve">a) </w:t>
      </w:r>
    </w:p>
    <w:p w14:paraId="1967A9EA" w14:textId="77777777" w:rsidR="00190B1F" w:rsidRPr="00190B1F" w:rsidRDefault="00190B1F" w:rsidP="00190B1F">
      <w:pPr>
        <w:widowControl w:val="0"/>
        <w:rPr>
          <w:rFonts w:cs="Arial"/>
        </w:rPr>
      </w:pPr>
      <w:r w:rsidRPr="00190B1F">
        <w:rPr>
          <w:rFonts w:cs="Arial"/>
          <w:position w:val="-94"/>
        </w:rPr>
        <w:object w:dxaOrig="1260" w:dyaOrig="1980" w14:anchorId="4DA4E17E">
          <v:shape id="_x0000_i1519" type="#_x0000_t75" style="width:63.25pt;height:99.25pt" o:ole="">
            <v:imagedata r:id="rId1267" o:title=""/>
          </v:shape>
          <o:OLEObject Type="Embed" ProgID="Equation.DSMT4" ShapeID="_x0000_i1519" DrawAspect="Content" ObjectID="_1731936454" r:id="rId1268"/>
        </w:object>
      </w:r>
    </w:p>
    <w:p w14:paraId="38EE30E7" w14:textId="77777777" w:rsidR="00190B1F" w:rsidRPr="00190B1F" w:rsidRDefault="00190B1F" w:rsidP="00190B1F">
      <w:pPr>
        <w:widowControl w:val="0"/>
        <w:rPr>
          <w:rFonts w:cs="Arial"/>
        </w:rPr>
      </w:pPr>
      <w:r w:rsidRPr="00190B1F">
        <w:rPr>
          <w:rFonts w:cs="Arial"/>
        </w:rPr>
        <w:t>b)</w:t>
      </w:r>
    </w:p>
    <w:p w14:paraId="24D6DEEB" w14:textId="77777777" w:rsidR="00190B1F" w:rsidRPr="00190B1F" w:rsidRDefault="00190B1F" w:rsidP="00190B1F">
      <w:pPr>
        <w:widowControl w:val="0"/>
        <w:rPr>
          <w:rFonts w:cs="Arial"/>
        </w:rPr>
      </w:pPr>
    </w:p>
    <w:p w14:paraId="62329E68" w14:textId="77777777" w:rsidR="00190B1F" w:rsidRPr="00190B1F" w:rsidRDefault="00190B1F" w:rsidP="00190B1F">
      <w:pPr>
        <w:widowControl w:val="0"/>
        <w:rPr>
          <w:rFonts w:cs="Arial"/>
        </w:rPr>
      </w:pPr>
      <w:r w:rsidRPr="00190B1F">
        <w:rPr>
          <w:rFonts w:cs="Arial"/>
          <w:position w:val="-60"/>
        </w:rPr>
        <w:object w:dxaOrig="1920" w:dyaOrig="1340" w14:anchorId="496B705F">
          <v:shape id="_x0000_i1520" type="#_x0000_t75" style="width:96pt;height:67.65pt" o:ole="">
            <v:imagedata r:id="rId1269" o:title=""/>
          </v:shape>
          <o:OLEObject Type="Embed" ProgID="Equation.DSMT4" ShapeID="_x0000_i1520" DrawAspect="Content" ObjectID="_1731936455" r:id="rId1270"/>
        </w:object>
      </w:r>
    </w:p>
    <w:p w14:paraId="4AF3EF18" w14:textId="77777777" w:rsidR="00190B1F" w:rsidRPr="00190B1F" w:rsidRDefault="00190B1F" w:rsidP="00190B1F">
      <w:pPr>
        <w:widowControl w:val="0"/>
        <w:rPr>
          <w:rFonts w:cs="Arial"/>
        </w:rPr>
      </w:pPr>
    </w:p>
    <w:p w14:paraId="0B285A77" w14:textId="77777777" w:rsidR="00190B1F" w:rsidRPr="00190B1F" w:rsidRDefault="00190B1F" w:rsidP="00190B1F">
      <w:pPr>
        <w:widowControl w:val="0"/>
      </w:pPr>
      <w:r w:rsidRPr="00190B1F">
        <w:rPr>
          <w:rFonts w:cs="Arial"/>
        </w:rPr>
        <w:t>c)</w:t>
      </w:r>
      <w:r w:rsidRPr="00190B1F">
        <w:t xml:space="preserve"> Härter heißt, es muss für die gleiche Ausdehnung mehr Kraft aufgebracht werden. Damit ist jede Federkonstante größer der in a berechneten möglich. </w:t>
      </w:r>
    </w:p>
    <w:p w14:paraId="26234C8B" w14:textId="77777777" w:rsidR="00190B1F" w:rsidRPr="00190B1F" w:rsidRDefault="00190B1F" w:rsidP="00190B1F">
      <w:pPr>
        <w:widowControl w:val="0"/>
        <w:rPr>
          <w:rFonts w:cs="Arial"/>
        </w:rPr>
      </w:pPr>
      <w:r w:rsidRPr="00190B1F">
        <w:rPr>
          <w:rFonts w:cs="Arial"/>
          <w:position w:val="-24"/>
        </w:rPr>
        <w:object w:dxaOrig="1600" w:dyaOrig="620" w14:anchorId="39C2BEEF">
          <v:shape id="_x0000_i1521" type="#_x0000_t75" style="width:79.65pt;height:30.55pt" o:ole="">
            <v:imagedata r:id="rId1271" o:title=""/>
          </v:shape>
          <o:OLEObject Type="Embed" ProgID="Equation.DSMT4" ShapeID="_x0000_i1521" DrawAspect="Content" ObjectID="_1731936456" r:id="rId1272"/>
        </w:object>
      </w:r>
    </w:p>
    <w:p w14:paraId="333C24A6" w14:textId="77777777" w:rsidR="00B22DEB" w:rsidRDefault="00B22DEB" w:rsidP="00B22DEB">
      <w:pPr>
        <w:widowControl w:val="0"/>
        <w:rPr>
          <w:rFonts w:cs="Arial"/>
        </w:rPr>
      </w:pPr>
      <w:bookmarkStart w:id="3351" w:name="m828"/>
      <w:r w:rsidRPr="00B22DEB">
        <w:rPr>
          <w:rStyle w:val="Nummer"/>
        </w:rPr>
        <w:t>828.</w:t>
      </w:r>
      <w:bookmarkEnd w:id="3351"/>
      <w:r>
        <w:rPr>
          <w:rStyle w:val="Nummer"/>
          <w:b w:val="0"/>
        </w:rPr>
        <w:t xml:space="preserve"> </w:t>
      </w:r>
      <w:r w:rsidRPr="002867A5">
        <w:rPr>
          <w:rFonts w:cs="Arial"/>
        </w:rPr>
        <w:t xml:space="preserve">Rad und Achse bestehen aus Stahl. </w:t>
      </w:r>
      <w:r>
        <w:rPr>
          <w:rFonts w:cs="Arial"/>
        </w:rPr>
        <w:t xml:space="preserve">Die Reibung sollte möglichst klein sein. Die Gleitreibungszahl beträgt geschmiert 0,05. </w:t>
      </w:r>
    </w:p>
    <w:p w14:paraId="2556B7F8" w14:textId="77777777" w:rsidR="00B22DEB" w:rsidRDefault="00B22DEB" w:rsidP="00B22DEB">
      <w:pPr>
        <w:widowControl w:val="0"/>
        <w:rPr>
          <w:rFonts w:cs="Arial"/>
        </w:rPr>
      </w:pPr>
      <w:r>
        <w:rPr>
          <w:rFonts w:cs="Arial"/>
        </w:rPr>
        <w:t>Wird ein Kugellager verwendet, rollt Stahl auf Stahl. Die Reibungszahl ist dann 0,001 und damit deutlich kleiner als bei der Gleitreibung.</w:t>
      </w:r>
    </w:p>
    <w:p w14:paraId="0ADC5966" w14:textId="77777777" w:rsidR="005347FB" w:rsidRDefault="005347FB" w:rsidP="00B22DEB">
      <w:pPr>
        <w:widowControl w:val="0"/>
        <w:rPr>
          <w:rFonts w:cs="Arial"/>
        </w:rPr>
      </w:pPr>
    </w:p>
    <w:p w14:paraId="425E494A" w14:textId="77777777" w:rsidR="005347FB" w:rsidRPr="005347FB" w:rsidRDefault="005347FB" w:rsidP="00B22DEB">
      <w:pPr>
        <w:widowControl w:val="0"/>
        <w:rPr>
          <w:rStyle w:val="Nummer"/>
        </w:rPr>
      </w:pPr>
      <w:bookmarkStart w:id="3352" w:name="m829"/>
      <w:r w:rsidRPr="005347FB">
        <w:rPr>
          <w:rStyle w:val="Nummer"/>
        </w:rPr>
        <w:t>829.</w:t>
      </w:r>
      <w:bookmarkEnd w:id="3352"/>
      <w:r w:rsidRPr="005347FB">
        <w:rPr>
          <w:rStyle w:val="Nummer"/>
        </w:rPr>
        <w:t xml:space="preserve"> </w:t>
      </w:r>
    </w:p>
    <w:p w14:paraId="362E6E4E" w14:textId="77777777" w:rsidR="004708FD" w:rsidRDefault="00981E1E" w:rsidP="00450FA3">
      <w:pPr>
        <w:rPr>
          <w:rStyle w:val="Nummer"/>
          <w:b w:val="0"/>
        </w:rPr>
      </w:pPr>
      <w:r>
        <w:rPr>
          <w:rStyle w:val="Nummer"/>
          <w:b w:val="0"/>
        </w:rPr>
        <w:t>1. Wie lange läuft Anne bis zum Lokal?</w:t>
      </w:r>
    </w:p>
    <w:p w14:paraId="2E4A78AF" w14:textId="77777777" w:rsidR="00981E1E" w:rsidRDefault="00981E1E" w:rsidP="00450FA3">
      <w:pPr>
        <w:rPr>
          <w:rStyle w:val="Nummer"/>
          <w:b w:val="0"/>
        </w:rPr>
      </w:pPr>
      <w:r>
        <w:rPr>
          <w:rStyle w:val="Nummer"/>
          <w:b w:val="0"/>
        </w:rPr>
        <w:t xml:space="preserve">Da sie 6 Kilometer in der Stunde zurücklegt und das Lokal 6 Kilometer entfernt ist, braucht sie eine Stunde für den Weg. </w:t>
      </w:r>
    </w:p>
    <w:p w14:paraId="7A049CF3" w14:textId="77777777" w:rsidR="00981E1E" w:rsidRDefault="00981E1E" w:rsidP="00450FA3">
      <w:pPr>
        <w:rPr>
          <w:rStyle w:val="Nummer"/>
          <w:b w:val="0"/>
        </w:rPr>
      </w:pPr>
    </w:p>
    <w:p w14:paraId="1E060C24" w14:textId="77777777" w:rsidR="00981E1E" w:rsidRDefault="00981E1E" w:rsidP="00450FA3">
      <w:pPr>
        <w:rPr>
          <w:rStyle w:val="Nummer"/>
          <w:b w:val="0"/>
        </w:rPr>
      </w:pPr>
      <w:r>
        <w:rPr>
          <w:rStyle w:val="Nummer"/>
          <w:b w:val="0"/>
        </w:rPr>
        <w:t xml:space="preserve">2. Zacharias fährt 5 km mit dem Fahrrad. Da er damit 10 Kilometer in der Stunde schafft, benötigt er für diese Strecke eine halbe Stunde. </w:t>
      </w:r>
    </w:p>
    <w:p w14:paraId="690C9046" w14:textId="77777777" w:rsidR="00981E1E" w:rsidRDefault="00981E1E" w:rsidP="00450FA3">
      <w:pPr>
        <w:rPr>
          <w:rStyle w:val="Nummer"/>
          <w:b w:val="0"/>
        </w:rPr>
      </w:pPr>
      <w:r>
        <w:rPr>
          <w:rStyle w:val="Nummer"/>
          <w:b w:val="0"/>
        </w:rPr>
        <w:t xml:space="preserve">Den restlichen Kilometer läuft er zu Fuß. In einer Stunde würde er 5 Kilometer schaffen, also braucht er für den einen Kilometer nur 1/5 Stunde oder 12 Minuten. </w:t>
      </w:r>
    </w:p>
    <w:p w14:paraId="2207CD69" w14:textId="77777777" w:rsidR="00981E1E" w:rsidRDefault="00981E1E" w:rsidP="00450FA3">
      <w:pPr>
        <w:rPr>
          <w:rStyle w:val="Nummer"/>
          <w:b w:val="0"/>
        </w:rPr>
      </w:pPr>
      <w:r>
        <w:rPr>
          <w:rStyle w:val="Nummer"/>
          <w:b w:val="0"/>
        </w:rPr>
        <w:t>Insgesamt ist er also 42 Minuten unterwegs</w:t>
      </w:r>
      <w:r w:rsidR="003568E0">
        <w:rPr>
          <w:rStyle w:val="Nummer"/>
          <w:b w:val="0"/>
        </w:rPr>
        <w:t>, braucht aber noch eine Minute zum Abschließen</w:t>
      </w:r>
      <w:r>
        <w:rPr>
          <w:rStyle w:val="Nummer"/>
          <w:b w:val="0"/>
        </w:rPr>
        <w:t xml:space="preserve"> und muss damit </w:t>
      </w:r>
      <w:r w:rsidR="003568E0">
        <w:rPr>
          <w:rStyle w:val="Nummer"/>
          <w:b w:val="0"/>
        </w:rPr>
        <w:t xml:space="preserve">11.17 </w:t>
      </w:r>
      <w:r w:rsidR="006A0CB8">
        <w:rPr>
          <w:rStyle w:val="Nummer"/>
          <w:b w:val="0"/>
        </w:rPr>
        <w:t>s</w:t>
      </w:r>
      <w:r w:rsidR="003568E0">
        <w:rPr>
          <w:rStyle w:val="Nummer"/>
          <w:b w:val="0"/>
        </w:rPr>
        <w:t>tarten.</w:t>
      </w:r>
      <w:bookmarkEnd w:id="3348"/>
    </w:p>
    <w:p w14:paraId="205FF1EA" w14:textId="77777777" w:rsidR="006556C4" w:rsidRDefault="006556C4" w:rsidP="00450FA3">
      <w:pPr>
        <w:rPr>
          <w:rStyle w:val="Nummer"/>
          <w:b w:val="0"/>
        </w:rPr>
      </w:pPr>
    </w:p>
    <w:p w14:paraId="1BD05D66" w14:textId="77777777" w:rsidR="006556C4" w:rsidRDefault="006556C4" w:rsidP="00450FA3">
      <w:pPr>
        <w:rPr>
          <w:rStyle w:val="Nummer"/>
        </w:rPr>
      </w:pPr>
      <w:bookmarkStart w:id="3353" w:name="m830"/>
      <w:r w:rsidRPr="00052AB6">
        <w:rPr>
          <w:rStyle w:val="Nummer"/>
        </w:rPr>
        <w:t>830.</w:t>
      </w:r>
      <w:bookmarkEnd w:id="3353"/>
      <w:r w:rsidRPr="00052AB6">
        <w:rPr>
          <w:rStyle w:val="Nummer"/>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1"/>
        <w:gridCol w:w="5976"/>
      </w:tblGrid>
      <w:tr w:rsidR="00A57335" w14:paraId="2A9D5D44" w14:textId="77777777" w:rsidTr="00AA635E">
        <w:tc>
          <w:tcPr>
            <w:tcW w:w="4161" w:type="dxa"/>
            <w:shd w:val="clear" w:color="auto" w:fill="auto"/>
          </w:tcPr>
          <w:p w14:paraId="239BDF28" w14:textId="77777777" w:rsidR="00A57335" w:rsidRPr="00AA635E" w:rsidRDefault="00A57335" w:rsidP="00450FA3">
            <w:pPr>
              <w:rPr>
                <w:rStyle w:val="Nummer"/>
                <w:b w:val="0"/>
              </w:rPr>
            </w:pPr>
            <w:r w:rsidRPr="00AA635E">
              <w:rPr>
                <w:rStyle w:val="Nummer"/>
                <w:b w:val="0"/>
              </w:rPr>
              <w:t>Der Zusammenhang zwischen der gesuchten Größe Q und der Kraft P ist ohne weiteres nicht erkennbar, da die Last Q durch die drei losen Rollen mehrmals aufgeteilt wird. Deshalb muss die Aufgaben Schritt für Schritt von Q nach P abgearbeitet werden.</w:t>
            </w:r>
          </w:p>
          <w:p w14:paraId="2DCCD7DA" w14:textId="77777777" w:rsidR="00A57335" w:rsidRPr="00AA635E" w:rsidRDefault="00A57335" w:rsidP="00450FA3">
            <w:pPr>
              <w:rPr>
                <w:rStyle w:val="Nummer"/>
                <w:b w:val="0"/>
              </w:rPr>
            </w:pPr>
          </w:p>
          <w:p w14:paraId="26818344" w14:textId="77777777" w:rsidR="00A57335" w:rsidRPr="00AA635E" w:rsidRDefault="00A57335" w:rsidP="00450FA3">
            <w:pPr>
              <w:rPr>
                <w:rStyle w:val="Nummer"/>
                <w:b w:val="0"/>
              </w:rPr>
            </w:pPr>
            <w:r w:rsidRPr="00AA635E">
              <w:rPr>
                <w:rStyle w:val="Nummer"/>
                <w:b w:val="0"/>
              </w:rPr>
              <w:t>Die gesuchte Last Q hängt an der losen Rolle A. Diese Rolle verteilt die Last auf zwei Seile, so dass jedes Seil nur mit der halben Kraft belastet wird. Die Kraft K</w:t>
            </w:r>
            <w:r w:rsidRPr="00AA635E">
              <w:rPr>
                <w:rStyle w:val="Nummer"/>
                <w:b w:val="0"/>
                <w:vertAlign w:val="subscript"/>
              </w:rPr>
              <w:t>1</w:t>
            </w:r>
            <w:r w:rsidRPr="00AA635E">
              <w:rPr>
                <w:rStyle w:val="Nummer"/>
                <w:b w:val="0"/>
              </w:rPr>
              <w:t xml:space="preserve"> ist also halb so groß wie die Last Q und natürlich das Gewicht der Rolle. Es gilt also:</w:t>
            </w:r>
          </w:p>
          <w:p w14:paraId="51957C9A" w14:textId="77777777" w:rsidR="00A57335" w:rsidRPr="00AA635E" w:rsidRDefault="00A57335" w:rsidP="00450FA3">
            <w:pPr>
              <w:rPr>
                <w:rStyle w:val="Nummer"/>
                <w:b w:val="0"/>
              </w:rPr>
            </w:pPr>
            <w:r w:rsidRPr="00AA635E">
              <w:rPr>
                <w:rStyle w:val="Nummer"/>
              </w:rPr>
              <w:object w:dxaOrig="1500" w:dyaOrig="620" w14:anchorId="7F23A92B">
                <v:shape id="_x0000_i1522" type="#_x0000_t75" style="width:75.25pt;height:30.55pt" o:ole="">
                  <v:imagedata r:id="rId1273" o:title=""/>
                </v:shape>
                <o:OLEObject Type="Embed" ProgID="Equation.DSMT4" ShapeID="_x0000_i1522" DrawAspect="Content" ObjectID="_1731936457" r:id="rId1274"/>
              </w:object>
            </w:r>
          </w:p>
          <w:p w14:paraId="6EDA02EC" w14:textId="77777777" w:rsidR="00A57335" w:rsidRPr="00AA635E" w:rsidRDefault="00A57335" w:rsidP="00450FA3">
            <w:pPr>
              <w:rPr>
                <w:rStyle w:val="Nummer"/>
                <w:b w:val="0"/>
              </w:rPr>
            </w:pPr>
            <w:bookmarkStart w:id="3354" w:name="_Hlk313294561"/>
            <w:r w:rsidRPr="00AA635E">
              <w:rPr>
                <w:rStyle w:val="Nummer"/>
                <w:b w:val="0"/>
              </w:rPr>
              <w:t>Die Kraft K</w:t>
            </w:r>
            <w:r w:rsidRPr="00AA635E">
              <w:rPr>
                <w:rStyle w:val="Nummer"/>
                <w:b w:val="0"/>
                <w:vertAlign w:val="subscript"/>
              </w:rPr>
              <w:t>2</w:t>
            </w:r>
            <w:r w:rsidRPr="00AA635E">
              <w:rPr>
                <w:rStyle w:val="Nummer"/>
                <w:b w:val="0"/>
              </w:rPr>
              <w:t xml:space="preserve"> ist wieder die Hälfte von dem, was an B hängt und wieder dem Gewicht der Rolle:</w:t>
            </w:r>
            <w:bookmarkEnd w:id="3354"/>
          </w:p>
          <w:p w14:paraId="3CAF15EA" w14:textId="77777777" w:rsidR="00A57335" w:rsidRPr="00AA635E" w:rsidRDefault="00D31803" w:rsidP="00450FA3">
            <w:pPr>
              <w:rPr>
                <w:rStyle w:val="Nummer"/>
                <w:b w:val="0"/>
              </w:rPr>
            </w:pPr>
            <w:r w:rsidRPr="00AA635E">
              <w:rPr>
                <w:rStyle w:val="Nummer"/>
                <w:b w:val="0"/>
              </w:rPr>
              <w:object w:dxaOrig="1520" w:dyaOrig="620" w14:anchorId="161DC85D">
                <v:shape id="_x0000_i1523" type="#_x0000_t75" style="width:76.35pt;height:30.55pt" o:ole="">
                  <v:imagedata r:id="rId1275" o:title=""/>
                </v:shape>
                <o:OLEObject Type="Embed" ProgID="Equation.DSMT4" ShapeID="_x0000_i1523" DrawAspect="Content" ObjectID="_1731936458" r:id="rId1276"/>
              </w:object>
            </w:r>
          </w:p>
        </w:tc>
        <w:tc>
          <w:tcPr>
            <w:tcW w:w="5976" w:type="dxa"/>
            <w:shd w:val="clear" w:color="auto" w:fill="auto"/>
          </w:tcPr>
          <w:p w14:paraId="23E8875A" w14:textId="77777777" w:rsidR="00A57335" w:rsidRDefault="00B42104" w:rsidP="00450FA3">
            <w:pPr>
              <w:rPr>
                <w:rStyle w:val="Nummer"/>
              </w:rPr>
            </w:pPr>
            <w:r>
              <w:pict w14:anchorId="0F9C6770">
                <v:shape id="_x0000_i1524" type="#_x0000_t75" style="width:4in;height:273.8pt">
                  <v:imagedata r:id="rId1277" o:title="m830"/>
                </v:shape>
              </w:pict>
            </w:r>
          </w:p>
        </w:tc>
      </w:tr>
      <w:tr w:rsidR="00A57335" w14:paraId="1ED3A363" w14:textId="77777777" w:rsidTr="00AA635E">
        <w:tc>
          <w:tcPr>
            <w:tcW w:w="10137" w:type="dxa"/>
            <w:gridSpan w:val="2"/>
            <w:shd w:val="clear" w:color="auto" w:fill="auto"/>
          </w:tcPr>
          <w:p w14:paraId="720FBDCF" w14:textId="77777777" w:rsidR="00A57335" w:rsidRDefault="00602A37" w:rsidP="00450FA3">
            <w:bookmarkStart w:id="3355" w:name="_Hlk313294642"/>
            <w:r>
              <w:t>Die Kraft K</w:t>
            </w:r>
            <w:r w:rsidRPr="00AA635E">
              <w:rPr>
                <w:vertAlign w:val="subscript"/>
              </w:rPr>
              <w:t>3</w:t>
            </w:r>
            <w:r>
              <w:t xml:space="preserve"> ist demnach:</w:t>
            </w:r>
            <w:bookmarkEnd w:id="3355"/>
          </w:p>
          <w:p w14:paraId="60F1B2AC" w14:textId="77777777" w:rsidR="00602A37" w:rsidRPr="00AA635E" w:rsidRDefault="00D31803" w:rsidP="00450FA3">
            <w:pPr>
              <w:rPr>
                <w:rStyle w:val="Nummer"/>
                <w:b w:val="0"/>
              </w:rPr>
            </w:pPr>
            <w:r w:rsidRPr="00AA635E">
              <w:rPr>
                <w:rStyle w:val="Nummer"/>
                <w:b w:val="0"/>
              </w:rPr>
              <w:object w:dxaOrig="1560" w:dyaOrig="620" w14:anchorId="7E38EA62">
                <v:shape id="_x0000_i1525" type="#_x0000_t75" style="width:78pt;height:30.55pt" o:ole="">
                  <v:imagedata r:id="rId1278" o:title=""/>
                </v:shape>
                <o:OLEObject Type="Embed" ProgID="Equation.DSMT4" ShapeID="_x0000_i1525" DrawAspect="Content" ObjectID="_1731936459" r:id="rId1279"/>
              </w:object>
            </w:r>
          </w:p>
          <w:p w14:paraId="33604FB8" w14:textId="77777777" w:rsidR="00D31803" w:rsidRPr="00AA635E" w:rsidRDefault="00D31803" w:rsidP="00450FA3">
            <w:pPr>
              <w:rPr>
                <w:rStyle w:val="Nummer"/>
                <w:b w:val="0"/>
              </w:rPr>
            </w:pPr>
            <w:bookmarkStart w:id="3356" w:name="_Hlk313294708"/>
            <w:r w:rsidRPr="00AA635E">
              <w:rPr>
                <w:rStyle w:val="Nummer"/>
                <w:b w:val="0"/>
              </w:rPr>
              <w:t>Durch die feste Rolle D wird diese Kraft umgelenkt und ist deshalb so groß wie die bekannte Kraft P.</w:t>
            </w:r>
            <w:bookmarkEnd w:id="3356"/>
            <w:r w:rsidRPr="00AA635E">
              <w:rPr>
                <w:rStyle w:val="Nummer"/>
                <w:b w:val="0"/>
              </w:rPr>
              <w:t xml:space="preserve"> </w:t>
            </w:r>
          </w:p>
          <w:p w14:paraId="10DF1A84" w14:textId="77777777" w:rsidR="00D31803" w:rsidRPr="00AA635E" w:rsidRDefault="00D31803" w:rsidP="00450FA3">
            <w:pPr>
              <w:rPr>
                <w:rStyle w:val="Nummer"/>
                <w:b w:val="0"/>
              </w:rPr>
            </w:pPr>
            <w:r w:rsidRPr="00AA635E">
              <w:rPr>
                <w:rStyle w:val="Nummer"/>
                <w:b w:val="0"/>
              </w:rPr>
              <w:object w:dxaOrig="1440" w:dyaOrig="620" w14:anchorId="6884A25E">
                <v:shape id="_x0000_i1526" type="#_x0000_t75" style="width:1in;height:30.55pt" o:ole="">
                  <v:imagedata r:id="rId1280" o:title=""/>
                </v:shape>
                <o:OLEObject Type="Embed" ProgID="Equation.DSMT4" ShapeID="_x0000_i1526" DrawAspect="Content" ObjectID="_1731936460" r:id="rId1281"/>
              </w:object>
            </w:r>
          </w:p>
          <w:p w14:paraId="5A08F72B" w14:textId="77777777" w:rsidR="00D31803" w:rsidRPr="00AA635E" w:rsidRDefault="00D31803" w:rsidP="00450FA3">
            <w:pPr>
              <w:rPr>
                <w:rStyle w:val="Nummer"/>
                <w:b w:val="0"/>
              </w:rPr>
            </w:pPr>
            <w:bookmarkStart w:id="3357" w:name="_Hlk313294758"/>
            <w:r w:rsidRPr="00AA635E">
              <w:rPr>
                <w:rStyle w:val="Nummer"/>
                <w:b w:val="0"/>
              </w:rPr>
              <w:t xml:space="preserve">Damit stehen in dieser Gleichung die gegebenen Größen P und G, leider aber nicht die gesuchte Größe Q. </w:t>
            </w:r>
          </w:p>
          <w:p w14:paraId="24FF15D3" w14:textId="77777777" w:rsidR="00D31803" w:rsidRPr="00AA635E" w:rsidRDefault="00D31803" w:rsidP="00450FA3">
            <w:pPr>
              <w:rPr>
                <w:rStyle w:val="Nummer"/>
                <w:b w:val="0"/>
              </w:rPr>
            </w:pPr>
            <w:r w:rsidRPr="00AA635E">
              <w:rPr>
                <w:rStyle w:val="Nummer"/>
                <w:b w:val="0"/>
              </w:rPr>
              <w:t>Die Kraft K</w:t>
            </w:r>
            <w:r w:rsidRPr="00AA635E">
              <w:rPr>
                <w:rStyle w:val="Nummer"/>
                <w:b w:val="0"/>
                <w:vertAlign w:val="subscript"/>
              </w:rPr>
              <w:t>2</w:t>
            </w:r>
            <w:r w:rsidRPr="00AA635E">
              <w:rPr>
                <w:rStyle w:val="Nummer"/>
                <w:b w:val="0"/>
              </w:rPr>
              <w:t xml:space="preserve"> kann aber mit der Kraft K</w:t>
            </w:r>
            <w:r w:rsidRPr="00AA635E">
              <w:rPr>
                <w:rStyle w:val="Nummer"/>
                <w:b w:val="0"/>
                <w:vertAlign w:val="subscript"/>
              </w:rPr>
              <w:t>1</w:t>
            </w:r>
            <w:r w:rsidRPr="00AA635E">
              <w:rPr>
                <w:rStyle w:val="Nummer"/>
                <w:b w:val="0"/>
              </w:rPr>
              <w:t xml:space="preserve"> beschrieben werden:</w:t>
            </w:r>
          </w:p>
          <w:bookmarkEnd w:id="3357"/>
          <w:p w14:paraId="68F4F406" w14:textId="77777777" w:rsidR="00D31803" w:rsidRPr="00AA635E" w:rsidRDefault="00D31803" w:rsidP="00450FA3">
            <w:pPr>
              <w:rPr>
                <w:rStyle w:val="Nummer"/>
                <w:b w:val="0"/>
              </w:rPr>
            </w:pPr>
            <w:r w:rsidRPr="00AA635E">
              <w:rPr>
                <w:rStyle w:val="Nummer"/>
              </w:rPr>
              <w:object w:dxaOrig="2260" w:dyaOrig="680" w14:anchorId="4355D839">
                <v:shape id="_x0000_i1527" type="#_x0000_t75" style="width:113.45pt;height:33.8pt" o:ole="">
                  <v:imagedata r:id="rId1282" o:title=""/>
                </v:shape>
                <o:OLEObject Type="Embed" ProgID="Equation.DSMT4" ShapeID="_x0000_i1527" DrawAspect="Content" ObjectID="_1731936461" r:id="rId1283"/>
              </w:object>
            </w:r>
          </w:p>
          <w:p w14:paraId="1842891C" w14:textId="77777777" w:rsidR="00D31803" w:rsidRPr="00AA635E" w:rsidRDefault="00D31803" w:rsidP="00450FA3">
            <w:pPr>
              <w:rPr>
                <w:rStyle w:val="Nummer"/>
                <w:b w:val="0"/>
              </w:rPr>
            </w:pPr>
            <w:bookmarkStart w:id="3358" w:name="_Hlk313294819"/>
            <w:r w:rsidRPr="00AA635E">
              <w:rPr>
                <w:rStyle w:val="Nummer"/>
                <w:b w:val="0"/>
              </w:rPr>
              <w:t>Das kann vereinfacht werden:</w:t>
            </w:r>
            <w:bookmarkEnd w:id="3358"/>
          </w:p>
          <w:p w14:paraId="4B92C579" w14:textId="77777777" w:rsidR="00D31803" w:rsidRPr="00AA635E" w:rsidRDefault="00D31803" w:rsidP="00450FA3">
            <w:pPr>
              <w:rPr>
                <w:rStyle w:val="Nummer"/>
                <w:b w:val="0"/>
              </w:rPr>
            </w:pPr>
            <w:r w:rsidRPr="00AA635E">
              <w:rPr>
                <w:rStyle w:val="Nummer"/>
                <w:b w:val="0"/>
              </w:rPr>
              <w:object w:dxaOrig="1960" w:dyaOrig="720" w14:anchorId="4F54E802">
                <v:shape id="_x0000_i1528" type="#_x0000_t75" style="width:98.2pt;height:36pt" o:ole="">
                  <v:imagedata r:id="rId1284" o:title=""/>
                </v:shape>
                <o:OLEObject Type="Embed" ProgID="Equation.DSMT4" ShapeID="_x0000_i1528" DrawAspect="Content" ObjectID="_1731936462" r:id="rId1285"/>
              </w:object>
            </w:r>
          </w:p>
          <w:p w14:paraId="58AE85AD" w14:textId="77777777" w:rsidR="00D31803" w:rsidRPr="00AA635E" w:rsidRDefault="00D31803" w:rsidP="00450FA3">
            <w:pPr>
              <w:rPr>
                <w:rStyle w:val="Nummer"/>
                <w:b w:val="0"/>
              </w:rPr>
            </w:pPr>
            <w:bookmarkStart w:id="3359" w:name="_Hlk313294873"/>
            <w:r w:rsidRPr="00AA635E">
              <w:rPr>
                <w:rStyle w:val="Nummer"/>
                <w:b w:val="0"/>
              </w:rPr>
              <w:t>Ein halbes G und ein ganzes G sind drei halbe G!</w:t>
            </w:r>
          </w:p>
          <w:bookmarkEnd w:id="3359"/>
          <w:p w14:paraId="3A4B2C11" w14:textId="77777777" w:rsidR="00D31803" w:rsidRPr="00AA635E" w:rsidRDefault="00D31803" w:rsidP="00450FA3">
            <w:pPr>
              <w:rPr>
                <w:rStyle w:val="Nummer"/>
                <w:b w:val="0"/>
              </w:rPr>
            </w:pPr>
            <w:r w:rsidRPr="00AA635E">
              <w:rPr>
                <w:rStyle w:val="Nummer"/>
              </w:rPr>
              <w:object w:dxaOrig="1740" w:dyaOrig="1359" w14:anchorId="075584C0">
                <v:shape id="_x0000_i1529" type="#_x0000_t75" style="width:87.25pt;height:68.2pt" o:ole="">
                  <v:imagedata r:id="rId1286" o:title=""/>
                </v:shape>
                <o:OLEObject Type="Embed" ProgID="Equation.DSMT4" ShapeID="_x0000_i1529" DrawAspect="Content" ObjectID="_1731936463" r:id="rId1287"/>
              </w:object>
            </w:r>
          </w:p>
          <w:p w14:paraId="70E6696E" w14:textId="77777777" w:rsidR="00D31803" w:rsidRPr="00AA635E" w:rsidRDefault="00D31803" w:rsidP="00450FA3">
            <w:pPr>
              <w:rPr>
                <w:rStyle w:val="Nummer"/>
                <w:b w:val="0"/>
              </w:rPr>
            </w:pPr>
            <w:bookmarkStart w:id="3360" w:name="_Hlk313294923"/>
            <w:r w:rsidRPr="00AA635E">
              <w:rPr>
                <w:rStyle w:val="Nummer"/>
                <w:b w:val="0"/>
              </w:rPr>
              <w:t>Die Kraft K</w:t>
            </w:r>
            <w:r w:rsidRPr="00AA635E">
              <w:rPr>
                <w:rStyle w:val="Nummer"/>
                <w:b w:val="0"/>
                <w:vertAlign w:val="subscript"/>
              </w:rPr>
              <w:t>1</w:t>
            </w:r>
            <w:r w:rsidRPr="00AA635E">
              <w:rPr>
                <w:rStyle w:val="Nummer"/>
                <w:b w:val="0"/>
              </w:rPr>
              <w:t xml:space="preserve"> lässt sich nun mit der gesuchten Last Q beschreiben. </w:t>
            </w:r>
            <w:bookmarkEnd w:id="3360"/>
          </w:p>
          <w:p w14:paraId="52679852" w14:textId="77777777" w:rsidR="00D31803" w:rsidRDefault="00D31803" w:rsidP="00450FA3">
            <w:r w:rsidRPr="00AA635E">
              <w:rPr>
                <w:position w:val="-132"/>
              </w:rPr>
              <w:object w:dxaOrig="2400" w:dyaOrig="2760" w14:anchorId="76D25C10">
                <v:shape id="_x0000_i1530" type="#_x0000_t75" style="width:120pt;height:138pt" o:ole="">
                  <v:imagedata r:id="rId1288" o:title=""/>
                </v:shape>
                <o:OLEObject Type="Embed" ProgID="Equation.DSMT4" ShapeID="_x0000_i1530" DrawAspect="Content" ObjectID="_1731936464" r:id="rId1289"/>
              </w:object>
            </w:r>
          </w:p>
          <w:p w14:paraId="6B4B6943" w14:textId="77777777" w:rsidR="00D31803" w:rsidRDefault="00D31803" w:rsidP="00450FA3">
            <w:bookmarkStart w:id="3361" w:name="_Hlk313294984"/>
            <w:r>
              <w:t xml:space="preserve">Damit stehen in der Gleichung </w:t>
            </w:r>
            <w:r w:rsidR="001000E9">
              <w:t>die beiden gegebenen und die gesuchte Größe. Nach der wird umgestellt:</w:t>
            </w:r>
          </w:p>
          <w:bookmarkEnd w:id="3361"/>
          <w:p w14:paraId="4712299F" w14:textId="77777777" w:rsidR="001000E9" w:rsidRPr="00AC46D0" w:rsidRDefault="00813A6C" w:rsidP="00450FA3">
            <w:r w:rsidRPr="00AA635E">
              <w:rPr>
                <w:position w:val="-80"/>
              </w:rPr>
              <w:object w:dxaOrig="2920" w:dyaOrig="1719" w14:anchorId="7F22D95B">
                <v:shape id="_x0000_i1531" type="#_x0000_t75" style="width:145.65pt;height:85.65pt" o:ole="">
                  <v:imagedata r:id="rId1290" o:title=""/>
                </v:shape>
                <o:OLEObject Type="Embed" ProgID="Equation.DSMT4" ShapeID="_x0000_i1531" DrawAspect="Content" ObjectID="_1731936465" r:id="rId1291"/>
              </w:object>
            </w:r>
          </w:p>
        </w:tc>
      </w:tr>
    </w:tbl>
    <w:p w14:paraId="382FD2A6" w14:textId="77777777" w:rsidR="00A57335" w:rsidRPr="00052AB6" w:rsidRDefault="00A57335" w:rsidP="00450FA3">
      <w:pPr>
        <w:rPr>
          <w:rStyle w:val="Nummer"/>
        </w:rPr>
      </w:pPr>
    </w:p>
    <w:p w14:paraId="1DB1014D" w14:textId="77777777" w:rsidR="00052AB6" w:rsidRDefault="00052AB6" w:rsidP="00450FA3">
      <w:pPr>
        <w:rPr>
          <w:rStyle w:val="Nummer"/>
          <w:b w:val="0"/>
        </w:rPr>
      </w:pPr>
    </w:p>
    <w:p w14:paraId="2A8B9607" w14:textId="77777777" w:rsidR="00052AB6" w:rsidRDefault="00052AB6" w:rsidP="00450FA3">
      <w:pPr>
        <w:rPr>
          <w:szCs w:val="22"/>
        </w:rPr>
      </w:pPr>
      <w:bookmarkStart w:id="3362" w:name="m831"/>
      <w:r w:rsidRPr="00052AB6">
        <w:rPr>
          <w:rStyle w:val="Nummer"/>
        </w:rPr>
        <w:t>831.</w:t>
      </w:r>
      <w:bookmarkEnd w:id="3362"/>
      <w:r w:rsidRPr="00052AB6">
        <w:rPr>
          <w:rStyle w:val="Nummer"/>
        </w:rPr>
        <w:t xml:space="preserve"> </w:t>
      </w:r>
      <w:r w:rsidR="00912034">
        <w:rPr>
          <w:rStyle w:val="Nummer"/>
        </w:rPr>
        <w:t xml:space="preserve">a) </w:t>
      </w:r>
      <w:r w:rsidR="007E20B4">
        <w:rPr>
          <w:szCs w:val="22"/>
        </w:rPr>
        <w:t>Das Auto darf mit maximal 40 km/h fahren.</w:t>
      </w:r>
    </w:p>
    <w:p w14:paraId="48076714" w14:textId="77777777" w:rsidR="00912034" w:rsidRDefault="00912034" w:rsidP="00450FA3">
      <w:pPr>
        <w:rPr>
          <w:rStyle w:val="Nummer"/>
        </w:rPr>
      </w:pPr>
      <w:r>
        <w:rPr>
          <w:szCs w:val="22"/>
        </w:rPr>
        <w:t>b) Die Geschwindigkeit ändert sich nicht.</w:t>
      </w:r>
    </w:p>
    <w:p w14:paraId="5F0A509E" w14:textId="77777777" w:rsidR="00052AB6" w:rsidRDefault="00052AB6" w:rsidP="00450FA3">
      <w:pPr>
        <w:rPr>
          <w:rStyle w:val="Nummer"/>
        </w:rPr>
      </w:pPr>
    </w:p>
    <w:p w14:paraId="29C39BE2" w14:textId="77777777" w:rsidR="00052AB6" w:rsidRDefault="00B42104" w:rsidP="00450FA3">
      <w:pPr>
        <w:rPr>
          <w:rStyle w:val="Nummer"/>
          <w:b w:val="0"/>
        </w:rPr>
      </w:pPr>
      <w:hyperlink r:id="rId1292" w:anchor="m831" w:history="1">
        <w:r w:rsidR="00052AB6" w:rsidRPr="00052AB6">
          <w:rPr>
            <w:rStyle w:val="Hyperlink"/>
            <w:sz w:val="22"/>
          </w:rPr>
          <w:t>vollständige Lösung</w:t>
        </w:r>
      </w:hyperlink>
    </w:p>
    <w:p w14:paraId="504008D0" w14:textId="77777777" w:rsidR="007A0A10" w:rsidRDefault="007A0A10" w:rsidP="00450FA3">
      <w:pPr>
        <w:rPr>
          <w:rStyle w:val="Nummer"/>
          <w:b w:val="0"/>
        </w:rPr>
      </w:pPr>
    </w:p>
    <w:p w14:paraId="439EF9FD" w14:textId="77777777" w:rsidR="007A0A10" w:rsidRDefault="007A0A10" w:rsidP="00450FA3">
      <w:pPr>
        <w:rPr>
          <w:rStyle w:val="Nummer"/>
        </w:rPr>
      </w:pPr>
      <w:bookmarkStart w:id="3363" w:name="m832"/>
      <w:r w:rsidRPr="007A0A10">
        <w:rPr>
          <w:rStyle w:val="Nummer"/>
        </w:rPr>
        <w:t>832.</w:t>
      </w:r>
      <w:bookmarkEnd w:id="3363"/>
      <w:r w:rsidRPr="007A0A10">
        <w:rPr>
          <w:rStyle w:val="Nummer"/>
        </w:rPr>
        <w:t xml:space="preserve"> </w:t>
      </w:r>
    </w:p>
    <w:p w14:paraId="44E9445D" w14:textId="77777777" w:rsidR="00E27759" w:rsidRDefault="00E27759" w:rsidP="00450FA3">
      <w:pPr>
        <w:rPr>
          <w:rStyle w:val="Nummer"/>
        </w:rPr>
      </w:pPr>
      <w:r>
        <w:rPr>
          <w:szCs w:val="22"/>
        </w:rPr>
        <w:t>Der Neutronenstern muss mindestens eine Dichte von 79 Millionen Tonnen je Kubikmeter haben.</w:t>
      </w:r>
    </w:p>
    <w:p w14:paraId="43F07B60" w14:textId="77777777" w:rsidR="007A0A10" w:rsidRDefault="00B42104" w:rsidP="007A0A10">
      <w:pPr>
        <w:rPr>
          <w:rStyle w:val="Nummer"/>
          <w:b w:val="0"/>
        </w:rPr>
      </w:pPr>
      <w:hyperlink r:id="rId1293" w:anchor="m832" w:history="1">
        <w:r w:rsidR="007A0A10" w:rsidRPr="00E27759">
          <w:rPr>
            <w:rStyle w:val="Hyperlink"/>
            <w:sz w:val="22"/>
          </w:rPr>
          <w:t>vollständige Lösung</w:t>
        </w:r>
      </w:hyperlink>
    </w:p>
    <w:p w14:paraId="7BB9F8AC" w14:textId="77777777" w:rsidR="00D37758" w:rsidRDefault="00D37758" w:rsidP="007A0A10">
      <w:pPr>
        <w:rPr>
          <w:rStyle w:val="Nummer"/>
          <w:b w:val="0"/>
        </w:rPr>
      </w:pPr>
    </w:p>
    <w:p w14:paraId="2885E6C8" w14:textId="77777777" w:rsidR="00D37758" w:rsidRDefault="00D37758" w:rsidP="00D37758">
      <w:pPr>
        <w:widowControl w:val="0"/>
        <w:rPr>
          <w:rFonts w:cs="Arial"/>
          <w:szCs w:val="22"/>
        </w:rPr>
      </w:pPr>
      <w:bookmarkStart w:id="3364" w:name="m833"/>
      <w:r w:rsidRPr="00D37758">
        <w:rPr>
          <w:rStyle w:val="Nummer"/>
        </w:rPr>
        <w:t>833</w:t>
      </w:r>
      <w:bookmarkEnd w:id="3364"/>
      <w:r w:rsidRPr="00D37758">
        <w:rPr>
          <w:rStyle w:val="Nummer"/>
        </w:rPr>
        <w:t>.</w:t>
      </w:r>
      <w:r>
        <w:rPr>
          <w:rStyle w:val="Nummer"/>
          <w:b w:val="0"/>
        </w:rPr>
        <w:t xml:space="preserve"> </w:t>
      </w:r>
      <w:r>
        <w:rPr>
          <w:rFonts w:cs="Arial"/>
          <w:szCs w:val="22"/>
        </w:rPr>
        <w:t>Lösung: c)</w:t>
      </w:r>
    </w:p>
    <w:p w14:paraId="33F349B8" w14:textId="77777777" w:rsidR="00D37758" w:rsidRDefault="00D37758" w:rsidP="00D37758">
      <w:pPr>
        <w:widowControl w:val="0"/>
        <w:rPr>
          <w:rFonts w:cs="Arial"/>
          <w:szCs w:val="22"/>
        </w:rPr>
      </w:pPr>
      <w:r>
        <w:rPr>
          <w:rFonts w:cs="Arial"/>
          <w:szCs w:val="22"/>
        </w:rPr>
        <w:t>Die Beschleunigung gibt an, um welchen Wert sich die Geschwindigkeit in einer Sekunde ändert. Am Gipfelpunkt ist die Geschwindigkeit zwar Null, aber sie ändert sich kontinuierlich. Kurz vor dem Punkt hat sie einen Wert und kurz hinterher auch wieder. Damit ist die Beschleunigung sicher nicht Null.</w:t>
      </w:r>
    </w:p>
    <w:p w14:paraId="175FE120" w14:textId="77777777" w:rsidR="00D37758" w:rsidRPr="002A6959" w:rsidRDefault="00D37758" w:rsidP="00D37758">
      <w:pPr>
        <w:widowControl w:val="0"/>
        <w:rPr>
          <w:rFonts w:cs="Arial"/>
          <w:szCs w:val="22"/>
        </w:rPr>
      </w:pPr>
      <w:r>
        <w:rPr>
          <w:rFonts w:cs="Arial"/>
          <w:szCs w:val="22"/>
        </w:rPr>
        <w:t xml:space="preserve">Eine Beschleunigung entsteht durch eine Kraft. Auf den Stein wirkt bei dieser Bewegung einzig und allein die Erdanziehungskraft. Damit ist die Beschleunigung während des gesamten Wurfes </w:t>
      </w:r>
      <w:r w:rsidRPr="002A6959">
        <w:rPr>
          <w:rFonts w:cs="Arial"/>
          <w:szCs w:val="22"/>
        </w:rPr>
        <w:t>immer gleich der Fallbeschleunigung.</w:t>
      </w:r>
    </w:p>
    <w:p w14:paraId="544C54D3" w14:textId="77777777" w:rsidR="00D37758" w:rsidRDefault="00D37758" w:rsidP="007A0A10">
      <w:pPr>
        <w:rPr>
          <w:rStyle w:val="Nummer"/>
          <w:b w:val="0"/>
        </w:rPr>
      </w:pPr>
    </w:p>
    <w:p w14:paraId="0F5F1871" w14:textId="77777777" w:rsidR="00D37758" w:rsidRDefault="00D37758" w:rsidP="007A0A10">
      <w:pPr>
        <w:rPr>
          <w:rStyle w:val="Nummer"/>
          <w:b w:val="0"/>
        </w:rPr>
      </w:pPr>
    </w:p>
    <w:p w14:paraId="4E396F35" w14:textId="77777777" w:rsidR="00D37758" w:rsidRDefault="00D37758" w:rsidP="007A0A10">
      <w:pPr>
        <w:rPr>
          <w:rStyle w:val="Nummer"/>
          <w:b w:val="0"/>
        </w:rPr>
      </w:pPr>
      <w:bookmarkStart w:id="3365" w:name="m834"/>
      <w:r w:rsidRPr="00775DBE">
        <w:rPr>
          <w:rStyle w:val="Nummer"/>
        </w:rPr>
        <w:t>834</w:t>
      </w:r>
      <w:bookmarkEnd w:id="3365"/>
      <w:r w:rsidRPr="00775DBE">
        <w:rPr>
          <w:rStyle w:val="Nummer"/>
        </w:rPr>
        <w:t>.</w:t>
      </w:r>
      <w:r w:rsidR="008D7868">
        <w:rPr>
          <w:rStyle w:val="Nummer"/>
          <w:b w:val="0"/>
        </w:rPr>
        <w:t xml:space="preserve"> a) Beide Kräfte sind gleich groß.</w:t>
      </w:r>
    </w:p>
    <w:tbl>
      <w:tblPr>
        <w:tblW w:w="0" w:type="auto"/>
        <w:tblLook w:val="01E0" w:firstRow="1" w:lastRow="1" w:firstColumn="1" w:lastColumn="1" w:noHBand="0" w:noVBand="0"/>
      </w:tblPr>
      <w:tblGrid>
        <w:gridCol w:w="5030"/>
        <w:gridCol w:w="5031"/>
      </w:tblGrid>
      <w:tr w:rsidR="00664BB0" w:rsidRPr="00AA635E" w14:paraId="725BB9C1" w14:textId="77777777" w:rsidTr="00AA635E">
        <w:tc>
          <w:tcPr>
            <w:tcW w:w="5030" w:type="dxa"/>
            <w:shd w:val="clear" w:color="auto" w:fill="auto"/>
          </w:tcPr>
          <w:p w14:paraId="0C6C1B06" w14:textId="77777777" w:rsidR="00664BB0" w:rsidRPr="00AA635E" w:rsidRDefault="00664BB0" w:rsidP="007A0A10">
            <w:pPr>
              <w:rPr>
                <w:rStyle w:val="Nummer"/>
                <w:b w:val="0"/>
              </w:rPr>
            </w:pPr>
            <w:r w:rsidRPr="00AA635E">
              <w:rPr>
                <w:rStyle w:val="Nummer"/>
                <w:b w:val="0"/>
              </w:rPr>
              <w:t>Der gewölbte Kolben hat zwar eine größere Fläche, entscheidend sind aber die Richtungen der Kräfte, die durch den Druck erzeugt werden. Die Kraft wirkt immer senkrecht zur Oberfläche. Damit ist die Richtung nur an der obersten Stelle genau nach unten gerichtet. An allen anderen Stellen wirken die Kräfte seitlich, so dass die nach unten gerichteten Komponenten kleiner sind als der Betrag der Kraft.</w:t>
            </w:r>
          </w:p>
          <w:p w14:paraId="2A5575B2" w14:textId="77777777" w:rsidR="00664BB0" w:rsidRPr="00AA635E" w:rsidRDefault="00664BB0" w:rsidP="007A0A10">
            <w:pPr>
              <w:rPr>
                <w:rStyle w:val="Nummer"/>
                <w:b w:val="0"/>
              </w:rPr>
            </w:pPr>
            <w:r w:rsidRPr="00AA635E">
              <w:rPr>
                <w:rStyle w:val="Nummer"/>
                <w:b w:val="0"/>
              </w:rPr>
              <w:t xml:space="preserve">Oder: Der Kolben mit einer gewölbten und einer geraden Fläche befindet sich in einem Ring mit einem Druck. Dann wirkt auf beide Seiten eine Kraft. Wenn die beiden Kräfte nicht genau gleich wären, würde sich der Kolben ständig in Richtung der größeren Kraft bewegen. Das wäre dann aber ein </w:t>
            </w:r>
            <w:proofErr w:type="spellStart"/>
            <w:r w:rsidRPr="00AA635E">
              <w:rPr>
                <w:rStyle w:val="Nummer"/>
                <w:b w:val="0"/>
              </w:rPr>
              <w:t>Perpetum</w:t>
            </w:r>
            <w:proofErr w:type="spellEnd"/>
            <w:r w:rsidRPr="00AA635E">
              <w:rPr>
                <w:rStyle w:val="Nummer"/>
                <w:b w:val="0"/>
              </w:rPr>
              <w:t xml:space="preserve"> mobile.</w:t>
            </w:r>
          </w:p>
        </w:tc>
        <w:tc>
          <w:tcPr>
            <w:tcW w:w="5031" w:type="dxa"/>
            <w:shd w:val="clear" w:color="auto" w:fill="auto"/>
          </w:tcPr>
          <w:p w14:paraId="2B90F034" w14:textId="77777777" w:rsidR="00664BB0" w:rsidRPr="00AA635E" w:rsidRDefault="00B42104" w:rsidP="007A0A10">
            <w:pPr>
              <w:rPr>
                <w:rStyle w:val="Nummer"/>
                <w:b w:val="0"/>
              </w:rPr>
            </w:pPr>
            <w:r>
              <w:rPr>
                <w:rStyle w:val="Nummer"/>
              </w:rPr>
              <w:pict w14:anchorId="76F96886">
                <v:shape id="_x0000_i1532" type="#_x0000_t75" style="width:151.65pt;height:151.65pt">
                  <v:imagedata r:id="rId1294" o:title="lsm834"/>
                </v:shape>
              </w:pict>
            </w:r>
          </w:p>
        </w:tc>
      </w:tr>
    </w:tbl>
    <w:p w14:paraId="43F20A2A" w14:textId="77777777" w:rsidR="00664BB0" w:rsidRDefault="00664BB0" w:rsidP="007A0A10">
      <w:pPr>
        <w:rPr>
          <w:rStyle w:val="Nummer"/>
          <w:b w:val="0"/>
        </w:rPr>
      </w:pPr>
    </w:p>
    <w:p w14:paraId="377CBA36" w14:textId="77777777" w:rsidR="009B7346" w:rsidRDefault="009B7346" w:rsidP="007A0A10">
      <w:pPr>
        <w:rPr>
          <w:rStyle w:val="Nummer"/>
          <w:b w:val="0"/>
        </w:rPr>
      </w:pPr>
    </w:p>
    <w:p w14:paraId="470071FF" w14:textId="77777777" w:rsidR="00104E2F" w:rsidRDefault="009B7346" w:rsidP="007A0A10">
      <w:pPr>
        <w:rPr>
          <w:rStyle w:val="Nummer"/>
          <w:b w:val="0"/>
        </w:rPr>
      </w:pPr>
      <w:bookmarkStart w:id="3366" w:name="m835"/>
      <w:r w:rsidRPr="00775DBE">
        <w:rPr>
          <w:rStyle w:val="Nummer"/>
        </w:rPr>
        <w:t>835</w:t>
      </w:r>
      <w:bookmarkEnd w:id="3366"/>
      <w:r w:rsidRPr="00775DBE">
        <w:rPr>
          <w:rStyle w:val="Nummer"/>
        </w:rPr>
        <w:t>.</w:t>
      </w:r>
      <w:r>
        <w:rPr>
          <w:rStyle w:val="Nummer"/>
          <w:b w:val="0"/>
        </w:rPr>
        <w:t xml:space="preserve"> Die Person bewegt sich selber mit 120 km/h. Der durch das Fenster sichtbare Teil des Güterzuges bewegt sich mit 60 km/h vorbei. Damit ist die Gesamtgeschwindigkeit zwischen den beiden Zügen insgesamt 180 km/h</w:t>
      </w:r>
      <w:r w:rsidR="00104E2F">
        <w:rPr>
          <w:rStyle w:val="Nummer"/>
          <w:b w:val="0"/>
        </w:rPr>
        <w:t xml:space="preserve"> oder 50 m/s.</w:t>
      </w:r>
    </w:p>
    <w:p w14:paraId="77222F4E" w14:textId="77777777" w:rsidR="009B7346" w:rsidRDefault="00104E2F" w:rsidP="007A0A10">
      <w:pPr>
        <w:rPr>
          <w:rStyle w:val="Nummer"/>
          <w:b w:val="0"/>
        </w:rPr>
      </w:pPr>
      <w:r>
        <w:rPr>
          <w:rStyle w:val="Nummer"/>
          <w:b w:val="0"/>
        </w:rPr>
        <w:t>Da der Güterzug 150m lang ist, wird er 3 s lang zu sehen sein.</w:t>
      </w:r>
      <w:r w:rsidR="009B7346">
        <w:rPr>
          <w:rStyle w:val="Nummer"/>
          <w:b w:val="0"/>
        </w:rPr>
        <w:t xml:space="preserve"> </w:t>
      </w:r>
    </w:p>
    <w:p w14:paraId="757DC436" w14:textId="77777777" w:rsidR="009B7346" w:rsidRDefault="009B7346" w:rsidP="007A0A10">
      <w:pPr>
        <w:rPr>
          <w:rStyle w:val="Nummer"/>
          <w:b w:val="0"/>
        </w:rPr>
      </w:pPr>
    </w:p>
    <w:p w14:paraId="74DD35A3" w14:textId="77777777" w:rsidR="00991D35" w:rsidRDefault="00775DBE" w:rsidP="00991D35">
      <w:pPr>
        <w:widowControl w:val="0"/>
        <w:rPr>
          <w:szCs w:val="22"/>
        </w:rPr>
      </w:pPr>
      <w:bookmarkStart w:id="3367" w:name="m836"/>
      <w:r w:rsidRPr="00775DBE">
        <w:rPr>
          <w:rStyle w:val="Nummer"/>
        </w:rPr>
        <w:t>836</w:t>
      </w:r>
      <w:bookmarkEnd w:id="3367"/>
      <w:r>
        <w:rPr>
          <w:rStyle w:val="Nummer"/>
          <w:b w:val="0"/>
        </w:rPr>
        <w:t>.</w:t>
      </w:r>
      <w:r w:rsidR="00991D35">
        <w:rPr>
          <w:rStyle w:val="Nummer"/>
          <w:b w:val="0"/>
        </w:rPr>
        <w:t xml:space="preserve"> </w:t>
      </w:r>
      <w:r w:rsidR="00991D35">
        <w:rPr>
          <w:szCs w:val="22"/>
        </w:rPr>
        <w:t>a) v</w:t>
      </w:r>
      <w:r w:rsidR="00991D35" w:rsidRPr="00363E0F">
        <w:rPr>
          <w:szCs w:val="22"/>
          <w:vertAlign w:val="subscript"/>
        </w:rPr>
        <w:t>2</w:t>
      </w:r>
      <w:r w:rsidR="00991D35">
        <w:rPr>
          <w:szCs w:val="22"/>
        </w:rPr>
        <w:t xml:space="preserve"> ist kleiner als das Doppelte von v</w:t>
      </w:r>
      <w:r w:rsidR="00991D35" w:rsidRPr="00363E0F">
        <w:rPr>
          <w:szCs w:val="22"/>
          <w:vertAlign w:val="subscript"/>
        </w:rPr>
        <w:t>1</w:t>
      </w:r>
      <w:r w:rsidR="00991D35">
        <w:rPr>
          <w:szCs w:val="22"/>
        </w:rPr>
        <w:t xml:space="preserve">. </w:t>
      </w:r>
    </w:p>
    <w:p w14:paraId="655FAF50" w14:textId="77777777" w:rsidR="009A5E3D" w:rsidRDefault="009A5E3D" w:rsidP="007A0A10">
      <w:pPr>
        <w:rPr>
          <w:rStyle w:val="Nummer"/>
          <w:b w:val="0"/>
        </w:rPr>
      </w:pPr>
      <w:r>
        <w:rPr>
          <w:rStyle w:val="Nummer"/>
          <w:b w:val="0"/>
        </w:rPr>
        <w:t xml:space="preserve">Da während der Zeit der </w:t>
      </w:r>
      <w:r w:rsidR="00C0665E">
        <w:rPr>
          <w:rStyle w:val="Nummer"/>
          <w:b w:val="0"/>
        </w:rPr>
        <w:t>Beschleunigung eine konstante K</w:t>
      </w:r>
      <w:r>
        <w:rPr>
          <w:rStyle w:val="Nummer"/>
          <w:b w:val="0"/>
        </w:rPr>
        <w:t>raft wirkt, führt der Gleiter eine gleichmäßig beschleunigte Bewegung durch.</w:t>
      </w:r>
    </w:p>
    <w:p w14:paraId="22D58F11" w14:textId="77777777" w:rsidR="008D7868" w:rsidRDefault="009A5E3D" w:rsidP="007A0A10">
      <w:pPr>
        <w:rPr>
          <w:rStyle w:val="Nummer"/>
          <w:b w:val="0"/>
        </w:rPr>
      </w:pPr>
      <w:r>
        <w:rPr>
          <w:rStyle w:val="Nummer"/>
          <w:b w:val="0"/>
        </w:rPr>
        <w:t xml:space="preserve">Man muss fragen, welcher Zusammenhang zwischen der Geschwindigkeit und dem zurückgelegten Weg besteht. </w:t>
      </w:r>
    </w:p>
    <w:p w14:paraId="75DE5471" w14:textId="77777777" w:rsidR="009A5E3D" w:rsidRDefault="009A5E3D" w:rsidP="007A0A10">
      <w:pPr>
        <w:rPr>
          <w:rStyle w:val="Nummer"/>
          <w:b w:val="0"/>
        </w:rPr>
      </w:pPr>
      <w:r>
        <w:rPr>
          <w:rStyle w:val="Nummer"/>
          <w:b w:val="0"/>
        </w:rPr>
        <w:t>Es gilt</w:t>
      </w:r>
      <w:r w:rsidR="00991D35">
        <w:rPr>
          <w:rStyle w:val="Nummer"/>
          <w:b w:val="0"/>
        </w:rPr>
        <w:t xml:space="preserve"> das Geschwindigkeit-Zeit-Gesetz</w:t>
      </w:r>
      <w:r>
        <w:rPr>
          <w:rStyle w:val="Nummer"/>
          <w:b w:val="0"/>
        </w:rPr>
        <w:t>:</w:t>
      </w:r>
    </w:p>
    <w:p w14:paraId="6D5A6803" w14:textId="77777777" w:rsidR="009A5E3D" w:rsidRDefault="000B5D17" w:rsidP="007A0A10">
      <w:pPr>
        <w:rPr>
          <w:rStyle w:val="Nummer"/>
          <w:b w:val="0"/>
        </w:rPr>
      </w:pPr>
      <w:r w:rsidRPr="009A5E3D">
        <w:rPr>
          <w:rStyle w:val="Nummer"/>
          <w:b w:val="0"/>
        </w:rPr>
        <w:object w:dxaOrig="499" w:dyaOrig="320" w14:anchorId="592BCF3E">
          <v:shape id="_x0000_i1533" type="#_x0000_t75" style="width:24.55pt;height:15.8pt" o:ole="">
            <v:imagedata r:id="rId1295" o:title=""/>
          </v:shape>
          <o:OLEObject Type="Embed" ProgID="Equation.DSMT4" ShapeID="_x0000_i1533" DrawAspect="Content" ObjectID="_1731936466" r:id="rId1296"/>
        </w:object>
      </w:r>
    </w:p>
    <w:p w14:paraId="405529C2" w14:textId="77777777" w:rsidR="009A5E3D" w:rsidRDefault="009A5E3D" w:rsidP="007A0A10">
      <w:pPr>
        <w:rPr>
          <w:rStyle w:val="Nummer"/>
          <w:b w:val="0"/>
        </w:rPr>
      </w:pPr>
      <w:r>
        <w:rPr>
          <w:rStyle w:val="Nummer"/>
          <w:b w:val="0"/>
        </w:rPr>
        <w:t xml:space="preserve">und </w:t>
      </w:r>
      <w:r w:rsidR="00991D35">
        <w:rPr>
          <w:rStyle w:val="Nummer"/>
          <w:b w:val="0"/>
        </w:rPr>
        <w:t>das Weg-Zeit-Gesetz:</w:t>
      </w:r>
    </w:p>
    <w:p w14:paraId="1E2FDC42" w14:textId="77777777" w:rsidR="009A5E3D" w:rsidRDefault="000B5D17" w:rsidP="007A0A10">
      <w:pPr>
        <w:rPr>
          <w:rStyle w:val="Nummer"/>
          <w:b w:val="0"/>
        </w:rPr>
      </w:pPr>
      <w:r w:rsidRPr="009A5E3D">
        <w:rPr>
          <w:rStyle w:val="Nummer"/>
        </w:rPr>
        <w:object w:dxaOrig="540" w:dyaOrig="360" w14:anchorId="00BA7364">
          <v:shape id="_x0000_i1534" type="#_x0000_t75" style="width:27.25pt;height:18pt" o:ole="">
            <v:imagedata r:id="rId1297" o:title=""/>
          </v:shape>
          <o:OLEObject Type="Embed" ProgID="Equation.DSMT4" ShapeID="_x0000_i1534" DrawAspect="Content" ObjectID="_1731936467" r:id="rId1298"/>
        </w:object>
      </w:r>
    </w:p>
    <w:p w14:paraId="2D218F38" w14:textId="77777777" w:rsidR="009A5E3D" w:rsidRDefault="009A5E3D" w:rsidP="007A0A10">
      <w:pPr>
        <w:rPr>
          <w:rStyle w:val="Nummer"/>
          <w:b w:val="0"/>
        </w:rPr>
      </w:pPr>
      <w:r>
        <w:rPr>
          <w:rStyle w:val="Nummer"/>
          <w:b w:val="0"/>
        </w:rPr>
        <w:t>oder</w:t>
      </w:r>
    </w:p>
    <w:p w14:paraId="7B801681" w14:textId="77777777" w:rsidR="009A5E3D" w:rsidRDefault="000B5D17" w:rsidP="007A0A10">
      <w:pPr>
        <w:rPr>
          <w:rStyle w:val="Nummer"/>
          <w:b w:val="0"/>
        </w:rPr>
      </w:pPr>
      <w:r w:rsidRPr="009A5E3D">
        <w:rPr>
          <w:rStyle w:val="Nummer"/>
          <w:b w:val="0"/>
        </w:rPr>
        <w:object w:dxaOrig="720" w:dyaOrig="400" w14:anchorId="0BE96C18">
          <v:shape id="_x0000_i1535" type="#_x0000_t75" style="width:36pt;height:20.2pt" o:ole="">
            <v:imagedata r:id="rId1299" o:title=""/>
          </v:shape>
          <o:OLEObject Type="Embed" ProgID="Equation.DSMT4" ShapeID="_x0000_i1535" DrawAspect="Content" ObjectID="_1731936468" r:id="rId1300"/>
        </w:object>
      </w:r>
    </w:p>
    <w:p w14:paraId="7BEC57C8" w14:textId="77777777" w:rsidR="00991D35" w:rsidRDefault="00991D35" w:rsidP="007A0A10">
      <w:pPr>
        <w:rPr>
          <w:rStyle w:val="Nummer"/>
          <w:b w:val="0"/>
        </w:rPr>
      </w:pPr>
      <w:r>
        <w:rPr>
          <w:rStyle w:val="Nummer"/>
          <w:b w:val="0"/>
        </w:rPr>
        <w:t>Setzt man die letzte Aussage in die erste ein, erhält man</w:t>
      </w:r>
    </w:p>
    <w:p w14:paraId="34F09CDA" w14:textId="77777777" w:rsidR="00991D35" w:rsidRDefault="000B5D17" w:rsidP="007A0A10">
      <w:pPr>
        <w:rPr>
          <w:rStyle w:val="Nummer"/>
          <w:b w:val="0"/>
        </w:rPr>
      </w:pPr>
      <w:r w:rsidRPr="009A5E3D">
        <w:rPr>
          <w:rStyle w:val="Nummer"/>
        </w:rPr>
        <w:object w:dxaOrig="700" w:dyaOrig="380" w14:anchorId="14E48101">
          <v:shape id="_x0000_i1536" type="#_x0000_t75" style="width:35.45pt;height:18.55pt" o:ole="">
            <v:imagedata r:id="rId1301" o:title=""/>
          </v:shape>
          <o:OLEObject Type="Embed" ProgID="Equation.DSMT4" ShapeID="_x0000_i1536" DrawAspect="Content" ObjectID="_1731936469" r:id="rId1302"/>
        </w:object>
      </w:r>
    </w:p>
    <w:p w14:paraId="0DBE2127" w14:textId="77777777" w:rsidR="00991D35" w:rsidRDefault="00991D35" w:rsidP="007A0A10">
      <w:pPr>
        <w:rPr>
          <w:rStyle w:val="Nummer"/>
          <w:b w:val="0"/>
        </w:rPr>
      </w:pPr>
      <w:r>
        <w:rPr>
          <w:rStyle w:val="Nummer"/>
          <w:b w:val="0"/>
        </w:rPr>
        <w:t>Das heißt, wenn der Weg s verdoppelt wird, erhöht sich die Geschwindigkeit nur um den Faktor 1,4 (Wurzel 2)</w:t>
      </w:r>
    </w:p>
    <w:p w14:paraId="520A935C" w14:textId="77777777" w:rsidR="00F25CE6" w:rsidRDefault="00F25CE6" w:rsidP="007A0A10">
      <w:pPr>
        <w:rPr>
          <w:rStyle w:val="Nummer"/>
          <w:b w:val="0"/>
        </w:rPr>
      </w:pPr>
    </w:p>
    <w:p w14:paraId="7AC4011E" w14:textId="77777777" w:rsidR="00F25CE6" w:rsidRDefault="00F25CE6" w:rsidP="007A0A10">
      <w:pPr>
        <w:rPr>
          <w:rStyle w:val="Nummer"/>
          <w:b w:val="0"/>
        </w:rPr>
      </w:pPr>
      <w:bookmarkStart w:id="3368" w:name="m837"/>
      <w:r w:rsidRPr="004F7758">
        <w:rPr>
          <w:rStyle w:val="Nummer"/>
        </w:rPr>
        <w:lastRenderedPageBreak/>
        <w:t>837.</w:t>
      </w:r>
      <w:bookmarkEnd w:id="3368"/>
      <w:r>
        <w:rPr>
          <w:rStyle w:val="Nummer"/>
          <w:b w:val="0"/>
        </w:rPr>
        <w:t xml:space="preserve"> </w:t>
      </w:r>
      <w:r w:rsidR="009C7135">
        <w:rPr>
          <w:rStyle w:val="Nummer"/>
          <w:b w:val="0"/>
        </w:rPr>
        <w:t xml:space="preserve">Der erste Begegnungspunkt der beiden Rennwagen erfolgt zum Zeitpunkt t=0 an der Stelle s=0. Beim zweiten Treffpunkt </w:t>
      </w:r>
      <w:r w:rsidR="000F075D">
        <w:rPr>
          <w:rStyle w:val="Nummer"/>
          <w:b w:val="0"/>
        </w:rPr>
        <w:t xml:space="preserve">haben beide den gleichen Weg vom </w:t>
      </w:r>
      <w:r w:rsidR="00DA174B">
        <w:rPr>
          <w:rStyle w:val="Nummer"/>
          <w:b w:val="0"/>
        </w:rPr>
        <w:t>Nullpunkt aus zurückgelegt und sind die gleiche Zeit gefahren, es gilt also:</w:t>
      </w:r>
    </w:p>
    <w:p w14:paraId="4C6BCDCA" w14:textId="77777777" w:rsidR="00DB4B87" w:rsidRDefault="00DB4B87" w:rsidP="007A0A10">
      <w:pPr>
        <w:rPr>
          <w:rStyle w:val="Nummer"/>
          <w:b w:val="0"/>
        </w:rPr>
      </w:pPr>
      <w:r w:rsidRPr="00DB4B87">
        <w:rPr>
          <w:rStyle w:val="Nummer"/>
          <w:b w:val="0"/>
        </w:rPr>
        <w:object w:dxaOrig="740" w:dyaOrig="720" w14:anchorId="1D35CFC1">
          <v:shape id="_x0000_i1537" type="#_x0000_t75" style="width:36.55pt;height:36pt" o:ole="">
            <v:imagedata r:id="rId1303" o:title=""/>
          </v:shape>
          <o:OLEObject Type="Embed" ProgID="Equation.DSMT4" ShapeID="_x0000_i1537" DrawAspect="Content" ObjectID="_1731936470" r:id="rId1304"/>
        </w:object>
      </w:r>
    </w:p>
    <w:p w14:paraId="5EC29BD1" w14:textId="77777777" w:rsidR="00DB4B87" w:rsidRDefault="00DB4B87" w:rsidP="007A0A10">
      <w:pPr>
        <w:rPr>
          <w:rStyle w:val="Nummer"/>
          <w:b w:val="0"/>
        </w:rPr>
      </w:pPr>
      <w:r>
        <w:rPr>
          <w:rStyle w:val="Nummer"/>
          <w:b w:val="0"/>
        </w:rPr>
        <w:t>Als nächstes wird der Geschwindigkeitsverlauf des Wagen B in einem Diagramm dargestellt, um sich ein Bild von der Funktion zu machen:</w:t>
      </w:r>
    </w:p>
    <w:p w14:paraId="6AE08E2B" w14:textId="77777777" w:rsidR="00DB4B87" w:rsidRDefault="00B42104" w:rsidP="007A0A10">
      <w:pPr>
        <w:rPr>
          <w:rStyle w:val="Nummer"/>
        </w:rPr>
      </w:pPr>
      <w:r>
        <w:rPr>
          <w:rStyle w:val="Nummer"/>
        </w:rPr>
        <w:pict w14:anchorId="346FECC7">
          <v:shape id="_x0000_i1538" type="#_x0000_t75" style="width:464.2pt;height:231.25pt">
            <v:imagedata r:id="rId1305" o:title="lsm387_1"/>
          </v:shape>
        </w:pict>
      </w:r>
    </w:p>
    <w:p w14:paraId="43BB0161" w14:textId="77777777" w:rsidR="00297041" w:rsidRPr="00297041" w:rsidRDefault="00B42104" w:rsidP="007A0A10">
      <w:pPr>
        <w:rPr>
          <w:rStyle w:val="Nummer"/>
          <w:b w:val="0"/>
        </w:rPr>
      </w:pPr>
      <w:hyperlink r:id="rId1306" w:history="1">
        <w:r w:rsidR="00297041" w:rsidRPr="00297041">
          <w:rPr>
            <w:rStyle w:val="Hyperlink"/>
            <w:sz w:val="22"/>
          </w:rPr>
          <w:t>Excel-Tabelle</w:t>
        </w:r>
      </w:hyperlink>
    </w:p>
    <w:p w14:paraId="7830C685" w14:textId="77777777" w:rsidR="00DA174B" w:rsidRDefault="00AE741B" w:rsidP="007A0A10">
      <w:pPr>
        <w:rPr>
          <w:rStyle w:val="Nummer"/>
          <w:b w:val="0"/>
        </w:rPr>
      </w:pPr>
      <w:r>
        <w:rPr>
          <w:rStyle w:val="Nummer"/>
          <w:b w:val="0"/>
        </w:rPr>
        <w:t>Die rote Linie ist die Geschwindigkeit von Rennwagen A, die blaue von Rennwagen B. Der Schnittpunkt kennzeichnet die Zeit, zu der beide Geschwindigkeiten gleich sind und nicht den gesuchten Zeitpunkt.</w:t>
      </w:r>
    </w:p>
    <w:p w14:paraId="023CC5D2" w14:textId="77777777" w:rsidR="00AE741B" w:rsidRDefault="00AE741B" w:rsidP="007A0A10">
      <w:pPr>
        <w:rPr>
          <w:rStyle w:val="Nummer"/>
          <w:b w:val="0"/>
        </w:rPr>
      </w:pPr>
      <w:r>
        <w:rPr>
          <w:rStyle w:val="Nummer"/>
          <w:b w:val="0"/>
        </w:rPr>
        <w:t xml:space="preserve">Es ist zu erkennen, dass zwischen der Zeit und der Geschwindigkeit beim Rennwagen B kein linearer Zusammenhang besteht. Das macht die Sache kompliziert, da das </w:t>
      </w:r>
      <w:r w:rsidR="00E47EC4">
        <w:rPr>
          <w:rStyle w:val="Nummer"/>
          <w:b w:val="0"/>
        </w:rPr>
        <w:t>L</w:t>
      </w:r>
      <w:r>
        <w:rPr>
          <w:rStyle w:val="Nummer"/>
          <w:b w:val="0"/>
        </w:rPr>
        <w:t>angsamer werden keine gleichmäßig beschleunigte Bewegung darstellt.</w:t>
      </w:r>
    </w:p>
    <w:p w14:paraId="707DB32C" w14:textId="77777777" w:rsidR="0077606F" w:rsidRDefault="0077606F" w:rsidP="007A0A10">
      <w:pPr>
        <w:rPr>
          <w:rStyle w:val="Nummer"/>
          <w:b w:val="0"/>
        </w:rPr>
      </w:pPr>
      <w:r>
        <w:rPr>
          <w:rStyle w:val="Nummer"/>
          <w:b w:val="0"/>
        </w:rPr>
        <w:t>Es muss nun gezeigt werden, dass nach 2,7 s beide Rennwagen den gleichen Weg zurückgelegt haben. Für Rennwagen A ist das kein Problem:</w:t>
      </w:r>
    </w:p>
    <w:p w14:paraId="214F8D6F" w14:textId="77777777" w:rsidR="00AB1A72" w:rsidRDefault="00AB1A72" w:rsidP="007A0A10">
      <w:pPr>
        <w:rPr>
          <w:rStyle w:val="Nummer"/>
          <w:b w:val="0"/>
        </w:rPr>
      </w:pPr>
      <w:r w:rsidRPr="00AB1A72">
        <w:rPr>
          <w:rStyle w:val="Nummer"/>
          <w:b w:val="0"/>
        </w:rPr>
        <w:object w:dxaOrig="1480" w:dyaOrig="2000" w14:anchorId="44DB5F54">
          <v:shape id="_x0000_i1539" type="#_x0000_t75" style="width:73.65pt;height:99.8pt" o:ole="">
            <v:imagedata r:id="rId1307" o:title=""/>
          </v:shape>
          <o:OLEObject Type="Embed" ProgID="Equation.DSMT4" ShapeID="_x0000_i1539" DrawAspect="Content" ObjectID="_1731936471" r:id="rId1308"/>
        </w:object>
      </w:r>
    </w:p>
    <w:p w14:paraId="03F19BD7" w14:textId="77777777" w:rsidR="00AB1A72" w:rsidRDefault="00AB1A72" w:rsidP="007A0A10">
      <w:pPr>
        <w:rPr>
          <w:rStyle w:val="Nummer"/>
          <w:b w:val="0"/>
        </w:rPr>
      </w:pPr>
    </w:p>
    <w:p w14:paraId="66F449A4" w14:textId="77777777" w:rsidR="00AB1A72" w:rsidRDefault="00AB1A72" w:rsidP="007A0A10">
      <w:pPr>
        <w:rPr>
          <w:rStyle w:val="Nummer"/>
          <w:b w:val="0"/>
        </w:rPr>
      </w:pPr>
      <w:r>
        <w:rPr>
          <w:rStyle w:val="Nummer"/>
          <w:b w:val="0"/>
        </w:rPr>
        <w:t>Für den Rennwagen B muss die Fläche u</w:t>
      </w:r>
      <w:r w:rsidR="002D4687">
        <w:rPr>
          <w:rStyle w:val="Nummer"/>
          <w:b w:val="0"/>
        </w:rPr>
        <w:t>nter der Kurve bestimmt werden. Die Messwerte liefern über die Tabellenkalkulation oder einen grafischen Taschenrechner den Zusammenhang</w:t>
      </w:r>
    </w:p>
    <w:p w14:paraId="44B9FDCE" w14:textId="77777777" w:rsidR="002D4687" w:rsidRDefault="002D4687" w:rsidP="007A0A10">
      <w:pPr>
        <w:rPr>
          <w:rStyle w:val="Nummer"/>
          <w:b w:val="0"/>
        </w:rPr>
      </w:pPr>
      <w:r w:rsidRPr="002D4687">
        <w:rPr>
          <w:rStyle w:val="Nummer"/>
        </w:rPr>
        <w:object w:dxaOrig="3180" w:dyaOrig="360" w14:anchorId="2EE4F138">
          <v:shape id="_x0000_i1540" type="#_x0000_t75" style="width:159.25pt;height:18pt" o:ole="">
            <v:imagedata r:id="rId1309" o:title=""/>
          </v:shape>
          <o:OLEObject Type="Embed" ProgID="Equation.DSMT4" ShapeID="_x0000_i1540" DrawAspect="Content" ObjectID="_1731936472" r:id="rId1310"/>
        </w:object>
      </w:r>
    </w:p>
    <w:p w14:paraId="2E4AB0E3" w14:textId="77777777" w:rsidR="002D4687" w:rsidRDefault="002D4687" w:rsidP="007A0A10">
      <w:pPr>
        <w:rPr>
          <w:rStyle w:val="Nummer"/>
          <w:b w:val="0"/>
        </w:rPr>
      </w:pPr>
      <w:r>
        <w:rPr>
          <w:rStyle w:val="Nummer"/>
          <w:b w:val="0"/>
        </w:rPr>
        <w:t>Diese Gleichung muss von 0 s bist 2,7 s integriert werden, also die Fläche unter der Kurve bestimmt werden. Das macht man entweder wieder mit dem GTR oder nutzt ein Programm zur Modellierung.</w:t>
      </w:r>
    </w:p>
    <w:p w14:paraId="0270C145" w14:textId="77777777" w:rsidR="0077606F" w:rsidRDefault="002D4687" w:rsidP="007A0A10">
      <w:pPr>
        <w:rPr>
          <w:rStyle w:val="Nummer"/>
          <w:b w:val="0"/>
        </w:rPr>
      </w:pPr>
      <w:r>
        <w:rPr>
          <w:rStyle w:val="Nummer"/>
          <w:b w:val="0"/>
        </w:rPr>
        <w:t xml:space="preserve">In der Sammlung findet man die Datei m837.prg, die sich mit </w:t>
      </w:r>
      <w:proofErr w:type="spellStart"/>
      <w:r>
        <w:rPr>
          <w:rStyle w:val="Nummer"/>
          <w:b w:val="0"/>
        </w:rPr>
        <w:t>Moebius</w:t>
      </w:r>
      <w:proofErr w:type="spellEnd"/>
      <w:r>
        <w:rPr>
          <w:rStyle w:val="Nummer"/>
          <w:b w:val="0"/>
        </w:rPr>
        <w:t xml:space="preserve"> öffnen lässt.</w:t>
      </w:r>
    </w:p>
    <w:p w14:paraId="3AB32E83" w14:textId="77777777" w:rsidR="0077606F" w:rsidRDefault="0077606F" w:rsidP="007A0A10">
      <w:pPr>
        <w:rPr>
          <w:rStyle w:val="Nummer"/>
          <w:b w:val="0"/>
        </w:rPr>
      </w:pPr>
    </w:p>
    <w:p w14:paraId="070C2526" w14:textId="77777777" w:rsidR="00E47EC4" w:rsidRDefault="00E47EC4" w:rsidP="007A0A10">
      <w:pPr>
        <w:rPr>
          <w:rStyle w:val="Nummer"/>
          <w:b w:val="0"/>
        </w:rPr>
      </w:pPr>
    </w:p>
    <w:p w14:paraId="77F9C6D8" w14:textId="77777777" w:rsidR="00E47EC4" w:rsidRDefault="00E47EC4" w:rsidP="007A0A10">
      <w:pPr>
        <w:rPr>
          <w:rStyle w:val="Nummer"/>
          <w:b w:val="0"/>
        </w:rPr>
      </w:pPr>
      <w:bookmarkStart w:id="3369" w:name="m838"/>
      <w:r w:rsidRPr="004F7758">
        <w:rPr>
          <w:rStyle w:val="Nummer"/>
        </w:rPr>
        <w:lastRenderedPageBreak/>
        <w:t>838.</w:t>
      </w:r>
      <w:bookmarkEnd w:id="3369"/>
      <w:r>
        <w:rPr>
          <w:rStyle w:val="Nummer"/>
          <w:b w:val="0"/>
        </w:rPr>
        <w:t xml:space="preserve"> </w:t>
      </w:r>
      <w:r w:rsidR="006E34F7">
        <w:rPr>
          <w:szCs w:val="22"/>
        </w:rPr>
        <w:t>Der Rennwagen bremst innerhalb von 5,6 s mit einer Beschleunigung von -7,4 m</w:t>
      </w:r>
      <w:r w:rsidR="006E34F7">
        <w:t xml:space="preserve"> </w:t>
      </w:r>
      <w:r w:rsidR="006E34F7">
        <w:sym w:font="Wingdings" w:char="F0A0"/>
      </w:r>
      <w:r w:rsidR="006E34F7">
        <w:t xml:space="preserve"> s</w:t>
      </w:r>
      <w:r w:rsidR="006E34F7">
        <w:rPr>
          <w:vertAlign w:val="superscript"/>
        </w:rPr>
        <w:t>-2</w:t>
      </w:r>
      <w:r w:rsidR="006E34F7">
        <w:t>.</w:t>
      </w:r>
    </w:p>
    <w:p w14:paraId="444E3478" w14:textId="77777777" w:rsidR="00BC260B" w:rsidRDefault="00BC260B" w:rsidP="007A0A10">
      <w:pPr>
        <w:rPr>
          <w:rStyle w:val="Nummer"/>
          <w:b w:val="0"/>
        </w:rPr>
      </w:pPr>
    </w:p>
    <w:p w14:paraId="073FBDEF" w14:textId="77777777" w:rsidR="00BC260B" w:rsidRDefault="00B42104" w:rsidP="007A0A10">
      <w:pPr>
        <w:rPr>
          <w:rStyle w:val="Nummer"/>
          <w:b w:val="0"/>
        </w:rPr>
      </w:pPr>
      <w:hyperlink r:id="rId1311" w:anchor="m838" w:history="1">
        <w:r w:rsidR="00BC260B" w:rsidRPr="00BC260B">
          <w:rPr>
            <w:rStyle w:val="Hyperlink"/>
            <w:sz w:val="22"/>
          </w:rPr>
          <w:t>vollständige Lösung</w:t>
        </w:r>
      </w:hyperlink>
    </w:p>
    <w:p w14:paraId="3366213D" w14:textId="77777777" w:rsidR="005133FB" w:rsidRDefault="005133FB" w:rsidP="007A0A10">
      <w:pPr>
        <w:rPr>
          <w:rStyle w:val="Nummer"/>
          <w:b w:val="0"/>
        </w:rPr>
      </w:pPr>
    </w:p>
    <w:p w14:paraId="7015E977" w14:textId="77777777" w:rsidR="005133FB" w:rsidRDefault="005133FB" w:rsidP="007A0A10">
      <w:pPr>
        <w:rPr>
          <w:rStyle w:val="Nummer"/>
          <w:b w:val="0"/>
        </w:rPr>
      </w:pPr>
      <w:bookmarkStart w:id="3370" w:name="m839"/>
      <w:r w:rsidRPr="004F7758">
        <w:rPr>
          <w:rStyle w:val="Nummer"/>
        </w:rPr>
        <w:t>839.</w:t>
      </w:r>
      <w:bookmarkEnd w:id="3370"/>
      <w:r>
        <w:rPr>
          <w:rStyle w:val="Nummer"/>
          <w:b w:val="0"/>
        </w:rPr>
        <w:t xml:space="preserve"> </w:t>
      </w:r>
      <w:r w:rsidR="00B41E4F">
        <w:rPr>
          <w:rStyle w:val="Nummer"/>
          <w:b w:val="0"/>
        </w:rPr>
        <w:t>a) Deutlich höher</w:t>
      </w:r>
    </w:p>
    <w:p w14:paraId="13AA5EF0" w14:textId="77777777" w:rsidR="00B41E4F" w:rsidRDefault="00B41E4F" w:rsidP="00B41E4F">
      <w:r w:rsidRPr="00B41E4F">
        <w:rPr>
          <w:rStyle w:val="Nummer"/>
          <w:b w:val="0"/>
        </w:rPr>
        <w:t xml:space="preserve">Nach </w:t>
      </w:r>
      <w:r w:rsidRPr="00B41E4F">
        <w:t>Bernoulli und Venturi</w:t>
      </w:r>
      <w:r>
        <w:t xml:space="preserve"> fließt das Wasser in dem dünneren Rohr deutlich schneller als in dem dicken Rohr. Da der Druck in der Flüssigkeit mit steigender Fließgeschwindigkeit kleiner wird, spritzt das Wasser aus dem dicken Schlauch deutlich höher.</w:t>
      </w:r>
    </w:p>
    <w:p w14:paraId="0A08D576" w14:textId="77777777" w:rsidR="006E34F7" w:rsidRDefault="006E34F7" w:rsidP="00B41E4F"/>
    <w:p w14:paraId="0FF1D328" w14:textId="77777777" w:rsidR="00ED03C0" w:rsidRDefault="006E34F7" w:rsidP="00ED03C0">
      <w:pPr>
        <w:widowControl w:val="0"/>
        <w:rPr>
          <w:rFonts w:cs="Arial"/>
          <w:szCs w:val="22"/>
        </w:rPr>
      </w:pPr>
      <w:bookmarkStart w:id="3371" w:name="m840"/>
      <w:r w:rsidRPr="004F7758">
        <w:rPr>
          <w:rStyle w:val="Nummer"/>
        </w:rPr>
        <w:t>840</w:t>
      </w:r>
      <w:bookmarkEnd w:id="3371"/>
      <w:r w:rsidRPr="004F7758">
        <w:rPr>
          <w:rStyle w:val="Nummer"/>
        </w:rPr>
        <w:t>.</w:t>
      </w:r>
      <w:r w:rsidR="00ED03C0">
        <w:t xml:space="preserve"> </w:t>
      </w:r>
      <w:r w:rsidR="00ED03C0">
        <w:rPr>
          <w:rFonts w:cs="Arial"/>
          <w:szCs w:val="22"/>
        </w:rPr>
        <w:t>b) wieder bis h</w:t>
      </w:r>
    </w:p>
    <w:p w14:paraId="4B3E5D5A" w14:textId="77777777" w:rsidR="006E34F7" w:rsidRDefault="00ED03C0" w:rsidP="00B41E4F">
      <w:r>
        <w:t xml:space="preserve">In der Höhe h hat das Pendel potenzielle Energie. Schwingt es nach unten, wandelt es diese in kinetische Energie um. Am tiefsten Punkt ist die gesamte potenzielle Energie in kinetische umgewandelt worden. </w:t>
      </w:r>
    </w:p>
    <w:p w14:paraId="32902BE6" w14:textId="77777777" w:rsidR="00684629" w:rsidRDefault="00684629" w:rsidP="00B41E4F">
      <w:r>
        <w:t>Nach diesem Punkt läuft der Vorgang umgekehrt ab, kinetische Energie wird in potenzielle umgewandelt. Dabei kann die potenzielle Energie des Schwingungskörpers nur den Wert erreichen, der am Anfang vorhanden war.</w:t>
      </w:r>
    </w:p>
    <w:p w14:paraId="5FF0E71A" w14:textId="77777777" w:rsidR="00684629" w:rsidRDefault="00684629" w:rsidP="00B41E4F">
      <w:r>
        <w:t>Die potenzielle Energie in beiden Umkehrpunkten ist also gleich groß, egal, ob das Pendel unterwegs am Hindernis verkürzt wird oder nicht.</w:t>
      </w:r>
    </w:p>
    <w:p w14:paraId="37DEB467" w14:textId="77777777" w:rsidR="00684629" w:rsidRDefault="00684629" w:rsidP="00B41E4F">
      <w:r>
        <w:t xml:space="preserve">Die potenzielle Energie ist aber nur von der </w:t>
      </w:r>
      <w:r w:rsidR="00B41D90">
        <w:t>M</w:t>
      </w:r>
      <w:r>
        <w:t xml:space="preserve">asse des Körpers und der Höhe h abhängig. Da sich die </w:t>
      </w:r>
      <w:r w:rsidR="00B41D90">
        <w:t>M</w:t>
      </w:r>
      <w:r>
        <w:t>asse bei diesem Versuch nicht geändert hat, bleibt auch die Höhe gleich.</w:t>
      </w:r>
    </w:p>
    <w:p w14:paraId="75BB92BB" w14:textId="77777777" w:rsidR="00A62B29" w:rsidRDefault="00A62B29" w:rsidP="00B41E4F"/>
    <w:p w14:paraId="37F8FC6E" w14:textId="77777777" w:rsidR="001977DE" w:rsidRDefault="00A62B29" w:rsidP="001977DE">
      <w:pPr>
        <w:widowControl w:val="0"/>
        <w:rPr>
          <w:rFonts w:cs="Arial"/>
          <w:szCs w:val="22"/>
        </w:rPr>
      </w:pPr>
      <w:bookmarkStart w:id="3372" w:name="m841"/>
      <w:r w:rsidRPr="004F7758">
        <w:rPr>
          <w:rStyle w:val="Nummer"/>
        </w:rPr>
        <w:t>841</w:t>
      </w:r>
      <w:r>
        <w:t>.</w:t>
      </w:r>
      <w:bookmarkEnd w:id="3372"/>
      <w:r>
        <w:t xml:space="preserve"> </w:t>
      </w:r>
      <w:r w:rsidR="001977DE">
        <w:rPr>
          <w:rFonts w:cs="Arial"/>
          <w:szCs w:val="22"/>
        </w:rPr>
        <w:t>a) Ordne den Energieformen folgende Energieträger zu:</w:t>
      </w:r>
    </w:p>
    <w:p w14:paraId="65F8E266" w14:textId="77777777" w:rsidR="001977DE" w:rsidRDefault="001977DE" w:rsidP="001977DE">
      <w:pPr>
        <w:widowControl w:val="0"/>
        <w:rPr>
          <w:rFonts w:cs="Arial"/>
          <w:szCs w:val="22"/>
        </w:rPr>
      </w:pPr>
      <w:r>
        <w:rPr>
          <w:rFonts w:cs="Arial"/>
          <w:szCs w:val="22"/>
        </w:rPr>
        <w:t>Holzkohle, Schokolade, Wasser in der Regenwolke, Wasser im Fluss, Batterie, Blitz, Erdgas, Ball beim Elfmeterschuss, kochendes Wasser, brennende Kerze, gespannte Feder, Muskel</w:t>
      </w:r>
    </w:p>
    <w:p w14:paraId="1812461D" w14:textId="77777777" w:rsidR="001977DE" w:rsidRDefault="001977DE" w:rsidP="001977DE">
      <w:pPr>
        <w:widowControl w:val="0"/>
        <w:rPr>
          <w:rFonts w:cs="Arial"/>
          <w:szCs w:val="22"/>
        </w:rPr>
      </w:pPr>
      <w:r>
        <w:rPr>
          <w:rFonts w:cs="Arial"/>
          <w:szCs w:val="22"/>
        </w:rPr>
        <w:t>b) Finde für jede Energieform noch einen weiteren Energieträger.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2256"/>
        <w:gridCol w:w="1720"/>
        <w:gridCol w:w="1966"/>
        <w:gridCol w:w="2306"/>
      </w:tblGrid>
      <w:tr w:rsidR="001977DE" w:rsidRPr="00AA635E" w14:paraId="19065D9C" w14:textId="77777777" w:rsidTr="00AA635E">
        <w:tc>
          <w:tcPr>
            <w:tcW w:w="1904" w:type="dxa"/>
            <w:shd w:val="clear" w:color="auto" w:fill="E6E6E6"/>
          </w:tcPr>
          <w:p w14:paraId="10187EF6" w14:textId="77777777" w:rsidR="001977DE" w:rsidRPr="00AA635E" w:rsidRDefault="001977DE" w:rsidP="00AA635E">
            <w:pPr>
              <w:widowControl w:val="0"/>
              <w:rPr>
                <w:rFonts w:cs="Arial"/>
                <w:szCs w:val="22"/>
              </w:rPr>
            </w:pPr>
            <w:r w:rsidRPr="00AA635E">
              <w:rPr>
                <w:rFonts w:cs="Arial"/>
                <w:szCs w:val="22"/>
              </w:rPr>
              <w:t>chemische Energie</w:t>
            </w:r>
          </w:p>
        </w:tc>
        <w:tc>
          <w:tcPr>
            <w:tcW w:w="2280" w:type="dxa"/>
            <w:shd w:val="clear" w:color="auto" w:fill="E6E6E6"/>
          </w:tcPr>
          <w:p w14:paraId="16CB4E3B" w14:textId="77777777" w:rsidR="001977DE" w:rsidRPr="00AA635E" w:rsidRDefault="001977DE" w:rsidP="00AA635E">
            <w:pPr>
              <w:widowControl w:val="0"/>
              <w:rPr>
                <w:rFonts w:cs="Arial"/>
                <w:szCs w:val="22"/>
              </w:rPr>
            </w:pPr>
            <w:r w:rsidRPr="00AA635E">
              <w:rPr>
                <w:rFonts w:cs="Arial"/>
                <w:szCs w:val="22"/>
              </w:rPr>
              <w:t>potenzielle Energie</w:t>
            </w:r>
          </w:p>
        </w:tc>
        <w:tc>
          <w:tcPr>
            <w:tcW w:w="1633" w:type="dxa"/>
            <w:shd w:val="clear" w:color="auto" w:fill="E6E6E6"/>
          </w:tcPr>
          <w:p w14:paraId="1084DD04" w14:textId="77777777" w:rsidR="001977DE" w:rsidRPr="00AA635E" w:rsidRDefault="001977DE" w:rsidP="00AA635E">
            <w:pPr>
              <w:widowControl w:val="0"/>
              <w:rPr>
                <w:rFonts w:cs="Arial"/>
                <w:szCs w:val="22"/>
              </w:rPr>
            </w:pPr>
            <w:r w:rsidRPr="00AA635E">
              <w:rPr>
                <w:rFonts w:cs="Arial"/>
                <w:szCs w:val="22"/>
              </w:rPr>
              <w:t>kinetische Energie</w:t>
            </w:r>
          </w:p>
        </w:tc>
        <w:tc>
          <w:tcPr>
            <w:tcW w:w="1985" w:type="dxa"/>
            <w:shd w:val="clear" w:color="auto" w:fill="E6E6E6"/>
          </w:tcPr>
          <w:p w14:paraId="541FA30A" w14:textId="77777777" w:rsidR="001977DE" w:rsidRPr="00AA635E" w:rsidRDefault="001977DE" w:rsidP="00AA635E">
            <w:pPr>
              <w:widowControl w:val="0"/>
              <w:rPr>
                <w:rFonts w:cs="Arial"/>
                <w:szCs w:val="22"/>
              </w:rPr>
            </w:pPr>
            <w:r w:rsidRPr="00AA635E">
              <w:rPr>
                <w:rFonts w:cs="Arial"/>
                <w:szCs w:val="22"/>
              </w:rPr>
              <w:t>thermische Energie</w:t>
            </w:r>
          </w:p>
        </w:tc>
        <w:tc>
          <w:tcPr>
            <w:tcW w:w="2335" w:type="dxa"/>
            <w:shd w:val="clear" w:color="auto" w:fill="E6E6E6"/>
          </w:tcPr>
          <w:p w14:paraId="5CBEA680" w14:textId="77777777" w:rsidR="001977DE" w:rsidRPr="00AA635E" w:rsidRDefault="001977DE" w:rsidP="00AA635E">
            <w:pPr>
              <w:widowControl w:val="0"/>
              <w:rPr>
                <w:rFonts w:cs="Arial"/>
                <w:szCs w:val="22"/>
              </w:rPr>
            </w:pPr>
            <w:r w:rsidRPr="00AA635E">
              <w:rPr>
                <w:rFonts w:cs="Arial"/>
                <w:szCs w:val="22"/>
              </w:rPr>
              <w:t>elektrische Energie</w:t>
            </w:r>
          </w:p>
        </w:tc>
      </w:tr>
      <w:tr w:rsidR="001977DE" w:rsidRPr="00AA635E" w14:paraId="15A7F5BA" w14:textId="77777777" w:rsidTr="00AA635E">
        <w:trPr>
          <w:trHeight w:val="454"/>
        </w:trPr>
        <w:tc>
          <w:tcPr>
            <w:tcW w:w="1904" w:type="dxa"/>
            <w:shd w:val="clear" w:color="auto" w:fill="auto"/>
            <w:vAlign w:val="center"/>
          </w:tcPr>
          <w:p w14:paraId="2441ECBC" w14:textId="77777777" w:rsidR="001977DE" w:rsidRPr="00AA635E" w:rsidRDefault="001977DE" w:rsidP="00AA635E">
            <w:pPr>
              <w:widowControl w:val="0"/>
              <w:jc w:val="center"/>
              <w:rPr>
                <w:rFonts w:cs="Arial"/>
                <w:szCs w:val="22"/>
              </w:rPr>
            </w:pPr>
            <w:r w:rsidRPr="00AA635E">
              <w:rPr>
                <w:rFonts w:cs="Arial"/>
                <w:szCs w:val="22"/>
              </w:rPr>
              <w:t>Holzkohle</w:t>
            </w:r>
          </w:p>
        </w:tc>
        <w:tc>
          <w:tcPr>
            <w:tcW w:w="2280" w:type="dxa"/>
            <w:shd w:val="clear" w:color="auto" w:fill="auto"/>
            <w:vAlign w:val="center"/>
          </w:tcPr>
          <w:p w14:paraId="1023B194" w14:textId="77777777" w:rsidR="001977DE" w:rsidRPr="00AA635E" w:rsidRDefault="001977DE" w:rsidP="00AA635E">
            <w:pPr>
              <w:widowControl w:val="0"/>
              <w:jc w:val="center"/>
              <w:rPr>
                <w:rFonts w:cs="Arial"/>
                <w:szCs w:val="22"/>
              </w:rPr>
            </w:pPr>
            <w:r w:rsidRPr="00AA635E">
              <w:rPr>
                <w:rFonts w:cs="Arial"/>
                <w:szCs w:val="22"/>
              </w:rPr>
              <w:t>Wasser in der Regenwolke</w:t>
            </w:r>
          </w:p>
        </w:tc>
        <w:tc>
          <w:tcPr>
            <w:tcW w:w="1633" w:type="dxa"/>
            <w:shd w:val="clear" w:color="auto" w:fill="auto"/>
          </w:tcPr>
          <w:p w14:paraId="446046F8" w14:textId="77777777" w:rsidR="001977DE" w:rsidRPr="00AA635E" w:rsidRDefault="001977DE" w:rsidP="00AA635E">
            <w:pPr>
              <w:widowControl w:val="0"/>
              <w:jc w:val="center"/>
              <w:rPr>
                <w:rFonts w:cs="Arial"/>
                <w:szCs w:val="22"/>
              </w:rPr>
            </w:pPr>
            <w:r w:rsidRPr="00AA635E">
              <w:rPr>
                <w:rFonts w:cs="Arial"/>
                <w:szCs w:val="22"/>
              </w:rPr>
              <w:t>Wasser im Fluss</w:t>
            </w:r>
          </w:p>
        </w:tc>
        <w:tc>
          <w:tcPr>
            <w:tcW w:w="1985" w:type="dxa"/>
            <w:shd w:val="clear" w:color="auto" w:fill="auto"/>
          </w:tcPr>
          <w:p w14:paraId="3C8F6785" w14:textId="77777777" w:rsidR="001977DE" w:rsidRPr="00AA635E" w:rsidRDefault="001977DE" w:rsidP="00AA635E">
            <w:pPr>
              <w:widowControl w:val="0"/>
              <w:jc w:val="center"/>
              <w:rPr>
                <w:rFonts w:cs="Arial"/>
                <w:szCs w:val="22"/>
              </w:rPr>
            </w:pPr>
            <w:r w:rsidRPr="00AA635E">
              <w:rPr>
                <w:rFonts w:cs="Arial"/>
                <w:szCs w:val="22"/>
              </w:rPr>
              <w:t>brennende Kerze</w:t>
            </w:r>
          </w:p>
        </w:tc>
        <w:tc>
          <w:tcPr>
            <w:tcW w:w="2335" w:type="dxa"/>
            <w:shd w:val="clear" w:color="auto" w:fill="auto"/>
            <w:vAlign w:val="center"/>
          </w:tcPr>
          <w:p w14:paraId="64832178" w14:textId="77777777" w:rsidR="001977DE" w:rsidRPr="00AA635E" w:rsidRDefault="001977DE" w:rsidP="00AA635E">
            <w:pPr>
              <w:widowControl w:val="0"/>
              <w:jc w:val="center"/>
              <w:rPr>
                <w:rFonts w:cs="Arial"/>
                <w:szCs w:val="22"/>
              </w:rPr>
            </w:pPr>
            <w:r w:rsidRPr="00AA635E">
              <w:rPr>
                <w:rFonts w:cs="Arial"/>
                <w:szCs w:val="22"/>
              </w:rPr>
              <w:t>Batterie</w:t>
            </w:r>
          </w:p>
        </w:tc>
      </w:tr>
      <w:tr w:rsidR="001977DE" w:rsidRPr="00AA635E" w14:paraId="5F094DE8" w14:textId="77777777" w:rsidTr="00AA635E">
        <w:trPr>
          <w:trHeight w:val="454"/>
        </w:trPr>
        <w:tc>
          <w:tcPr>
            <w:tcW w:w="1904" w:type="dxa"/>
            <w:shd w:val="clear" w:color="auto" w:fill="auto"/>
            <w:vAlign w:val="center"/>
          </w:tcPr>
          <w:p w14:paraId="678AA115" w14:textId="77777777" w:rsidR="001977DE" w:rsidRPr="00AA635E" w:rsidRDefault="001977DE" w:rsidP="00AA635E">
            <w:pPr>
              <w:widowControl w:val="0"/>
              <w:jc w:val="center"/>
              <w:rPr>
                <w:rFonts w:cs="Arial"/>
                <w:szCs w:val="22"/>
              </w:rPr>
            </w:pPr>
            <w:r w:rsidRPr="00AA635E">
              <w:rPr>
                <w:rFonts w:cs="Arial"/>
                <w:szCs w:val="22"/>
              </w:rPr>
              <w:t>Schokolade</w:t>
            </w:r>
          </w:p>
        </w:tc>
        <w:tc>
          <w:tcPr>
            <w:tcW w:w="2280" w:type="dxa"/>
            <w:shd w:val="clear" w:color="auto" w:fill="auto"/>
            <w:vAlign w:val="center"/>
          </w:tcPr>
          <w:p w14:paraId="4C528B87" w14:textId="77777777" w:rsidR="001977DE" w:rsidRPr="00AA635E" w:rsidRDefault="001977DE" w:rsidP="00AA635E">
            <w:pPr>
              <w:widowControl w:val="0"/>
              <w:jc w:val="center"/>
              <w:rPr>
                <w:rFonts w:cs="Arial"/>
                <w:szCs w:val="22"/>
              </w:rPr>
            </w:pPr>
            <w:r w:rsidRPr="00AA635E">
              <w:rPr>
                <w:rFonts w:cs="Arial"/>
                <w:szCs w:val="22"/>
              </w:rPr>
              <w:t>gespannte Feder</w:t>
            </w:r>
          </w:p>
        </w:tc>
        <w:tc>
          <w:tcPr>
            <w:tcW w:w="1633" w:type="dxa"/>
            <w:shd w:val="clear" w:color="auto" w:fill="auto"/>
          </w:tcPr>
          <w:p w14:paraId="15BF9F46" w14:textId="77777777" w:rsidR="001977DE" w:rsidRPr="00AA635E" w:rsidRDefault="001977DE" w:rsidP="00AA635E">
            <w:pPr>
              <w:widowControl w:val="0"/>
              <w:jc w:val="center"/>
              <w:rPr>
                <w:rFonts w:cs="Arial"/>
                <w:szCs w:val="22"/>
              </w:rPr>
            </w:pPr>
            <w:r w:rsidRPr="00AA635E">
              <w:rPr>
                <w:rFonts w:cs="Arial"/>
                <w:szCs w:val="22"/>
              </w:rPr>
              <w:t>Ball beim Elfmeterschuss</w:t>
            </w:r>
          </w:p>
        </w:tc>
        <w:tc>
          <w:tcPr>
            <w:tcW w:w="1985" w:type="dxa"/>
            <w:shd w:val="clear" w:color="auto" w:fill="auto"/>
          </w:tcPr>
          <w:p w14:paraId="734E031D" w14:textId="77777777" w:rsidR="001977DE" w:rsidRPr="00AA635E" w:rsidRDefault="001977DE" w:rsidP="00AA635E">
            <w:pPr>
              <w:widowControl w:val="0"/>
              <w:jc w:val="center"/>
              <w:rPr>
                <w:rFonts w:cs="Arial"/>
                <w:szCs w:val="22"/>
              </w:rPr>
            </w:pPr>
            <w:r w:rsidRPr="00AA635E">
              <w:rPr>
                <w:rFonts w:cs="Arial"/>
                <w:szCs w:val="22"/>
              </w:rPr>
              <w:t>Blitz</w:t>
            </w:r>
          </w:p>
        </w:tc>
        <w:tc>
          <w:tcPr>
            <w:tcW w:w="2335" w:type="dxa"/>
            <w:shd w:val="clear" w:color="auto" w:fill="auto"/>
            <w:vAlign w:val="center"/>
          </w:tcPr>
          <w:p w14:paraId="12DA62B4" w14:textId="77777777" w:rsidR="001977DE" w:rsidRPr="00AA635E" w:rsidRDefault="001977DE" w:rsidP="00AA635E">
            <w:pPr>
              <w:widowControl w:val="0"/>
              <w:jc w:val="center"/>
              <w:rPr>
                <w:rFonts w:cs="Arial"/>
                <w:szCs w:val="22"/>
              </w:rPr>
            </w:pPr>
          </w:p>
        </w:tc>
      </w:tr>
      <w:tr w:rsidR="001977DE" w:rsidRPr="00AA635E" w14:paraId="1E1B0205" w14:textId="77777777" w:rsidTr="00AA635E">
        <w:trPr>
          <w:trHeight w:val="454"/>
        </w:trPr>
        <w:tc>
          <w:tcPr>
            <w:tcW w:w="1904" w:type="dxa"/>
            <w:shd w:val="clear" w:color="auto" w:fill="auto"/>
            <w:vAlign w:val="center"/>
          </w:tcPr>
          <w:p w14:paraId="02FEB82B" w14:textId="77777777" w:rsidR="001977DE" w:rsidRPr="00AA635E" w:rsidRDefault="001977DE" w:rsidP="00AA635E">
            <w:pPr>
              <w:widowControl w:val="0"/>
              <w:jc w:val="center"/>
              <w:rPr>
                <w:rFonts w:cs="Arial"/>
                <w:szCs w:val="22"/>
              </w:rPr>
            </w:pPr>
            <w:r w:rsidRPr="00AA635E">
              <w:rPr>
                <w:rFonts w:cs="Arial"/>
                <w:szCs w:val="22"/>
              </w:rPr>
              <w:t>Erdgas</w:t>
            </w:r>
          </w:p>
        </w:tc>
        <w:tc>
          <w:tcPr>
            <w:tcW w:w="2280" w:type="dxa"/>
            <w:shd w:val="clear" w:color="auto" w:fill="auto"/>
            <w:vAlign w:val="center"/>
          </w:tcPr>
          <w:p w14:paraId="00EBF8E8" w14:textId="77777777" w:rsidR="001977DE" w:rsidRPr="00AA635E" w:rsidRDefault="001977DE" w:rsidP="00AA635E">
            <w:pPr>
              <w:widowControl w:val="0"/>
              <w:jc w:val="center"/>
              <w:rPr>
                <w:rFonts w:cs="Arial"/>
                <w:szCs w:val="22"/>
              </w:rPr>
            </w:pPr>
          </w:p>
        </w:tc>
        <w:tc>
          <w:tcPr>
            <w:tcW w:w="1633" w:type="dxa"/>
            <w:shd w:val="clear" w:color="auto" w:fill="auto"/>
          </w:tcPr>
          <w:p w14:paraId="77B880FF" w14:textId="77777777" w:rsidR="001977DE" w:rsidRPr="00AA635E" w:rsidRDefault="001977DE" w:rsidP="00AA635E">
            <w:pPr>
              <w:widowControl w:val="0"/>
              <w:jc w:val="center"/>
              <w:rPr>
                <w:rFonts w:cs="Arial"/>
                <w:szCs w:val="22"/>
              </w:rPr>
            </w:pPr>
          </w:p>
        </w:tc>
        <w:tc>
          <w:tcPr>
            <w:tcW w:w="1985" w:type="dxa"/>
            <w:shd w:val="clear" w:color="auto" w:fill="auto"/>
          </w:tcPr>
          <w:p w14:paraId="7C39A79F" w14:textId="77777777" w:rsidR="001977DE" w:rsidRPr="00AA635E" w:rsidRDefault="001977DE" w:rsidP="00AA635E">
            <w:pPr>
              <w:widowControl w:val="0"/>
              <w:jc w:val="center"/>
              <w:rPr>
                <w:rFonts w:cs="Arial"/>
                <w:szCs w:val="22"/>
              </w:rPr>
            </w:pPr>
            <w:r w:rsidRPr="00AA635E">
              <w:rPr>
                <w:rFonts w:cs="Arial"/>
                <w:szCs w:val="22"/>
              </w:rPr>
              <w:t>kochendes Wasser</w:t>
            </w:r>
          </w:p>
        </w:tc>
        <w:tc>
          <w:tcPr>
            <w:tcW w:w="2335" w:type="dxa"/>
            <w:shd w:val="clear" w:color="auto" w:fill="auto"/>
            <w:vAlign w:val="center"/>
          </w:tcPr>
          <w:p w14:paraId="4AE068A3" w14:textId="77777777" w:rsidR="001977DE" w:rsidRPr="00AA635E" w:rsidRDefault="001977DE" w:rsidP="00AA635E">
            <w:pPr>
              <w:widowControl w:val="0"/>
              <w:jc w:val="center"/>
              <w:rPr>
                <w:rFonts w:cs="Arial"/>
                <w:szCs w:val="22"/>
              </w:rPr>
            </w:pPr>
          </w:p>
        </w:tc>
      </w:tr>
      <w:tr w:rsidR="001977DE" w:rsidRPr="00AA635E" w14:paraId="6C9611F3" w14:textId="77777777" w:rsidTr="00AA635E">
        <w:trPr>
          <w:trHeight w:val="454"/>
        </w:trPr>
        <w:tc>
          <w:tcPr>
            <w:tcW w:w="1904" w:type="dxa"/>
            <w:shd w:val="clear" w:color="auto" w:fill="auto"/>
            <w:vAlign w:val="center"/>
          </w:tcPr>
          <w:p w14:paraId="0D293444" w14:textId="77777777" w:rsidR="001977DE" w:rsidRPr="00AA635E" w:rsidRDefault="001977DE" w:rsidP="00AA635E">
            <w:pPr>
              <w:widowControl w:val="0"/>
              <w:jc w:val="center"/>
              <w:rPr>
                <w:rFonts w:cs="Arial"/>
                <w:szCs w:val="22"/>
              </w:rPr>
            </w:pPr>
            <w:r w:rsidRPr="00AA635E">
              <w:rPr>
                <w:rFonts w:cs="Arial"/>
                <w:szCs w:val="22"/>
              </w:rPr>
              <w:t>Kerze</w:t>
            </w:r>
          </w:p>
        </w:tc>
        <w:tc>
          <w:tcPr>
            <w:tcW w:w="2280" w:type="dxa"/>
            <w:shd w:val="clear" w:color="auto" w:fill="auto"/>
            <w:vAlign w:val="center"/>
          </w:tcPr>
          <w:p w14:paraId="00C6BBE5" w14:textId="77777777" w:rsidR="001977DE" w:rsidRPr="00AA635E" w:rsidRDefault="001977DE" w:rsidP="00AA635E">
            <w:pPr>
              <w:widowControl w:val="0"/>
              <w:jc w:val="center"/>
              <w:rPr>
                <w:rFonts w:cs="Arial"/>
                <w:szCs w:val="22"/>
              </w:rPr>
            </w:pPr>
          </w:p>
        </w:tc>
        <w:tc>
          <w:tcPr>
            <w:tcW w:w="1633" w:type="dxa"/>
            <w:shd w:val="clear" w:color="auto" w:fill="auto"/>
          </w:tcPr>
          <w:p w14:paraId="6322F397" w14:textId="77777777" w:rsidR="001977DE" w:rsidRPr="00AA635E" w:rsidRDefault="001977DE" w:rsidP="00AA635E">
            <w:pPr>
              <w:widowControl w:val="0"/>
              <w:jc w:val="center"/>
              <w:rPr>
                <w:rFonts w:cs="Arial"/>
                <w:szCs w:val="22"/>
              </w:rPr>
            </w:pPr>
          </w:p>
        </w:tc>
        <w:tc>
          <w:tcPr>
            <w:tcW w:w="1985" w:type="dxa"/>
            <w:shd w:val="clear" w:color="auto" w:fill="auto"/>
          </w:tcPr>
          <w:p w14:paraId="4EE7D8EC" w14:textId="77777777" w:rsidR="001977DE" w:rsidRPr="00AA635E" w:rsidRDefault="001977DE" w:rsidP="00AA635E">
            <w:pPr>
              <w:widowControl w:val="0"/>
              <w:jc w:val="center"/>
              <w:rPr>
                <w:rFonts w:cs="Arial"/>
                <w:szCs w:val="22"/>
              </w:rPr>
            </w:pPr>
          </w:p>
        </w:tc>
        <w:tc>
          <w:tcPr>
            <w:tcW w:w="2335" w:type="dxa"/>
            <w:shd w:val="clear" w:color="auto" w:fill="auto"/>
            <w:vAlign w:val="center"/>
          </w:tcPr>
          <w:p w14:paraId="2F79BEB6" w14:textId="77777777" w:rsidR="001977DE" w:rsidRPr="00AA635E" w:rsidRDefault="001977DE" w:rsidP="00AA635E">
            <w:pPr>
              <w:widowControl w:val="0"/>
              <w:jc w:val="center"/>
              <w:rPr>
                <w:rFonts w:cs="Arial"/>
                <w:szCs w:val="22"/>
              </w:rPr>
            </w:pPr>
          </w:p>
        </w:tc>
      </w:tr>
      <w:tr w:rsidR="001977DE" w:rsidRPr="00AA635E" w14:paraId="61993B4C" w14:textId="77777777" w:rsidTr="00AA635E">
        <w:trPr>
          <w:trHeight w:val="454"/>
        </w:trPr>
        <w:tc>
          <w:tcPr>
            <w:tcW w:w="1904" w:type="dxa"/>
            <w:shd w:val="clear" w:color="auto" w:fill="auto"/>
            <w:vAlign w:val="center"/>
          </w:tcPr>
          <w:p w14:paraId="543B7C34" w14:textId="77777777" w:rsidR="001977DE" w:rsidRPr="00AA635E" w:rsidRDefault="001977DE" w:rsidP="00AA635E">
            <w:pPr>
              <w:widowControl w:val="0"/>
              <w:jc w:val="center"/>
              <w:rPr>
                <w:rFonts w:cs="Arial"/>
                <w:szCs w:val="22"/>
              </w:rPr>
            </w:pPr>
            <w:r w:rsidRPr="00AA635E">
              <w:rPr>
                <w:rFonts w:cs="Arial"/>
                <w:szCs w:val="22"/>
              </w:rPr>
              <w:t>Muskel</w:t>
            </w:r>
          </w:p>
        </w:tc>
        <w:tc>
          <w:tcPr>
            <w:tcW w:w="2280" w:type="dxa"/>
            <w:shd w:val="clear" w:color="auto" w:fill="auto"/>
            <w:vAlign w:val="center"/>
          </w:tcPr>
          <w:p w14:paraId="0918CA82" w14:textId="77777777" w:rsidR="001977DE" w:rsidRPr="00AA635E" w:rsidRDefault="001977DE" w:rsidP="00AA635E">
            <w:pPr>
              <w:widowControl w:val="0"/>
              <w:jc w:val="center"/>
              <w:rPr>
                <w:rFonts w:cs="Arial"/>
                <w:szCs w:val="22"/>
              </w:rPr>
            </w:pPr>
          </w:p>
        </w:tc>
        <w:tc>
          <w:tcPr>
            <w:tcW w:w="1633" w:type="dxa"/>
            <w:shd w:val="clear" w:color="auto" w:fill="auto"/>
          </w:tcPr>
          <w:p w14:paraId="171D9B1F" w14:textId="77777777" w:rsidR="001977DE" w:rsidRPr="00AA635E" w:rsidRDefault="001977DE" w:rsidP="00AA635E">
            <w:pPr>
              <w:widowControl w:val="0"/>
              <w:jc w:val="center"/>
              <w:rPr>
                <w:rFonts w:cs="Arial"/>
                <w:szCs w:val="22"/>
              </w:rPr>
            </w:pPr>
          </w:p>
        </w:tc>
        <w:tc>
          <w:tcPr>
            <w:tcW w:w="1985" w:type="dxa"/>
            <w:shd w:val="clear" w:color="auto" w:fill="auto"/>
          </w:tcPr>
          <w:p w14:paraId="65D4A916" w14:textId="77777777" w:rsidR="001977DE" w:rsidRPr="00AA635E" w:rsidRDefault="001977DE" w:rsidP="00AA635E">
            <w:pPr>
              <w:widowControl w:val="0"/>
              <w:jc w:val="center"/>
              <w:rPr>
                <w:rFonts w:cs="Arial"/>
                <w:szCs w:val="22"/>
              </w:rPr>
            </w:pPr>
          </w:p>
        </w:tc>
        <w:tc>
          <w:tcPr>
            <w:tcW w:w="2335" w:type="dxa"/>
            <w:shd w:val="clear" w:color="auto" w:fill="auto"/>
            <w:vAlign w:val="center"/>
          </w:tcPr>
          <w:p w14:paraId="2A678D01" w14:textId="77777777" w:rsidR="001977DE" w:rsidRPr="00AA635E" w:rsidRDefault="001977DE" w:rsidP="00AA635E">
            <w:pPr>
              <w:widowControl w:val="0"/>
              <w:jc w:val="center"/>
              <w:rPr>
                <w:rFonts w:cs="Arial"/>
                <w:szCs w:val="22"/>
              </w:rPr>
            </w:pPr>
          </w:p>
        </w:tc>
      </w:tr>
      <w:tr w:rsidR="001977DE" w:rsidRPr="00AA635E" w14:paraId="508CE2A6" w14:textId="77777777" w:rsidTr="00AA635E">
        <w:trPr>
          <w:trHeight w:val="454"/>
        </w:trPr>
        <w:tc>
          <w:tcPr>
            <w:tcW w:w="1904" w:type="dxa"/>
            <w:shd w:val="clear" w:color="auto" w:fill="auto"/>
            <w:vAlign w:val="center"/>
          </w:tcPr>
          <w:p w14:paraId="4E84CDF1" w14:textId="77777777" w:rsidR="001977DE" w:rsidRPr="00AA635E" w:rsidRDefault="001977DE" w:rsidP="00AA635E">
            <w:pPr>
              <w:widowControl w:val="0"/>
              <w:jc w:val="center"/>
              <w:rPr>
                <w:rFonts w:cs="Arial"/>
                <w:szCs w:val="22"/>
              </w:rPr>
            </w:pPr>
          </w:p>
        </w:tc>
        <w:tc>
          <w:tcPr>
            <w:tcW w:w="2280" w:type="dxa"/>
            <w:shd w:val="clear" w:color="auto" w:fill="auto"/>
            <w:vAlign w:val="center"/>
          </w:tcPr>
          <w:p w14:paraId="57DD6FA4" w14:textId="77777777" w:rsidR="001977DE" w:rsidRPr="00AA635E" w:rsidRDefault="001977DE" w:rsidP="00AA635E">
            <w:pPr>
              <w:widowControl w:val="0"/>
              <w:jc w:val="center"/>
              <w:rPr>
                <w:rFonts w:cs="Arial"/>
                <w:szCs w:val="22"/>
              </w:rPr>
            </w:pPr>
          </w:p>
        </w:tc>
        <w:tc>
          <w:tcPr>
            <w:tcW w:w="1633" w:type="dxa"/>
            <w:shd w:val="clear" w:color="auto" w:fill="auto"/>
          </w:tcPr>
          <w:p w14:paraId="6510BF4B" w14:textId="77777777" w:rsidR="001977DE" w:rsidRPr="00AA635E" w:rsidRDefault="001977DE" w:rsidP="00AA635E">
            <w:pPr>
              <w:widowControl w:val="0"/>
              <w:jc w:val="center"/>
              <w:rPr>
                <w:rFonts w:cs="Arial"/>
                <w:szCs w:val="22"/>
              </w:rPr>
            </w:pPr>
          </w:p>
        </w:tc>
        <w:tc>
          <w:tcPr>
            <w:tcW w:w="1985" w:type="dxa"/>
            <w:shd w:val="clear" w:color="auto" w:fill="auto"/>
          </w:tcPr>
          <w:p w14:paraId="4E877C7B" w14:textId="77777777" w:rsidR="001977DE" w:rsidRPr="00AA635E" w:rsidRDefault="001977DE" w:rsidP="00AA635E">
            <w:pPr>
              <w:widowControl w:val="0"/>
              <w:jc w:val="center"/>
              <w:rPr>
                <w:rFonts w:cs="Arial"/>
                <w:szCs w:val="22"/>
              </w:rPr>
            </w:pPr>
          </w:p>
        </w:tc>
        <w:tc>
          <w:tcPr>
            <w:tcW w:w="2335" w:type="dxa"/>
            <w:shd w:val="clear" w:color="auto" w:fill="auto"/>
            <w:vAlign w:val="center"/>
          </w:tcPr>
          <w:p w14:paraId="3EBF6B87" w14:textId="77777777" w:rsidR="001977DE" w:rsidRPr="00AA635E" w:rsidRDefault="001977DE" w:rsidP="00AA635E">
            <w:pPr>
              <w:widowControl w:val="0"/>
              <w:jc w:val="center"/>
              <w:rPr>
                <w:rFonts w:cs="Arial"/>
                <w:szCs w:val="22"/>
              </w:rPr>
            </w:pPr>
          </w:p>
        </w:tc>
      </w:tr>
    </w:tbl>
    <w:p w14:paraId="47DFD485" w14:textId="77777777" w:rsidR="00A62B29" w:rsidRDefault="00A62B29" w:rsidP="00A62B29">
      <w:pPr>
        <w:widowControl w:val="0"/>
      </w:pPr>
    </w:p>
    <w:p w14:paraId="70E8C077" w14:textId="77777777" w:rsidR="00A62B29" w:rsidRDefault="00A62B29" w:rsidP="00B41E4F"/>
    <w:p w14:paraId="2C2C8061" w14:textId="77777777" w:rsidR="006E34F7" w:rsidRPr="004F7758" w:rsidRDefault="00F0106F" w:rsidP="00B41E4F">
      <w:pPr>
        <w:rPr>
          <w:rStyle w:val="Nummer"/>
        </w:rPr>
      </w:pPr>
      <w:bookmarkStart w:id="3373" w:name="m842"/>
      <w:r w:rsidRPr="004F7758">
        <w:rPr>
          <w:rStyle w:val="Nummer"/>
        </w:rPr>
        <w:t>842.</w:t>
      </w:r>
      <w:bookmarkEnd w:id="3373"/>
    </w:p>
    <w:p w14:paraId="4245D97D" w14:textId="77777777" w:rsidR="00D21A71" w:rsidRDefault="00D21A71" w:rsidP="00D21A71">
      <w:pPr>
        <w:widowControl w:val="0"/>
        <w:tabs>
          <w:tab w:val="left" w:pos="426"/>
          <w:tab w:val="left" w:pos="3686"/>
          <w:tab w:val="left" w:pos="4111"/>
        </w:tabs>
      </w:pPr>
      <w:r>
        <w:t xml:space="preserve">a) Ein Besucher auf einem Aussichtsturm besitzt </w:t>
      </w:r>
      <w:r w:rsidR="00D64B05">
        <w:t>potenzielle Energie.</w:t>
      </w:r>
    </w:p>
    <w:p w14:paraId="0CB5587F" w14:textId="77777777" w:rsidR="00D21A71" w:rsidRDefault="00D21A71" w:rsidP="00D21A71">
      <w:pPr>
        <w:widowControl w:val="0"/>
        <w:tabs>
          <w:tab w:val="left" w:leader="dot" w:pos="8931"/>
        </w:tabs>
      </w:pPr>
    </w:p>
    <w:p w14:paraId="2410A993" w14:textId="77777777" w:rsidR="00D21A71" w:rsidRDefault="00D21A71" w:rsidP="00D21A71">
      <w:pPr>
        <w:widowControl w:val="0"/>
        <w:tabs>
          <w:tab w:val="left" w:leader="dot" w:pos="8931"/>
        </w:tabs>
      </w:pPr>
      <w:r>
        <w:t>b) Eine rollende Kugel besitzt kinetische Energie.</w:t>
      </w:r>
    </w:p>
    <w:p w14:paraId="2E46310A" w14:textId="77777777" w:rsidR="00D21A71" w:rsidRDefault="00D21A71" w:rsidP="00D21A71">
      <w:pPr>
        <w:widowControl w:val="0"/>
        <w:tabs>
          <w:tab w:val="left" w:leader="dot" w:pos="8931"/>
        </w:tabs>
      </w:pPr>
    </w:p>
    <w:p w14:paraId="55D40ECB" w14:textId="77777777" w:rsidR="00D21A71" w:rsidRDefault="00D21A71" w:rsidP="00D21A71">
      <w:pPr>
        <w:widowControl w:val="0"/>
        <w:tabs>
          <w:tab w:val="left" w:pos="426"/>
          <w:tab w:val="left" w:pos="3686"/>
          <w:tab w:val="left" w:pos="4111"/>
        </w:tabs>
      </w:pPr>
      <w:r>
        <w:t>c) Eine Feder in einer mechanischen Uhr besitzt Spannenergie.</w:t>
      </w:r>
    </w:p>
    <w:p w14:paraId="43486A7F" w14:textId="77777777" w:rsidR="00D21A71" w:rsidRDefault="00D21A71" w:rsidP="00D21A71">
      <w:pPr>
        <w:widowControl w:val="0"/>
        <w:tabs>
          <w:tab w:val="left" w:pos="426"/>
          <w:tab w:val="left" w:pos="3686"/>
          <w:tab w:val="left" w:pos="4111"/>
        </w:tabs>
      </w:pPr>
    </w:p>
    <w:p w14:paraId="4C2A616E" w14:textId="77777777" w:rsidR="00D21A71" w:rsidRDefault="00D21A71" w:rsidP="00D21A71">
      <w:pPr>
        <w:widowControl w:val="0"/>
        <w:tabs>
          <w:tab w:val="left" w:leader="dot" w:pos="8931"/>
        </w:tabs>
      </w:pPr>
      <w:r>
        <w:t>d) Der Akku im Handy besitzt elektrische Energie.</w:t>
      </w:r>
    </w:p>
    <w:p w14:paraId="10E883E4" w14:textId="77777777" w:rsidR="00D21A71" w:rsidRDefault="00D21A71" w:rsidP="00D21A71">
      <w:pPr>
        <w:widowControl w:val="0"/>
        <w:tabs>
          <w:tab w:val="left" w:leader="dot" w:pos="8931"/>
        </w:tabs>
      </w:pPr>
    </w:p>
    <w:p w14:paraId="43188DE1" w14:textId="77777777" w:rsidR="00D21A71" w:rsidRDefault="00D21A71" w:rsidP="00D21A71">
      <w:pPr>
        <w:widowControl w:val="0"/>
        <w:tabs>
          <w:tab w:val="left" w:leader="dot" w:pos="8931"/>
        </w:tabs>
      </w:pPr>
      <w:r>
        <w:t>e) Wasser im Stausee besitzt potenzielle Energie.</w:t>
      </w:r>
    </w:p>
    <w:p w14:paraId="2007D897" w14:textId="77777777" w:rsidR="00D21A71" w:rsidRDefault="00D21A71" w:rsidP="00D21A71">
      <w:pPr>
        <w:widowControl w:val="0"/>
        <w:tabs>
          <w:tab w:val="left" w:leader="dot" w:pos="8931"/>
        </w:tabs>
      </w:pPr>
    </w:p>
    <w:p w14:paraId="680CE940" w14:textId="77777777" w:rsidR="00D21A71" w:rsidRDefault="00D21A71" w:rsidP="00D21A71">
      <w:pPr>
        <w:widowControl w:val="0"/>
        <w:tabs>
          <w:tab w:val="left" w:leader="dot" w:pos="8931"/>
        </w:tabs>
      </w:pPr>
      <w:r>
        <w:t>f) Ein in Fahrt befindliches Segelboot besitzt kinetische Energie.</w:t>
      </w:r>
    </w:p>
    <w:p w14:paraId="525D38A1" w14:textId="77777777" w:rsidR="00D21A71" w:rsidRDefault="00D21A71" w:rsidP="00D21A71">
      <w:pPr>
        <w:widowControl w:val="0"/>
        <w:tabs>
          <w:tab w:val="left" w:leader="dot" w:pos="8931"/>
        </w:tabs>
      </w:pPr>
    </w:p>
    <w:p w14:paraId="5D526668" w14:textId="77777777" w:rsidR="00D21A71" w:rsidRDefault="00D21A71" w:rsidP="00D21A71">
      <w:pPr>
        <w:widowControl w:val="0"/>
        <w:tabs>
          <w:tab w:val="left" w:leader="dot" w:pos="8931"/>
        </w:tabs>
      </w:pPr>
      <w:r>
        <w:t>g) In der Steinkohle ist chemische Energie gespeichert</w:t>
      </w:r>
    </w:p>
    <w:p w14:paraId="3D2F8F87" w14:textId="77777777" w:rsidR="00D21A71" w:rsidRDefault="00D21A71" w:rsidP="00D21A71">
      <w:pPr>
        <w:widowControl w:val="0"/>
        <w:tabs>
          <w:tab w:val="right" w:leader="dot" w:pos="8931"/>
        </w:tabs>
      </w:pPr>
    </w:p>
    <w:p w14:paraId="64A20F86" w14:textId="77777777" w:rsidR="00F0106F" w:rsidRDefault="00D21A71" w:rsidP="00D21A71">
      <w:pPr>
        <w:widowControl w:val="0"/>
        <w:tabs>
          <w:tab w:val="right" w:leader="dot" w:pos="8931"/>
        </w:tabs>
        <w:rPr>
          <w:rFonts w:cs="Arial"/>
          <w:szCs w:val="22"/>
        </w:rPr>
      </w:pPr>
      <w:r>
        <w:rPr>
          <w:rFonts w:cs="Arial"/>
          <w:szCs w:val="22"/>
        </w:rPr>
        <w:t>h) Sand am Strand im Sonnenschein besitzt thermische Energie.</w:t>
      </w:r>
    </w:p>
    <w:p w14:paraId="383A6D95" w14:textId="77777777" w:rsidR="00D21A71" w:rsidRDefault="00D21A71" w:rsidP="00D21A71">
      <w:pPr>
        <w:widowControl w:val="0"/>
        <w:tabs>
          <w:tab w:val="right" w:leader="dot" w:pos="8931"/>
        </w:tabs>
      </w:pPr>
    </w:p>
    <w:p w14:paraId="348AC82B" w14:textId="77777777" w:rsidR="00F0106F" w:rsidRPr="004F7758" w:rsidRDefault="00F0106F" w:rsidP="00B41E4F">
      <w:pPr>
        <w:rPr>
          <w:rStyle w:val="Nummer"/>
        </w:rPr>
      </w:pPr>
      <w:bookmarkStart w:id="3374" w:name="m843"/>
      <w:r w:rsidRPr="004F7758">
        <w:rPr>
          <w:rStyle w:val="Nummer"/>
        </w:rPr>
        <w:t>843.</w:t>
      </w:r>
      <w:bookmarkEnd w:id="337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8819"/>
      </w:tblGrid>
      <w:tr w:rsidR="00222411" w:rsidRPr="00AA635E" w14:paraId="1B81E1B1" w14:textId="77777777" w:rsidTr="00AA635E">
        <w:trPr>
          <w:trHeight w:val="567"/>
        </w:trPr>
        <w:tc>
          <w:tcPr>
            <w:tcW w:w="1242" w:type="dxa"/>
            <w:shd w:val="clear" w:color="auto" w:fill="auto"/>
            <w:vAlign w:val="center"/>
          </w:tcPr>
          <w:p w14:paraId="4B2DE7B2" w14:textId="77777777" w:rsidR="00222411" w:rsidRPr="00AA635E" w:rsidRDefault="00222411" w:rsidP="00AA635E">
            <w:pPr>
              <w:widowControl w:val="0"/>
              <w:rPr>
                <w:rFonts w:cs="Arial"/>
                <w:szCs w:val="22"/>
              </w:rPr>
            </w:pPr>
            <w:r w:rsidRPr="00AA635E">
              <w:rPr>
                <w:rFonts w:cs="Arial"/>
                <w:szCs w:val="22"/>
              </w:rPr>
              <w:t xml:space="preserve">in </w:t>
            </w:r>
            <w:proofErr w:type="spellStart"/>
            <w:r w:rsidRPr="00AA635E">
              <w:rPr>
                <w:rFonts w:cs="Arial"/>
                <w:szCs w:val="22"/>
              </w:rPr>
              <w:t>E</w:t>
            </w:r>
            <w:r w:rsidRPr="00AA635E">
              <w:rPr>
                <w:rFonts w:cs="Arial"/>
                <w:szCs w:val="22"/>
                <w:vertAlign w:val="subscript"/>
              </w:rPr>
              <w:t>pot</w:t>
            </w:r>
            <w:proofErr w:type="spellEnd"/>
          </w:p>
        </w:tc>
        <w:tc>
          <w:tcPr>
            <w:tcW w:w="8819" w:type="dxa"/>
            <w:shd w:val="clear" w:color="auto" w:fill="auto"/>
            <w:vAlign w:val="center"/>
          </w:tcPr>
          <w:p w14:paraId="3B1E7BD8" w14:textId="77777777" w:rsidR="00222411" w:rsidRPr="00AA635E" w:rsidRDefault="00222411" w:rsidP="00AA635E">
            <w:pPr>
              <w:widowControl w:val="0"/>
              <w:jc w:val="center"/>
              <w:rPr>
                <w:rFonts w:cs="Arial"/>
                <w:szCs w:val="22"/>
              </w:rPr>
            </w:pPr>
            <w:r w:rsidRPr="00AA635E">
              <w:rPr>
                <w:rFonts w:cs="Arial"/>
                <w:szCs w:val="22"/>
              </w:rPr>
              <w:t xml:space="preserve">Achterbahn, </w:t>
            </w:r>
          </w:p>
        </w:tc>
      </w:tr>
      <w:tr w:rsidR="00222411" w:rsidRPr="00AA635E" w14:paraId="3F2DF8F0" w14:textId="77777777" w:rsidTr="00AA635E">
        <w:trPr>
          <w:trHeight w:val="567"/>
        </w:trPr>
        <w:tc>
          <w:tcPr>
            <w:tcW w:w="1242" w:type="dxa"/>
            <w:shd w:val="clear" w:color="auto" w:fill="auto"/>
            <w:vAlign w:val="center"/>
          </w:tcPr>
          <w:p w14:paraId="60BBFD12" w14:textId="77777777" w:rsidR="00222411" w:rsidRPr="00AA635E" w:rsidRDefault="00222411" w:rsidP="00AA635E">
            <w:pPr>
              <w:widowControl w:val="0"/>
              <w:rPr>
                <w:rFonts w:cs="Arial"/>
                <w:szCs w:val="22"/>
              </w:rPr>
            </w:pPr>
            <w:r w:rsidRPr="00AA635E">
              <w:rPr>
                <w:rFonts w:cs="Arial"/>
                <w:szCs w:val="22"/>
              </w:rPr>
              <w:t xml:space="preserve">in </w:t>
            </w:r>
            <w:proofErr w:type="spellStart"/>
            <w:r w:rsidRPr="00AA635E">
              <w:rPr>
                <w:rFonts w:cs="Arial"/>
                <w:szCs w:val="22"/>
              </w:rPr>
              <w:t>E</w:t>
            </w:r>
            <w:r w:rsidRPr="00AA635E">
              <w:rPr>
                <w:rFonts w:cs="Arial"/>
                <w:szCs w:val="22"/>
                <w:vertAlign w:val="subscript"/>
              </w:rPr>
              <w:t>therm</w:t>
            </w:r>
            <w:proofErr w:type="spellEnd"/>
          </w:p>
        </w:tc>
        <w:tc>
          <w:tcPr>
            <w:tcW w:w="8819" w:type="dxa"/>
            <w:shd w:val="clear" w:color="auto" w:fill="auto"/>
            <w:vAlign w:val="center"/>
          </w:tcPr>
          <w:p w14:paraId="26E8771A" w14:textId="77777777" w:rsidR="00222411" w:rsidRPr="00AA635E" w:rsidRDefault="00222411" w:rsidP="00AA635E">
            <w:pPr>
              <w:widowControl w:val="0"/>
              <w:jc w:val="center"/>
              <w:rPr>
                <w:rFonts w:cs="Arial"/>
                <w:szCs w:val="22"/>
              </w:rPr>
            </w:pPr>
            <w:r w:rsidRPr="00AA635E">
              <w:rPr>
                <w:rFonts w:cs="Arial"/>
                <w:szCs w:val="22"/>
              </w:rPr>
              <w:t>Bremse am Auto</w:t>
            </w:r>
          </w:p>
        </w:tc>
      </w:tr>
      <w:tr w:rsidR="00222411" w:rsidRPr="00AA635E" w14:paraId="7869835F" w14:textId="77777777" w:rsidTr="00AA635E">
        <w:trPr>
          <w:trHeight w:val="567"/>
        </w:trPr>
        <w:tc>
          <w:tcPr>
            <w:tcW w:w="1242" w:type="dxa"/>
            <w:shd w:val="clear" w:color="auto" w:fill="auto"/>
            <w:vAlign w:val="center"/>
          </w:tcPr>
          <w:p w14:paraId="61B3D684" w14:textId="77777777" w:rsidR="00222411" w:rsidRPr="00AA635E" w:rsidRDefault="00222411" w:rsidP="00AA635E">
            <w:pPr>
              <w:widowControl w:val="0"/>
              <w:rPr>
                <w:rFonts w:cs="Arial"/>
                <w:szCs w:val="22"/>
              </w:rPr>
            </w:pPr>
            <w:r w:rsidRPr="00AA635E">
              <w:rPr>
                <w:rFonts w:cs="Arial"/>
                <w:szCs w:val="22"/>
              </w:rPr>
              <w:t xml:space="preserve">in </w:t>
            </w:r>
            <w:proofErr w:type="spellStart"/>
            <w:r w:rsidRPr="00AA635E">
              <w:rPr>
                <w:rFonts w:cs="Arial"/>
                <w:szCs w:val="22"/>
              </w:rPr>
              <w:t>E</w:t>
            </w:r>
            <w:r w:rsidRPr="00AA635E">
              <w:rPr>
                <w:rFonts w:cs="Arial"/>
                <w:szCs w:val="22"/>
                <w:vertAlign w:val="subscript"/>
              </w:rPr>
              <w:t>chem</w:t>
            </w:r>
            <w:proofErr w:type="spellEnd"/>
          </w:p>
        </w:tc>
        <w:tc>
          <w:tcPr>
            <w:tcW w:w="8819" w:type="dxa"/>
            <w:shd w:val="clear" w:color="auto" w:fill="auto"/>
            <w:vAlign w:val="center"/>
          </w:tcPr>
          <w:p w14:paraId="4B398328" w14:textId="77777777" w:rsidR="00222411" w:rsidRPr="00AA635E" w:rsidRDefault="00222411" w:rsidP="00AA635E">
            <w:pPr>
              <w:widowControl w:val="0"/>
              <w:jc w:val="center"/>
              <w:rPr>
                <w:rFonts w:cs="Arial"/>
                <w:szCs w:val="22"/>
              </w:rPr>
            </w:pPr>
            <w:r w:rsidRPr="00AA635E">
              <w:rPr>
                <w:rFonts w:cs="Arial"/>
                <w:szCs w:val="22"/>
              </w:rPr>
              <w:t>geht nicht</w:t>
            </w:r>
          </w:p>
        </w:tc>
      </w:tr>
      <w:tr w:rsidR="00222411" w:rsidRPr="00AA635E" w14:paraId="3F262678" w14:textId="77777777" w:rsidTr="00AA635E">
        <w:trPr>
          <w:trHeight w:val="567"/>
        </w:trPr>
        <w:tc>
          <w:tcPr>
            <w:tcW w:w="1242" w:type="dxa"/>
            <w:shd w:val="clear" w:color="auto" w:fill="auto"/>
            <w:vAlign w:val="center"/>
          </w:tcPr>
          <w:p w14:paraId="02E1DEA8" w14:textId="77777777" w:rsidR="00222411" w:rsidRPr="00AA635E" w:rsidRDefault="00222411" w:rsidP="00AA635E">
            <w:pPr>
              <w:widowControl w:val="0"/>
              <w:rPr>
                <w:rFonts w:cs="Arial"/>
                <w:szCs w:val="22"/>
              </w:rPr>
            </w:pPr>
            <w:r w:rsidRPr="00AA635E">
              <w:rPr>
                <w:rFonts w:cs="Arial"/>
                <w:szCs w:val="22"/>
              </w:rPr>
              <w:t xml:space="preserve">in </w:t>
            </w:r>
            <w:proofErr w:type="spellStart"/>
            <w:r w:rsidRPr="00AA635E">
              <w:rPr>
                <w:rFonts w:cs="Arial"/>
                <w:szCs w:val="22"/>
              </w:rPr>
              <w:t>E</w:t>
            </w:r>
            <w:r w:rsidRPr="00AA635E">
              <w:rPr>
                <w:rFonts w:cs="Arial"/>
                <w:szCs w:val="22"/>
                <w:vertAlign w:val="subscript"/>
              </w:rPr>
              <w:t>el</w:t>
            </w:r>
            <w:proofErr w:type="spellEnd"/>
          </w:p>
        </w:tc>
        <w:tc>
          <w:tcPr>
            <w:tcW w:w="8819" w:type="dxa"/>
            <w:shd w:val="clear" w:color="auto" w:fill="auto"/>
            <w:vAlign w:val="center"/>
          </w:tcPr>
          <w:p w14:paraId="2E279259" w14:textId="77777777" w:rsidR="00222411" w:rsidRPr="00AA635E" w:rsidRDefault="00222411" w:rsidP="00AA635E">
            <w:pPr>
              <w:widowControl w:val="0"/>
              <w:jc w:val="center"/>
              <w:rPr>
                <w:rFonts w:cs="Arial"/>
                <w:szCs w:val="22"/>
              </w:rPr>
            </w:pPr>
            <w:r w:rsidRPr="00AA635E">
              <w:rPr>
                <w:rFonts w:cs="Arial"/>
                <w:szCs w:val="22"/>
              </w:rPr>
              <w:t>Fahrraddynamo</w:t>
            </w:r>
          </w:p>
        </w:tc>
      </w:tr>
    </w:tbl>
    <w:p w14:paraId="359E94AC" w14:textId="77777777" w:rsidR="00222411" w:rsidRDefault="00222411" w:rsidP="00B41E4F"/>
    <w:p w14:paraId="1FBA647A" w14:textId="77777777" w:rsidR="00F0106F" w:rsidRDefault="00F0106F" w:rsidP="00B41E4F"/>
    <w:p w14:paraId="4CAD5591" w14:textId="77777777" w:rsidR="00F0106F" w:rsidRPr="004F7758" w:rsidRDefault="00F0106F" w:rsidP="00B41E4F">
      <w:pPr>
        <w:rPr>
          <w:rStyle w:val="Nummer"/>
        </w:rPr>
      </w:pPr>
      <w:bookmarkStart w:id="3375" w:name="m844"/>
      <w:r w:rsidRPr="004F7758">
        <w:rPr>
          <w:rStyle w:val="Nummer"/>
        </w:rPr>
        <w:t>844.</w:t>
      </w:r>
      <w:bookmarkEnd w:id="3375"/>
    </w:p>
    <w:p w14:paraId="30B86CD3" w14:textId="77777777" w:rsidR="0015154E" w:rsidRDefault="00B42104" w:rsidP="00B41E4F">
      <w:r>
        <w:pict w14:anchorId="2006CF75">
          <v:shape id="_x0000_i1541" type="#_x0000_t75" style="width:350.2pt;height:362.75pt">
            <v:imagedata r:id="rId1312" o:title="lsm844"/>
          </v:shape>
        </w:pict>
      </w:r>
    </w:p>
    <w:p w14:paraId="2E33A9A1" w14:textId="77777777" w:rsidR="00F0106F" w:rsidRDefault="00F0106F" w:rsidP="00B41E4F"/>
    <w:p w14:paraId="0EFF4A33" w14:textId="77777777" w:rsidR="00F0106F" w:rsidRDefault="00F0106F" w:rsidP="00B41E4F">
      <w:bookmarkStart w:id="3376" w:name="m845"/>
      <w:r w:rsidRPr="004F7758">
        <w:rPr>
          <w:rStyle w:val="Nummer"/>
        </w:rPr>
        <w:t>845.</w:t>
      </w:r>
      <w:bookmarkEnd w:id="3376"/>
      <w:r>
        <w:t xml:space="preserve"> Das Newtonsche Gesetz ist das Wechselwirkungsgesetz: Eine Kraft wirkt immer zwischen mindestens zwei Körpern. Auf beide Körper wirkt die gleich große, aber entgegengesetzt gerichtete Kraft.</w:t>
      </w:r>
    </w:p>
    <w:p w14:paraId="72CE4FA8" w14:textId="77777777" w:rsidR="00F0106F" w:rsidRDefault="00F0106F" w:rsidP="00B41E4F">
      <w:r>
        <w:t xml:space="preserve">Der eine Körper ist das Auto. </w:t>
      </w:r>
      <w:r w:rsidR="004F7758">
        <w:t>D</w:t>
      </w:r>
      <w:r>
        <w:t xml:space="preserve">a hinten die Räder fehlen, muss eine Kraft nach oben wirken. Diese wird von dem Kran aufgebracht, auf den dann eine Kraft nach unten wirkt. Da der Kran aber auf dem </w:t>
      </w:r>
      <w:r>
        <w:lastRenderedPageBreak/>
        <w:t>Auto befestigt ist, wirkt auf das Auto ebenfalls eine Kraft nach unten. Die ist genau so groß wie die Kraft des Kranes nach oben. Beide Kräfte heben sich auf.</w:t>
      </w:r>
    </w:p>
    <w:p w14:paraId="6FD2C4A8" w14:textId="77777777" w:rsidR="004F7758" w:rsidRDefault="004F7758" w:rsidP="00B41E4F"/>
    <w:p w14:paraId="03CF5F24" w14:textId="77777777" w:rsidR="004F7758" w:rsidRDefault="004F7758" w:rsidP="00B41E4F">
      <w:bookmarkStart w:id="3377" w:name="t846"/>
      <w:r w:rsidRPr="000B4293">
        <w:rPr>
          <w:rStyle w:val="Nummer"/>
        </w:rPr>
        <w:t>846</w:t>
      </w:r>
      <w:bookmarkEnd w:id="3377"/>
      <w:r>
        <w:t xml:space="preserve">. </w:t>
      </w:r>
    </w:p>
    <w:tbl>
      <w:tblPr>
        <w:tblW w:w="0" w:type="auto"/>
        <w:tblLook w:val="01E0" w:firstRow="1" w:lastRow="1" w:firstColumn="1" w:lastColumn="1" w:noHBand="0" w:noVBand="0"/>
      </w:tblPr>
      <w:tblGrid>
        <w:gridCol w:w="2456"/>
        <w:gridCol w:w="7681"/>
      </w:tblGrid>
      <w:tr w:rsidR="000B4293" w14:paraId="7392A5FB" w14:textId="77777777" w:rsidTr="00AA635E">
        <w:tc>
          <w:tcPr>
            <w:tcW w:w="5030" w:type="dxa"/>
            <w:shd w:val="clear" w:color="auto" w:fill="auto"/>
          </w:tcPr>
          <w:p w14:paraId="4581902A" w14:textId="77777777" w:rsidR="000B4293" w:rsidRDefault="003075C7" w:rsidP="00B41E4F">
            <w:r>
              <w:t>Von den 100% chemische Energie, die in Form von Benzin dem Motor zugeführt werden, kann das Auto nur 30% in Form von kinetischer und elektrischer Energie nutzen.</w:t>
            </w:r>
          </w:p>
        </w:tc>
        <w:tc>
          <w:tcPr>
            <w:tcW w:w="5031" w:type="dxa"/>
            <w:shd w:val="clear" w:color="auto" w:fill="auto"/>
          </w:tcPr>
          <w:p w14:paraId="16847BEB" w14:textId="77777777" w:rsidR="000B4293" w:rsidRDefault="00B42104" w:rsidP="00B41E4F">
            <w:r>
              <w:pict w14:anchorId="40517460">
                <v:shape id="_x0000_i1542" type="#_x0000_t75" style="width:373.1pt;height:123.8pt">
                  <v:imagedata r:id="rId1313" o:title="m846"/>
                </v:shape>
              </w:pict>
            </w:r>
          </w:p>
        </w:tc>
      </w:tr>
    </w:tbl>
    <w:p w14:paraId="5BF6968D" w14:textId="77777777" w:rsidR="000B4293" w:rsidRDefault="000B4293" w:rsidP="00B41E4F"/>
    <w:p w14:paraId="1DFA8F8B" w14:textId="23DFC27B" w:rsidR="00F0106F" w:rsidRDefault="003075C7" w:rsidP="00B41E4F">
      <w:r>
        <w:t xml:space="preserve">Die restlichen 70%, also der größte </w:t>
      </w:r>
      <w:r w:rsidR="00AE6048">
        <w:t>Teil</w:t>
      </w:r>
      <w:r>
        <w:t>, gehen als Wärme an die Umgebung weg. Diese Energie ist nicht nutzbar und ist entwertet.</w:t>
      </w:r>
    </w:p>
    <w:p w14:paraId="306185B0" w14:textId="77777777" w:rsidR="003075C7" w:rsidRDefault="003075C7" w:rsidP="00B41E4F">
      <w:r>
        <w:t>Hinweis: ein kleiner Teil kann im Winter als Heizung verwendet werden.</w:t>
      </w:r>
    </w:p>
    <w:p w14:paraId="285281A3" w14:textId="77777777" w:rsidR="00DD2E46" w:rsidRDefault="00DD2E46" w:rsidP="00B41E4F"/>
    <w:p w14:paraId="004415BF" w14:textId="77777777" w:rsidR="00DD2E46" w:rsidRDefault="00DD2E46" w:rsidP="00B41E4F">
      <w:bookmarkStart w:id="3378" w:name="m847"/>
      <w:r w:rsidRPr="00DD2E46">
        <w:rPr>
          <w:rStyle w:val="Nummer"/>
        </w:rPr>
        <w:t>847.</w:t>
      </w:r>
      <w:bookmarkEnd w:id="3378"/>
      <w:r w:rsidRPr="00DD2E46">
        <w:rPr>
          <w:rStyle w:val="Nummer"/>
        </w:rPr>
        <w:t xml:space="preserve"> </w:t>
      </w:r>
      <w:r w:rsidR="005B032D" w:rsidRPr="005B032D">
        <w:t xml:space="preserve">Der Puck fliegt rechts am Tor vorbei. </w:t>
      </w:r>
    </w:p>
    <w:p w14:paraId="4F02F775" w14:textId="77777777" w:rsidR="00774F78" w:rsidRDefault="00774F78" w:rsidP="00B41E4F">
      <w:r>
        <w:t xml:space="preserve">Obwohl nach dem Schlag auf den Puck praktisch keine Kräfte mehr wirken, </w:t>
      </w:r>
    </w:p>
    <w:p w14:paraId="3FDC30C0" w14:textId="77777777" w:rsidR="0000109C" w:rsidRDefault="0000109C" w:rsidP="00B41E4F"/>
    <w:p w14:paraId="7D471787" w14:textId="77777777" w:rsidR="0000109C" w:rsidRPr="0000109C" w:rsidRDefault="0000109C" w:rsidP="00B41E4F">
      <w:pPr>
        <w:rPr>
          <w:rStyle w:val="Nummer"/>
        </w:rPr>
      </w:pPr>
      <w:bookmarkStart w:id="3379" w:name="m848"/>
      <w:r w:rsidRPr="0000109C">
        <w:rPr>
          <w:rStyle w:val="Nummer"/>
        </w:rPr>
        <w:t>848.</w:t>
      </w:r>
      <w:bookmarkEnd w:id="3379"/>
      <w:r w:rsidRPr="0000109C">
        <w:rPr>
          <w:rStyle w:val="Nummer"/>
        </w:rPr>
        <w:t xml:space="preserve"> </w:t>
      </w:r>
      <w:r w:rsidR="00562531">
        <w:rPr>
          <w:szCs w:val="22"/>
        </w:rPr>
        <w:t>Auf einen Bremskolben wirken 90,8 kp oder 891 N.</w:t>
      </w:r>
    </w:p>
    <w:p w14:paraId="2B5E97D2" w14:textId="77777777" w:rsidR="00DD2E46" w:rsidRDefault="00DD2E46" w:rsidP="00B41E4F"/>
    <w:p w14:paraId="66F31DD7" w14:textId="77777777" w:rsidR="0000109C" w:rsidRPr="0000109C" w:rsidRDefault="0000109C" w:rsidP="00B41E4F">
      <w:pPr>
        <w:rPr>
          <w:rStyle w:val="Hyperlink"/>
          <w:sz w:val="22"/>
        </w:rPr>
      </w:pPr>
      <w:r>
        <w:fldChar w:fldCharType="begin"/>
      </w:r>
      <w:r w:rsidR="00B57015">
        <w:instrText>HYPERLINK "vlsgmech3</w:instrText>
      </w:r>
      <w:r w:rsidR="008D3EAE">
        <w:instrText>.docx</w:instrText>
      </w:r>
      <w:r w:rsidR="00B57015">
        <w:instrText>" \l "m848"</w:instrText>
      </w:r>
      <w:r>
        <w:fldChar w:fldCharType="separate"/>
      </w:r>
      <w:r w:rsidRPr="0000109C">
        <w:rPr>
          <w:rStyle w:val="Hyperlink"/>
          <w:sz w:val="22"/>
        </w:rPr>
        <w:t>vollständige Lösung</w:t>
      </w:r>
      <w:r w:rsidR="00AD42D5">
        <w:rPr>
          <w:rStyle w:val="Hyperlink"/>
          <w:sz w:val="22"/>
        </w:rPr>
        <w:t xml:space="preserve"> </w:t>
      </w:r>
    </w:p>
    <w:p w14:paraId="17CCB70C" w14:textId="77777777" w:rsidR="00F0106F" w:rsidRDefault="0000109C" w:rsidP="00B41E4F">
      <w:r>
        <w:fldChar w:fldCharType="end"/>
      </w:r>
    </w:p>
    <w:p w14:paraId="2396F717" w14:textId="77777777" w:rsidR="00AD42D5" w:rsidRDefault="00AD42D5" w:rsidP="00AD42D5">
      <w:pPr>
        <w:rPr>
          <w:rStyle w:val="Nummer"/>
          <w:b w:val="0"/>
        </w:rPr>
      </w:pPr>
      <w:bookmarkStart w:id="3380" w:name="m849"/>
      <w:r w:rsidRPr="00AD42D5">
        <w:rPr>
          <w:rStyle w:val="Nummer"/>
        </w:rPr>
        <w:t>849.</w:t>
      </w:r>
      <w:bookmarkEnd w:id="3380"/>
      <w:r w:rsidRPr="00AD42D5">
        <w:rPr>
          <w:rStyle w:val="Nummer"/>
        </w:rPr>
        <w:t xml:space="preserve"> </w:t>
      </w:r>
      <w:r w:rsidRPr="00AD42D5">
        <w:rPr>
          <w:rStyle w:val="Nummer"/>
          <w:b w:val="0"/>
        </w:rPr>
        <w:t xml:space="preserve">Trägheitsgesetz: </w:t>
      </w:r>
      <w:r>
        <w:rPr>
          <w:rStyle w:val="Nummer"/>
          <w:b w:val="0"/>
        </w:rPr>
        <w:t>Wirkt auf einen Körper keine Kraft, so bleibt er im Zustand der Ruhe oder der gleichförmigen Bewegung.</w:t>
      </w:r>
    </w:p>
    <w:p w14:paraId="7191FBE1" w14:textId="77777777" w:rsidR="00AD42D5" w:rsidRDefault="00AD42D5" w:rsidP="00AD42D5">
      <w:pPr>
        <w:rPr>
          <w:rStyle w:val="Nummer"/>
          <w:b w:val="0"/>
        </w:rPr>
      </w:pPr>
    </w:p>
    <w:p w14:paraId="0878CE5E" w14:textId="77777777" w:rsidR="00AD42D5" w:rsidRDefault="008C2AB6" w:rsidP="00AD42D5">
      <w:pPr>
        <w:rPr>
          <w:rStyle w:val="Nummer"/>
          <w:b w:val="0"/>
        </w:rPr>
      </w:pPr>
      <w:r>
        <w:rPr>
          <w:rStyle w:val="Nummer"/>
          <w:b w:val="0"/>
        </w:rPr>
        <w:t xml:space="preserve">Skifahrer: Da der Skifahrer mit konstanter Geschwindigkeit hinab gleitet, darf nach dem Trägheitsgesetz auf ihn keine Kraft wirken. </w:t>
      </w:r>
    </w:p>
    <w:p w14:paraId="1D91A7B8" w14:textId="77777777" w:rsidR="008C2AB6" w:rsidRDefault="008C2AB6" w:rsidP="00AD42D5">
      <w:pPr>
        <w:rPr>
          <w:rStyle w:val="Nummer"/>
          <w:b w:val="0"/>
        </w:rPr>
      </w:pPr>
      <w:r>
        <w:rPr>
          <w:rStyle w:val="Nummer"/>
          <w:b w:val="0"/>
        </w:rPr>
        <w:t xml:space="preserve">Das heißt, die Summe aller auf ihn einwirkenden Kräfte hebt sich gerade auf. </w:t>
      </w:r>
    </w:p>
    <w:p w14:paraId="77DC00D4" w14:textId="77777777" w:rsidR="008C2AB6" w:rsidRDefault="008C2AB6" w:rsidP="00AD42D5">
      <w:pPr>
        <w:rPr>
          <w:rStyle w:val="Nummer"/>
          <w:b w:val="0"/>
        </w:rPr>
      </w:pPr>
      <w:r>
        <w:rPr>
          <w:rStyle w:val="Nummer"/>
          <w:b w:val="0"/>
        </w:rPr>
        <w:t>Es wirkt die Hangabtriebskraft, die ihn nach unten beschleunigen würde.</w:t>
      </w:r>
    </w:p>
    <w:p w14:paraId="4E18ADB1" w14:textId="77777777" w:rsidR="008C2AB6" w:rsidRDefault="008C2AB6" w:rsidP="00AD42D5">
      <w:pPr>
        <w:rPr>
          <w:rStyle w:val="Nummer"/>
          <w:b w:val="0"/>
        </w:rPr>
      </w:pPr>
      <w:r>
        <w:rPr>
          <w:rStyle w:val="Nummer"/>
          <w:b w:val="0"/>
        </w:rPr>
        <w:t>Gleichzeitig wirken Reibungskräfte, die entgegen der Bewegung wirken. Die entstehen durch die Reibung der Ski am Schnee und der Luftreibung.</w:t>
      </w:r>
    </w:p>
    <w:p w14:paraId="23CC2FB3" w14:textId="5A34A66C" w:rsidR="008C2AB6" w:rsidRDefault="008C2AB6" w:rsidP="00AD42D5">
      <w:pPr>
        <w:rPr>
          <w:rStyle w:val="Nummer"/>
          <w:b w:val="0"/>
        </w:rPr>
      </w:pPr>
      <w:r>
        <w:rPr>
          <w:rStyle w:val="Nummer"/>
          <w:b w:val="0"/>
        </w:rPr>
        <w:t>Die Reibungskräfte werden mit wachsender Geschwindigkeit immer größer und erreichen den Wert der Hangab</w:t>
      </w:r>
      <w:r w:rsidR="00AE6048">
        <w:rPr>
          <w:rStyle w:val="Nummer"/>
          <w:b w:val="0"/>
        </w:rPr>
        <w:t>t</w:t>
      </w:r>
      <w:r>
        <w:rPr>
          <w:rStyle w:val="Nummer"/>
          <w:b w:val="0"/>
        </w:rPr>
        <w:t>riebskraft, nur eben in entgegen gesetzter Richtung.</w:t>
      </w:r>
    </w:p>
    <w:p w14:paraId="6B4EBC0B" w14:textId="77777777" w:rsidR="008C2AB6" w:rsidRDefault="008C2AB6" w:rsidP="00AD42D5">
      <w:pPr>
        <w:rPr>
          <w:rStyle w:val="Nummer"/>
          <w:b w:val="0"/>
        </w:rPr>
      </w:pPr>
      <w:r>
        <w:rPr>
          <w:rStyle w:val="Nummer"/>
          <w:b w:val="0"/>
        </w:rPr>
        <w:t>Zu diesem Zeitpunkt ist die Summe der Kräfte Null und der Skifahrer gleitet mit konstanter Geschwindigkeit.</w:t>
      </w:r>
    </w:p>
    <w:p w14:paraId="4690DFEA" w14:textId="77777777" w:rsidR="00146C61" w:rsidRDefault="00146C61" w:rsidP="00AD42D5">
      <w:pPr>
        <w:rPr>
          <w:rStyle w:val="Nummer"/>
          <w:b w:val="0"/>
        </w:rPr>
      </w:pPr>
    </w:p>
    <w:p w14:paraId="3EEAFFD4" w14:textId="77777777" w:rsidR="00146C61" w:rsidRDefault="00146C61" w:rsidP="00AD42D5">
      <w:pPr>
        <w:rPr>
          <w:rStyle w:val="Nummer"/>
          <w:b w:val="0"/>
        </w:rPr>
      </w:pPr>
      <w:bookmarkStart w:id="3381" w:name="m850"/>
      <w:r w:rsidRPr="00146C61">
        <w:rPr>
          <w:rStyle w:val="Nummer"/>
        </w:rPr>
        <w:t>850</w:t>
      </w:r>
      <w:bookmarkEnd w:id="3381"/>
      <w:r>
        <w:rPr>
          <w:rStyle w:val="Nummer"/>
          <w:b w:val="0"/>
        </w:rPr>
        <w:t>.</w:t>
      </w:r>
      <w:r w:rsidR="00FA2459" w:rsidRPr="00FA2459">
        <w:rPr>
          <w:szCs w:val="22"/>
        </w:rPr>
        <w:t xml:space="preserve"> </w:t>
      </w:r>
      <w:r w:rsidR="00FA2459">
        <w:rPr>
          <w:szCs w:val="22"/>
        </w:rPr>
        <w:t>Auf den Pumpkolben muss eine Kraft von 667 N wirken.</w:t>
      </w:r>
    </w:p>
    <w:tbl>
      <w:tblPr>
        <w:tblW w:w="0" w:type="auto"/>
        <w:tblLook w:val="01E0" w:firstRow="1" w:lastRow="1" w:firstColumn="1" w:lastColumn="1" w:noHBand="0" w:noVBand="0"/>
      </w:tblPr>
      <w:tblGrid>
        <w:gridCol w:w="3013"/>
        <w:gridCol w:w="7124"/>
      </w:tblGrid>
      <w:tr w:rsidR="006F7664" w:rsidRPr="00AA635E" w14:paraId="1335B782" w14:textId="77777777" w:rsidTr="00AA635E">
        <w:tc>
          <w:tcPr>
            <w:tcW w:w="5030" w:type="dxa"/>
            <w:shd w:val="clear" w:color="auto" w:fill="auto"/>
          </w:tcPr>
          <w:p w14:paraId="58655077" w14:textId="77777777" w:rsidR="006F7664" w:rsidRPr="00AA635E" w:rsidRDefault="006F7664" w:rsidP="00AD42D5">
            <w:pPr>
              <w:rPr>
                <w:rStyle w:val="Nummer"/>
                <w:b w:val="0"/>
              </w:rPr>
            </w:pPr>
            <w:r w:rsidRPr="00AA635E">
              <w:rPr>
                <w:rStyle w:val="Nummer"/>
                <w:b w:val="0"/>
              </w:rPr>
              <w:t xml:space="preserve">Die Abstände r1 und r1 werden jeweils vom Drehpunkt </w:t>
            </w:r>
            <w:proofErr w:type="gramStart"/>
            <w:r w:rsidRPr="00AA635E">
              <w:rPr>
                <w:rStyle w:val="Nummer"/>
                <w:b w:val="0"/>
              </w:rPr>
              <w:t>aus gemessen</w:t>
            </w:r>
            <w:proofErr w:type="gramEnd"/>
            <w:r w:rsidRPr="00AA635E">
              <w:rPr>
                <w:rStyle w:val="Nummer"/>
                <w:b w:val="0"/>
              </w:rPr>
              <w:t>.</w:t>
            </w:r>
          </w:p>
          <w:p w14:paraId="41CCC703" w14:textId="77777777" w:rsidR="006F7664" w:rsidRPr="00AA635E" w:rsidRDefault="006F7664" w:rsidP="00AD42D5">
            <w:pPr>
              <w:rPr>
                <w:rStyle w:val="Nummer"/>
                <w:b w:val="0"/>
              </w:rPr>
            </w:pPr>
            <w:r w:rsidRPr="00AA635E">
              <w:rPr>
                <w:rStyle w:val="Nummer"/>
                <w:b w:val="0"/>
              </w:rPr>
              <w:t>r1 muss 10-mal so groß sein wie r2, also z.B.</w:t>
            </w:r>
          </w:p>
          <w:p w14:paraId="67FB9980" w14:textId="77777777" w:rsidR="006F7664" w:rsidRPr="00AA635E" w:rsidRDefault="006F7664" w:rsidP="00AD42D5">
            <w:pPr>
              <w:rPr>
                <w:rStyle w:val="Nummer"/>
                <w:b w:val="0"/>
              </w:rPr>
            </w:pPr>
            <w:r w:rsidRPr="00AA635E">
              <w:rPr>
                <w:rStyle w:val="Nummer"/>
                <w:b w:val="0"/>
              </w:rPr>
              <w:t>r1 = 5 cm</w:t>
            </w:r>
          </w:p>
          <w:p w14:paraId="3A3CB46B" w14:textId="77777777" w:rsidR="006F7664" w:rsidRPr="00AA635E" w:rsidRDefault="006F7664" w:rsidP="00AD42D5">
            <w:pPr>
              <w:rPr>
                <w:rStyle w:val="Nummer"/>
                <w:b w:val="0"/>
              </w:rPr>
            </w:pPr>
            <w:r w:rsidRPr="00AA635E">
              <w:rPr>
                <w:rStyle w:val="Nummer"/>
                <w:b w:val="0"/>
              </w:rPr>
              <w:t>r2 = 50 cm</w:t>
            </w:r>
          </w:p>
        </w:tc>
        <w:tc>
          <w:tcPr>
            <w:tcW w:w="5031" w:type="dxa"/>
            <w:shd w:val="clear" w:color="auto" w:fill="auto"/>
          </w:tcPr>
          <w:p w14:paraId="45E23C72" w14:textId="77777777" w:rsidR="006F7664" w:rsidRPr="00AA635E" w:rsidRDefault="00B42104" w:rsidP="00AD42D5">
            <w:pPr>
              <w:rPr>
                <w:rStyle w:val="Nummer"/>
                <w:b w:val="0"/>
              </w:rPr>
            </w:pPr>
            <w:r>
              <w:rPr>
                <w:rStyle w:val="Nummer"/>
              </w:rPr>
              <w:pict w14:anchorId="0FEA5B8C">
                <v:shape id="_x0000_i1543" type="#_x0000_t75" style="width:345.25pt;height:99.8pt">
                  <v:imagedata r:id="rId1314" o:title="m850"/>
                </v:shape>
              </w:pict>
            </w:r>
          </w:p>
        </w:tc>
      </w:tr>
    </w:tbl>
    <w:p w14:paraId="0ECDC4C1" w14:textId="77777777" w:rsidR="00146C61" w:rsidRDefault="00146C61" w:rsidP="00AD42D5">
      <w:pPr>
        <w:rPr>
          <w:rStyle w:val="Nummer"/>
          <w:b w:val="0"/>
        </w:rPr>
      </w:pPr>
    </w:p>
    <w:p w14:paraId="0701E161" w14:textId="77777777" w:rsidR="00146C61" w:rsidRPr="00AD42D5" w:rsidRDefault="00B42104" w:rsidP="00AD42D5">
      <w:pPr>
        <w:rPr>
          <w:rStyle w:val="Nummer"/>
          <w:b w:val="0"/>
        </w:rPr>
      </w:pPr>
      <w:hyperlink r:id="rId1315" w:anchor="m850" w:history="1">
        <w:r w:rsidR="00146C61" w:rsidRPr="00146C61">
          <w:rPr>
            <w:rStyle w:val="Hyperlink"/>
            <w:sz w:val="22"/>
          </w:rPr>
          <w:t>vollständige Lösung</w:t>
        </w:r>
      </w:hyperlink>
      <w:r w:rsidR="00146C61">
        <w:rPr>
          <w:rStyle w:val="Nummer"/>
          <w:b w:val="0"/>
        </w:rPr>
        <w:t xml:space="preserve"> </w:t>
      </w:r>
    </w:p>
    <w:p w14:paraId="6E3001BB" w14:textId="77777777" w:rsidR="00B41E4F" w:rsidRPr="00AD42D5" w:rsidRDefault="00B41E4F" w:rsidP="00AD42D5">
      <w:pPr>
        <w:rPr>
          <w:rStyle w:val="Nummer"/>
          <w:b w:val="0"/>
        </w:rPr>
      </w:pPr>
    </w:p>
    <w:p w14:paraId="42BF4551" w14:textId="77777777" w:rsidR="005133FB" w:rsidRDefault="005133FB" w:rsidP="007A0A10">
      <w:pPr>
        <w:rPr>
          <w:rStyle w:val="Nummer"/>
          <w:b w:val="0"/>
        </w:rPr>
      </w:pPr>
    </w:p>
    <w:p w14:paraId="3ED2FAEF" w14:textId="77777777" w:rsidR="0031124F" w:rsidRDefault="00733089" w:rsidP="007A0A10">
      <w:pPr>
        <w:rPr>
          <w:rStyle w:val="Nummer"/>
          <w:b w:val="0"/>
        </w:rPr>
      </w:pPr>
      <w:bookmarkStart w:id="3382" w:name="m851"/>
      <w:r w:rsidRPr="00733089">
        <w:rPr>
          <w:rStyle w:val="Nummer"/>
        </w:rPr>
        <w:lastRenderedPageBreak/>
        <w:t>851</w:t>
      </w:r>
      <w:bookmarkEnd w:id="3382"/>
      <w:r>
        <w:rPr>
          <w:rStyle w:val="Nummer"/>
          <w:b w:val="0"/>
        </w:rPr>
        <w:t>.</w:t>
      </w:r>
      <w:r w:rsidR="0031124F">
        <w:rPr>
          <w:rStyle w:val="Nummer"/>
          <w:b w:val="0"/>
        </w:rPr>
        <w:t xml:space="preserve"> </w:t>
      </w:r>
    </w:p>
    <w:tbl>
      <w:tblPr>
        <w:tblW w:w="9851" w:type="dxa"/>
        <w:tblLayout w:type="fixed"/>
        <w:tblCellMar>
          <w:left w:w="70" w:type="dxa"/>
          <w:right w:w="70" w:type="dxa"/>
        </w:tblCellMar>
        <w:tblLook w:val="0000" w:firstRow="0" w:lastRow="0" w:firstColumn="0" w:lastColumn="0" w:noHBand="0" w:noVBand="0"/>
      </w:tblPr>
      <w:tblGrid>
        <w:gridCol w:w="1063"/>
        <w:gridCol w:w="3543"/>
        <w:gridCol w:w="1560"/>
        <w:gridCol w:w="3685"/>
      </w:tblGrid>
      <w:tr w:rsidR="0031124F" w:rsidRPr="00A61481" w14:paraId="0462AC1A" w14:textId="77777777" w:rsidTr="0069133E">
        <w:tc>
          <w:tcPr>
            <w:tcW w:w="1063" w:type="dxa"/>
            <w:tcBorders>
              <w:top w:val="single" w:sz="4" w:space="0" w:color="auto"/>
              <w:left w:val="single" w:sz="4" w:space="0" w:color="auto"/>
              <w:bottom w:val="single" w:sz="4" w:space="0" w:color="auto"/>
              <w:right w:val="single" w:sz="4" w:space="0" w:color="auto"/>
            </w:tcBorders>
          </w:tcPr>
          <w:p w14:paraId="3EF179BE" w14:textId="77777777" w:rsidR="0031124F" w:rsidRPr="00A61481" w:rsidRDefault="0031124F" w:rsidP="0069133E">
            <w:pPr>
              <w:rPr>
                <w:rFonts w:cs="Arial"/>
                <w:szCs w:val="22"/>
              </w:rPr>
            </w:pPr>
            <w:r w:rsidRPr="00A61481">
              <w:rPr>
                <w:rFonts w:cs="Arial"/>
                <w:szCs w:val="22"/>
              </w:rPr>
              <w:t>geg.:</w:t>
            </w:r>
          </w:p>
        </w:tc>
        <w:tc>
          <w:tcPr>
            <w:tcW w:w="3543" w:type="dxa"/>
            <w:tcBorders>
              <w:top w:val="single" w:sz="4" w:space="0" w:color="auto"/>
              <w:left w:val="single" w:sz="4" w:space="0" w:color="auto"/>
              <w:bottom w:val="single" w:sz="4" w:space="0" w:color="auto"/>
              <w:right w:val="single" w:sz="4" w:space="0" w:color="auto"/>
            </w:tcBorders>
          </w:tcPr>
          <w:p w14:paraId="50D83C79" w14:textId="77777777" w:rsidR="0031124F" w:rsidRPr="00A61481" w:rsidRDefault="0031124F" w:rsidP="0069133E">
            <w:pPr>
              <w:rPr>
                <w:rFonts w:cs="Arial"/>
                <w:szCs w:val="22"/>
              </w:rPr>
            </w:pPr>
            <w:r w:rsidRPr="0031124F">
              <w:rPr>
                <w:rFonts w:cs="Arial"/>
                <w:position w:val="-32"/>
                <w:szCs w:val="22"/>
              </w:rPr>
              <w:object w:dxaOrig="1560" w:dyaOrig="760" w14:anchorId="2CC6C714">
                <v:shape id="_x0000_i1544" type="#_x0000_t75" style="width:78pt;height:38.2pt" o:ole="">
                  <v:imagedata r:id="rId1316" o:title=""/>
                </v:shape>
                <o:OLEObject Type="Embed" ProgID="Equation.DSMT4" ShapeID="_x0000_i1544" DrawAspect="Content" ObjectID="_1731936473" r:id="rId1317"/>
              </w:object>
            </w:r>
          </w:p>
        </w:tc>
        <w:tc>
          <w:tcPr>
            <w:tcW w:w="1560" w:type="dxa"/>
            <w:tcBorders>
              <w:top w:val="single" w:sz="4" w:space="0" w:color="auto"/>
              <w:left w:val="single" w:sz="4" w:space="0" w:color="auto"/>
              <w:bottom w:val="single" w:sz="4" w:space="0" w:color="auto"/>
              <w:right w:val="single" w:sz="4" w:space="0" w:color="auto"/>
            </w:tcBorders>
          </w:tcPr>
          <w:p w14:paraId="1294CE9E" w14:textId="77777777" w:rsidR="0031124F" w:rsidRPr="00A61481" w:rsidRDefault="0031124F" w:rsidP="0069133E">
            <w:pPr>
              <w:rPr>
                <w:rFonts w:cs="Arial"/>
                <w:szCs w:val="22"/>
              </w:rPr>
            </w:pPr>
            <w:r w:rsidRPr="00A61481">
              <w:rPr>
                <w:rFonts w:cs="Arial"/>
                <w:szCs w:val="22"/>
              </w:rPr>
              <w:t>ges.:</w:t>
            </w:r>
          </w:p>
        </w:tc>
        <w:tc>
          <w:tcPr>
            <w:tcW w:w="3685" w:type="dxa"/>
            <w:tcBorders>
              <w:top w:val="single" w:sz="4" w:space="0" w:color="auto"/>
              <w:left w:val="single" w:sz="4" w:space="0" w:color="auto"/>
              <w:bottom w:val="single" w:sz="4" w:space="0" w:color="auto"/>
              <w:right w:val="single" w:sz="4" w:space="0" w:color="auto"/>
            </w:tcBorders>
          </w:tcPr>
          <w:p w14:paraId="71C74303" w14:textId="77777777" w:rsidR="0031124F" w:rsidRPr="00A61481" w:rsidRDefault="0031124F" w:rsidP="0069133E">
            <w:pPr>
              <w:rPr>
                <w:rFonts w:cs="Arial"/>
              </w:rPr>
            </w:pPr>
            <w:r>
              <w:rPr>
                <w:rFonts w:cs="Arial"/>
              </w:rPr>
              <w:t>F</w:t>
            </w:r>
          </w:p>
        </w:tc>
      </w:tr>
      <w:tr w:rsidR="0031124F" w:rsidRPr="0018092B" w14:paraId="4C4319EC" w14:textId="77777777" w:rsidTr="009872DC">
        <w:trPr>
          <w:cantSplit/>
          <w:trHeight w:val="6798"/>
        </w:trPr>
        <w:tc>
          <w:tcPr>
            <w:tcW w:w="1063" w:type="dxa"/>
            <w:tcBorders>
              <w:top w:val="single" w:sz="4" w:space="0" w:color="auto"/>
              <w:left w:val="single" w:sz="4" w:space="0" w:color="auto"/>
              <w:right w:val="single" w:sz="4" w:space="0" w:color="auto"/>
            </w:tcBorders>
          </w:tcPr>
          <w:p w14:paraId="58710509" w14:textId="77777777" w:rsidR="0031124F" w:rsidRPr="00A61481" w:rsidRDefault="0031124F" w:rsidP="0069133E">
            <w:pPr>
              <w:rPr>
                <w:rFonts w:cs="Arial"/>
              </w:rPr>
            </w:pPr>
            <w:r w:rsidRPr="00A61481">
              <w:rPr>
                <w:rFonts w:cs="Arial"/>
              </w:rPr>
              <w:t>Lösung:</w:t>
            </w:r>
          </w:p>
        </w:tc>
        <w:tc>
          <w:tcPr>
            <w:tcW w:w="8788" w:type="dxa"/>
            <w:gridSpan w:val="3"/>
            <w:tcBorders>
              <w:top w:val="single" w:sz="4" w:space="0" w:color="auto"/>
              <w:left w:val="single" w:sz="4" w:space="0" w:color="auto"/>
              <w:right w:val="single" w:sz="4" w:space="0" w:color="auto"/>
            </w:tcBorders>
          </w:tcPr>
          <w:p w14:paraId="02DB0ED4" w14:textId="77777777" w:rsidR="0031124F" w:rsidRDefault="0069133E" w:rsidP="0069133E">
            <w:pPr>
              <w:rPr>
                <w:rFonts w:cs="Arial"/>
                <w:szCs w:val="22"/>
              </w:rPr>
            </w:pPr>
            <w:r>
              <w:rPr>
                <w:rFonts w:cs="Arial"/>
                <w:szCs w:val="22"/>
              </w:rPr>
              <w:t>Es gilt die Gleichung</w:t>
            </w:r>
          </w:p>
          <w:p w14:paraId="28D4855A" w14:textId="77777777" w:rsidR="0069133E" w:rsidRDefault="0069133E" w:rsidP="0069133E">
            <w:pPr>
              <w:rPr>
                <w:rFonts w:cs="Arial"/>
                <w:szCs w:val="22"/>
              </w:rPr>
            </w:pPr>
            <w:r w:rsidRPr="0069133E">
              <w:rPr>
                <w:rFonts w:cs="Arial"/>
                <w:position w:val="-44"/>
                <w:szCs w:val="22"/>
              </w:rPr>
              <w:object w:dxaOrig="800" w:dyaOrig="999" w14:anchorId="60D00D1A">
                <v:shape id="_x0000_i1545" type="#_x0000_t75" style="width:39.8pt;height:50.2pt" o:ole="">
                  <v:imagedata r:id="rId1318" o:title=""/>
                </v:shape>
                <o:OLEObject Type="Embed" ProgID="Equation.DSMT4" ShapeID="_x0000_i1545" DrawAspect="Content" ObjectID="_1731936474" r:id="rId1319"/>
              </w:object>
            </w:r>
          </w:p>
          <w:p w14:paraId="7C0C9939" w14:textId="77777777" w:rsidR="0069133E" w:rsidRDefault="0069133E" w:rsidP="0069133E">
            <w:pPr>
              <w:rPr>
                <w:rFonts w:cs="Arial"/>
                <w:szCs w:val="22"/>
              </w:rPr>
            </w:pPr>
            <w:r>
              <w:rPr>
                <w:rFonts w:cs="Arial"/>
                <w:szCs w:val="22"/>
              </w:rPr>
              <w:t>Vor dem Einsetzen muss die Fläche in Quadratmeter umgerechnet werden. Allgemein gilt:</w:t>
            </w:r>
          </w:p>
          <w:p w14:paraId="0A5F1426" w14:textId="77777777" w:rsidR="0069133E" w:rsidRDefault="0069133E" w:rsidP="0069133E">
            <w:pPr>
              <w:rPr>
                <w:rFonts w:cs="Arial"/>
                <w:szCs w:val="22"/>
              </w:rPr>
            </w:pPr>
            <w:r w:rsidRPr="0069133E">
              <w:rPr>
                <w:rFonts w:cs="Arial"/>
                <w:position w:val="-10"/>
                <w:szCs w:val="22"/>
              </w:rPr>
              <w:object w:dxaOrig="1719" w:dyaOrig="360" w14:anchorId="2893792F">
                <v:shape id="_x0000_i1546" type="#_x0000_t75" style="width:85.65pt;height:18pt" o:ole="">
                  <v:imagedata r:id="rId1320" o:title=""/>
                </v:shape>
                <o:OLEObject Type="Embed" ProgID="Equation.DSMT4" ShapeID="_x0000_i1546" DrawAspect="Content" ObjectID="_1731936475" r:id="rId1321"/>
              </w:object>
            </w:r>
          </w:p>
          <w:p w14:paraId="7C94B3C4" w14:textId="77777777" w:rsidR="0069133E" w:rsidRDefault="0069133E" w:rsidP="0069133E">
            <w:pPr>
              <w:rPr>
                <w:rFonts w:cs="Arial"/>
                <w:szCs w:val="22"/>
              </w:rPr>
            </w:pPr>
            <w:r>
              <w:rPr>
                <w:rFonts w:cs="Arial"/>
                <w:szCs w:val="22"/>
              </w:rPr>
              <w:t xml:space="preserve">Damit sind </w:t>
            </w:r>
          </w:p>
          <w:p w14:paraId="6FC16EB8" w14:textId="77777777" w:rsidR="0069133E" w:rsidRDefault="005F0A29" w:rsidP="0069133E">
            <w:pPr>
              <w:rPr>
                <w:rFonts w:cs="Arial"/>
                <w:szCs w:val="22"/>
              </w:rPr>
            </w:pPr>
            <w:r w:rsidRPr="0069133E">
              <w:rPr>
                <w:rFonts w:cs="Arial"/>
                <w:position w:val="-10"/>
                <w:szCs w:val="22"/>
              </w:rPr>
              <w:object w:dxaOrig="1800" w:dyaOrig="360" w14:anchorId="3C9CD8A4">
                <v:shape id="_x0000_i1547" type="#_x0000_t75" style="width:90pt;height:18pt" o:ole="">
                  <v:imagedata r:id="rId1322" o:title=""/>
                </v:shape>
                <o:OLEObject Type="Embed" ProgID="Equation.DSMT4" ShapeID="_x0000_i1547" DrawAspect="Content" ObjectID="_1731936476" r:id="rId1323"/>
              </w:object>
            </w:r>
          </w:p>
          <w:p w14:paraId="6AC1873F" w14:textId="77777777" w:rsidR="005F0A29" w:rsidRDefault="005F0A29" w:rsidP="0069133E">
            <w:pPr>
              <w:rPr>
                <w:rFonts w:cs="Arial"/>
                <w:szCs w:val="22"/>
              </w:rPr>
            </w:pPr>
            <w:r>
              <w:rPr>
                <w:rFonts w:cs="Arial"/>
                <w:szCs w:val="22"/>
              </w:rPr>
              <w:t>Jetzt kann eingesetzt werden:</w:t>
            </w:r>
          </w:p>
          <w:p w14:paraId="1D6E6636" w14:textId="77777777" w:rsidR="005F0A29" w:rsidRDefault="005F0A29" w:rsidP="0069133E">
            <w:pPr>
              <w:rPr>
                <w:rFonts w:cs="Arial"/>
                <w:szCs w:val="22"/>
              </w:rPr>
            </w:pPr>
            <w:r w:rsidRPr="005F0A29">
              <w:rPr>
                <w:rFonts w:cs="Arial"/>
                <w:position w:val="-60"/>
                <w:szCs w:val="22"/>
              </w:rPr>
              <w:object w:dxaOrig="2700" w:dyaOrig="1380" w14:anchorId="682FD9E0">
                <v:shape id="_x0000_i1548" type="#_x0000_t75" style="width:135.25pt;height:69.25pt" o:ole="">
                  <v:imagedata r:id="rId1324" o:title=""/>
                </v:shape>
                <o:OLEObject Type="Embed" ProgID="Equation.DSMT4" ShapeID="_x0000_i1548" DrawAspect="Content" ObjectID="_1731936477" r:id="rId1325"/>
              </w:object>
            </w:r>
          </w:p>
          <w:p w14:paraId="2F53F5CB" w14:textId="77777777" w:rsidR="009872DC" w:rsidRDefault="005F0A29" w:rsidP="0069133E">
            <w:pPr>
              <w:rPr>
                <w:rFonts w:cs="Arial"/>
                <w:szCs w:val="22"/>
              </w:rPr>
            </w:pPr>
            <w:r>
              <w:rPr>
                <w:rFonts w:cs="Arial"/>
                <w:szCs w:val="22"/>
              </w:rPr>
              <w:t xml:space="preserve">Das ist so viel Kraft, wie man zum </w:t>
            </w:r>
            <w:r w:rsidR="009872DC">
              <w:rPr>
                <w:rFonts w:cs="Arial"/>
                <w:szCs w:val="22"/>
              </w:rPr>
              <w:t>H</w:t>
            </w:r>
            <w:r>
              <w:rPr>
                <w:rFonts w:cs="Arial"/>
                <w:szCs w:val="22"/>
              </w:rPr>
              <w:t>eben eines vollen Wassereimers benötigt.</w:t>
            </w:r>
          </w:p>
          <w:p w14:paraId="43092DDC" w14:textId="77777777" w:rsidR="009872DC" w:rsidRDefault="009872DC" w:rsidP="0069133E">
            <w:pPr>
              <w:rPr>
                <w:rFonts w:cs="Arial"/>
                <w:szCs w:val="22"/>
              </w:rPr>
            </w:pPr>
          </w:p>
          <w:p w14:paraId="523124D7" w14:textId="77777777" w:rsidR="009872DC" w:rsidRDefault="009872DC" w:rsidP="0069133E">
            <w:pPr>
              <w:rPr>
                <w:rFonts w:cs="Arial"/>
                <w:szCs w:val="22"/>
              </w:rPr>
            </w:pPr>
            <w:r>
              <w:rPr>
                <w:rFonts w:cs="Arial"/>
                <w:szCs w:val="22"/>
              </w:rPr>
              <w:t>In der Wasserleitung ist auch bei Verkleinerung des Loches immer noch der gleiche Druck. Also ist p=konstant.</w:t>
            </w:r>
          </w:p>
          <w:p w14:paraId="425F36BB" w14:textId="77777777" w:rsidR="009872DC" w:rsidRDefault="009872DC" w:rsidP="0069133E">
            <w:pPr>
              <w:rPr>
                <w:rFonts w:cs="Arial"/>
                <w:szCs w:val="22"/>
              </w:rPr>
            </w:pPr>
            <w:r>
              <w:rPr>
                <w:rFonts w:cs="Arial"/>
                <w:szCs w:val="22"/>
              </w:rPr>
              <w:t>Damit ist zwischen der Kraft und der Fläche des Loches eine direkte Proportionalität:</w:t>
            </w:r>
          </w:p>
          <w:p w14:paraId="59C3699E" w14:textId="77777777" w:rsidR="009872DC" w:rsidRDefault="009872DC" w:rsidP="0069133E">
            <w:pPr>
              <w:rPr>
                <w:rFonts w:cs="Arial"/>
                <w:szCs w:val="22"/>
              </w:rPr>
            </w:pPr>
            <w:r w:rsidRPr="009872DC">
              <w:rPr>
                <w:rFonts w:cs="Arial"/>
                <w:position w:val="-10"/>
                <w:szCs w:val="22"/>
              </w:rPr>
              <w:object w:dxaOrig="580" w:dyaOrig="320" w14:anchorId="0EC65F76">
                <v:shape id="_x0000_i1549" type="#_x0000_t75" style="width:29.45pt;height:15.8pt" o:ole="">
                  <v:imagedata r:id="rId1326" o:title=""/>
                </v:shape>
                <o:OLEObject Type="Embed" ProgID="Equation.DSMT4" ShapeID="_x0000_i1549" DrawAspect="Content" ObjectID="_1731936478" r:id="rId1327"/>
              </w:object>
            </w:r>
          </w:p>
          <w:p w14:paraId="38B7A964" w14:textId="77777777" w:rsidR="009872DC" w:rsidRDefault="009872DC" w:rsidP="0069133E">
            <w:pPr>
              <w:rPr>
                <w:rFonts w:cs="Arial"/>
                <w:szCs w:val="22"/>
              </w:rPr>
            </w:pPr>
            <w:bookmarkStart w:id="3383" w:name="_Hlk339281743"/>
            <w:r>
              <w:rPr>
                <w:rFonts w:cs="Arial"/>
                <w:szCs w:val="22"/>
              </w:rPr>
              <w:t>Wird das Loch kleiner, wird auch die Kraft kleiner, die man braucht, um das Loch zuzuhalten.</w:t>
            </w:r>
            <w:r w:rsidR="0077606F">
              <w:rPr>
                <w:rFonts w:cs="Arial"/>
                <w:szCs w:val="22"/>
              </w:rPr>
              <w:t xml:space="preserve"> Ein kleines Loch lässt sich leichter zuhalten als ein großes Loch.</w:t>
            </w:r>
          </w:p>
          <w:bookmarkEnd w:id="3383"/>
          <w:p w14:paraId="78EA36BE" w14:textId="77777777" w:rsidR="005F0A29" w:rsidRPr="00D67B10" w:rsidRDefault="005F0A29" w:rsidP="0069133E">
            <w:pPr>
              <w:rPr>
                <w:rFonts w:cs="Arial"/>
                <w:szCs w:val="22"/>
              </w:rPr>
            </w:pPr>
            <w:r>
              <w:rPr>
                <w:rFonts w:cs="Arial"/>
                <w:szCs w:val="22"/>
              </w:rPr>
              <w:t xml:space="preserve"> </w:t>
            </w:r>
          </w:p>
        </w:tc>
      </w:tr>
      <w:tr w:rsidR="0031124F" w:rsidRPr="007618C2" w14:paraId="7F71B0EB" w14:textId="77777777" w:rsidTr="0069133E">
        <w:trPr>
          <w:cantSplit/>
        </w:trPr>
        <w:tc>
          <w:tcPr>
            <w:tcW w:w="1063" w:type="dxa"/>
            <w:tcBorders>
              <w:top w:val="single" w:sz="4" w:space="0" w:color="auto"/>
              <w:left w:val="single" w:sz="4" w:space="0" w:color="auto"/>
              <w:bottom w:val="single" w:sz="4" w:space="0" w:color="auto"/>
              <w:right w:val="single" w:sz="4" w:space="0" w:color="auto"/>
            </w:tcBorders>
          </w:tcPr>
          <w:p w14:paraId="45465929" w14:textId="77777777" w:rsidR="0031124F" w:rsidRPr="007618C2" w:rsidRDefault="0031124F" w:rsidP="0069133E">
            <w:pPr>
              <w:rPr>
                <w:rFonts w:cs="Arial"/>
                <w:szCs w:val="22"/>
              </w:rPr>
            </w:pPr>
            <w:r w:rsidRPr="007618C2">
              <w:rPr>
                <w:rFonts w:cs="Arial"/>
                <w:szCs w:val="22"/>
              </w:rPr>
              <w:t>Antwort:</w:t>
            </w:r>
          </w:p>
        </w:tc>
        <w:tc>
          <w:tcPr>
            <w:tcW w:w="8788" w:type="dxa"/>
            <w:gridSpan w:val="3"/>
            <w:tcBorders>
              <w:top w:val="single" w:sz="4" w:space="0" w:color="auto"/>
              <w:left w:val="single" w:sz="4" w:space="0" w:color="auto"/>
              <w:bottom w:val="single" w:sz="4" w:space="0" w:color="auto"/>
              <w:right w:val="single" w:sz="4" w:space="0" w:color="auto"/>
            </w:tcBorders>
          </w:tcPr>
          <w:p w14:paraId="36D75F59" w14:textId="77777777" w:rsidR="0031124F" w:rsidRPr="007618C2" w:rsidRDefault="009872DC" w:rsidP="0069133E">
            <w:pPr>
              <w:rPr>
                <w:szCs w:val="22"/>
              </w:rPr>
            </w:pPr>
            <w:bookmarkStart w:id="3384" w:name="_Hlk339281751"/>
            <w:r>
              <w:rPr>
                <w:szCs w:val="22"/>
              </w:rPr>
              <w:t xml:space="preserve">Zum Zuhalten des Loches in der Wasserleitung ist eine Kraft von 100 N </w:t>
            </w:r>
            <w:r w:rsidR="0077606F">
              <w:rPr>
                <w:szCs w:val="22"/>
              </w:rPr>
              <w:t>notwendig</w:t>
            </w:r>
            <w:bookmarkEnd w:id="3384"/>
          </w:p>
        </w:tc>
      </w:tr>
    </w:tbl>
    <w:p w14:paraId="479D3489" w14:textId="77777777" w:rsidR="00BC260B" w:rsidRDefault="00BC260B" w:rsidP="007A0A10">
      <w:pPr>
        <w:rPr>
          <w:rStyle w:val="Nummer"/>
          <w:b w:val="0"/>
        </w:rPr>
      </w:pPr>
    </w:p>
    <w:p w14:paraId="74F54DB3" w14:textId="77777777" w:rsidR="00733089" w:rsidRDefault="00733089" w:rsidP="007A0A10">
      <w:pPr>
        <w:rPr>
          <w:rStyle w:val="Nummer"/>
          <w:b w:val="0"/>
        </w:rPr>
      </w:pPr>
    </w:p>
    <w:p w14:paraId="01B2B561" w14:textId="77777777" w:rsidR="00952BD1" w:rsidRDefault="00952BD1" w:rsidP="00952BD1">
      <w:pPr>
        <w:rPr>
          <w:rStyle w:val="Nummer"/>
          <w:b w:val="0"/>
        </w:rPr>
      </w:pPr>
      <w:bookmarkStart w:id="3385" w:name="m852"/>
      <w:r w:rsidRPr="00733089">
        <w:rPr>
          <w:rStyle w:val="Nummer"/>
        </w:rPr>
        <w:t>852</w:t>
      </w:r>
      <w:bookmarkEnd w:id="3385"/>
      <w:r>
        <w:rPr>
          <w:rStyle w:val="Nummer"/>
          <w:b w:val="0"/>
        </w:rPr>
        <w:t xml:space="preserve">. </w:t>
      </w:r>
      <w:r>
        <w:rPr>
          <w:szCs w:val="22"/>
        </w:rPr>
        <w:t>Auf den Pumpkolben muss eine Kraft von 1250 N wirken. Am Hebelende beträgt die notwendige Kraft nur noch 125 N.</w:t>
      </w:r>
    </w:p>
    <w:p w14:paraId="3FE50CB3" w14:textId="77777777" w:rsidR="00952BD1" w:rsidRDefault="00B42104" w:rsidP="00952BD1">
      <w:pPr>
        <w:rPr>
          <w:rStyle w:val="Nummer"/>
          <w:b w:val="0"/>
        </w:rPr>
      </w:pPr>
      <w:hyperlink r:id="rId1328" w:anchor="m852" w:history="1">
        <w:r w:rsidR="00952BD1" w:rsidRPr="00F14BB0">
          <w:rPr>
            <w:rStyle w:val="Hyperlink"/>
            <w:sz w:val="22"/>
          </w:rPr>
          <w:t>vollständige Lösung</w:t>
        </w:r>
      </w:hyperlink>
    </w:p>
    <w:p w14:paraId="51250D4A" w14:textId="77777777" w:rsidR="00952BD1" w:rsidRDefault="00952BD1" w:rsidP="00952BD1">
      <w:pPr>
        <w:rPr>
          <w:rStyle w:val="Nummer"/>
          <w:b w:val="0"/>
        </w:rPr>
      </w:pPr>
    </w:p>
    <w:p w14:paraId="157BADB2" w14:textId="77777777" w:rsidR="00952BD1" w:rsidRDefault="00952BD1" w:rsidP="00952BD1">
      <w:pPr>
        <w:rPr>
          <w:szCs w:val="22"/>
        </w:rPr>
      </w:pPr>
      <w:bookmarkStart w:id="3386" w:name="m853"/>
      <w:r w:rsidRPr="00733089">
        <w:rPr>
          <w:rStyle w:val="Nummer"/>
        </w:rPr>
        <w:t>853</w:t>
      </w:r>
      <w:bookmarkEnd w:id="3386"/>
      <w:r>
        <w:rPr>
          <w:rStyle w:val="Nummer"/>
          <w:b w:val="0"/>
        </w:rPr>
        <w:t xml:space="preserve">. </w:t>
      </w:r>
      <w:r>
        <w:rPr>
          <w:szCs w:val="22"/>
        </w:rPr>
        <w:t>a) deutliche kleiner als die Summe der Geschwindigkeiten v1 und v2</w:t>
      </w:r>
    </w:p>
    <w:p w14:paraId="44C34906" w14:textId="77777777" w:rsidR="00952BD1" w:rsidRDefault="00952BD1" w:rsidP="00952BD1">
      <w:pPr>
        <w:rPr>
          <w:rStyle w:val="Nummer"/>
          <w:b w:val="0"/>
        </w:rPr>
      </w:pPr>
      <w:r>
        <w:rPr>
          <w:rStyle w:val="Nummer"/>
          <w:b w:val="0"/>
        </w:rPr>
        <w:t>Beim Herabrollen wandelt das Auto potentielle Energie in kinetische Energie um. Wenn es mit einer Anfangsgeschwindigkeit startet, hat es oben sowohl potentielle Energie als auch kinetische Energie. Die kinetische Energie nach dem Herabrollen ist dann genau so groß wie die Energie zu Beginn.</w:t>
      </w:r>
    </w:p>
    <w:p w14:paraId="12D55056" w14:textId="77777777" w:rsidR="00952BD1" w:rsidRDefault="00952BD1" w:rsidP="00952BD1">
      <w:pPr>
        <w:rPr>
          <w:rStyle w:val="Nummer"/>
          <w:b w:val="0"/>
        </w:rPr>
      </w:pPr>
      <w:r>
        <w:rPr>
          <w:rStyle w:val="Nummer"/>
          <w:b w:val="0"/>
        </w:rPr>
        <w:t xml:space="preserve">Nun ist aber die kinetische Energie proportional zum Quadrat der Geschwindigkeit. Das heißt, wenn es bei der ersten Fahrt unten 4 km/h Endgeschwindigkeit hat, entspricht das 16 Energieeinheiten. Die hat es auch oben als potentielle Energie. </w:t>
      </w:r>
    </w:p>
    <w:p w14:paraId="1C77AEF6" w14:textId="77777777" w:rsidR="00952BD1" w:rsidRDefault="00952BD1" w:rsidP="00952BD1">
      <w:pPr>
        <w:rPr>
          <w:rStyle w:val="Nummer"/>
          <w:b w:val="0"/>
        </w:rPr>
      </w:pPr>
      <w:r>
        <w:rPr>
          <w:rStyle w:val="Nummer"/>
          <w:b w:val="0"/>
        </w:rPr>
        <w:t xml:space="preserve">Bei der zweiten Fahrt beträgt die Anfangsgeschwindigkeit 3 km/h, was noch mal 9 Energieeinheiten bedeutet. Das Auto hat also insgesamt 16 + 9 = 25 Energieeinheiten. </w:t>
      </w:r>
    </w:p>
    <w:p w14:paraId="367FE44A" w14:textId="77777777" w:rsidR="00952BD1" w:rsidRDefault="00952BD1" w:rsidP="00952BD1">
      <w:pPr>
        <w:rPr>
          <w:rStyle w:val="Nummer"/>
          <w:b w:val="0"/>
        </w:rPr>
      </w:pPr>
      <w:r>
        <w:rPr>
          <w:rStyle w:val="Nummer"/>
          <w:b w:val="0"/>
        </w:rPr>
        <w:t>Die hat es auch noch, wenn es unten angekommen ist. Und 25 Energieeinheiten bedeuten nur 5 km/h.</w:t>
      </w:r>
    </w:p>
    <w:p w14:paraId="6365CB50" w14:textId="77777777" w:rsidR="00952BD1" w:rsidRDefault="00952BD1" w:rsidP="00952BD1">
      <w:pPr>
        <w:rPr>
          <w:rStyle w:val="Nummer"/>
          <w:b w:val="0"/>
        </w:rPr>
      </w:pPr>
      <w:r>
        <w:rPr>
          <w:rStyle w:val="Nummer"/>
          <w:b w:val="0"/>
        </w:rPr>
        <w:t>Es addieren sich also nicht die Geschwindigkeiten, sondern die Energiebeträge.</w:t>
      </w:r>
    </w:p>
    <w:p w14:paraId="5335B37F" w14:textId="77777777" w:rsidR="00952BD1" w:rsidRDefault="00952BD1" w:rsidP="00952BD1">
      <w:pPr>
        <w:rPr>
          <w:rStyle w:val="Nummer"/>
          <w:b w:val="0"/>
        </w:rPr>
      </w:pPr>
    </w:p>
    <w:p w14:paraId="4E33FD81" w14:textId="77777777" w:rsidR="00952BD1" w:rsidRDefault="00952BD1" w:rsidP="00952BD1">
      <w:pPr>
        <w:rPr>
          <w:rStyle w:val="Nummer"/>
          <w:b w:val="0"/>
        </w:rPr>
      </w:pPr>
      <w:r>
        <w:rPr>
          <w:rStyle w:val="Nummer"/>
          <w:b w:val="0"/>
        </w:rPr>
        <w:t>oder</w:t>
      </w:r>
    </w:p>
    <w:p w14:paraId="3B912D0F" w14:textId="77777777" w:rsidR="00952BD1" w:rsidRPr="002B7442" w:rsidRDefault="00952BD1" w:rsidP="00952BD1">
      <w:pPr>
        <w:rPr>
          <w:rStyle w:val="Nummer"/>
          <w:b w:val="0"/>
        </w:rPr>
      </w:pPr>
      <w:r w:rsidRPr="002B7442">
        <w:rPr>
          <w:rStyle w:val="Nummer"/>
          <w:b w:val="0"/>
        </w:rPr>
        <w:lastRenderedPageBreak/>
        <w:t xml:space="preserve">Das Auto wird nur von seiner Hangabtriebskraft angetrieben. Diese hängt nur von der Gewichtskraft des Autos und der Neigung des Hanges ab, ist also konstant. D.h. auch die Beschleunigung ist wegen F = </w:t>
      </w:r>
      <w:proofErr w:type="spellStart"/>
      <w:r w:rsidRPr="002B7442">
        <w:rPr>
          <w:rStyle w:val="Nummer"/>
          <w:b w:val="0"/>
        </w:rPr>
        <w:t>ma</w:t>
      </w:r>
      <w:proofErr w:type="spellEnd"/>
      <w:r w:rsidRPr="002B7442">
        <w:rPr>
          <w:rStyle w:val="Nummer"/>
          <w:b w:val="0"/>
        </w:rPr>
        <w:t xml:space="preserve"> konstant, da m konstant ist.</w:t>
      </w:r>
    </w:p>
    <w:p w14:paraId="4B7A6134" w14:textId="77777777" w:rsidR="00952BD1" w:rsidRPr="002B7442" w:rsidRDefault="00952BD1" w:rsidP="00952BD1">
      <w:pPr>
        <w:rPr>
          <w:rStyle w:val="Nummer"/>
          <w:b w:val="0"/>
        </w:rPr>
      </w:pPr>
      <w:r w:rsidRPr="002B7442">
        <w:rPr>
          <w:rStyle w:val="Nummer"/>
          <w:b w:val="0"/>
        </w:rPr>
        <w:t>Es gelten die Formeln: v1 = at1 und v? = v2 + at2</w:t>
      </w:r>
    </w:p>
    <w:p w14:paraId="30EFF00B" w14:textId="77777777" w:rsidR="00952BD1" w:rsidRPr="002B7442" w:rsidRDefault="00952BD1" w:rsidP="00952BD1">
      <w:pPr>
        <w:rPr>
          <w:rStyle w:val="Nummer"/>
          <w:b w:val="0"/>
        </w:rPr>
      </w:pPr>
      <w:r w:rsidRPr="002B7442">
        <w:rPr>
          <w:rStyle w:val="Nummer"/>
          <w:b w:val="0"/>
        </w:rPr>
        <w:t>Da das Auto im zweiten Fall bereits eine Anfangsgeschwindigkeit hat fährt es den Hügel insgesamt schneller hinunter, es gilt also t2 &lt; t1. D.h. das Auto kann im zweiten Fall nicht so lange beschleunigt werden, wie im ersten Fall: at2 &lt; at1 = v1</w:t>
      </w:r>
    </w:p>
    <w:p w14:paraId="7FD89BE7" w14:textId="77777777" w:rsidR="00952BD1" w:rsidRDefault="00952BD1" w:rsidP="00952BD1">
      <w:pPr>
        <w:rPr>
          <w:rStyle w:val="Nummer"/>
          <w:b w:val="0"/>
        </w:rPr>
      </w:pPr>
      <w:r w:rsidRPr="002B7442">
        <w:rPr>
          <w:rStyle w:val="Nummer"/>
          <w:b w:val="0"/>
        </w:rPr>
        <w:t>Deshalb gilt: v? &lt; v2 + v1</w:t>
      </w:r>
    </w:p>
    <w:p w14:paraId="33E1D8D1" w14:textId="77777777" w:rsidR="00952BD1" w:rsidRDefault="00952BD1" w:rsidP="00952BD1">
      <w:pPr>
        <w:rPr>
          <w:rStyle w:val="Nummer"/>
          <w:b w:val="0"/>
        </w:rPr>
      </w:pPr>
    </w:p>
    <w:p w14:paraId="7A4792FA" w14:textId="77777777" w:rsidR="00952BD1" w:rsidRPr="003A4ACA" w:rsidRDefault="00952BD1" w:rsidP="00952BD1">
      <w:pPr>
        <w:rPr>
          <w:rStyle w:val="Nummer"/>
        </w:rPr>
      </w:pPr>
      <w:bookmarkStart w:id="3387" w:name="m854"/>
      <w:r w:rsidRPr="003A4ACA">
        <w:rPr>
          <w:rStyle w:val="Nummer"/>
        </w:rPr>
        <w:t>854.</w:t>
      </w:r>
      <w:bookmarkEnd w:id="3387"/>
      <w:r w:rsidRPr="003A4ACA">
        <w:rPr>
          <w:rStyle w:val="Nummer"/>
        </w:rPr>
        <w:t xml:space="preserve"> </w:t>
      </w:r>
      <w:r>
        <w:rPr>
          <w:szCs w:val="22"/>
        </w:rPr>
        <w:t>Das Auto benötigt für die Strecke 12 s und erreicht maximal 72 km/h.</w:t>
      </w:r>
    </w:p>
    <w:p w14:paraId="26DE84D9" w14:textId="77777777" w:rsidR="00952BD1" w:rsidRDefault="00952BD1" w:rsidP="00952BD1">
      <w:pPr>
        <w:rPr>
          <w:rStyle w:val="Nummer"/>
          <w:b w:val="0"/>
        </w:rPr>
      </w:pPr>
    </w:p>
    <w:p w14:paraId="419B2E68" w14:textId="77777777" w:rsidR="00952BD1" w:rsidRDefault="00B42104" w:rsidP="00952BD1">
      <w:pPr>
        <w:rPr>
          <w:rStyle w:val="Nummer"/>
          <w:b w:val="0"/>
        </w:rPr>
      </w:pPr>
      <w:hyperlink r:id="rId1329" w:anchor="m854" w:history="1">
        <w:r w:rsidR="00952BD1" w:rsidRPr="003A4ACA">
          <w:rPr>
            <w:rStyle w:val="Hyperlink"/>
            <w:sz w:val="22"/>
          </w:rPr>
          <w:t>vollständige Lösung</w:t>
        </w:r>
      </w:hyperlink>
    </w:p>
    <w:p w14:paraId="795020BF" w14:textId="77777777" w:rsidR="00952BD1" w:rsidRDefault="00952BD1" w:rsidP="00952BD1">
      <w:pPr>
        <w:rPr>
          <w:rStyle w:val="Nummer"/>
          <w:b w:val="0"/>
        </w:rPr>
      </w:pPr>
    </w:p>
    <w:p w14:paraId="12053ED8" w14:textId="77777777" w:rsidR="00952BD1" w:rsidRPr="002B7442" w:rsidRDefault="00952BD1" w:rsidP="00952BD1">
      <w:pPr>
        <w:rPr>
          <w:rStyle w:val="Nummer"/>
          <w:b w:val="0"/>
        </w:rPr>
      </w:pPr>
    </w:p>
    <w:p w14:paraId="6E4896E5" w14:textId="77777777" w:rsidR="00952BD1" w:rsidRPr="00FC3F9B" w:rsidRDefault="00952BD1" w:rsidP="00952BD1">
      <w:pPr>
        <w:rPr>
          <w:rStyle w:val="Nummer"/>
        </w:rPr>
      </w:pPr>
      <w:bookmarkStart w:id="3388" w:name="m855"/>
      <w:r w:rsidRPr="00FC3F9B">
        <w:rPr>
          <w:rStyle w:val="Nummer"/>
        </w:rPr>
        <w:t>855</w:t>
      </w:r>
      <w:bookmarkEnd w:id="3388"/>
      <w:r w:rsidRPr="00FC3F9B">
        <w:rPr>
          <w:rStyle w:val="Nummer"/>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2012"/>
        <w:gridCol w:w="2012"/>
      </w:tblGrid>
      <w:tr w:rsidR="00952BD1" w:rsidRPr="00AA635E" w14:paraId="2931D1F9" w14:textId="77777777" w:rsidTr="00AA635E">
        <w:tc>
          <w:tcPr>
            <w:tcW w:w="2012" w:type="dxa"/>
            <w:shd w:val="clear" w:color="auto" w:fill="auto"/>
          </w:tcPr>
          <w:p w14:paraId="71D1B265" w14:textId="77777777" w:rsidR="00952BD1" w:rsidRPr="00AA635E" w:rsidRDefault="00952BD1" w:rsidP="00952BD1">
            <w:pPr>
              <w:rPr>
                <w:rStyle w:val="Nummer"/>
                <w:b w:val="0"/>
              </w:rPr>
            </w:pPr>
          </w:p>
        </w:tc>
        <w:tc>
          <w:tcPr>
            <w:tcW w:w="2012" w:type="dxa"/>
            <w:shd w:val="clear" w:color="auto" w:fill="auto"/>
          </w:tcPr>
          <w:p w14:paraId="14B5B96A" w14:textId="77777777" w:rsidR="00952BD1" w:rsidRPr="00AA635E" w:rsidRDefault="00952BD1" w:rsidP="00952BD1">
            <w:pPr>
              <w:rPr>
                <w:rStyle w:val="Nummer"/>
                <w:b w:val="0"/>
              </w:rPr>
            </w:pPr>
            <w:r w:rsidRPr="00AA635E">
              <w:rPr>
                <w:rStyle w:val="Nummer"/>
                <w:b w:val="0"/>
              </w:rPr>
              <w:t>Ton 1</w:t>
            </w:r>
          </w:p>
        </w:tc>
        <w:tc>
          <w:tcPr>
            <w:tcW w:w="2012" w:type="dxa"/>
            <w:shd w:val="clear" w:color="auto" w:fill="auto"/>
          </w:tcPr>
          <w:p w14:paraId="1A96E091" w14:textId="77777777" w:rsidR="00952BD1" w:rsidRPr="00AA635E" w:rsidRDefault="00952BD1" w:rsidP="00952BD1">
            <w:pPr>
              <w:rPr>
                <w:rStyle w:val="Nummer"/>
                <w:b w:val="0"/>
              </w:rPr>
            </w:pPr>
            <w:r w:rsidRPr="00AA635E">
              <w:rPr>
                <w:rStyle w:val="Nummer"/>
                <w:b w:val="0"/>
              </w:rPr>
              <w:t>Ton 2</w:t>
            </w:r>
          </w:p>
        </w:tc>
      </w:tr>
      <w:tr w:rsidR="00952BD1" w:rsidRPr="00AA635E" w14:paraId="1E5A356F" w14:textId="77777777" w:rsidTr="00AA635E">
        <w:tc>
          <w:tcPr>
            <w:tcW w:w="2012" w:type="dxa"/>
            <w:shd w:val="clear" w:color="auto" w:fill="auto"/>
          </w:tcPr>
          <w:p w14:paraId="7751193E" w14:textId="77777777" w:rsidR="00952BD1" w:rsidRPr="00AA635E" w:rsidRDefault="00952BD1" w:rsidP="00952BD1">
            <w:pPr>
              <w:rPr>
                <w:rStyle w:val="Nummer"/>
                <w:b w:val="0"/>
              </w:rPr>
            </w:pPr>
            <w:r w:rsidRPr="00AA635E">
              <w:rPr>
                <w:rStyle w:val="Nummer"/>
                <w:b w:val="0"/>
              </w:rPr>
              <w:t>Schwingungsdauer</w:t>
            </w:r>
          </w:p>
        </w:tc>
        <w:tc>
          <w:tcPr>
            <w:tcW w:w="2012" w:type="dxa"/>
            <w:shd w:val="clear" w:color="auto" w:fill="auto"/>
          </w:tcPr>
          <w:p w14:paraId="7D424CEA" w14:textId="77777777" w:rsidR="00952BD1" w:rsidRPr="00AA635E" w:rsidRDefault="00952BD1" w:rsidP="00952BD1">
            <w:pPr>
              <w:rPr>
                <w:rStyle w:val="Nummer"/>
                <w:b w:val="0"/>
              </w:rPr>
            </w:pPr>
            <w:r w:rsidRPr="00AA635E">
              <w:rPr>
                <w:rStyle w:val="Nummer"/>
                <w:b w:val="0"/>
              </w:rPr>
              <w:t xml:space="preserve">15,5 </w:t>
            </w:r>
            <w:proofErr w:type="spellStart"/>
            <w:r w:rsidRPr="00AA635E">
              <w:rPr>
                <w:rStyle w:val="Nummer"/>
                <w:b w:val="0"/>
              </w:rPr>
              <w:t>ms</w:t>
            </w:r>
            <w:proofErr w:type="spellEnd"/>
          </w:p>
        </w:tc>
        <w:tc>
          <w:tcPr>
            <w:tcW w:w="2012" w:type="dxa"/>
            <w:shd w:val="clear" w:color="auto" w:fill="auto"/>
          </w:tcPr>
          <w:p w14:paraId="738DB4B3" w14:textId="77777777" w:rsidR="00952BD1" w:rsidRPr="00AA635E" w:rsidRDefault="00952BD1" w:rsidP="00952BD1">
            <w:pPr>
              <w:rPr>
                <w:rStyle w:val="Nummer"/>
                <w:b w:val="0"/>
              </w:rPr>
            </w:pPr>
            <w:r w:rsidRPr="00AA635E">
              <w:rPr>
                <w:rStyle w:val="Nummer"/>
                <w:b w:val="0"/>
              </w:rPr>
              <w:t xml:space="preserve">20 </w:t>
            </w:r>
            <w:proofErr w:type="spellStart"/>
            <w:r w:rsidRPr="00AA635E">
              <w:rPr>
                <w:rStyle w:val="Nummer"/>
                <w:b w:val="0"/>
              </w:rPr>
              <w:t>ms</w:t>
            </w:r>
            <w:proofErr w:type="spellEnd"/>
          </w:p>
        </w:tc>
      </w:tr>
      <w:tr w:rsidR="00952BD1" w:rsidRPr="00AA635E" w14:paraId="254C4237" w14:textId="77777777" w:rsidTr="00AA635E">
        <w:tc>
          <w:tcPr>
            <w:tcW w:w="2012" w:type="dxa"/>
            <w:shd w:val="clear" w:color="auto" w:fill="auto"/>
          </w:tcPr>
          <w:p w14:paraId="05C0A74A" w14:textId="77777777" w:rsidR="00952BD1" w:rsidRPr="00AA635E" w:rsidRDefault="00952BD1" w:rsidP="00952BD1">
            <w:pPr>
              <w:rPr>
                <w:rStyle w:val="Nummer"/>
                <w:b w:val="0"/>
              </w:rPr>
            </w:pPr>
            <w:r w:rsidRPr="00AA635E">
              <w:rPr>
                <w:rStyle w:val="Nummer"/>
                <w:b w:val="0"/>
              </w:rPr>
              <w:t>Frequenz</w:t>
            </w:r>
          </w:p>
        </w:tc>
        <w:tc>
          <w:tcPr>
            <w:tcW w:w="2012" w:type="dxa"/>
            <w:shd w:val="clear" w:color="auto" w:fill="auto"/>
          </w:tcPr>
          <w:p w14:paraId="4ADE6BB1" w14:textId="77777777" w:rsidR="00952BD1" w:rsidRPr="00AA635E" w:rsidRDefault="00952BD1" w:rsidP="00952BD1">
            <w:pPr>
              <w:rPr>
                <w:rStyle w:val="Nummer"/>
                <w:b w:val="0"/>
              </w:rPr>
            </w:pPr>
            <w:r w:rsidRPr="00AA635E">
              <w:rPr>
                <w:rStyle w:val="Nummer"/>
                <w:b w:val="0"/>
              </w:rPr>
              <w:t>64,5 Hz</w:t>
            </w:r>
          </w:p>
        </w:tc>
        <w:tc>
          <w:tcPr>
            <w:tcW w:w="2012" w:type="dxa"/>
            <w:shd w:val="clear" w:color="auto" w:fill="auto"/>
          </w:tcPr>
          <w:p w14:paraId="51D64CC7" w14:textId="77777777" w:rsidR="00952BD1" w:rsidRPr="00AA635E" w:rsidRDefault="00952BD1" w:rsidP="00952BD1">
            <w:pPr>
              <w:rPr>
                <w:rStyle w:val="Nummer"/>
                <w:b w:val="0"/>
              </w:rPr>
            </w:pPr>
            <w:r w:rsidRPr="00AA635E">
              <w:rPr>
                <w:rStyle w:val="Nummer"/>
                <w:b w:val="0"/>
              </w:rPr>
              <w:t>50 Hz</w:t>
            </w:r>
          </w:p>
        </w:tc>
      </w:tr>
      <w:tr w:rsidR="00952BD1" w:rsidRPr="00AA635E" w14:paraId="7E442A0B" w14:textId="77777777" w:rsidTr="00AA635E">
        <w:tc>
          <w:tcPr>
            <w:tcW w:w="2012" w:type="dxa"/>
            <w:shd w:val="clear" w:color="auto" w:fill="auto"/>
          </w:tcPr>
          <w:p w14:paraId="7994FC3D" w14:textId="77777777" w:rsidR="00952BD1" w:rsidRPr="00AA635E" w:rsidRDefault="00952BD1" w:rsidP="00952BD1">
            <w:pPr>
              <w:rPr>
                <w:rStyle w:val="Nummer"/>
                <w:b w:val="0"/>
              </w:rPr>
            </w:pPr>
            <w:r w:rsidRPr="00AA635E">
              <w:rPr>
                <w:rStyle w:val="Nummer"/>
                <w:b w:val="0"/>
              </w:rPr>
              <w:t>Höhe</w:t>
            </w:r>
          </w:p>
        </w:tc>
        <w:tc>
          <w:tcPr>
            <w:tcW w:w="2012" w:type="dxa"/>
            <w:shd w:val="clear" w:color="auto" w:fill="auto"/>
          </w:tcPr>
          <w:p w14:paraId="639D9C34" w14:textId="77777777" w:rsidR="00952BD1" w:rsidRPr="00AA635E" w:rsidRDefault="00952BD1" w:rsidP="00952BD1">
            <w:pPr>
              <w:rPr>
                <w:rStyle w:val="Nummer"/>
                <w:b w:val="0"/>
              </w:rPr>
            </w:pPr>
            <w:r w:rsidRPr="00AA635E">
              <w:rPr>
                <w:rStyle w:val="Nummer"/>
                <w:b w:val="0"/>
              </w:rPr>
              <w:t>Hoch</w:t>
            </w:r>
          </w:p>
        </w:tc>
        <w:tc>
          <w:tcPr>
            <w:tcW w:w="2012" w:type="dxa"/>
            <w:shd w:val="clear" w:color="auto" w:fill="auto"/>
          </w:tcPr>
          <w:p w14:paraId="307E7466" w14:textId="77777777" w:rsidR="00952BD1" w:rsidRPr="00AA635E" w:rsidRDefault="00952BD1" w:rsidP="00952BD1">
            <w:pPr>
              <w:rPr>
                <w:rStyle w:val="Nummer"/>
                <w:b w:val="0"/>
              </w:rPr>
            </w:pPr>
            <w:r w:rsidRPr="00AA635E">
              <w:rPr>
                <w:rStyle w:val="Nummer"/>
                <w:b w:val="0"/>
              </w:rPr>
              <w:t>Tief</w:t>
            </w:r>
          </w:p>
        </w:tc>
      </w:tr>
      <w:tr w:rsidR="00952BD1" w:rsidRPr="00AA635E" w14:paraId="6C1AD77B" w14:textId="77777777" w:rsidTr="00AA635E">
        <w:tc>
          <w:tcPr>
            <w:tcW w:w="2012" w:type="dxa"/>
            <w:shd w:val="clear" w:color="auto" w:fill="auto"/>
          </w:tcPr>
          <w:p w14:paraId="180DE2A8" w14:textId="77777777" w:rsidR="00952BD1" w:rsidRPr="00AA635E" w:rsidRDefault="00952BD1" w:rsidP="00952BD1">
            <w:pPr>
              <w:rPr>
                <w:rStyle w:val="Nummer"/>
                <w:b w:val="0"/>
              </w:rPr>
            </w:pPr>
            <w:r w:rsidRPr="00AA635E">
              <w:rPr>
                <w:rStyle w:val="Nummer"/>
                <w:b w:val="0"/>
              </w:rPr>
              <w:t>Amplitude</w:t>
            </w:r>
          </w:p>
        </w:tc>
        <w:tc>
          <w:tcPr>
            <w:tcW w:w="2012" w:type="dxa"/>
            <w:shd w:val="clear" w:color="auto" w:fill="auto"/>
          </w:tcPr>
          <w:p w14:paraId="67BD07D8" w14:textId="77777777" w:rsidR="00952BD1" w:rsidRPr="00AA635E" w:rsidRDefault="00952BD1" w:rsidP="00952BD1">
            <w:pPr>
              <w:rPr>
                <w:rStyle w:val="Nummer"/>
                <w:b w:val="0"/>
              </w:rPr>
            </w:pPr>
            <w:r w:rsidRPr="00AA635E">
              <w:rPr>
                <w:rStyle w:val="Nummer"/>
                <w:b w:val="0"/>
              </w:rPr>
              <w:t>0,09 mm</w:t>
            </w:r>
          </w:p>
        </w:tc>
        <w:tc>
          <w:tcPr>
            <w:tcW w:w="2012" w:type="dxa"/>
            <w:shd w:val="clear" w:color="auto" w:fill="auto"/>
          </w:tcPr>
          <w:p w14:paraId="59E2C7E1" w14:textId="77777777" w:rsidR="00952BD1" w:rsidRPr="00AA635E" w:rsidRDefault="00952BD1" w:rsidP="00952BD1">
            <w:pPr>
              <w:rPr>
                <w:rStyle w:val="Nummer"/>
                <w:b w:val="0"/>
              </w:rPr>
            </w:pPr>
            <w:r w:rsidRPr="00AA635E">
              <w:rPr>
                <w:rStyle w:val="Nummer"/>
                <w:b w:val="0"/>
              </w:rPr>
              <w:t>0,07 mm</w:t>
            </w:r>
          </w:p>
        </w:tc>
      </w:tr>
      <w:tr w:rsidR="00952BD1" w:rsidRPr="00AA635E" w14:paraId="07558E38" w14:textId="77777777" w:rsidTr="00AA635E">
        <w:tc>
          <w:tcPr>
            <w:tcW w:w="2012" w:type="dxa"/>
            <w:shd w:val="clear" w:color="auto" w:fill="auto"/>
          </w:tcPr>
          <w:p w14:paraId="5CC9743B" w14:textId="77777777" w:rsidR="00952BD1" w:rsidRPr="00AA635E" w:rsidRDefault="00952BD1" w:rsidP="00952BD1">
            <w:pPr>
              <w:rPr>
                <w:rStyle w:val="Nummer"/>
                <w:b w:val="0"/>
              </w:rPr>
            </w:pPr>
            <w:r w:rsidRPr="00AA635E">
              <w:rPr>
                <w:rStyle w:val="Nummer"/>
                <w:b w:val="0"/>
              </w:rPr>
              <w:t>Stärke</w:t>
            </w:r>
          </w:p>
        </w:tc>
        <w:tc>
          <w:tcPr>
            <w:tcW w:w="2012" w:type="dxa"/>
            <w:shd w:val="clear" w:color="auto" w:fill="auto"/>
          </w:tcPr>
          <w:p w14:paraId="377CE0AA" w14:textId="77777777" w:rsidR="00952BD1" w:rsidRPr="00AA635E" w:rsidRDefault="00952BD1" w:rsidP="00952BD1">
            <w:pPr>
              <w:rPr>
                <w:rStyle w:val="Nummer"/>
                <w:b w:val="0"/>
              </w:rPr>
            </w:pPr>
            <w:r w:rsidRPr="00AA635E">
              <w:rPr>
                <w:rStyle w:val="Nummer"/>
                <w:b w:val="0"/>
              </w:rPr>
              <w:t>Laut</w:t>
            </w:r>
          </w:p>
        </w:tc>
        <w:tc>
          <w:tcPr>
            <w:tcW w:w="2012" w:type="dxa"/>
            <w:shd w:val="clear" w:color="auto" w:fill="auto"/>
          </w:tcPr>
          <w:p w14:paraId="4CC39C72" w14:textId="77777777" w:rsidR="00952BD1" w:rsidRPr="00AA635E" w:rsidRDefault="00952BD1" w:rsidP="00952BD1">
            <w:pPr>
              <w:rPr>
                <w:rStyle w:val="Nummer"/>
                <w:b w:val="0"/>
              </w:rPr>
            </w:pPr>
            <w:r w:rsidRPr="00AA635E">
              <w:rPr>
                <w:rStyle w:val="Nummer"/>
                <w:b w:val="0"/>
              </w:rPr>
              <w:t>Leise</w:t>
            </w:r>
          </w:p>
        </w:tc>
      </w:tr>
    </w:tbl>
    <w:p w14:paraId="783DB4C9" w14:textId="77777777" w:rsidR="00952BD1" w:rsidRDefault="00952BD1" w:rsidP="00952BD1">
      <w:pPr>
        <w:rPr>
          <w:rStyle w:val="Nummer"/>
          <w:b w:val="0"/>
        </w:rPr>
      </w:pPr>
    </w:p>
    <w:p w14:paraId="724D76EE" w14:textId="77777777" w:rsidR="00952BD1" w:rsidRDefault="00952BD1" w:rsidP="00952BD1">
      <w:pPr>
        <w:rPr>
          <w:rStyle w:val="Nummer"/>
          <w:b w:val="0"/>
        </w:rPr>
      </w:pPr>
    </w:p>
    <w:p w14:paraId="20D888AA" w14:textId="77777777" w:rsidR="00952BD1" w:rsidRDefault="00952BD1" w:rsidP="00952BD1">
      <w:pPr>
        <w:pStyle w:val="StandardWeb"/>
        <w:spacing w:before="0" w:beforeAutospacing="0" w:after="0" w:afterAutospacing="0"/>
        <w:rPr>
          <w:rStyle w:val="Nummer"/>
          <w:b w:val="0"/>
        </w:rPr>
      </w:pPr>
      <w:bookmarkStart w:id="3389" w:name="m856"/>
      <w:r w:rsidRPr="000742A5">
        <w:rPr>
          <w:rStyle w:val="Nummer"/>
        </w:rPr>
        <w:t>856</w:t>
      </w:r>
      <w:bookmarkEnd w:id="3389"/>
      <w:r>
        <w:rPr>
          <w:rStyle w:val="Nummer"/>
          <w:b w:val="0"/>
        </w:rPr>
        <w:t xml:space="preserve">. </w:t>
      </w:r>
    </w:p>
    <w:p w14:paraId="2DFFB382" w14:textId="77777777" w:rsidR="00952BD1" w:rsidRPr="003D1BC2" w:rsidRDefault="00952BD1" w:rsidP="00952BD1">
      <w:pPr>
        <w:pStyle w:val="StandardWeb"/>
        <w:spacing w:before="0" w:beforeAutospacing="0" w:after="0" w:afterAutospacing="0"/>
        <w:rPr>
          <w:rStyle w:val="Nummer"/>
          <w:rFonts w:cs="Arial"/>
          <w:b w:val="0"/>
        </w:rPr>
      </w:pPr>
      <w:bookmarkStart w:id="3390" w:name="OLE_LINK3"/>
      <w:bookmarkStart w:id="3391" w:name="OLE_LINK4"/>
      <w:r>
        <w:rPr>
          <w:rStyle w:val="Nummer"/>
          <w:rFonts w:cs="Arial"/>
          <w:b w:val="0"/>
        </w:rPr>
        <w:t xml:space="preserve">a) </w:t>
      </w:r>
      <w:r w:rsidRPr="003D1BC2">
        <w:rPr>
          <w:rStyle w:val="Nummer"/>
          <w:rFonts w:cs="Arial"/>
          <w:b w:val="0"/>
        </w:rPr>
        <w:t>Es gilt die Schwingungsgleichung für das Pendel:</w:t>
      </w:r>
    </w:p>
    <w:p w14:paraId="45963C39" w14:textId="77777777" w:rsidR="00952BD1" w:rsidRPr="003D1BC2" w:rsidRDefault="00952BD1" w:rsidP="00952BD1">
      <w:pPr>
        <w:pStyle w:val="StandardWeb"/>
        <w:spacing w:before="0" w:beforeAutospacing="0" w:after="0" w:afterAutospacing="0"/>
        <w:rPr>
          <w:rFonts w:ascii="Arial" w:hAnsi="Arial" w:cs="Arial"/>
          <w:szCs w:val="22"/>
        </w:rPr>
      </w:pPr>
      <w:r w:rsidRPr="003D1BC2">
        <w:rPr>
          <w:rFonts w:ascii="Arial" w:hAnsi="Arial" w:cs="Arial"/>
          <w:position w:val="-30"/>
          <w:szCs w:val="22"/>
        </w:rPr>
        <w:object w:dxaOrig="1120" w:dyaOrig="740" w14:anchorId="6B48F9B9">
          <v:shape id="_x0000_i1550" type="#_x0000_t75" style="width:56.2pt;height:36.55pt" o:ole="">
            <v:imagedata r:id="rId1330" o:title=""/>
          </v:shape>
          <o:OLEObject Type="Embed" ProgID="Equation.DSMT4" ShapeID="_x0000_i1550" DrawAspect="Content" ObjectID="_1731936479" r:id="rId1331"/>
        </w:object>
      </w:r>
    </w:p>
    <w:p w14:paraId="2F9120D0" w14:textId="77777777" w:rsidR="00952BD1" w:rsidRPr="003D1BC2" w:rsidRDefault="00952BD1" w:rsidP="00952BD1">
      <w:pPr>
        <w:pStyle w:val="StandardWeb"/>
        <w:spacing w:before="0" w:beforeAutospacing="0" w:after="0" w:afterAutospacing="0"/>
        <w:rPr>
          <w:rFonts w:ascii="Arial" w:hAnsi="Arial" w:cs="Arial"/>
          <w:szCs w:val="22"/>
        </w:rPr>
      </w:pPr>
      <w:r w:rsidRPr="003D1BC2">
        <w:rPr>
          <w:rFonts w:ascii="Arial" w:hAnsi="Arial" w:cs="Arial"/>
          <w:szCs w:val="22"/>
        </w:rPr>
        <w:t>Damit lässt sich die Schwingungsdauer berechnen:</w:t>
      </w:r>
    </w:p>
    <w:p w14:paraId="6DA497B0" w14:textId="77777777" w:rsidR="00952BD1" w:rsidRPr="003D1BC2" w:rsidRDefault="00952BD1" w:rsidP="00952BD1">
      <w:pPr>
        <w:pStyle w:val="StandardWeb"/>
        <w:spacing w:before="0" w:beforeAutospacing="0" w:after="0" w:afterAutospacing="0"/>
        <w:rPr>
          <w:rStyle w:val="Nummer"/>
          <w:rFonts w:cs="Arial"/>
          <w:b w:val="0"/>
        </w:rPr>
      </w:pPr>
    </w:p>
    <w:p w14:paraId="5E5C29C1" w14:textId="77777777" w:rsidR="00952BD1" w:rsidRDefault="00952BD1" w:rsidP="00952BD1">
      <w:pPr>
        <w:pStyle w:val="StandardWeb"/>
        <w:spacing w:before="0" w:beforeAutospacing="0" w:after="0" w:afterAutospacing="0"/>
        <w:rPr>
          <w:rFonts w:ascii="Arial" w:hAnsi="Arial" w:cs="Arial"/>
          <w:szCs w:val="22"/>
        </w:rPr>
      </w:pPr>
      <w:r w:rsidRPr="003D1BC2">
        <w:rPr>
          <w:rFonts w:ascii="Arial" w:hAnsi="Arial" w:cs="Arial"/>
          <w:position w:val="-62"/>
          <w:szCs w:val="22"/>
        </w:rPr>
        <w:object w:dxaOrig="1719" w:dyaOrig="1359" w14:anchorId="69A10F76">
          <v:shape id="_x0000_i1551" type="#_x0000_t75" style="width:85.65pt;height:68.2pt" o:ole="">
            <v:imagedata r:id="rId1332" o:title=""/>
          </v:shape>
          <o:OLEObject Type="Embed" ProgID="Equation.DSMT4" ShapeID="_x0000_i1551" DrawAspect="Content" ObjectID="_1731936480" r:id="rId1333"/>
        </w:object>
      </w:r>
    </w:p>
    <w:p w14:paraId="10BAC3D5" w14:textId="77777777" w:rsidR="00952BD1" w:rsidRDefault="00952BD1" w:rsidP="00952BD1">
      <w:pPr>
        <w:pStyle w:val="StandardWeb"/>
        <w:spacing w:before="0" w:beforeAutospacing="0" w:after="0" w:afterAutospacing="0"/>
        <w:rPr>
          <w:rStyle w:val="Nummer"/>
          <w:rFonts w:cs="Arial"/>
          <w:b w:val="0"/>
        </w:rPr>
      </w:pPr>
      <w:r>
        <w:rPr>
          <w:rStyle w:val="Nummer"/>
          <w:rFonts w:cs="Arial"/>
          <w:b w:val="0"/>
        </w:rPr>
        <w:t xml:space="preserve"> </w:t>
      </w:r>
    </w:p>
    <w:p w14:paraId="67F77960" w14:textId="77777777" w:rsidR="00952BD1" w:rsidRDefault="00952BD1" w:rsidP="00952BD1">
      <w:pPr>
        <w:pStyle w:val="StandardWeb"/>
        <w:spacing w:before="0" w:beforeAutospacing="0" w:after="0" w:afterAutospacing="0"/>
        <w:rPr>
          <w:rStyle w:val="Nummer"/>
          <w:rFonts w:cs="Arial"/>
          <w:b w:val="0"/>
        </w:rPr>
      </w:pPr>
      <w:r>
        <w:rPr>
          <w:rStyle w:val="Nummer"/>
          <w:rFonts w:cs="Arial"/>
          <w:b w:val="0"/>
        </w:rPr>
        <w:t xml:space="preserve">b) </w:t>
      </w:r>
    </w:p>
    <w:p w14:paraId="1BF83E28" w14:textId="77777777" w:rsidR="00952BD1" w:rsidRDefault="00952BD1" w:rsidP="00952BD1">
      <w:pPr>
        <w:pStyle w:val="StandardWeb"/>
        <w:spacing w:before="0" w:beforeAutospacing="0" w:after="0" w:afterAutospacing="0"/>
        <w:rPr>
          <w:rFonts w:ascii="Arial" w:hAnsi="Arial" w:cs="Arial"/>
          <w:szCs w:val="22"/>
        </w:rPr>
      </w:pPr>
      <w:r w:rsidRPr="003D1BC2">
        <w:rPr>
          <w:rFonts w:ascii="Arial" w:hAnsi="Arial" w:cs="Arial"/>
          <w:position w:val="-140"/>
          <w:szCs w:val="22"/>
        </w:rPr>
        <w:object w:dxaOrig="1460" w:dyaOrig="2920" w14:anchorId="62DB1960">
          <v:shape id="_x0000_i1552" type="#_x0000_t75" style="width:73.65pt;height:145.65pt" o:ole="">
            <v:imagedata r:id="rId1334" o:title=""/>
          </v:shape>
          <o:OLEObject Type="Embed" ProgID="Equation.DSMT4" ShapeID="_x0000_i1552" DrawAspect="Content" ObjectID="_1731936481" r:id="rId1335"/>
        </w:object>
      </w:r>
    </w:p>
    <w:p w14:paraId="1D7535B0" w14:textId="77777777" w:rsidR="00952BD1" w:rsidRDefault="00952BD1" w:rsidP="00952BD1">
      <w:pPr>
        <w:pStyle w:val="StandardWeb"/>
        <w:spacing w:before="0" w:beforeAutospacing="0" w:after="0" w:afterAutospacing="0"/>
        <w:rPr>
          <w:rFonts w:ascii="Arial" w:hAnsi="Arial" w:cs="Arial"/>
          <w:szCs w:val="22"/>
        </w:rPr>
      </w:pPr>
      <w:r>
        <w:rPr>
          <w:rFonts w:ascii="Arial" w:hAnsi="Arial" w:cs="Arial"/>
          <w:szCs w:val="22"/>
        </w:rPr>
        <w:t>c)</w:t>
      </w:r>
    </w:p>
    <w:p w14:paraId="34995A69" w14:textId="77777777" w:rsidR="00952BD1" w:rsidRPr="003D1BC2" w:rsidRDefault="00952BD1" w:rsidP="00952BD1">
      <w:pPr>
        <w:pStyle w:val="StandardWeb"/>
        <w:spacing w:before="0" w:beforeAutospacing="0" w:after="0" w:afterAutospacing="0"/>
        <w:rPr>
          <w:rStyle w:val="Nummer"/>
          <w:rFonts w:cs="Arial"/>
          <w:b w:val="0"/>
        </w:rPr>
      </w:pPr>
    </w:p>
    <w:p w14:paraId="7A2E2DD5" w14:textId="77777777" w:rsidR="00952BD1" w:rsidRDefault="00952BD1" w:rsidP="00952BD1">
      <w:pPr>
        <w:pStyle w:val="StandardWeb"/>
        <w:spacing w:before="0" w:beforeAutospacing="0" w:after="0" w:afterAutospacing="0"/>
      </w:pPr>
      <w:r w:rsidRPr="005A0238">
        <w:rPr>
          <w:position w:val="-60"/>
        </w:rPr>
        <w:object w:dxaOrig="1840" w:dyaOrig="1320" w14:anchorId="0A696D37">
          <v:shape id="_x0000_i1553" type="#_x0000_t75" style="width:92.2pt;height:66pt" o:ole="">
            <v:imagedata r:id="rId1336" o:title=""/>
          </v:shape>
          <o:OLEObject Type="Embed" ProgID="Equation.DSMT4" ShapeID="_x0000_i1553" DrawAspect="Content" ObjectID="_1731936482" r:id="rId1337"/>
        </w:object>
      </w:r>
    </w:p>
    <w:p w14:paraId="58A12D5A" w14:textId="77777777" w:rsidR="00952BD1" w:rsidRDefault="00952BD1" w:rsidP="00952BD1"/>
    <w:p w14:paraId="3A55C1F8" w14:textId="77777777" w:rsidR="00952BD1" w:rsidRDefault="00952BD1" w:rsidP="00952BD1">
      <w:r>
        <w:t>d) Es gilt:</w:t>
      </w:r>
    </w:p>
    <w:p w14:paraId="06FF0CA2" w14:textId="77777777" w:rsidR="00952BD1" w:rsidRDefault="00952BD1" w:rsidP="00952BD1">
      <w:pPr>
        <w:rPr>
          <w:rFonts w:cs="Arial"/>
          <w:szCs w:val="22"/>
        </w:rPr>
      </w:pPr>
      <w:r w:rsidRPr="005A0238">
        <w:rPr>
          <w:rFonts w:cs="Arial"/>
          <w:position w:val="-10"/>
          <w:szCs w:val="22"/>
        </w:rPr>
        <w:object w:dxaOrig="680" w:dyaOrig="360" w14:anchorId="098F9BB2">
          <v:shape id="_x0000_i1554" type="#_x0000_t75" style="width:33.8pt;height:18pt" o:ole="">
            <v:imagedata r:id="rId1338" o:title=""/>
          </v:shape>
          <o:OLEObject Type="Embed" ProgID="Equation.DSMT4" ShapeID="_x0000_i1554" DrawAspect="Content" ObjectID="_1731936483" r:id="rId1339"/>
        </w:object>
      </w:r>
    </w:p>
    <w:p w14:paraId="0194458C" w14:textId="77777777" w:rsidR="00952BD1" w:rsidRDefault="00952BD1" w:rsidP="00952BD1">
      <w:pPr>
        <w:rPr>
          <w:rFonts w:cs="Arial"/>
          <w:sz w:val="20"/>
        </w:rPr>
      </w:pPr>
      <w:r>
        <w:rPr>
          <w:rFonts w:cs="Arial"/>
          <w:szCs w:val="22"/>
        </w:rPr>
        <w:t xml:space="preserve">e) </w:t>
      </w:r>
    </w:p>
    <w:p w14:paraId="303CC328" w14:textId="77777777" w:rsidR="00952BD1" w:rsidRDefault="00952BD1" w:rsidP="00952BD1">
      <w:pPr>
        <w:rPr>
          <w:rFonts w:cs="Arial"/>
          <w:szCs w:val="22"/>
        </w:rPr>
      </w:pPr>
      <w:r>
        <w:rPr>
          <w:rFonts w:cs="Arial"/>
          <w:szCs w:val="22"/>
        </w:rPr>
        <w:t>Wenn die Schwingungsdauer verlängert werden soll, muss die Länge verneunfacht werden.</w:t>
      </w:r>
    </w:p>
    <w:p w14:paraId="2617B152" w14:textId="77777777" w:rsidR="00952BD1" w:rsidRDefault="00952BD1" w:rsidP="00952BD1">
      <w:pPr>
        <w:rPr>
          <w:rFonts w:cs="Arial"/>
          <w:sz w:val="20"/>
        </w:rPr>
      </w:pPr>
    </w:p>
    <w:p w14:paraId="75FA6952" w14:textId="77777777" w:rsidR="00952BD1" w:rsidRDefault="00952BD1" w:rsidP="00952BD1">
      <w:pPr>
        <w:rPr>
          <w:rStyle w:val="Nummer"/>
          <w:b w:val="0"/>
        </w:rPr>
      </w:pPr>
    </w:p>
    <w:p w14:paraId="22A75EC6" w14:textId="77777777" w:rsidR="00952BD1" w:rsidRPr="00C93780" w:rsidRDefault="00952BD1" w:rsidP="00952BD1">
      <w:pPr>
        <w:rPr>
          <w:rStyle w:val="Nummer"/>
        </w:rPr>
      </w:pPr>
      <w:bookmarkStart w:id="3392" w:name="m857"/>
      <w:r w:rsidRPr="00C93780">
        <w:rPr>
          <w:rStyle w:val="Nummer"/>
        </w:rPr>
        <w:t>857.</w:t>
      </w:r>
      <w:bookmarkEnd w:id="3392"/>
      <w:r w:rsidRPr="00C93780">
        <w:rPr>
          <w:rStyle w:val="Nummer"/>
        </w:rPr>
        <w:t xml:space="preserve"> </w:t>
      </w:r>
    </w:p>
    <w:p w14:paraId="09EB840F" w14:textId="77777777" w:rsidR="00952BD1" w:rsidRDefault="00952BD1" w:rsidP="00952BD1">
      <w:pPr>
        <w:rPr>
          <w:rStyle w:val="Nummer"/>
          <w:b w:val="0"/>
        </w:rPr>
      </w:pPr>
      <w:r>
        <w:rPr>
          <w:rStyle w:val="Nummer"/>
          <w:b w:val="0"/>
        </w:rPr>
        <w:t>a) Resonanz</w:t>
      </w:r>
    </w:p>
    <w:p w14:paraId="2B35FAC8" w14:textId="77777777" w:rsidR="00952BD1" w:rsidRDefault="00952BD1" w:rsidP="00952BD1">
      <w:pPr>
        <w:rPr>
          <w:rStyle w:val="Nummer"/>
          <w:b w:val="0"/>
        </w:rPr>
      </w:pPr>
      <w:r>
        <w:rPr>
          <w:rStyle w:val="Nummer"/>
          <w:b w:val="0"/>
        </w:rPr>
        <w:t>b) Schwinger: Die Brücke</w:t>
      </w:r>
    </w:p>
    <w:p w14:paraId="50E2A17F" w14:textId="77777777" w:rsidR="00952BD1" w:rsidRDefault="00952BD1" w:rsidP="00952BD1">
      <w:pPr>
        <w:rPr>
          <w:rStyle w:val="Nummer"/>
          <w:b w:val="0"/>
        </w:rPr>
      </w:pPr>
      <w:r>
        <w:rPr>
          <w:rStyle w:val="Nummer"/>
          <w:b w:val="0"/>
        </w:rPr>
        <w:t>Erreger: Die Menschen auf der Brücke</w:t>
      </w:r>
    </w:p>
    <w:p w14:paraId="215A72FC" w14:textId="77777777" w:rsidR="00952BD1" w:rsidRDefault="00952BD1" w:rsidP="00952BD1">
      <w:pPr>
        <w:rPr>
          <w:rStyle w:val="Nummer"/>
          <w:b w:val="0"/>
        </w:rPr>
      </w:pPr>
      <w:r>
        <w:rPr>
          <w:rStyle w:val="Nummer"/>
          <w:b w:val="0"/>
        </w:rPr>
        <w:t>Kopplung: Die Füße der Menschen</w:t>
      </w:r>
    </w:p>
    <w:p w14:paraId="25F9EBF7" w14:textId="77777777" w:rsidR="00952BD1" w:rsidRDefault="00952BD1" w:rsidP="00952BD1">
      <w:pPr>
        <w:rPr>
          <w:rStyle w:val="Nummer"/>
          <w:b w:val="0"/>
        </w:rPr>
      </w:pPr>
      <w:r>
        <w:rPr>
          <w:rStyle w:val="Nummer"/>
          <w:b w:val="0"/>
        </w:rPr>
        <w:t>c) Die Brücke kann sich durch Resonanz soweit aufschaukeln, dass sie einstürzt. (Resonanzkatastrophe)</w:t>
      </w:r>
    </w:p>
    <w:p w14:paraId="7FDE21F7" w14:textId="77777777" w:rsidR="00952BD1" w:rsidRDefault="00952BD1" w:rsidP="00952BD1">
      <w:pPr>
        <w:rPr>
          <w:rStyle w:val="Nummer"/>
          <w:b w:val="0"/>
        </w:rPr>
      </w:pPr>
      <w:r>
        <w:rPr>
          <w:rStyle w:val="Nummer"/>
          <w:b w:val="0"/>
        </w:rPr>
        <w:t>d) Die Amplitude wird kleiner.</w:t>
      </w:r>
    </w:p>
    <w:bookmarkEnd w:id="3390"/>
    <w:bookmarkEnd w:id="3391"/>
    <w:p w14:paraId="07CA0CA0" w14:textId="77777777" w:rsidR="00952BD1" w:rsidRDefault="00952BD1" w:rsidP="00952BD1">
      <w:pPr>
        <w:rPr>
          <w:rStyle w:val="Nummer"/>
          <w:b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0"/>
        <w:gridCol w:w="5031"/>
      </w:tblGrid>
      <w:tr w:rsidR="00952BD1" w:rsidRPr="00AA635E" w14:paraId="4F1E4AFE" w14:textId="77777777" w:rsidTr="00AA635E">
        <w:tc>
          <w:tcPr>
            <w:tcW w:w="5030" w:type="dxa"/>
            <w:shd w:val="clear" w:color="auto" w:fill="auto"/>
          </w:tcPr>
          <w:p w14:paraId="6D530E65" w14:textId="77777777" w:rsidR="00952BD1" w:rsidRPr="00AA635E" w:rsidRDefault="00952BD1" w:rsidP="00952BD1">
            <w:pPr>
              <w:rPr>
                <w:rStyle w:val="Nummer"/>
                <w:b w:val="0"/>
              </w:rPr>
            </w:pPr>
            <w:bookmarkStart w:id="3393" w:name="m858"/>
            <w:r w:rsidRPr="00392570">
              <w:rPr>
                <w:rStyle w:val="Nummer"/>
              </w:rPr>
              <w:t>858.</w:t>
            </w:r>
            <w:bookmarkEnd w:id="3393"/>
            <w:r w:rsidRPr="00AA635E">
              <w:rPr>
                <w:rStyle w:val="Nummer"/>
                <w:b w:val="0"/>
              </w:rPr>
              <w:t xml:space="preserve"> Die Luft wird durch die Hand an den Rändern der Hand vorbeigeleitet. Damit steigt die Geschwindigkeit der Luft im Vergleich zur Umgebung. Nach Bernoulli sinkt aber der Druck in einer Flüssigkeit oder in einem Gas, je schneller die Strömung ist.</w:t>
            </w:r>
          </w:p>
          <w:p w14:paraId="265C2258" w14:textId="77777777" w:rsidR="00952BD1" w:rsidRPr="00AA635E" w:rsidRDefault="00952BD1" w:rsidP="00952BD1">
            <w:pPr>
              <w:rPr>
                <w:rStyle w:val="Nummer"/>
                <w:b w:val="0"/>
              </w:rPr>
            </w:pPr>
            <w:r w:rsidRPr="00AA635E">
              <w:rPr>
                <w:rStyle w:val="Nummer"/>
                <w:b w:val="0"/>
              </w:rPr>
              <w:t xml:space="preserve">Das heißt, an den Rändern der Hand herrscht ein geringer Druck und die Luft aus der Umgebung, also auch hinter der Hand, strömt in diese Gebiete. </w:t>
            </w:r>
          </w:p>
          <w:p w14:paraId="379E41F1" w14:textId="77777777" w:rsidR="00952BD1" w:rsidRPr="00AA635E" w:rsidRDefault="00952BD1" w:rsidP="00952BD1">
            <w:pPr>
              <w:rPr>
                <w:rStyle w:val="Nummer"/>
                <w:b w:val="0"/>
              </w:rPr>
            </w:pPr>
            <w:r w:rsidRPr="00AA635E">
              <w:rPr>
                <w:rStyle w:val="Nummer"/>
                <w:b w:val="0"/>
              </w:rPr>
              <w:t>Damit weht hinter der Hand ein Wind in Richtung der Handränder und die Kerzenflamme neigt sich zur Hand hin.</w:t>
            </w:r>
          </w:p>
          <w:p w14:paraId="4D548853" w14:textId="77777777" w:rsidR="00952BD1" w:rsidRPr="00AA635E" w:rsidRDefault="00952BD1" w:rsidP="00952BD1">
            <w:pPr>
              <w:rPr>
                <w:rStyle w:val="Nummer"/>
                <w:b w:val="0"/>
              </w:rPr>
            </w:pPr>
          </w:p>
        </w:tc>
        <w:tc>
          <w:tcPr>
            <w:tcW w:w="5031" w:type="dxa"/>
            <w:shd w:val="clear" w:color="auto" w:fill="auto"/>
          </w:tcPr>
          <w:p w14:paraId="3EFEC6D2" w14:textId="77777777" w:rsidR="00952BD1" w:rsidRPr="00AA635E" w:rsidRDefault="00B42104" w:rsidP="00952BD1">
            <w:pPr>
              <w:rPr>
                <w:rStyle w:val="Nummer"/>
                <w:b w:val="0"/>
              </w:rPr>
            </w:pPr>
            <w:r>
              <w:rPr>
                <w:rStyle w:val="Nummer"/>
              </w:rPr>
              <w:pict w14:anchorId="65549E6E">
                <v:shape id="_x0000_i1555" type="#_x0000_t75" style="width:240pt;height:180pt">
                  <v:imagedata r:id="rId1340" o:title="lsm_858"/>
                </v:shape>
              </w:pict>
            </w:r>
          </w:p>
        </w:tc>
      </w:tr>
    </w:tbl>
    <w:p w14:paraId="582FD0E8" w14:textId="77777777" w:rsidR="00952BD1" w:rsidRDefault="00952BD1" w:rsidP="00952BD1">
      <w:pPr>
        <w:rPr>
          <w:rStyle w:val="Nummer"/>
          <w:b w:val="0"/>
        </w:rPr>
      </w:pPr>
    </w:p>
    <w:p w14:paraId="3D6E3DEE" w14:textId="77777777" w:rsidR="00C01A7B" w:rsidRDefault="0018314A" w:rsidP="00C01A7B">
      <w:pPr>
        <w:rPr>
          <w:szCs w:val="22"/>
        </w:rPr>
      </w:pPr>
      <w:bookmarkStart w:id="3394" w:name="m859"/>
      <w:r w:rsidRPr="0018314A">
        <w:rPr>
          <w:rStyle w:val="Nummer"/>
        </w:rPr>
        <w:t>859</w:t>
      </w:r>
      <w:r>
        <w:rPr>
          <w:rStyle w:val="Nummer"/>
          <w:b w:val="0"/>
        </w:rPr>
        <w:t>.</w:t>
      </w:r>
      <w:bookmarkEnd w:id="3394"/>
      <w:r>
        <w:rPr>
          <w:rStyle w:val="Nummer"/>
          <w:b w:val="0"/>
        </w:rPr>
        <w:t xml:space="preserve"> </w:t>
      </w:r>
      <w:r w:rsidR="00C01A7B">
        <w:rPr>
          <w:szCs w:val="22"/>
        </w:rPr>
        <w:t>Zum ersten Mal begegnen sie sich nach 0,96 h bei 120 km. Zum zweiten Mal überholt Wagen 2 den Wagen 1 in 142,5 km Entfernung vom Start nach 1,14 h.</w:t>
      </w:r>
    </w:p>
    <w:p w14:paraId="494AB1A5" w14:textId="77777777" w:rsidR="0018314A" w:rsidRDefault="0018314A" w:rsidP="00952BD1">
      <w:pPr>
        <w:rPr>
          <w:rStyle w:val="Nummer"/>
          <w:b w:val="0"/>
        </w:rPr>
      </w:pPr>
    </w:p>
    <w:p w14:paraId="518DED25" w14:textId="77777777" w:rsidR="0018314A" w:rsidRDefault="00B42104" w:rsidP="00952BD1">
      <w:pPr>
        <w:rPr>
          <w:rStyle w:val="Nummer"/>
          <w:b w:val="0"/>
        </w:rPr>
      </w:pPr>
      <w:hyperlink r:id="rId1341" w:anchor="m859" w:history="1">
        <w:r w:rsidR="0018314A" w:rsidRPr="0018314A">
          <w:rPr>
            <w:rStyle w:val="Hyperlink"/>
            <w:sz w:val="22"/>
          </w:rPr>
          <w:t>vollständige Lösung</w:t>
        </w:r>
      </w:hyperlink>
    </w:p>
    <w:p w14:paraId="4CCF74FD" w14:textId="77777777" w:rsidR="00901BBF" w:rsidRDefault="00901BBF" w:rsidP="00952BD1">
      <w:pPr>
        <w:rPr>
          <w:rStyle w:val="Nummer"/>
          <w:b w:val="0"/>
        </w:rPr>
      </w:pPr>
    </w:p>
    <w:p w14:paraId="4DC7F1DD" w14:textId="77777777" w:rsidR="00901BBF" w:rsidRDefault="00901BBF" w:rsidP="00952BD1">
      <w:pPr>
        <w:rPr>
          <w:rStyle w:val="Nummer"/>
        </w:rPr>
      </w:pPr>
      <w:bookmarkStart w:id="3395" w:name="m860"/>
      <w:r w:rsidRPr="00901BBF">
        <w:rPr>
          <w:rStyle w:val="Nummer"/>
        </w:rPr>
        <w:t>860.</w:t>
      </w:r>
      <w:bookmarkEnd w:id="3395"/>
    </w:p>
    <w:p w14:paraId="0A9690F7" w14:textId="77777777" w:rsidR="00D25EC5" w:rsidRDefault="00D25EC5" w:rsidP="00D25EC5">
      <w:pPr>
        <w:rPr>
          <w:rStyle w:val="Nummer"/>
          <w:b w:val="0"/>
        </w:rPr>
      </w:pPr>
      <w:r>
        <w:rPr>
          <w:rStyle w:val="Nummer"/>
          <w:b w:val="0"/>
        </w:rPr>
        <w:t>Das gesuchte Wasservolumen berechnet sich aus der Querschnittsfläche des Baches und der Länge des Wassers, das in einer Sekunde durch diese Fläche fließt, also ganz allgemein:</w:t>
      </w:r>
    </w:p>
    <w:p w14:paraId="4D4419DD" w14:textId="77777777" w:rsidR="00D25EC5" w:rsidRDefault="00D25EC5" w:rsidP="00D25EC5">
      <w:pPr>
        <w:rPr>
          <w:rStyle w:val="Nummer"/>
          <w:b w:val="0"/>
        </w:rPr>
      </w:pPr>
      <w:r w:rsidRPr="00D25EC5">
        <w:rPr>
          <w:rStyle w:val="Nummer"/>
        </w:rPr>
        <w:object w:dxaOrig="780" w:dyaOrig="300" w14:anchorId="7A4EC696">
          <v:shape id="_x0000_i1556" type="#_x0000_t75" style="width:39.25pt;height:15.25pt" o:ole="">
            <v:imagedata r:id="rId1342" o:title=""/>
          </v:shape>
          <o:OLEObject Type="Embed" ProgID="Equation.DSMT4" ShapeID="_x0000_i1556" DrawAspect="Content" ObjectID="_1731936484" r:id="rId1343"/>
        </w:object>
      </w:r>
    </w:p>
    <w:p w14:paraId="48A10DB9" w14:textId="77777777" w:rsidR="00D25EC5" w:rsidRDefault="00D25EC5" w:rsidP="00D25EC5">
      <w:pPr>
        <w:rPr>
          <w:rStyle w:val="Nummer"/>
          <w:b w:val="0"/>
        </w:rPr>
      </w:pPr>
      <w:r>
        <w:rPr>
          <w:rStyle w:val="Nummer"/>
          <w:b w:val="0"/>
        </w:rPr>
        <w:t xml:space="preserve">Die Querschnittsfläche ergibt sich aus der Breite und der Tiefe des Baches </w:t>
      </w:r>
    </w:p>
    <w:p w14:paraId="65985543" w14:textId="77777777" w:rsidR="00D25EC5" w:rsidRDefault="00D25EC5" w:rsidP="00D25EC5">
      <w:pPr>
        <w:rPr>
          <w:rStyle w:val="Nummer"/>
          <w:b w:val="0"/>
        </w:rPr>
      </w:pPr>
      <w:r w:rsidRPr="00D25EC5">
        <w:rPr>
          <w:rStyle w:val="Nummer"/>
        </w:rPr>
        <w:object w:dxaOrig="1340" w:dyaOrig="660" w14:anchorId="3B256686">
          <v:shape id="_x0000_i1557" type="#_x0000_t75" style="width:67.65pt;height:33.25pt" o:ole="">
            <v:imagedata r:id="rId1344" o:title=""/>
          </v:shape>
          <o:OLEObject Type="Embed" ProgID="Equation.DSMT4" ShapeID="_x0000_i1557" DrawAspect="Content" ObjectID="_1731936485" r:id="rId1345"/>
        </w:object>
      </w:r>
    </w:p>
    <w:p w14:paraId="200BCA20" w14:textId="77777777" w:rsidR="00D25EC5" w:rsidRDefault="00D25EC5" w:rsidP="00D25EC5">
      <w:pPr>
        <w:rPr>
          <w:rStyle w:val="Nummer"/>
          <w:b w:val="0"/>
        </w:rPr>
      </w:pPr>
      <w:r>
        <w:rPr>
          <w:rStyle w:val="Nummer"/>
          <w:b w:val="0"/>
        </w:rPr>
        <w:t xml:space="preserve">Die Länge erhält man über die Fließgeschwindigkeit des Baches. Die ist genau so groß wie die Drehgeschwindigkeit des äußeren Teils des Wasserrades. </w:t>
      </w:r>
    </w:p>
    <w:p w14:paraId="7F55FED8" w14:textId="77777777" w:rsidR="009F45B5" w:rsidRDefault="009F45B5" w:rsidP="00D25EC5">
      <w:pPr>
        <w:rPr>
          <w:rStyle w:val="Nummer"/>
          <w:b w:val="0"/>
        </w:rPr>
      </w:pPr>
      <w:r>
        <w:rPr>
          <w:rStyle w:val="Nummer"/>
          <w:b w:val="0"/>
        </w:rPr>
        <w:t>Der Umfang des Rades beträgt</w:t>
      </w:r>
    </w:p>
    <w:p w14:paraId="211EA0C7" w14:textId="77777777" w:rsidR="009F45B5" w:rsidRDefault="009F45B5" w:rsidP="00D25EC5">
      <w:pPr>
        <w:rPr>
          <w:rStyle w:val="Nummer"/>
          <w:b w:val="0"/>
        </w:rPr>
      </w:pPr>
      <w:r w:rsidRPr="009F45B5">
        <w:rPr>
          <w:rStyle w:val="Nummer"/>
        </w:rPr>
        <w:object w:dxaOrig="980" w:dyaOrig="960" w14:anchorId="24DAEA3D">
          <v:shape id="_x0000_i1558" type="#_x0000_t75" style="width:48.55pt;height:48pt" o:ole="">
            <v:imagedata r:id="rId1346" o:title=""/>
          </v:shape>
          <o:OLEObject Type="Embed" ProgID="Equation.DSMT4" ShapeID="_x0000_i1558" DrawAspect="Content" ObjectID="_1731936486" r:id="rId1347"/>
        </w:object>
      </w:r>
    </w:p>
    <w:p w14:paraId="2F0AB2F5" w14:textId="53B31916" w:rsidR="009F45B5" w:rsidRDefault="009F45B5" w:rsidP="00D25EC5">
      <w:pPr>
        <w:rPr>
          <w:rStyle w:val="Nummer"/>
          <w:b w:val="0"/>
        </w:rPr>
      </w:pPr>
      <w:r>
        <w:rPr>
          <w:rStyle w:val="Nummer"/>
          <w:b w:val="0"/>
        </w:rPr>
        <w:t xml:space="preserve">Da es sich in der Minute </w:t>
      </w:r>
      <w:r w:rsidR="00AE6048">
        <w:rPr>
          <w:rStyle w:val="Nummer"/>
          <w:b w:val="0"/>
        </w:rPr>
        <w:t>5-mal</w:t>
      </w:r>
      <w:r>
        <w:rPr>
          <w:rStyle w:val="Nummer"/>
          <w:b w:val="0"/>
        </w:rPr>
        <w:t xml:space="preserve"> dreht, legt es in dieser Zeit einen Weg von</w:t>
      </w:r>
    </w:p>
    <w:p w14:paraId="4880317A" w14:textId="77777777" w:rsidR="009F45B5" w:rsidRDefault="009F45B5" w:rsidP="00D25EC5">
      <w:pPr>
        <w:rPr>
          <w:rStyle w:val="Nummer"/>
          <w:b w:val="0"/>
        </w:rPr>
      </w:pPr>
      <w:r w:rsidRPr="009F45B5">
        <w:rPr>
          <w:rStyle w:val="Nummer"/>
          <w:b w:val="0"/>
        </w:rPr>
        <w:object w:dxaOrig="1200" w:dyaOrig="639" w14:anchorId="7D58EB8A">
          <v:shape id="_x0000_i1559" type="#_x0000_t75" style="width:60pt;height:32.2pt" o:ole="">
            <v:imagedata r:id="rId1348" o:title=""/>
          </v:shape>
          <o:OLEObject Type="Embed" ProgID="Equation.DSMT4" ShapeID="_x0000_i1559" DrawAspect="Content" ObjectID="_1731936487" r:id="rId1349"/>
        </w:object>
      </w:r>
    </w:p>
    <w:p w14:paraId="78F6F24E" w14:textId="77777777" w:rsidR="009F45B5" w:rsidRDefault="009F45B5" w:rsidP="00D25EC5">
      <w:pPr>
        <w:rPr>
          <w:rStyle w:val="Nummer"/>
          <w:b w:val="0"/>
        </w:rPr>
      </w:pPr>
      <w:r>
        <w:rPr>
          <w:rStyle w:val="Nummer"/>
          <w:b w:val="0"/>
        </w:rPr>
        <w:t xml:space="preserve">zurück. </w:t>
      </w:r>
    </w:p>
    <w:p w14:paraId="34BA8423" w14:textId="77777777" w:rsidR="009F45B5" w:rsidRDefault="009F45B5" w:rsidP="00D25EC5">
      <w:pPr>
        <w:rPr>
          <w:rStyle w:val="Nummer"/>
          <w:b w:val="0"/>
        </w:rPr>
      </w:pPr>
      <w:r>
        <w:rPr>
          <w:rStyle w:val="Nummer"/>
          <w:b w:val="0"/>
        </w:rPr>
        <w:t>Das sind 1,3 m in einer Sekunde. Die Fließgeschwindigkeit des Baches beträgt demnach</w:t>
      </w:r>
    </w:p>
    <w:p w14:paraId="726BF878" w14:textId="77777777" w:rsidR="009F45B5" w:rsidRDefault="009F45B5" w:rsidP="00D25EC5">
      <w:pPr>
        <w:rPr>
          <w:rStyle w:val="Nummer"/>
          <w:b w:val="0"/>
        </w:rPr>
      </w:pPr>
      <w:r w:rsidRPr="009F45B5">
        <w:rPr>
          <w:rStyle w:val="Nummer"/>
        </w:rPr>
        <w:object w:dxaOrig="580" w:dyaOrig="580" w14:anchorId="575114FA">
          <v:shape id="_x0000_i1560" type="#_x0000_t75" style="width:29.45pt;height:29.45pt" o:ole="">
            <v:imagedata r:id="rId1350" o:title=""/>
          </v:shape>
          <o:OLEObject Type="Embed" ProgID="Equation.DSMT4" ShapeID="_x0000_i1560" DrawAspect="Content" ObjectID="_1731936488" r:id="rId1351"/>
        </w:object>
      </w:r>
    </w:p>
    <w:p w14:paraId="332817EB" w14:textId="77777777" w:rsidR="009F45B5" w:rsidRDefault="009F45B5" w:rsidP="00D25EC5">
      <w:pPr>
        <w:rPr>
          <w:rStyle w:val="Nummer"/>
          <w:b w:val="0"/>
        </w:rPr>
      </w:pPr>
      <w:r>
        <w:rPr>
          <w:rStyle w:val="Nummer"/>
          <w:b w:val="0"/>
        </w:rPr>
        <w:t xml:space="preserve">Damit kann </w:t>
      </w:r>
      <w:r w:rsidR="00EC1182">
        <w:rPr>
          <w:rStyle w:val="Nummer"/>
          <w:b w:val="0"/>
        </w:rPr>
        <w:t>das Wasservolumen bestimmt werden:</w:t>
      </w:r>
    </w:p>
    <w:p w14:paraId="242A63D2" w14:textId="77777777" w:rsidR="00EC1182" w:rsidRDefault="00EC1182" w:rsidP="00D25EC5">
      <w:pPr>
        <w:rPr>
          <w:rStyle w:val="Nummer"/>
          <w:b w:val="0"/>
        </w:rPr>
      </w:pPr>
      <w:r w:rsidRPr="00EC1182">
        <w:rPr>
          <w:rStyle w:val="Nummer"/>
        </w:rPr>
        <w:object w:dxaOrig="1560" w:dyaOrig="1020" w14:anchorId="5C9EA0CC">
          <v:shape id="_x0000_i1561" type="#_x0000_t75" style="width:78pt;height:51.25pt" o:ole="">
            <v:imagedata r:id="rId1352" o:title=""/>
          </v:shape>
          <o:OLEObject Type="Embed" ProgID="Equation.DSMT4" ShapeID="_x0000_i1561" DrawAspect="Content" ObjectID="_1731936489" r:id="rId1353"/>
        </w:object>
      </w:r>
    </w:p>
    <w:p w14:paraId="094433C7" w14:textId="77777777" w:rsidR="00EC1182" w:rsidRPr="00D25EC5" w:rsidRDefault="00EC1182" w:rsidP="00D25EC5">
      <w:pPr>
        <w:rPr>
          <w:rStyle w:val="Nummer"/>
          <w:b w:val="0"/>
        </w:rPr>
      </w:pPr>
      <w:r>
        <w:rPr>
          <w:rStyle w:val="Nummer"/>
          <w:b w:val="0"/>
        </w:rPr>
        <w:t>Unter dem Wasserrad fließen pro Sekunde 1820 Liter Wasser hindurch.</w:t>
      </w:r>
    </w:p>
    <w:p w14:paraId="18830D85" w14:textId="77777777" w:rsidR="00901BBF" w:rsidRDefault="00901BBF" w:rsidP="00952BD1">
      <w:pPr>
        <w:rPr>
          <w:rStyle w:val="Nummer"/>
          <w:b w:val="0"/>
        </w:rPr>
      </w:pPr>
    </w:p>
    <w:p w14:paraId="76AA71F1" w14:textId="77777777" w:rsidR="000A5DC8" w:rsidRPr="001E1FE7" w:rsidRDefault="000A5DC8" w:rsidP="000A5DC8">
      <w:pPr>
        <w:pStyle w:val="Vorgabetext"/>
        <w:rPr>
          <w:rFonts w:ascii="Arial" w:hAnsi="Arial" w:cs="Arial"/>
          <w:sz w:val="22"/>
          <w:szCs w:val="22"/>
        </w:rPr>
      </w:pPr>
      <w:bookmarkStart w:id="3396" w:name="m861"/>
      <w:r w:rsidRPr="000A5DC8">
        <w:rPr>
          <w:rStyle w:val="Nummer"/>
        </w:rPr>
        <w:t>861</w:t>
      </w:r>
      <w:bookmarkEnd w:id="3396"/>
      <w:r>
        <w:rPr>
          <w:rStyle w:val="Nummer"/>
          <w:b w:val="0"/>
        </w:rPr>
        <w:t xml:space="preserve">. </w:t>
      </w:r>
      <w:r>
        <w:rPr>
          <w:rFonts w:ascii="Arial" w:hAnsi="Arial" w:cs="Arial"/>
          <w:sz w:val="22"/>
          <w:szCs w:val="22"/>
        </w:rPr>
        <w:t>c)</w:t>
      </w:r>
      <w:r w:rsidRPr="001E1FE7">
        <w:rPr>
          <w:rFonts w:ascii="Arial" w:hAnsi="Arial"/>
          <w:sz w:val="22"/>
          <w:szCs w:val="22"/>
        </w:rPr>
        <w:t xml:space="preserve"> </w:t>
      </w:r>
      <w:r w:rsidRPr="001E1FE7">
        <w:rPr>
          <w:rFonts w:ascii="Arial" w:hAnsi="Arial" w:cs="Arial"/>
          <w:sz w:val="22"/>
          <w:szCs w:val="22"/>
        </w:rPr>
        <w:t>v</w:t>
      </w:r>
      <w:r w:rsidRPr="001E1FE7">
        <w:rPr>
          <w:rFonts w:ascii="Arial" w:hAnsi="Arial" w:cs="Arial"/>
          <w:sz w:val="22"/>
          <w:szCs w:val="22"/>
          <w:vertAlign w:val="subscript"/>
        </w:rPr>
        <w:t>1</w:t>
      </w:r>
      <w:r w:rsidRPr="001E1FE7">
        <w:rPr>
          <w:rFonts w:ascii="Arial" w:hAnsi="Arial" w:cs="Arial"/>
          <w:sz w:val="22"/>
          <w:szCs w:val="22"/>
        </w:rPr>
        <w:t xml:space="preserve"> </w:t>
      </w:r>
      <w:r>
        <w:rPr>
          <w:rFonts w:ascii="Arial" w:hAnsi="Arial" w:cs="Arial"/>
          <w:sz w:val="22"/>
          <w:szCs w:val="22"/>
        </w:rPr>
        <w:t>&gt;</w:t>
      </w:r>
      <w:r w:rsidRPr="001E1FE7">
        <w:rPr>
          <w:rFonts w:ascii="Arial" w:hAnsi="Arial" w:cs="Arial"/>
          <w:sz w:val="22"/>
          <w:szCs w:val="22"/>
        </w:rPr>
        <w:t xml:space="preserve"> v</w:t>
      </w:r>
      <w:r w:rsidRPr="001E1FE7">
        <w:rPr>
          <w:rFonts w:ascii="Arial" w:hAnsi="Arial" w:cs="Arial"/>
          <w:sz w:val="22"/>
          <w:szCs w:val="22"/>
          <w:vertAlign w:val="subscript"/>
        </w:rPr>
        <w:t>2</w:t>
      </w:r>
    </w:p>
    <w:p w14:paraId="03E22776" w14:textId="18D63C2F" w:rsidR="00FA1CD7" w:rsidRDefault="000A5DC8" w:rsidP="00952BD1">
      <w:pPr>
        <w:rPr>
          <w:rStyle w:val="Nummer"/>
          <w:b w:val="0"/>
        </w:rPr>
      </w:pPr>
      <w:r>
        <w:rPr>
          <w:rStyle w:val="Nummer"/>
          <w:b w:val="0"/>
        </w:rPr>
        <w:t>Bei der Bewegung der Kugel auf der geneigten Ebene wird nicht die gesamte potenzielle Energie in kinetische Energie umgewandelt. Ein Teil geht durch Reibung verloren, ein wesentlicher Teil wird aber in Rotationsenergie der rotierenden Kugel umgewandelt. Deshalb ist die kinetische Energie auf dem waagerechten Teil in Wirklichkeit kleiner als die poten</w:t>
      </w:r>
      <w:r w:rsidR="00FA1CD7">
        <w:rPr>
          <w:rStyle w:val="Nummer"/>
          <w:b w:val="0"/>
        </w:rPr>
        <w:t>tielle Energie am Startpunkt. Da aber in der Berechnung die kinetische Energie der potenziellen Energie gleichgesetzt wird, ist die berechnete Geschwindigkeit auf dem waagerechten Teil zu groß.</w:t>
      </w:r>
    </w:p>
    <w:p w14:paraId="1610858E" w14:textId="77777777" w:rsidR="00FA1CD7" w:rsidRDefault="00FA1CD7" w:rsidP="00952BD1">
      <w:pPr>
        <w:rPr>
          <w:rStyle w:val="Nummer"/>
          <w:b w:val="0"/>
        </w:rPr>
      </w:pPr>
      <w:r>
        <w:rPr>
          <w:rStyle w:val="Nummer"/>
          <w:b w:val="0"/>
        </w:rPr>
        <w:t xml:space="preserve">Im </w:t>
      </w:r>
      <w:proofErr w:type="spellStart"/>
      <w:r>
        <w:rPr>
          <w:rStyle w:val="Nummer"/>
          <w:b w:val="0"/>
        </w:rPr>
        <w:t>Wurfteil</w:t>
      </w:r>
      <w:proofErr w:type="spellEnd"/>
      <w:r>
        <w:rPr>
          <w:rStyle w:val="Nummer"/>
          <w:b w:val="0"/>
        </w:rPr>
        <w:t xml:space="preserve"> spielt die Rotationsenergie keine Rolle</w:t>
      </w:r>
      <w:r w:rsidR="00883686">
        <w:rPr>
          <w:rStyle w:val="Nummer"/>
          <w:b w:val="0"/>
        </w:rPr>
        <w:t xml:space="preserve">, so dass bei dieser Berechnung der Geschwindigkeit die eigentliche Abwurfgeschwindigkeit erhalten wird. </w:t>
      </w:r>
    </w:p>
    <w:p w14:paraId="12E04818" w14:textId="77777777" w:rsidR="008679DD" w:rsidRDefault="008679DD" w:rsidP="00952BD1">
      <w:pPr>
        <w:rPr>
          <w:rStyle w:val="Nummer"/>
          <w:b w:val="0"/>
        </w:rPr>
      </w:pPr>
    </w:p>
    <w:p w14:paraId="413A7A57" w14:textId="77777777" w:rsidR="008679DD" w:rsidRPr="00DC33CF" w:rsidRDefault="008679DD" w:rsidP="008679DD">
      <w:pPr>
        <w:widowControl w:val="0"/>
        <w:rPr>
          <w:rFonts w:cs="Arial"/>
          <w:szCs w:val="22"/>
        </w:rPr>
      </w:pPr>
      <w:bookmarkStart w:id="3397" w:name="m862"/>
      <w:r w:rsidRPr="008679DD">
        <w:rPr>
          <w:rStyle w:val="Nummer"/>
        </w:rPr>
        <w:t>862.</w:t>
      </w:r>
      <w:bookmarkEnd w:id="3397"/>
      <w:r w:rsidRPr="008679DD">
        <w:rPr>
          <w:rStyle w:val="Nummer"/>
        </w:rPr>
        <w:t xml:space="preserve"> </w:t>
      </w:r>
      <w:r w:rsidRPr="00DC33CF">
        <w:rPr>
          <w:rFonts w:cs="Arial"/>
          <w:szCs w:val="22"/>
        </w:rPr>
        <w:t>c) Das Zwirnpendel hat eine größere Schwingungsdauer, schwingt also langsamer.</w:t>
      </w:r>
    </w:p>
    <w:p w14:paraId="7B74293A" w14:textId="77777777" w:rsidR="008679DD" w:rsidRDefault="008679DD" w:rsidP="00952BD1">
      <w:pPr>
        <w:rPr>
          <w:rStyle w:val="Nummer"/>
          <w:b w:val="0"/>
        </w:rPr>
      </w:pPr>
      <w:r w:rsidRPr="008679DD">
        <w:rPr>
          <w:rStyle w:val="Nummer"/>
          <w:b w:val="0"/>
        </w:rPr>
        <w:t xml:space="preserve">Für ein </w:t>
      </w:r>
      <w:r>
        <w:rPr>
          <w:rStyle w:val="Nummer"/>
          <w:b w:val="0"/>
        </w:rPr>
        <w:t>mathematisches Pendel gilt bei kleinen Auslenkungen:</w:t>
      </w:r>
    </w:p>
    <w:p w14:paraId="325E9D2B" w14:textId="77777777" w:rsidR="008679DD" w:rsidRDefault="008679DD" w:rsidP="00952BD1">
      <w:pPr>
        <w:rPr>
          <w:rStyle w:val="Nummer"/>
          <w:b w:val="0"/>
        </w:rPr>
      </w:pPr>
      <w:r w:rsidRPr="008679DD">
        <w:rPr>
          <w:rStyle w:val="Nummer"/>
        </w:rPr>
        <w:object w:dxaOrig="1160" w:dyaOrig="680" w14:anchorId="4C8B941D">
          <v:shape id="_x0000_i1562" type="#_x0000_t75" style="width:57.8pt;height:33.8pt" o:ole="">
            <v:imagedata r:id="rId1354" o:title=""/>
          </v:shape>
          <o:OLEObject Type="Embed" ProgID="Equation.DSMT4" ShapeID="_x0000_i1562" DrawAspect="Content" ObjectID="_1731936490" r:id="rId1355"/>
        </w:object>
      </w:r>
    </w:p>
    <w:p w14:paraId="72C04147" w14:textId="77777777" w:rsidR="008679DD" w:rsidRDefault="008679DD" w:rsidP="00952BD1">
      <w:pPr>
        <w:rPr>
          <w:rStyle w:val="Nummer"/>
          <w:b w:val="0"/>
        </w:rPr>
      </w:pPr>
      <w:r>
        <w:rPr>
          <w:rStyle w:val="Nummer"/>
          <w:b w:val="0"/>
        </w:rPr>
        <w:t xml:space="preserve">Das gilt aber nur, wenn die Masse der Aufhängung sehr klein gegenüber der schwingenden Masse ist. </w:t>
      </w:r>
    </w:p>
    <w:p w14:paraId="549525A5" w14:textId="77777777" w:rsidR="008679DD" w:rsidRDefault="008679DD" w:rsidP="00952BD1">
      <w:pPr>
        <w:rPr>
          <w:rStyle w:val="Nummer"/>
          <w:b w:val="0"/>
        </w:rPr>
      </w:pPr>
      <w:r>
        <w:rPr>
          <w:rStyle w:val="Nummer"/>
          <w:b w:val="0"/>
        </w:rPr>
        <w:t xml:space="preserve">Wenn die Aufhängung selber eine Masse hat, rutscht der Schwerpunkt des Pendels nach oben. Das heißt aber, dass sich die Länge des </w:t>
      </w:r>
      <w:r w:rsidR="001D593C">
        <w:rPr>
          <w:rStyle w:val="Nummer"/>
          <w:b w:val="0"/>
        </w:rPr>
        <w:t xml:space="preserve">Pendels verkürzt und damit das Pendel mit dem Bleifaden schneller schwingt. </w:t>
      </w:r>
    </w:p>
    <w:p w14:paraId="78D217A9" w14:textId="77777777" w:rsidR="001D593C" w:rsidRPr="008679DD" w:rsidRDefault="00B42104" w:rsidP="00952BD1">
      <w:pPr>
        <w:rPr>
          <w:rStyle w:val="Nummer"/>
          <w:b w:val="0"/>
        </w:rPr>
      </w:pPr>
      <w:hyperlink r:id="rId1356" w:history="1">
        <w:r w:rsidR="00E1733E" w:rsidRPr="00E1733E">
          <w:rPr>
            <w:rStyle w:val="Hyperlink"/>
            <w:sz w:val="22"/>
          </w:rPr>
          <w:t>Video zum Versuch</w:t>
        </w:r>
      </w:hyperlink>
    </w:p>
    <w:p w14:paraId="2EE29DBD" w14:textId="77777777" w:rsidR="008679DD" w:rsidRDefault="008679DD" w:rsidP="00952BD1">
      <w:pPr>
        <w:rPr>
          <w:rStyle w:val="Nummer"/>
          <w:b w:val="0"/>
        </w:rPr>
      </w:pPr>
    </w:p>
    <w:p w14:paraId="46CA3281" w14:textId="77777777" w:rsidR="002417E7" w:rsidRDefault="002417E7" w:rsidP="00952BD1">
      <w:pPr>
        <w:rPr>
          <w:rStyle w:val="Nummer"/>
          <w:b w:val="0"/>
        </w:rPr>
      </w:pPr>
    </w:p>
    <w:p w14:paraId="56004658" w14:textId="77777777" w:rsidR="002417E7" w:rsidRDefault="002417E7" w:rsidP="00952BD1">
      <w:pPr>
        <w:rPr>
          <w:rStyle w:val="Nummer"/>
          <w:b w:val="0"/>
        </w:rPr>
      </w:pPr>
      <w:bookmarkStart w:id="3398" w:name="m863"/>
      <w:r w:rsidRPr="00123392">
        <w:rPr>
          <w:rStyle w:val="Nummer"/>
        </w:rPr>
        <w:t>863.</w:t>
      </w:r>
      <w:bookmarkEnd w:id="3398"/>
      <w:r w:rsidR="00C04751">
        <w:rPr>
          <w:rStyle w:val="Nummer"/>
          <w:b w:val="0"/>
        </w:rPr>
        <w:t xml:space="preserve"> </w:t>
      </w:r>
      <w:r w:rsidR="00711EF5">
        <w:rPr>
          <w:rStyle w:val="Nummer"/>
          <w:b w:val="0"/>
        </w:rPr>
        <w:t xml:space="preserve">a) </w:t>
      </w:r>
      <w:r w:rsidR="00C04751">
        <w:rPr>
          <w:rStyle w:val="Nummer"/>
          <w:b w:val="0"/>
        </w:rPr>
        <w:t xml:space="preserve">Vor dem Zeichnen sollte man sich über den Maßstab des Diagramms Gedanken machen. </w:t>
      </w:r>
    </w:p>
    <w:p w14:paraId="639782BF" w14:textId="77777777" w:rsidR="00510F49" w:rsidRDefault="00C04751" w:rsidP="00952BD1">
      <w:pPr>
        <w:rPr>
          <w:rStyle w:val="Nummer"/>
          <w:b w:val="0"/>
        </w:rPr>
      </w:pPr>
      <w:r>
        <w:rPr>
          <w:rStyle w:val="Nummer"/>
          <w:b w:val="0"/>
        </w:rPr>
        <w:t xml:space="preserve">Wenn Fahrer B die 0-Marke passiert, ist Fahrer A bereits 70 m weit davon entfernt. </w:t>
      </w:r>
    </w:p>
    <w:p w14:paraId="467FBEFD" w14:textId="77777777" w:rsidR="002417E7" w:rsidRDefault="00800505" w:rsidP="00952BD1">
      <w:pPr>
        <w:rPr>
          <w:rStyle w:val="Nummer"/>
          <w:b w:val="0"/>
        </w:rPr>
      </w:pPr>
      <w:r>
        <w:rPr>
          <w:rStyle w:val="Nummer"/>
          <w:b w:val="0"/>
        </w:rPr>
        <w:t>Wenn treffen sie sich? Es werden die Abstände für die Fahrer A und B von der 0-Marke ab dem Zeitpunkt berechnet, wo Fahrer B diese Stelle erreicht hat.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012"/>
        <w:gridCol w:w="2012"/>
        <w:gridCol w:w="2012"/>
        <w:gridCol w:w="2013"/>
      </w:tblGrid>
      <w:tr w:rsidR="00800505" w:rsidRPr="00AA635E" w14:paraId="0F0FCAED" w14:textId="77777777" w:rsidTr="00AA635E">
        <w:tc>
          <w:tcPr>
            <w:tcW w:w="2012" w:type="dxa"/>
            <w:shd w:val="clear" w:color="auto" w:fill="auto"/>
          </w:tcPr>
          <w:p w14:paraId="2DCED570" w14:textId="77777777" w:rsidR="00800505" w:rsidRPr="00AA635E" w:rsidRDefault="00800505" w:rsidP="00952BD1">
            <w:pPr>
              <w:rPr>
                <w:rStyle w:val="Nummer"/>
                <w:b w:val="0"/>
              </w:rPr>
            </w:pPr>
            <w:r w:rsidRPr="00AA635E">
              <w:rPr>
                <w:rStyle w:val="Nummer"/>
                <w:b w:val="0"/>
              </w:rPr>
              <w:t>Zeit</w:t>
            </w:r>
          </w:p>
        </w:tc>
        <w:tc>
          <w:tcPr>
            <w:tcW w:w="2012" w:type="dxa"/>
            <w:shd w:val="clear" w:color="auto" w:fill="auto"/>
          </w:tcPr>
          <w:p w14:paraId="72DF083F" w14:textId="77777777" w:rsidR="00800505" w:rsidRPr="00AA635E" w:rsidRDefault="00800505" w:rsidP="00952BD1">
            <w:pPr>
              <w:rPr>
                <w:rStyle w:val="Nummer"/>
                <w:b w:val="0"/>
              </w:rPr>
            </w:pPr>
            <w:r w:rsidRPr="00AA635E">
              <w:rPr>
                <w:rStyle w:val="Nummer"/>
                <w:b w:val="0"/>
              </w:rPr>
              <w:t>0</w:t>
            </w:r>
          </w:p>
        </w:tc>
        <w:tc>
          <w:tcPr>
            <w:tcW w:w="2012" w:type="dxa"/>
            <w:shd w:val="clear" w:color="auto" w:fill="auto"/>
          </w:tcPr>
          <w:p w14:paraId="714C3B91" w14:textId="77777777" w:rsidR="00800505" w:rsidRPr="00AA635E" w:rsidRDefault="00800505" w:rsidP="00952BD1">
            <w:pPr>
              <w:rPr>
                <w:rStyle w:val="Nummer"/>
                <w:b w:val="0"/>
              </w:rPr>
            </w:pPr>
            <w:r w:rsidRPr="00AA635E">
              <w:rPr>
                <w:rStyle w:val="Nummer"/>
                <w:b w:val="0"/>
              </w:rPr>
              <w:t>5</w:t>
            </w:r>
          </w:p>
        </w:tc>
        <w:tc>
          <w:tcPr>
            <w:tcW w:w="2012" w:type="dxa"/>
            <w:shd w:val="clear" w:color="auto" w:fill="auto"/>
          </w:tcPr>
          <w:p w14:paraId="14960C0F" w14:textId="77777777" w:rsidR="00800505" w:rsidRPr="00AA635E" w:rsidRDefault="00800505" w:rsidP="00952BD1">
            <w:pPr>
              <w:rPr>
                <w:rStyle w:val="Nummer"/>
                <w:b w:val="0"/>
              </w:rPr>
            </w:pPr>
            <w:r w:rsidRPr="00AA635E">
              <w:rPr>
                <w:rStyle w:val="Nummer"/>
                <w:b w:val="0"/>
              </w:rPr>
              <w:t>10</w:t>
            </w:r>
          </w:p>
        </w:tc>
        <w:tc>
          <w:tcPr>
            <w:tcW w:w="2013" w:type="dxa"/>
            <w:shd w:val="clear" w:color="auto" w:fill="auto"/>
          </w:tcPr>
          <w:p w14:paraId="5B5961F5" w14:textId="77777777" w:rsidR="00800505" w:rsidRPr="00AA635E" w:rsidRDefault="00800505" w:rsidP="00952BD1">
            <w:pPr>
              <w:rPr>
                <w:rStyle w:val="Nummer"/>
                <w:b w:val="0"/>
              </w:rPr>
            </w:pPr>
            <w:r w:rsidRPr="00AA635E">
              <w:rPr>
                <w:rStyle w:val="Nummer"/>
                <w:b w:val="0"/>
              </w:rPr>
              <w:t>15</w:t>
            </w:r>
          </w:p>
        </w:tc>
      </w:tr>
      <w:tr w:rsidR="00800505" w:rsidRPr="00AA635E" w14:paraId="5344FCB8" w14:textId="77777777" w:rsidTr="00AA635E">
        <w:tc>
          <w:tcPr>
            <w:tcW w:w="2012" w:type="dxa"/>
            <w:shd w:val="clear" w:color="auto" w:fill="auto"/>
          </w:tcPr>
          <w:p w14:paraId="6BE88E2F" w14:textId="77777777" w:rsidR="00800505" w:rsidRPr="00AA635E" w:rsidRDefault="00800505" w:rsidP="00952BD1">
            <w:pPr>
              <w:rPr>
                <w:rStyle w:val="Nummer"/>
                <w:b w:val="0"/>
              </w:rPr>
            </w:pPr>
            <w:r w:rsidRPr="00AA635E">
              <w:rPr>
                <w:rStyle w:val="Nummer"/>
                <w:b w:val="0"/>
              </w:rPr>
              <w:t>Abstand für Fahrer A</w:t>
            </w:r>
          </w:p>
        </w:tc>
        <w:tc>
          <w:tcPr>
            <w:tcW w:w="2012" w:type="dxa"/>
            <w:shd w:val="clear" w:color="auto" w:fill="auto"/>
          </w:tcPr>
          <w:p w14:paraId="53A381BB" w14:textId="77777777" w:rsidR="00800505" w:rsidRPr="00AA635E" w:rsidRDefault="00800505" w:rsidP="00952BD1">
            <w:pPr>
              <w:rPr>
                <w:rStyle w:val="Nummer"/>
                <w:b w:val="0"/>
              </w:rPr>
            </w:pPr>
            <w:r w:rsidRPr="00AA635E">
              <w:rPr>
                <w:rStyle w:val="Nummer"/>
                <w:b w:val="0"/>
              </w:rPr>
              <w:t>70</w:t>
            </w:r>
          </w:p>
        </w:tc>
        <w:tc>
          <w:tcPr>
            <w:tcW w:w="2012" w:type="dxa"/>
            <w:shd w:val="clear" w:color="auto" w:fill="auto"/>
          </w:tcPr>
          <w:p w14:paraId="42B4C910" w14:textId="77777777" w:rsidR="00800505" w:rsidRPr="00AA635E" w:rsidRDefault="00800505" w:rsidP="00952BD1">
            <w:pPr>
              <w:rPr>
                <w:rStyle w:val="Nummer"/>
                <w:b w:val="0"/>
              </w:rPr>
            </w:pPr>
            <w:r w:rsidRPr="00AA635E">
              <w:rPr>
                <w:rStyle w:val="Nummer"/>
                <w:b w:val="0"/>
              </w:rPr>
              <w:t>120</w:t>
            </w:r>
          </w:p>
        </w:tc>
        <w:tc>
          <w:tcPr>
            <w:tcW w:w="2012" w:type="dxa"/>
            <w:shd w:val="clear" w:color="auto" w:fill="auto"/>
          </w:tcPr>
          <w:p w14:paraId="2C923465" w14:textId="77777777" w:rsidR="00800505" w:rsidRPr="00AA635E" w:rsidRDefault="00800505" w:rsidP="00952BD1">
            <w:pPr>
              <w:rPr>
                <w:rStyle w:val="Nummer"/>
                <w:b w:val="0"/>
              </w:rPr>
            </w:pPr>
            <w:r w:rsidRPr="00AA635E">
              <w:rPr>
                <w:rStyle w:val="Nummer"/>
                <w:b w:val="0"/>
              </w:rPr>
              <w:t>170</w:t>
            </w:r>
          </w:p>
        </w:tc>
        <w:tc>
          <w:tcPr>
            <w:tcW w:w="2013" w:type="dxa"/>
            <w:shd w:val="clear" w:color="auto" w:fill="auto"/>
          </w:tcPr>
          <w:p w14:paraId="7FF0C866" w14:textId="77777777" w:rsidR="00800505" w:rsidRPr="00AA635E" w:rsidRDefault="0099187B" w:rsidP="00952BD1">
            <w:pPr>
              <w:rPr>
                <w:rStyle w:val="Nummer"/>
                <w:b w:val="0"/>
              </w:rPr>
            </w:pPr>
            <w:r w:rsidRPr="00AA635E">
              <w:rPr>
                <w:rStyle w:val="Nummer"/>
                <w:b w:val="0"/>
              </w:rPr>
              <w:t>220</w:t>
            </w:r>
          </w:p>
        </w:tc>
      </w:tr>
      <w:tr w:rsidR="00800505" w:rsidRPr="00AA635E" w14:paraId="50450F52" w14:textId="77777777" w:rsidTr="00AA635E">
        <w:tc>
          <w:tcPr>
            <w:tcW w:w="2012" w:type="dxa"/>
            <w:shd w:val="clear" w:color="auto" w:fill="auto"/>
          </w:tcPr>
          <w:p w14:paraId="18A00EDD" w14:textId="77777777" w:rsidR="00800505" w:rsidRPr="00AA635E" w:rsidRDefault="00800505" w:rsidP="00952BD1">
            <w:pPr>
              <w:rPr>
                <w:rStyle w:val="Nummer"/>
                <w:b w:val="0"/>
              </w:rPr>
            </w:pPr>
            <w:r w:rsidRPr="00AA635E">
              <w:rPr>
                <w:rStyle w:val="Nummer"/>
                <w:b w:val="0"/>
              </w:rPr>
              <w:t>Abstand für Fahrer B</w:t>
            </w:r>
          </w:p>
        </w:tc>
        <w:tc>
          <w:tcPr>
            <w:tcW w:w="2012" w:type="dxa"/>
            <w:shd w:val="clear" w:color="auto" w:fill="auto"/>
          </w:tcPr>
          <w:p w14:paraId="4F66FCF7" w14:textId="77777777" w:rsidR="00800505" w:rsidRPr="00AA635E" w:rsidRDefault="00800505" w:rsidP="00952BD1">
            <w:pPr>
              <w:rPr>
                <w:rStyle w:val="Nummer"/>
                <w:b w:val="0"/>
              </w:rPr>
            </w:pPr>
            <w:r w:rsidRPr="00AA635E">
              <w:rPr>
                <w:rStyle w:val="Nummer"/>
                <w:b w:val="0"/>
              </w:rPr>
              <w:t>0</w:t>
            </w:r>
          </w:p>
        </w:tc>
        <w:tc>
          <w:tcPr>
            <w:tcW w:w="2012" w:type="dxa"/>
            <w:shd w:val="clear" w:color="auto" w:fill="auto"/>
          </w:tcPr>
          <w:p w14:paraId="3D0370EA" w14:textId="77777777" w:rsidR="00800505" w:rsidRPr="00AA635E" w:rsidRDefault="00800505" w:rsidP="00952BD1">
            <w:pPr>
              <w:rPr>
                <w:rStyle w:val="Nummer"/>
                <w:b w:val="0"/>
              </w:rPr>
            </w:pPr>
            <w:r w:rsidRPr="00AA635E">
              <w:rPr>
                <w:rStyle w:val="Nummer"/>
                <w:b w:val="0"/>
              </w:rPr>
              <w:t>75</w:t>
            </w:r>
          </w:p>
        </w:tc>
        <w:tc>
          <w:tcPr>
            <w:tcW w:w="2012" w:type="dxa"/>
            <w:shd w:val="clear" w:color="auto" w:fill="auto"/>
          </w:tcPr>
          <w:p w14:paraId="480F8B09" w14:textId="77777777" w:rsidR="00800505" w:rsidRPr="00AA635E" w:rsidRDefault="00800505" w:rsidP="00952BD1">
            <w:pPr>
              <w:rPr>
                <w:rStyle w:val="Nummer"/>
                <w:b w:val="0"/>
              </w:rPr>
            </w:pPr>
            <w:r w:rsidRPr="00AA635E">
              <w:rPr>
                <w:rStyle w:val="Nummer"/>
                <w:b w:val="0"/>
              </w:rPr>
              <w:t>150</w:t>
            </w:r>
          </w:p>
        </w:tc>
        <w:tc>
          <w:tcPr>
            <w:tcW w:w="2013" w:type="dxa"/>
            <w:shd w:val="clear" w:color="auto" w:fill="auto"/>
          </w:tcPr>
          <w:p w14:paraId="1755C3CB" w14:textId="77777777" w:rsidR="00800505" w:rsidRPr="00AA635E" w:rsidRDefault="00800505" w:rsidP="00952BD1">
            <w:pPr>
              <w:rPr>
                <w:rStyle w:val="Nummer"/>
                <w:b w:val="0"/>
              </w:rPr>
            </w:pPr>
            <w:r w:rsidRPr="00AA635E">
              <w:rPr>
                <w:rStyle w:val="Nummer"/>
                <w:b w:val="0"/>
              </w:rPr>
              <w:t>225</w:t>
            </w:r>
          </w:p>
        </w:tc>
      </w:tr>
    </w:tbl>
    <w:p w14:paraId="0469AF0F" w14:textId="77777777" w:rsidR="00800505" w:rsidRDefault="00800505" w:rsidP="00952BD1">
      <w:pPr>
        <w:rPr>
          <w:rStyle w:val="Nummer"/>
          <w:b w:val="0"/>
        </w:rPr>
      </w:pPr>
    </w:p>
    <w:p w14:paraId="656D85FF" w14:textId="77777777" w:rsidR="00711EF5" w:rsidRDefault="00800505" w:rsidP="00952BD1">
      <w:pPr>
        <w:rPr>
          <w:rStyle w:val="Nummer"/>
          <w:b w:val="0"/>
        </w:rPr>
      </w:pPr>
      <w:r>
        <w:rPr>
          <w:rStyle w:val="Nummer"/>
          <w:b w:val="0"/>
        </w:rPr>
        <w:lastRenderedPageBreak/>
        <w:t xml:space="preserve">Der Überholvorgang findet zwischen der </w:t>
      </w:r>
      <w:r w:rsidR="0007435F">
        <w:rPr>
          <w:rStyle w:val="Nummer"/>
          <w:b w:val="0"/>
        </w:rPr>
        <w:t>10</w:t>
      </w:r>
      <w:r>
        <w:rPr>
          <w:rStyle w:val="Nummer"/>
          <w:b w:val="0"/>
        </w:rPr>
        <w:t>. und 1</w:t>
      </w:r>
      <w:r w:rsidR="0007435F">
        <w:rPr>
          <w:rStyle w:val="Nummer"/>
          <w:b w:val="0"/>
        </w:rPr>
        <w:t>5</w:t>
      </w:r>
      <w:r>
        <w:rPr>
          <w:rStyle w:val="Nummer"/>
          <w:b w:val="0"/>
        </w:rPr>
        <w:t xml:space="preserve">. Sekunde statt, nach dem Fahrer B an der 0-Marke war. Das ist dann zwischen der </w:t>
      </w:r>
      <w:r w:rsidR="0007435F">
        <w:rPr>
          <w:rStyle w:val="Nummer"/>
          <w:b w:val="0"/>
        </w:rPr>
        <w:t>17</w:t>
      </w:r>
      <w:r>
        <w:rPr>
          <w:rStyle w:val="Nummer"/>
          <w:b w:val="0"/>
        </w:rPr>
        <w:t xml:space="preserve">. und </w:t>
      </w:r>
      <w:r w:rsidR="0007435F">
        <w:rPr>
          <w:rStyle w:val="Nummer"/>
          <w:b w:val="0"/>
        </w:rPr>
        <w:t>22</w:t>
      </w:r>
      <w:r>
        <w:rPr>
          <w:rStyle w:val="Nummer"/>
          <w:b w:val="0"/>
        </w:rPr>
        <w:t>. Sekunde im System für Fahrer A.</w:t>
      </w:r>
      <w:r w:rsidR="006747AD">
        <w:rPr>
          <w:rStyle w:val="Nummer"/>
          <w:b w:val="0"/>
        </w:rPr>
        <w:t xml:space="preserve"> </w:t>
      </w:r>
      <w:r w:rsidR="00711EF5">
        <w:rPr>
          <w:rStyle w:val="Nummer"/>
          <w:b w:val="0"/>
        </w:rPr>
        <w:t>Dem entsprechend kann das Diagramm bis zur 25. Sekunde gezeichnet werden.</w:t>
      </w:r>
    </w:p>
    <w:p w14:paraId="35BA86A4" w14:textId="77777777" w:rsidR="00711EF5" w:rsidRDefault="00711EF5" w:rsidP="00952BD1">
      <w:pPr>
        <w:rPr>
          <w:rStyle w:val="Nummer"/>
          <w:b w:val="0"/>
        </w:rPr>
      </w:pPr>
      <w:r>
        <w:rPr>
          <w:rStyle w:val="Nummer"/>
          <w:b w:val="0"/>
        </w:rPr>
        <w:t>Die Geschwindigkeiten entsprechend dem Anstieg der Geraden.</w:t>
      </w:r>
    </w:p>
    <w:p w14:paraId="4FCC16D9" w14:textId="4E567125" w:rsidR="00711EF5" w:rsidRDefault="00711EF5" w:rsidP="00952BD1">
      <w:pPr>
        <w:rPr>
          <w:rStyle w:val="Nummer"/>
          <w:b w:val="0"/>
        </w:rPr>
      </w:pPr>
      <w:r>
        <w:rPr>
          <w:rStyle w:val="Nummer"/>
          <w:b w:val="0"/>
        </w:rPr>
        <w:t>Aus dem Diagramm lässt sich ablesen, dass Fahrer B den Fahrer A nach 13 s überholt. Beide sind zu diesem Zeitpunkt 200 m von der 0-</w:t>
      </w:r>
      <w:r w:rsidR="00AE6048">
        <w:rPr>
          <w:rStyle w:val="Nummer"/>
          <w:b w:val="0"/>
        </w:rPr>
        <w:t>Marke</w:t>
      </w:r>
      <w:r>
        <w:rPr>
          <w:rStyle w:val="Nummer"/>
          <w:b w:val="0"/>
        </w:rPr>
        <w:t xml:space="preserve"> entfernt.</w:t>
      </w:r>
    </w:p>
    <w:p w14:paraId="6395516E" w14:textId="77777777" w:rsidR="00711EF5" w:rsidRDefault="00711EF5" w:rsidP="00952BD1">
      <w:pPr>
        <w:rPr>
          <w:rStyle w:val="Nummer"/>
          <w:b w:val="0"/>
        </w:rPr>
      </w:pPr>
    </w:p>
    <w:p w14:paraId="7261D78D" w14:textId="77777777" w:rsidR="00711EF5" w:rsidRDefault="00711EF5" w:rsidP="00952BD1">
      <w:pPr>
        <w:rPr>
          <w:rFonts w:cs="Arial"/>
          <w:szCs w:val="22"/>
        </w:rPr>
      </w:pPr>
      <w:r>
        <w:rPr>
          <w:rStyle w:val="Nummer"/>
          <w:b w:val="0"/>
        </w:rPr>
        <w:t>b) Aus dem Diagramm ist abzulesen, dass Fahrer C 1</w:t>
      </w:r>
      <w:r w:rsidR="00577224">
        <w:rPr>
          <w:rStyle w:val="Nummer"/>
          <w:b w:val="0"/>
        </w:rPr>
        <w:t>1s</w:t>
      </w:r>
      <w:r>
        <w:rPr>
          <w:rStyle w:val="Nummer"/>
          <w:b w:val="0"/>
        </w:rPr>
        <w:t xml:space="preserve"> braucht, um Fahrer A einzuholen. Da es das nach 180 m schafft, hat </w:t>
      </w:r>
      <w:r w:rsidR="001910A8">
        <w:rPr>
          <w:rStyle w:val="Nummer"/>
          <w:b w:val="0"/>
        </w:rPr>
        <w:t xml:space="preserve">er </w:t>
      </w:r>
      <w:r>
        <w:rPr>
          <w:rStyle w:val="Nummer"/>
          <w:b w:val="0"/>
        </w:rPr>
        <w:t xml:space="preserve">eine Geschwindigkeit von </w:t>
      </w:r>
      <w:r w:rsidR="00577224">
        <w:rPr>
          <w:rStyle w:val="Nummer"/>
          <w:b w:val="0"/>
        </w:rPr>
        <w:t>16,4</w:t>
      </w:r>
      <w:r w:rsidR="001910A8">
        <w:rPr>
          <w:rFonts w:cs="Arial"/>
          <w:szCs w:val="22"/>
        </w:rPr>
        <w:t xml:space="preserve"> m </w:t>
      </w:r>
      <w:r w:rsidR="001910A8">
        <w:rPr>
          <w:rFonts w:cs="Arial"/>
          <w:szCs w:val="22"/>
        </w:rPr>
        <w:sym w:font="Symbol" w:char="F0D7"/>
      </w:r>
      <w:r w:rsidR="001910A8">
        <w:rPr>
          <w:rFonts w:cs="Arial"/>
          <w:szCs w:val="22"/>
        </w:rPr>
        <w:t xml:space="preserve"> s</w:t>
      </w:r>
      <w:r w:rsidR="001910A8" w:rsidRPr="00A80C81">
        <w:rPr>
          <w:rFonts w:cs="Arial"/>
          <w:szCs w:val="22"/>
          <w:vertAlign w:val="superscript"/>
        </w:rPr>
        <w:t>-</w:t>
      </w:r>
      <w:proofErr w:type="gramStart"/>
      <w:r w:rsidR="001910A8" w:rsidRPr="00A80C81">
        <w:rPr>
          <w:rFonts w:cs="Arial"/>
          <w:szCs w:val="22"/>
          <w:vertAlign w:val="superscript"/>
        </w:rPr>
        <w:t>1</w:t>
      </w:r>
      <w:r w:rsidR="001910A8">
        <w:rPr>
          <w:rFonts w:cs="Arial"/>
          <w:szCs w:val="22"/>
          <w:vertAlign w:val="superscript"/>
        </w:rPr>
        <w:t xml:space="preserve"> </w:t>
      </w:r>
      <w:r w:rsidR="001910A8">
        <w:rPr>
          <w:rFonts w:cs="Arial"/>
          <w:szCs w:val="22"/>
        </w:rPr>
        <w:t>.</w:t>
      </w:r>
      <w:proofErr w:type="gramEnd"/>
    </w:p>
    <w:p w14:paraId="2E974053" w14:textId="77777777" w:rsidR="001910A8" w:rsidRDefault="001910A8" w:rsidP="00952BD1">
      <w:pPr>
        <w:rPr>
          <w:rFonts w:cs="Arial"/>
          <w:szCs w:val="22"/>
        </w:rPr>
      </w:pPr>
    </w:p>
    <w:p w14:paraId="7B8B6C9E" w14:textId="77777777" w:rsidR="000A77D6" w:rsidRDefault="00B42104" w:rsidP="00952BD1">
      <w:pPr>
        <w:rPr>
          <w:rFonts w:cs="Arial"/>
          <w:szCs w:val="22"/>
        </w:rPr>
      </w:pPr>
      <w:hyperlink r:id="rId1357" w:history="1">
        <w:r w:rsidR="000A77D6" w:rsidRPr="000A77D6">
          <w:rPr>
            <w:rStyle w:val="Hyperlink"/>
            <w:rFonts w:cs="Arial"/>
            <w:sz w:val="22"/>
            <w:szCs w:val="22"/>
          </w:rPr>
          <w:t>Das Diagramm als PDF-Datei</w:t>
        </w:r>
      </w:hyperlink>
    </w:p>
    <w:p w14:paraId="2ED2D9A4" w14:textId="77777777" w:rsidR="000A77D6" w:rsidRDefault="000A77D6" w:rsidP="00952BD1">
      <w:pPr>
        <w:rPr>
          <w:rFonts w:cs="Arial"/>
          <w:szCs w:val="22"/>
        </w:rPr>
      </w:pPr>
    </w:p>
    <w:p w14:paraId="69F44650" w14:textId="77777777" w:rsidR="000A77D6" w:rsidRPr="00123392" w:rsidRDefault="001B7628" w:rsidP="00952BD1">
      <w:pPr>
        <w:rPr>
          <w:rStyle w:val="Nummer"/>
        </w:rPr>
      </w:pPr>
      <w:bookmarkStart w:id="3399" w:name="m864"/>
      <w:r w:rsidRPr="00123392">
        <w:rPr>
          <w:rStyle w:val="Nummer"/>
        </w:rPr>
        <w:t>864.</w:t>
      </w:r>
      <w:bookmarkEnd w:id="3399"/>
    </w:p>
    <w:p w14:paraId="5B3A4DD1" w14:textId="77777777" w:rsidR="006436F8" w:rsidRDefault="006436F8" w:rsidP="00952BD1">
      <w:pPr>
        <w:rPr>
          <w:rFonts w:cs="Arial"/>
          <w:szCs w:val="22"/>
        </w:rPr>
      </w:pPr>
      <w:bookmarkStart w:id="3400" w:name="_Hlk355449270"/>
      <w:r>
        <w:rPr>
          <w:rFonts w:cs="Arial"/>
          <w:szCs w:val="22"/>
        </w:rPr>
        <w:t xml:space="preserve">Für einen Stoß gilt der Impulserhaltungssatz, die Summe der Impulse </w:t>
      </w:r>
      <w:r w:rsidR="00820054">
        <w:rPr>
          <w:rFonts w:cs="Arial"/>
          <w:szCs w:val="22"/>
        </w:rPr>
        <w:t>vor</w:t>
      </w:r>
      <w:r>
        <w:rPr>
          <w:rFonts w:cs="Arial"/>
          <w:szCs w:val="22"/>
        </w:rPr>
        <w:t xml:space="preserve"> dem Stoß ist so groß wie die Summe der Impulse nach dem Stoß:</w:t>
      </w:r>
    </w:p>
    <w:bookmarkEnd w:id="3400"/>
    <w:p w14:paraId="66C83433" w14:textId="77777777" w:rsidR="006436F8" w:rsidRDefault="006436F8" w:rsidP="00952BD1">
      <w:pPr>
        <w:rPr>
          <w:rFonts w:cs="Arial"/>
          <w:szCs w:val="22"/>
        </w:rPr>
      </w:pPr>
      <w:r w:rsidRPr="006436F8">
        <w:rPr>
          <w:rFonts w:cs="Arial"/>
          <w:position w:val="-12"/>
          <w:szCs w:val="22"/>
        </w:rPr>
        <w:object w:dxaOrig="1500" w:dyaOrig="380" w14:anchorId="21BE0CDB">
          <v:shape id="_x0000_i1563" type="#_x0000_t75" style="width:75.25pt;height:18.55pt" o:ole="">
            <v:imagedata r:id="rId1358" o:title=""/>
          </v:shape>
          <o:OLEObject Type="Embed" ProgID="Equation.DSMT4" ShapeID="_x0000_i1563" DrawAspect="Content" ObjectID="_1731936491" r:id="rId1359"/>
        </w:object>
      </w:r>
    </w:p>
    <w:p w14:paraId="29876A3C" w14:textId="77777777" w:rsidR="00820054" w:rsidRDefault="00820054" w:rsidP="00952BD1">
      <w:pPr>
        <w:rPr>
          <w:rFonts w:cs="Arial"/>
          <w:szCs w:val="22"/>
        </w:rPr>
      </w:pPr>
      <w:bookmarkStart w:id="3401" w:name="_Hlk355449486"/>
      <w:r>
        <w:rPr>
          <w:rFonts w:cs="Arial"/>
          <w:szCs w:val="22"/>
        </w:rPr>
        <w:t>Aus dem Diagramm ist zu entnehmen, dass die Geschwindigkeit des Körpers 2 vor dem Stoß 0 ist. damit auch der Impuls dieses Körpers 0.</w:t>
      </w:r>
      <w:bookmarkEnd w:id="3401"/>
      <w:r>
        <w:rPr>
          <w:rFonts w:cs="Arial"/>
          <w:szCs w:val="22"/>
        </w:rPr>
        <w:t xml:space="preserve"> </w:t>
      </w:r>
    </w:p>
    <w:p w14:paraId="4B03543E" w14:textId="77777777" w:rsidR="00820054" w:rsidRDefault="00820054" w:rsidP="00952BD1">
      <w:pPr>
        <w:rPr>
          <w:rFonts w:cs="Arial"/>
          <w:szCs w:val="22"/>
        </w:rPr>
      </w:pPr>
      <w:r w:rsidRPr="006436F8">
        <w:rPr>
          <w:rFonts w:cs="Arial"/>
          <w:position w:val="-12"/>
          <w:szCs w:val="22"/>
        </w:rPr>
        <w:object w:dxaOrig="1120" w:dyaOrig="380" w14:anchorId="12FFEBC1">
          <v:shape id="_x0000_i1564" type="#_x0000_t75" style="width:56.2pt;height:18.55pt" o:ole="">
            <v:imagedata r:id="rId1360" o:title=""/>
          </v:shape>
          <o:OLEObject Type="Embed" ProgID="Equation.DSMT4" ShapeID="_x0000_i1564" DrawAspect="Content" ObjectID="_1731936492" r:id="rId1361"/>
        </w:object>
      </w:r>
    </w:p>
    <w:p w14:paraId="59C39D32" w14:textId="77777777" w:rsidR="001B7628" w:rsidRDefault="00820054" w:rsidP="00952BD1">
      <w:pPr>
        <w:rPr>
          <w:rFonts w:cs="Arial"/>
          <w:szCs w:val="22"/>
        </w:rPr>
      </w:pPr>
      <w:bookmarkStart w:id="3402" w:name="_Hlk355449545"/>
      <w:r>
        <w:rPr>
          <w:rFonts w:cs="Arial"/>
          <w:szCs w:val="22"/>
        </w:rPr>
        <w:t>Weiterhin ist aus dem Diagramm zu entnehmen:</w:t>
      </w:r>
    </w:p>
    <w:bookmarkEnd w:id="3402"/>
    <w:p w14:paraId="40727CBA" w14:textId="77777777" w:rsidR="00820054" w:rsidRDefault="00820054" w:rsidP="00952BD1">
      <w:pPr>
        <w:rPr>
          <w:rFonts w:cs="Arial"/>
          <w:szCs w:val="22"/>
        </w:rPr>
      </w:pPr>
      <w:r w:rsidRPr="00820054">
        <w:rPr>
          <w:rFonts w:cs="Arial"/>
          <w:position w:val="-90"/>
          <w:szCs w:val="22"/>
        </w:rPr>
        <w:object w:dxaOrig="1080" w:dyaOrig="1939" w14:anchorId="7F03F572">
          <v:shape id="_x0000_i1565" type="#_x0000_t75" style="width:54pt;height:96.55pt" o:ole="">
            <v:imagedata r:id="rId1362" o:title=""/>
          </v:shape>
          <o:OLEObject Type="Embed" ProgID="Equation.DSMT4" ShapeID="_x0000_i1565" DrawAspect="Content" ObjectID="_1731936493" r:id="rId1363"/>
        </w:object>
      </w:r>
    </w:p>
    <w:p w14:paraId="0327C530" w14:textId="77777777" w:rsidR="00820054" w:rsidRDefault="00820054" w:rsidP="00952BD1">
      <w:pPr>
        <w:rPr>
          <w:rFonts w:cs="Arial"/>
          <w:szCs w:val="22"/>
        </w:rPr>
      </w:pPr>
      <w:bookmarkStart w:id="3403" w:name="_Hlk355449879"/>
      <w:bookmarkStart w:id="3404" w:name="_Hlk355450268"/>
      <w:r>
        <w:rPr>
          <w:rFonts w:cs="Arial"/>
          <w:szCs w:val="22"/>
        </w:rPr>
        <w:t>Der Impulserhaltungssatz schreibt sich vollständig:</w:t>
      </w:r>
      <w:bookmarkEnd w:id="3403"/>
    </w:p>
    <w:bookmarkEnd w:id="3404"/>
    <w:p w14:paraId="27C47F35" w14:textId="77777777" w:rsidR="00820054" w:rsidRDefault="00820054" w:rsidP="00952BD1">
      <w:pPr>
        <w:rPr>
          <w:rFonts w:cs="Arial"/>
          <w:szCs w:val="22"/>
        </w:rPr>
      </w:pPr>
      <w:r w:rsidRPr="006436F8">
        <w:rPr>
          <w:rFonts w:cs="Arial"/>
          <w:position w:val="-12"/>
          <w:szCs w:val="22"/>
        </w:rPr>
        <w:object w:dxaOrig="2280" w:dyaOrig="380" w14:anchorId="55EC084E">
          <v:shape id="_x0000_i1566" type="#_x0000_t75" style="width:114pt;height:18.55pt" o:ole="">
            <v:imagedata r:id="rId1364" o:title=""/>
          </v:shape>
          <o:OLEObject Type="Embed" ProgID="Equation.DSMT4" ShapeID="_x0000_i1566" DrawAspect="Content" ObjectID="_1731936494" r:id="rId1365"/>
        </w:object>
      </w:r>
    </w:p>
    <w:p w14:paraId="3850D3A5" w14:textId="77777777" w:rsidR="00744046" w:rsidRDefault="00744046" w:rsidP="00952BD1">
      <w:pPr>
        <w:rPr>
          <w:rFonts w:cs="Arial"/>
          <w:szCs w:val="22"/>
        </w:rPr>
      </w:pPr>
      <w:bookmarkStart w:id="3405" w:name="_Hlk355449951"/>
      <w:r>
        <w:rPr>
          <w:rFonts w:cs="Arial"/>
          <w:szCs w:val="22"/>
        </w:rPr>
        <w:t>Diese Gleichung wird nach dem Massenverhältnis umgestellt:</w:t>
      </w:r>
    </w:p>
    <w:bookmarkEnd w:id="3405"/>
    <w:p w14:paraId="0FD4450D" w14:textId="77777777" w:rsidR="00744046" w:rsidRDefault="00744046" w:rsidP="00952BD1">
      <w:pPr>
        <w:rPr>
          <w:rFonts w:cs="Arial"/>
          <w:szCs w:val="22"/>
        </w:rPr>
      </w:pPr>
      <w:r w:rsidRPr="00744046">
        <w:rPr>
          <w:rFonts w:cs="Arial"/>
          <w:position w:val="-90"/>
          <w:szCs w:val="22"/>
        </w:rPr>
        <w:object w:dxaOrig="2320" w:dyaOrig="1579" w14:anchorId="5B0775C5">
          <v:shape id="_x0000_i1567" type="#_x0000_t75" style="width:116.2pt;height:79.65pt" o:ole="">
            <v:imagedata r:id="rId1366" o:title=""/>
          </v:shape>
          <o:OLEObject Type="Embed" ProgID="Equation.DSMT4" ShapeID="_x0000_i1567" DrawAspect="Content" ObjectID="_1731936495" r:id="rId1367"/>
        </w:object>
      </w:r>
    </w:p>
    <w:p w14:paraId="5D69AA9C" w14:textId="77777777" w:rsidR="00744046" w:rsidRDefault="00744046" w:rsidP="00952BD1">
      <w:pPr>
        <w:rPr>
          <w:rFonts w:cs="Arial"/>
          <w:szCs w:val="22"/>
        </w:rPr>
      </w:pPr>
      <w:bookmarkStart w:id="3406" w:name="_Hlk355450004"/>
      <w:r>
        <w:rPr>
          <w:rFonts w:cs="Arial"/>
          <w:szCs w:val="22"/>
        </w:rPr>
        <w:t>und die gegebenen Größen eingesetzt:</w:t>
      </w:r>
    </w:p>
    <w:bookmarkEnd w:id="3406"/>
    <w:p w14:paraId="39C306ED" w14:textId="77777777" w:rsidR="00744046" w:rsidRDefault="00744046" w:rsidP="00952BD1">
      <w:pPr>
        <w:rPr>
          <w:rFonts w:cs="Arial"/>
          <w:szCs w:val="22"/>
        </w:rPr>
      </w:pPr>
      <w:r w:rsidRPr="00744046">
        <w:rPr>
          <w:rFonts w:cs="Arial"/>
          <w:position w:val="-90"/>
          <w:szCs w:val="22"/>
        </w:rPr>
        <w:object w:dxaOrig="1939" w:dyaOrig="1920" w14:anchorId="483DF3D0">
          <v:shape id="_x0000_i1568" type="#_x0000_t75" style="width:96.55pt;height:96pt" o:ole="">
            <v:imagedata r:id="rId1368" o:title=""/>
          </v:shape>
          <o:OLEObject Type="Embed" ProgID="Equation.DSMT4" ShapeID="_x0000_i1568" DrawAspect="Content" ObjectID="_1731936496" r:id="rId1369"/>
        </w:object>
      </w:r>
    </w:p>
    <w:p w14:paraId="09ED8D4A" w14:textId="77777777" w:rsidR="00744046" w:rsidRDefault="00744046" w:rsidP="00952BD1">
      <w:pPr>
        <w:rPr>
          <w:rFonts w:cs="Arial"/>
          <w:szCs w:val="22"/>
        </w:rPr>
      </w:pPr>
      <w:bookmarkStart w:id="3407" w:name="_Hlk355450058"/>
      <w:r>
        <w:rPr>
          <w:rFonts w:cs="Arial"/>
          <w:szCs w:val="22"/>
        </w:rPr>
        <w:t>Körper 1 ist doppelt so schwer wie Körper 2.</w:t>
      </w:r>
    </w:p>
    <w:bookmarkEnd w:id="3407"/>
    <w:p w14:paraId="79520587" w14:textId="77777777" w:rsidR="001B7628" w:rsidRDefault="001B7628" w:rsidP="00952BD1">
      <w:pPr>
        <w:rPr>
          <w:rFonts w:cs="Arial"/>
          <w:szCs w:val="22"/>
        </w:rPr>
      </w:pPr>
    </w:p>
    <w:p w14:paraId="5AAB0E58" w14:textId="77777777" w:rsidR="001910A8" w:rsidRPr="001910A8" w:rsidRDefault="001910A8" w:rsidP="00952BD1">
      <w:pPr>
        <w:rPr>
          <w:rStyle w:val="Nummer"/>
          <w:b w:val="0"/>
        </w:rPr>
      </w:pPr>
    </w:p>
    <w:p w14:paraId="6F521B03" w14:textId="77777777" w:rsidR="00800505" w:rsidRPr="00123392" w:rsidRDefault="00F23A4D" w:rsidP="00952BD1">
      <w:pPr>
        <w:rPr>
          <w:rStyle w:val="Nummer"/>
        </w:rPr>
      </w:pPr>
      <w:bookmarkStart w:id="3408" w:name="m865"/>
      <w:r w:rsidRPr="00123392">
        <w:rPr>
          <w:rStyle w:val="Nummer"/>
        </w:rPr>
        <w:t xml:space="preserve">865. </w:t>
      </w:r>
      <w:bookmarkEnd w:id="3408"/>
    </w:p>
    <w:p w14:paraId="3BE32226" w14:textId="77777777" w:rsidR="00F23A4D" w:rsidRPr="00F23A4D" w:rsidRDefault="00F23A4D" w:rsidP="00F23A4D">
      <w:pPr>
        <w:tabs>
          <w:tab w:val="right" w:leader="dot" w:pos="3828"/>
        </w:tabs>
        <w:rPr>
          <w:szCs w:val="22"/>
          <w:lang w:val="da-DK"/>
        </w:rPr>
      </w:pPr>
      <w:r w:rsidRPr="00F23A4D">
        <w:rPr>
          <w:szCs w:val="22"/>
          <w:lang w:val="da-DK"/>
        </w:rPr>
        <w:t xml:space="preserve">3,5 km = </w:t>
      </w:r>
      <w:r w:rsidRPr="00F23A4D">
        <w:rPr>
          <w:szCs w:val="22"/>
          <w:lang w:val="da-DK"/>
        </w:rPr>
        <w:tab/>
      </w:r>
      <w:r>
        <w:rPr>
          <w:szCs w:val="22"/>
          <w:lang w:val="da-DK"/>
        </w:rPr>
        <w:t xml:space="preserve">3500 </w:t>
      </w:r>
      <w:r w:rsidRPr="00F23A4D">
        <w:rPr>
          <w:szCs w:val="22"/>
          <w:lang w:val="da-DK"/>
        </w:rPr>
        <w:t>m</w:t>
      </w:r>
    </w:p>
    <w:p w14:paraId="13A1E08D" w14:textId="77777777" w:rsidR="00F23A4D" w:rsidRPr="00F23A4D" w:rsidRDefault="00F23A4D" w:rsidP="00F23A4D">
      <w:pPr>
        <w:tabs>
          <w:tab w:val="right" w:leader="dot" w:pos="3828"/>
        </w:tabs>
        <w:rPr>
          <w:szCs w:val="22"/>
          <w:lang w:val="da-DK"/>
        </w:rPr>
      </w:pPr>
      <w:r w:rsidRPr="00F23A4D">
        <w:rPr>
          <w:szCs w:val="22"/>
          <w:lang w:val="da-DK"/>
        </w:rPr>
        <w:lastRenderedPageBreak/>
        <w:t xml:space="preserve">700 g = </w:t>
      </w:r>
      <w:r w:rsidRPr="00F23A4D">
        <w:rPr>
          <w:szCs w:val="22"/>
          <w:lang w:val="da-DK"/>
        </w:rPr>
        <w:tab/>
      </w:r>
      <w:r>
        <w:rPr>
          <w:szCs w:val="22"/>
          <w:lang w:val="da-DK"/>
        </w:rPr>
        <w:t xml:space="preserve">0,7 </w:t>
      </w:r>
      <w:r w:rsidRPr="00F23A4D">
        <w:rPr>
          <w:szCs w:val="22"/>
          <w:lang w:val="da-DK"/>
        </w:rPr>
        <w:t>kg</w:t>
      </w:r>
    </w:p>
    <w:p w14:paraId="44304568" w14:textId="77777777" w:rsidR="00F23A4D" w:rsidRPr="00892801" w:rsidRDefault="00F23A4D" w:rsidP="00F23A4D">
      <w:pPr>
        <w:tabs>
          <w:tab w:val="right" w:leader="dot" w:pos="3828"/>
        </w:tabs>
        <w:rPr>
          <w:szCs w:val="22"/>
          <w:lang w:val="da-DK"/>
        </w:rPr>
      </w:pPr>
      <w:r w:rsidRPr="00892801">
        <w:rPr>
          <w:szCs w:val="22"/>
          <w:lang w:val="da-DK"/>
        </w:rPr>
        <w:t xml:space="preserve">400 mg = </w:t>
      </w:r>
      <w:r w:rsidRPr="00892801">
        <w:rPr>
          <w:szCs w:val="22"/>
          <w:lang w:val="da-DK"/>
        </w:rPr>
        <w:tab/>
      </w:r>
      <w:r>
        <w:rPr>
          <w:szCs w:val="22"/>
          <w:lang w:val="da-DK"/>
        </w:rPr>
        <w:t xml:space="preserve">0,4 </w:t>
      </w:r>
      <w:r w:rsidRPr="00892801">
        <w:rPr>
          <w:szCs w:val="22"/>
          <w:lang w:val="da-DK"/>
        </w:rPr>
        <w:t>g</w:t>
      </w:r>
    </w:p>
    <w:p w14:paraId="0AE38BDD" w14:textId="77777777" w:rsidR="00F23A4D" w:rsidRPr="00892801" w:rsidRDefault="00F23A4D" w:rsidP="00F23A4D">
      <w:pPr>
        <w:tabs>
          <w:tab w:val="right" w:leader="dot" w:pos="3828"/>
        </w:tabs>
        <w:rPr>
          <w:szCs w:val="22"/>
          <w:lang w:val="da-DK"/>
        </w:rPr>
      </w:pPr>
      <w:r w:rsidRPr="00892801">
        <w:rPr>
          <w:szCs w:val="22"/>
          <w:lang w:val="da-DK"/>
        </w:rPr>
        <w:t xml:space="preserve">0,5 km = </w:t>
      </w:r>
      <w:r w:rsidRPr="00892801">
        <w:rPr>
          <w:szCs w:val="22"/>
          <w:lang w:val="da-DK"/>
        </w:rPr>
        <w:tab/>
      </w:r>
      <w:r>
        <w:rPr>
          <w:szCs w:val="22"/>
          <w:lang w:val="da-DK"/>
        </w:rPr>
        <w:t xml:space="preserve">500 </w:t>
      </w:r>
      <w:r w:rsidRPr="00892801">
        <w:rPr>
          <w:szCs w:val="22"/>
          <w:lang w:val="da-DK"/>
        </w:rPr>
        <w:t>m</w:t>
      </w:r>
    </w:p>
    <w:p w14:paraId="56795209" w14:textId="77777777" w:rsidR="00F23A4D" w:rsidRPr="00892801" w:rsidRDefault="00F23A4D" w:rsidP="00F23A4D">
      <w:pPr>
        <w:tabs>
          <w:tab w:val="right" w:leader="dot" w:pos="3828"/>
        </w:tabs>
        <w:rPr>
          <w:szCs w:val="22"/>
          <w:lang w:val="da-DK"/>
        </w:rPr>
      </w:pPr>
      <w:r w:rsidRPr="00892801">
        <w:rPr>
          <w:szCs w:val="22"/>
          <w:lang w:val="da-DK"/>
        </w:rPr>
        <w:t xml:space="preserve">20 cm = </w:t>
      </w:r>
      <w:r w:rsidRPr="00892801">
        <w:rPr>
          <w:szCs w:val="22"/>
          <w:lang w:val="da-DK"/>
        </w:rPr>
        <w:tab/>
      </w:r>
      <w:r>
        <w:rPr>
          <w:szCs w:val="22"/>
          <w:lang w:val="da-DK"/>
        </w:rPr>
        <w:t>0,2</w:t>
      </w:r>
      <w:r w:rsidRPr="00892801">
        <w:rPr>
          <w:szCs w:val="22"/>
          <w:lang w:val="da-DK"/>
        </w:rPr>
        <w:t>m</w:t>
      </w:r>
    </w:p>
    <w:p w14:paraId="074CF851" w14:textId="77777777" w:rsidR="00F23A4D" w:rsidRDefault="00F23A4D" w:rsidP="00F23A4D">
      <w:pPr>
        <w:tabs>
          <w:tab w:val="right" w:leader="dot" w:pos="3828"/>
        </w:tabs>
        <w:rPr>
          <w:szCs w:val="22"/>
          <w:lang w:val="da-DK"/>
        </w:rPr>
      </w:pPr>
      <w:r w:rsidRPr="00892801">
        <w:rPr>
          <w:szCs w:val="22"/>
          <w:lang w:val="da-DK"/>
        </w:rPr>
        <w:t xml:space="preserve">75 kg = </w:t>
      </w:r>
      <w:r w:rsidRPr="00892801">
        <w:rPr>
          <w:szCs w:val="22"/>
          <w:lang w:val="da-DK"/>
        </w:rPr>
        <w:tab/>
      </w:r>
      <w:r>
        <w:rPr>
          <w:szCs w:val="22"/>
          <w:lang w:val="da-DK"/>
        </w:rPr>
        <w:t xml:space="preserve">75 000 </w:t>
      </w:r>
      <w:r w:rsidRPr="00892801">
        <w:rPr>
          <w:szCs w:val="22"/>
          <w:lang w:val="da-DK"/>
        </w:rPr>
        <w:t>g</w:t>
      </w:r>
    </w:p>
    <w:p w14:paraId="2EDEF51F" w14:textId="77777777" w:rsidR="00F23A4D" w:rsidRDefault="00F23A4D" w:rsidP="00F23A4D">
      <w:pPr>
        <w:tabs>
          <w:tab w:val="right" w:leader="dot" w:pos="3828"/>
        </w:tabs>
        <w:rPr>
          <w:szCs w:val="22"/>
          <w:lang w:val="da-DK"/>
        </w:rPr>
      </w:pPr>
      <w:r>
        <w:rPr>
          <w:szCs w:val="22"/>
          <w:lang w:val="da-DK"/>
        </w:rPr>
        <w:t xml:space="preserve">300 ml = </w:t>
      </w:r>
      <w:r>
        <w:rPr>
          <w:szCs w:val="22"/>
          <w:lang w:val="da-DK"/>
        </w:rPr>
        <w:tab/>
        <w:t>0,3 l</w:t>
      </w:r>
    </w:p>
    <w:p w14:paraId="3A6E7ADB" w14:textId="77777777" w:rsidR="00F23A4D" w:rsidRDefault="00F23A4D" w:rsidP="00F23A4D">
      <w:pPr>
        <w:tabs>
          <w:tab w:val="right" w:leader="dot" w:pos="3828"/>
        </w:tabs>
        <w:rPr>
          <w:szCs w:val="22"/>
        </w:rPr>
      </w:pPr>
      <w:r w:rsidRPr="00892801">
        <w:rPr>
          <w:szCs w:val="22"/>
        </w:rPr>
        <w:t xml:space="preserve">89 mm = </w:t>
      </w:r>
      <w:r w:rsidRPr="00892801">
        <w:rPr>
          <w:szCs w:val="22"/>
        </w:rPr>
        <w:tab/>
      </w:r>
      <w:r>
        <w:rPr>
          <w:szCs w:val="22"/>
        </w:rPr>
        <w:t xml:space="preserve"> 8,9 cm</w:t>
      </w:r>
    </w:p>
    <w:p w14:paraId="3B6C002C" w14:textId="77777777" w:rsidR="00F23A4D" w:rsidRDefault="00F23A4D" w:rsidP="00F23A4D">
      <w:pPr>
        <w:tabs>
          <w:tab w:val="right" w:leader="dot" w:pos="3828"/>
        </w:tabs>
        <w:rPr>
          <w:szCs w:val="22"/>
        </w:rPr>
      </w:pPr>
      <w:r>
        <w:rPr>
          <w:szCs w:val="22"/>
        </w:rPr>
        <w:t xml:space="preserve">12 dm³ = </w:t>
      </w:r>
      <w:r>
        <w:rPr>
          <w:szCs w:val="22"/>
        </w:rPr>
        <w:tab/>
        <w:t xml:space="preserve"> 12 000 cm³</w:t>
      </w:r>
    </w:p>
    <w:p w14:paraId="394F5EF1" w14:textId="77777777" w:rsidR="00F23A4D" w:rsidRDefault="00F23A4D" w:rsidP="00F23A4D">
      <w:pPr>
        <w:tabs>
          <w:tab w:val="right" w:leader="dot" w:pos="3828"/>
        </w:tabs>
        <w:rPr>
          <w:szCs w:val="22"/>
        </w:rPr>
      </w:pPr>
      <w:r>
        <w:rPr>
          <w:szCs w:val="22"/>
        </w:rPr>
        <w:t xml:space="preserve">600 ml = </w:t>
      </w:r>
      <w:r>
        <w:rPr>
          <w:szCs w:val="22"/>
        </w:rPr>
        <w:tab/>
        <w:t>600 cm³</w:t>
      </w:r>
    </w:p>
    <w:p w14:paraId="34FA1DEA" w14:textId="77777777" w:rsidR="007E6E56" w:rsidRDefault="007E6E56" w:rsidP="00F23A4D">
      <w:pPr>
        <w:tabs>
          <w:tab w:val="right" w:leader="dot" w:pos="3828"/>
        </w:tabs>
        <w:rPr>
          <w:szCs w:val="22"/>
        </w:rPr>
      </w:pPr>
    </w:p>
    <w:p w14:paraId="7A5A7617" w14:textId="77777777" w:rsidR="007E6E56" w:rsidRPr="00123392" w:rsidRDefault="007E6E56" w:rsidP="00F23A4D">
      <w:pPr>
        <w:tabs>
          <w:tab w:val="right" w:leader="dot" w:pos="3828"/>
        </w:tabs>
        <w:rPr>
          <w:rStyle w:val="Nummer"/>
        </w:rPr>
      </w:pPr>
      <w:bookmarkStart w:id="3409" w:name="m866"/>
      <w:r w:rsidRPr="00123392">
        <w:rPr>
          <w:rStyle w:val="Nummer"/>
        </w:rPr>
        <w:t>866.</w:t>
      </w:r>
      <w:bookmarkEnd w:id="3409"/>
      <w:r w:rsidRPr="00123392">
        <w:rPr>
          <w:rStyle w:val="Nummer"/>
        </w:rPr>
        <w:t xml:space="preserve"> </w:t>
      </w:r>
    </w:p>
    <w:p w14:paraId="7B71599F" w14:textId="77777777" w:rsidR="007E6E56" w:rsidRDefault="007E6E56" w:rsidP="00F23A4D">
      <w:pPr>
        <w:tabs>
          <w:tab w:val="right" w:leader="dot" w:pos="3828"/>
        </w:tabs>
        <w:rPr>
          <w:szCs w:val="22"/>
        </w:rPr>
      </w:pPr>
      <w:r>
        <w:rPr>
          <w:szCs w:val="22"/>
        </w:rPr>
        <w:t>grün: 16 ml</w:t>
      </w:r>
    </w:p>
    <w:p w14:paraId="46881FF9" w14:textId="77777777" w:rsidR="007E6E56" w:rsidRDefault="007E6E56" w:rsidP="00F23A4D">
      <w:pPr>
        <w:tabs>
          <w:tab w:val="right" w:leader="dot" w:pos="3828"/>
        </w:tabs>
        <w:rPr>
          <w:szCs w:val="22"/>
        </w:rPr>
      </w:pPr>
      <w:r>
        <w:rPr>
          <w:szCs w:val="22"/>
        </w:rPr>
        <w:t>rot: 10,5 ml</w:t>
      </w:r>
    </w:p>
    <w:p w14:paraId="6F3F6CFE" w14:textId="77777777" w:rsidR="007E6E56" w:rsidRDefault="007E6E56" w:rsidP="00F23A4D">
      <w:pPr>
        <w:tabs>
          <w:tab w:val="right" w:leader="dot" w:pos="3828"/>
        </w:tabs>
        <w:rPr>
          <w:szCs w:val="22"/>
        </w:rPr>
      </w:pPr>
      <w:r>
        <w:rPr>
          <w:szCs w:val="22"/>
        </w:rPr>
        <w:t>blau: 27 ml</w:t>
      </w:r>
    </w:p>
    <w:p w14:paraId="6F454ECC" w14:textId="77777777" w:rsidR="00123392" w:rsidRDefault="00123392" w:rsidP="00F23A4D">
      <w:pPr>
        <w:tabs>
          <w:tab w:val="right" w:leader="dot" w:pos="3828"/>
        </w:tabs>
        <w:rPr>
          <w:szCs w:val="22"/>
        </w:rPr>
      </w:pPr>
    </w:p>
    <w:p w14:paraId="50ECD222" w14:textId="77777777" w:rsidR="00123392" w:rsidRDefault="00123392" w:rsidP="00123392">
      <w:pPr>
        <w:rPr>
          <w:rStyle w:val="Nummer"/>
          <w:b w:val="0"/>
        </w:rPr>
      </w:pPr>
      <w:bookmarkStart w:id="3410" w:name="m867"/>
      <w:r w:rsidRPr="00123392">
        <w:rPr>
          <w:rStyle w:val="Nummer"/>
        </w:rPr>
        <w:t>867.</w:t>
      </w:r>
      <w:bookmarkEnd w:id="3410"/>
      <w:r>
        <w:rPr>
          <w:rStyle w:val="Nummer"/>
        </w:rPr>
        <w:t xml:space="preserve"> </w:t>
      </w:r>
      <w:r w:rsidRPr="00123392">
        <w:rPr>
          <w:rStyle w:val="Nummer"/>
          <w:b w:val="0"/>
        </w:rPr>
        <w:t xml:space="preserve">Zur </w:t>
      </w:r>
      <w:r>
        <w:rPr>
          <w:rStyle w:val="Nummer"/>
          <w:b w:val="0"/>
        </w:rPr>
        <w:t>Bestimmung der Dichte müssen die Masse und das Volumen bestimmt werden.</w:t>
      </w:r>
    </w:p>
    <w:p w14:paraId="28463D17" w14:textId="77777777" w:rsidR="00123392" w:rsidRDefault="00701F5A" w:rsidP="00123392">
      <w:pPr>
        <w:rPr>
          <w:rStyle w:val="Nummer"/>
          <w:b w:val="0"/>
        </w:rPr>
      </w:pPr>
      <w:r>
        <w:rPr>
          <w:rStyle w:val="Nummer"/>
          <w:b w:val="0"/>
        </w:rPr>
        <w:t xml:space="preserve">1. </w:t>
      </w:r>
      <w:r w:rsidR="00123392">
        <w:rPr>
          <w:rStyle w:val="Nummer"/>
          <w:b w:val="0"/>
        </w:rPr>
        <w:t>Volumen: Flüssigkeit in den Messzylinder gießen und ablesen.</w:t>
      </w:r>
    </w:p>
    <w:p w14:paraId="29A273EC" w14:textId="77777777" w:rsidR="00123392" w:rsidRDefault="00123392" w:rsidP="00123392">
      <w:pPr>
        <w:rPr>
          <w:rStyle w:val="Nummer"/>
          <w:b w:val="0"/>
        </w:rPr>
      </w:pPr>
    </w:p>
    <w:p w14:paraId="5845F309" w14:textId="77777777" w:rsidR="00123392" w:rsidRDefault="00701F5A" w:rsidP="00123392">
      <w:pPr>
        <w:rPr>
          <w:rStyle w:val="Nummer"/>
          <w:b w:val="0"/>
        </w:rPr>
      </w:pPr>
      <w:r>
        <w:rPr>
          <w:rStyle w:val="Nummer"/>
          <w:b w:val="0"/>
        </w:rPr>
        <w:t xml:space="preserve">2. </w:t>
      </w:r>
      <w:r w:rsidR="00123392">
        <w:rPr>
          <w:rStyle w:val="Nummer"/>
          <w:b w:val="0"/>
        </w:rPr>
        <w:t>Masse: Man kann die Flüssigkeit schlecht auf die Waage gießen. Deshalb:</w:t>
      </w:r>
    </w:p>
    <w:p w14:paraId="0E8972FE" w14:textId="77777777" w:rsidR="00123392" w:rsidRDefault="00590187" w:rsidP="00123392">
      <w:pPr>
        <w:rPr>
          <w:rStyle w:val="Nummer"/>
          <w:b w:val="0"/>
        </w:rPr>
      </w:pPr>
      <w:r>
        <w:rPr>
          <w:rStyle w:val="Nummer"/>
          <w:b w:val="0"/>
        </w:rPr>
        <w:t xml:space="preserve">* </w:t>
      </w:r>
      <w:r w:rsidR="00123392">
        <w:rPr>
          <w:rStyle w:val="Nummer"/>
          <w:b w:val="0"/>
        </w:rPr>
        <w:t>Messzylinder mit Flüssigkeit wiegen,</w:t>
      </w:r>
    </w:p>
    <w:p w14:paraId="4A0D4221" w14:textId="77777777" w:rsidR="00123392" w:rsidRDefault="00590187" w:rsidP="00123392">
      <w:pPr>
        <w:rPr>
          <w:rStyle w:val="Nummer"/>
          <w:b w:val="0"/>
        </w:rPr>
      </w:pPr>
      <w:r>
        <w:rPr>
          <w:rStyle w:val="Nummer"/>
          <w:b w:val="0"/>
        </w:rPr>
        <w:t xml:space="preserve">* </w:t>
      </w:r>
      <w:r w:rsidR="00123392">
        <w:rPr>
          <w:rStyle w:val="Nummer"/>
          <w:b w:val="0"/>
        </w:rPr>
        <w:t xml:space="preserve">Messzylinder ohne </w:t>
      </w:r>
      <w:r>
        <w:rPr>
          <w:rStyle w:val="Nummer"/>
          <w:b w:val="0"/>
        </w:rPr>
        <w:t>Flüssigkeit wiegen</w:t>
      </w:r>
    </w:p>
    <w:p w14:paraId="79AECD3E" w14:textId="77777777" w:rsidR="00590187" w:rsidRPr="00123392" w:rsidRDefault="00590187" w:rsidP="00123392">
      <w:pPr>
        <w:rPr>
          <w:rStyle w:val="Nummer"/>
          <w:b w:val="0"/>
        </w:rPr>
      </w:pPr>
      <w:r>
        <w:rPr>
          <w:rStyle w:val="Nummer"/>
          <w:b w:val="0"/>
        </w:rPr>
        <w:t>* Masse der Flüssigkeit = Masse Messzylinder mit Flüssigkeit – Masse Messzylinder ohne Flüssigkeit</w:t>
      </w:r>
    </w:p>
    <w:p w14:paraId="4204BAE2" w14:textId="77777777" w:rsidR="00123392" w:rsidRDefault="00123392" w:rsidP="00123392">
      <w:pPr>
        <w:rPr>
          <w:szCs w:val="22"/>
        </w:rPr>
      </w:pPr>
    </w:p>
    <w:p w14:paraId="4A825794" w14:textId="4621F667" w:rsidR="00701F5A" w:rsidRDefault="00701F5A" w:rsidP="00123392">
      <w:pPr>
        <w:rPr>
          <w:szCs w:val="22"/>
        </w:rPr>
      </w:pPr>
      <w:r>
        <w:rPr>
          <w:szCs w:val="22"/>
        </w:rPr>
        <w:t xml:space="preserve">3. Die Dichte der Flüssigkeit </w:t>
      </w:r>
      <w:proofErr w:type="gramStart"/>
      <w:r>
        <w:rPr>
          <w:szCs w:val="22"/>
        </w:rPr>
        <w:t>ist</w:t>
      </w:r>
      <w:proofErr w:type="gramEnd"/>
      <w:r>
        <w:rPr>
          <w:szCs w:val="22"/>
        </w:rPr>
        <w:t xml:space="preserve"> die Masse der Flüssigkeit</w:t>
      </w:r>
      <w:r w:rsidR="005C4B57">
        <w:rPr>
          <w:szCs w:val="22"/>
        </w:rPr>
        <w:t xml:space="preserve"> (in Gramm) </w:t>
      </w:r>
      <w:r>
        <w:rPr>
          <w:szCs w:val="22"/>
        </w:rPr>
        <w:t>durch das Volumen</w:t>
      </w:r>
      <w:r w:rsidR="005C4B57">
        <w:rPr>
          <w:szCs w:val="22"/>
        </w:rPr>
        <w:t xml:space="preserve"> (in Kubikzentimeter)</w:t>
      </w:r>
    </w:p>
    <w:p w14:paraId="05669CB0" w14:textId="77777777" w:rsidR="00685B8B" w:rsidRDefault="00685B8B" w:rsidP="00123392">
      <w:pPr>
        <w:rPr>
          <w:szCs w:val="22"/>
        </w:rPr>
      </w:pPr>
    </w:p>
    <w:p w14:paraId="4C95D032" w14:textId="77777777" w:rsidR="00685B8B" w:rsidRPr="00123392" w:rsidRDefault="00685B8B" w:rsidP="00685B8B">
      <w:pPr>
        <w:tabs>
          <w:tab w:val="right" w:leader="dot" w:pos="3828"/>
        </w:tabs>
        <w:rPr>
          <w:rStyle w:val="Nummer"/>
        </w:rPr>
      </w:pPr>
      <w:bookmarkStart w:id="3411" w:name="m868"/>
      <w:r w:rsidRPr="00123392">
        <w:rPr>
          <w:rStyle w:val="Nummer"/>
        </w:rPr>
        <w:t>86</w:t>
      </w:r>
      <w:r>
        <w:rPr>
          <w:rStyle w:val="Nummer"/>
        </w:rPr>
        <w:t>8</w:t>
      </w:r>
      <w:r w:rsidRPr="00123392">
        <w:rPr>
          <w:rStyle w:val="Nummer"/>
        </w:rPr>
        <w:t xml:space="preserve">. </w:t>
      </w:r>
      <w:bookmarkEnd w:id="3411"/>
    </w:p>
    <w:p w14:paraId="2A60FA36" w14:textId="77777777" w:rsidR="00685B8B" w:rsidRDefault="00685B8B" w:rsidP="00685B8B">
      <w:pPr>
        <w:tabs>
          <w:tab w:val="right" w:leader="dot" w:pos="3828"/>
        </w:tabs>
        <w:rPr>
          <w:szCs w:val="22"/>
        </w:rPr>
      </w:pPr>
      <w:r>
        <w:rPr>
          <w:szCs w:val="22"/>
        </w:rPr>
        <w:t>grün: 28 ml</w:t>
      </w:r>
    </w:p>
    <w:p w14:paraId="656BC09B" w14:textId="77777777" w:rsidR="00685B8B" w:rsidRDefault="00685B8B" w:rsidP="00685B8B">
      <w:pPr>
        <w:tabs>
          <w:tab w:val="right" w:leader="dot" w:pos="3828"/>
        </w:tabs>
        <w:rPr>
          <w:szCs w:val="22"/>
        </w:rPr>
      </w:pPr>
      <w:r>
        <w:rPr>
          <w:szCs w:val="22"/>
        </w:rPr>
        <w:t>rot: 7,5 ml</w:t>
      </w:r>
    </w:p>
    <w:p w14:paraId="71C8F616" w14:textId="77777777" w:rsidR="00685B8B" w:rsidRDefault="00685B8B" w:rsidP="00685B8B">
      <w:pPr>
        <w:tabs>
          <w:tab w:val="right" w:leader="dot" w:pos="3828"/>
        </w:tabs>
        <w:rPr>
          <w:szCs w:val="22"/>
        </w:rPr>
      </w:pPr>
      <w:r>
        <w:rPr>
          <w:szCs w:val="22"/>
        </w:rPr>
        <w:t xml:space="preserve">blau: </w:t>
      </w:r>
      <w:r w:rsidR="00B64647">
        <w:rPr>
          <w:szCs w:val="22"/>
        </w:rPr>
        <w:t>50</w:t>
      </w:r>
      <w:r>
        <w:rPr>
          <w:szCs w:val="22"/>
        </w:rPr>
        <w:t xml:space="preserve"> ml</w:t>
      </w:r>
    </w:p>
    <w:p w14:paraId="4595ACE4" w14:textId="77777777" w:rsidR="00446E80" w:rsidRDefault="00446E80" w:rsidP="00685B8B">
      <w:pPr>
        <w:tabs>
          <w:tab w:val="right" w:leader="dot" w:pos="3828"/>
        </w:tabs>
        <w:rPr>
          <w:szCs w:val="22"/>
        </w:rPr>
      </w:pPr>
    </w:p>
    <w:p w14:paraId="1A168D42" w14:textId="77777777" w:rsidR="00446E80" w:rsidRPr="00446E80" w:rsidRDefault="00446E80" w:rsidP="00446E80">
      <w:pPr>
        <w:rPr>
          <w:rStyle w:val="Nummer"/>
          <w:b w:val="0"/>
        </w:rPr>
      </w:pPr>
      <w:bookmarkStart w:id="3412" w:name="m869"/>
      <w:r w:rsidRPr="00446E80">
        <w:rPr>
          <w:rStyle w:val="Nummer"/>
        </w:rPr>
        <w:t>869.</w:t>
      </w:r>
      <w:bookmarkEnd w:id="3412"/>
      <w:r w:rsidRPr="00446E80">
        <w:rPr>
          <w:rStyle w:val="Nummer"/>
        </w:rPr>
        <w:t xml:space="preserve"> </w:t>
      </w:r>
      <w:r w:rsidR="00085232">
        <w:rPr>
          <w:szCs w:val="22"/>
        </w:rPr>
        <w:t>Auf dem Dach liegen 1,68</w:t>
      </w:r>
      <w:r w:rsidR="00085232">
        <w:t xml:space="preserve"> t Schnee.</w:t>
      </w:r>
    </w:p>
    <w:p w14:paraId="6E35DC10" w14:textId="77777777" w:rsidR="00446E80" w:rsidRPr="00446E80" w:rsidRDefault="00446E80" w:rsidP="00446E80">
      <w:pPr>
        <w:rPr>
          <w:rStyle w:val="Nummer"/>
          <w:b w:val="0"/>
        </w:rPr>
      </w:pPr>
    </w:p>
    <w:p w14:paraId="23484FC5" w14:textId="77777777" w:rsidR="00446E80" w:rsidRPr="00446E80" w:rsidRDefault="00B42104" w:rsidP="00446E80">
      <w:pPr>
        <w:rPr>
          <w:rStyle w:val="Nummer"/>
          <w:b w:val="0"/>
        </w:rPr>
      </w:pPr>
      <w:hyperlink r:id="rId1370" w:anchor="m869" w:history="1">
        <w:r w:rsidR="00446E80" w:rsidRPr="00446E80">
          <w:rPr>
            <w:rStyle w:val="Hyperlink"/>
            <w:sz w:val="22"/>
          </w:rPr>
          <w:t>vollständige Lösung</w:t>
        </w:r>
      </w:hyperlink>
    </w:p>
    <w:p w14:paraId="2828F915" w14:textId="77777777" w:rsidR="00685B8B" w:rsidRPr="00123392" w:rsidRDefault="00685B8B" w:rsidP="00123392">
      <w:pPr>
        <w:rPr>
          <w:szCs w:val="22"/>
        </w:rPr>
      </w:pPr>
    </w:p>
    <w:p w14:paraId="46E85D2A" w14:textId="77777777" w:rsidR="007E6E56" w:rsidRPr="00762D17" w:rsidRDefault="00762D17" w:rsidP="00123392">
      <w:pPr>
        <w:rPr>
          <w:rStyle w:val="Nummer"/>
        </w:rPr>
      </w:pPr>
      <w:bookmarkStart w:id="3413" w:name="m870"/>
      <w:r w:rsidRPr="00762D17">
        <w:rPr>
          <w:rStyle w:val="Nummer"/>
        </w:rPr>
        <w:t>870.</w:t>
      </w:r>
      <w:bookmarkEnd w:id="3413"/>
      <w:r w:rsidRPr="00762D17">
        <w:rPr>
          <w:rStyle w:val="Nummer"/>
        </w:rPr>
        <w:t xml:space="preserve"> </w:t>
      </w:r>
    </w:p>
    <w:p w14:paraId="5B4AF97C" w14:textId="77777777" w:rsidR="00762D17" w:rsidRDefault="00A21F82" w:rsidP="00123392">
      <w:pPr>
        <w:rPr>
          <w:szCs w:val="22"/>
        </w:rPr>
      </w:pPr>
      <w:r>
        <w:rPr>
          <w:szCs w:val="22"/>
        </w:rPr>
        <w:t xml:space="preserve">a)  Die Hubarbeit berechnet sich </w:t>
      </w:r>
      <w:r w:rsidR="00762D17">
        <w:rPr>
          <w:szCs w:val="22"/>
        </w:rPr>
        <w:t>mit</w:t>
      </w:r>
    </w:p>
    <w:p w14:paraId="6651F318" w14:textId="77777777" w:rsidR="00762D17" w:rsidRDefault="00762D17" w:rsidP="00123392">
      <w:pPr>
        <w:rPr>
          <w:szCs w:val="22"/>
        </w:rPr>
      </w:pPr>
      <w:r w:rsidRPr="00762D17">
        <w:rPr>
          <w:position w:val="-10"/>
          <w:szCs w:val="22"/>
        </w:rPr>
        <w:object w:dxaOrig="1040" w:dyaOrig="300" w14:anchorId="0BBF45F6">
          <v:shape id="_x0000_i1569" type="#_x0000_t75" style="width:51.8pt;height:15.25pt" o:ole="">
            <v:imagedata r:id="rId1371" o:title=""/>
          </v:shape>
          <o:OLEObject Type="Embed" ProgID="Equation.DSMT4" ShapeID="_x0000_i1569" DrawAspect="Content" ObjectID="_1731936497" r:id="rId1372"/>
        </w:object>
      </w:r>
    </w:p>
    <w:p w14:paraId="70E7D2E2" w14:textId="77777777" w:rsidR="00762D17" w:rsidRPr="00123392" w:rsidRDefault="00A21F82" w:rsidP="00123392">
      <w:pPr>
        <w:rPr>
          <w:szCs w:val="22"/>
        </w:rPr>
      </w:pPr>
      <w:r>
        <w:rPr>
          <w:szCs w:val="22"/>
        </w:rPr>
        <w:t>Da es immer das gleiche Auto ist (m=</w:t>
      </w:r>
      <w:proofErr w:type="spellStart"/>
      <w:r>
        <w:rPr>
          <w:szCs w:val="22"/>
        </w:rPr>
        <w:t>konst</w:t>
      </w:r>
      <w:proofErr w:type="spellEnd"/>
      <w:r>
        <w:rPr>
          <w:szCs w:val="22"/>
        </w:rPr>
        <w:t xml:space="preserve">) und die gleiche Höhe erreicht wird, sind alle </w:t>
      </w:r>
      <w:r w:rsidR="00453865">
        <w:rPr>
          <w:szCs w:val="22"/>
        </w:rPr>
        <w:t xml:space="preserve">zwei </w:t>
      </w:r>
      <w:r>
        <w:rPr>
          <w:szCs w:val="22"/>
        </w:rPr>
        <w:t>Hubarbeiten gleich groß.</w:t>
      </w:r>
    </w:p>
    <w:p w14:paraId="089208EA" w14:textId="77777777" w:rsidR="007E6E56" w:rsidRDefault="00A21F82" w:rsidP="00123392">
      <w:pPr>
        <w:rPr>
          <w:szCs w:val="22"/>
        </w:rPr>
      </w:pPr>
      <w:r>
        <w:rPr>
          <w:szCs w:val="22"/>
        </w:rPr>
        <w:t xml:space="preserve">b) Der gefahrene Weg ist bei Berg </w:t>
      </w:r>
      <w:r w:rsidR="00453865" w:rsidRPr="00453865">
        <w:rPr>
          <w:rFonts w:ascii="Times New Roman" w:hAnsi="Times New Roman"/>
          <w:szCs w:val="22"/>
        </w:rPr>
        <w:t>I</w:t>
      </w:r>
      <w:r>
        <w:rPr>
          <w:szCs w:val="22"/>
        </w:rPr>
        <w:t xml:space="preserve"> am kürzesten. Da alle </w:t>
      </w:r>
      <w:r w:rsidR="00453865">
        <w:rPr>
          <w:szCs w:val="22"/>
        </w:rPr>
        <w:t>beiden</w:t>
      </w:r>
      <w:r>
        <w:rPr>
          <w:szCs w:val="22"/>
        </w:rPr>
        <w:t xml:space="preserve"> Berge in der gleichen Zeit bewältigt werden sollen, muss die Geschwindigkeit bei Berg </w:t>
      </w:r>
      <w:r w:rsidR="00453865" w:rsidRPr="00453865">
        <w:rPr>
          <w:rFonts w:ascii="Times New Roman" w:hAnsi="Times New Roman"/>
          <w:szCs w:val="22"/>
        </w:rPr>
        <w:t>II</w:t>
      </w:r>
      <w:r>
        <w:rPr>
          <w:szCs w:val="22"/>
        </w:rPr>
        <w:t xml:space="preserve"> </w:t>
      </w:r>
      <w:r w:rsidR="00453865">
        <w:rPr>
          <w:szCs w:val="22"/>
        </w:rPr>
        <w:t>größer</w:t>
      </w:r>
      <w:r>
        <w:rPr>
          <w:szCs w:val="22"/>
        </w:rPr>
        <w:t xml:space="preserve"> sein.</w:t>
      </w:r>
    </w:p>
    <w:p w14:paraId="656CA031" w14:textId="77777777" w:rsidR="00A21F82" w:rsidRDefault="00A21F82" w:rsidP="00123392">
      <w:pPr>
        <w:rPr>
          <w:szCs w:val="22"/>
        </w:rPr>
      </w:pPr>
      <w:r>
        <w:rPr>
          <w:szCs w:val="22"/>
        </w:rPr>
        <w:t>c) die Leistung ist verrichtete Arbeit je Zeit:</w:t>
      </w:r>
    </w:p>
    <w:p w14:paraId="134A77EE" w14:textId="77777777" w:rsidR="00A21F82" w:rsidRDefault="00A21F82" w:rsidP="00123392">
      <w:pPr>
        <w:rPr>
          <w:szCs w:val="22"/>
        </w:rPr>
      </w:pPr>
      <w:r w:rsidRPr="00A21F82">
        <w:rPr>
          <w:position w:val="-22"/>
          <w:szCs w:val="22"/>
        </w:rPr>
        <w:object w:dxaOrig="660" w:dyaOrig="560" w14:anchorId="43EBA836">
          <v:shape id="_x0000_i1570" type="#_x0000_t75" style="width:33.25pt;height:27.8pt" o:ole="">
            <v:imagedata r:id="rId1373" o:title=""/>
          </v:shape>
          <o:OLEObject Type="Embed" ProgID="Equation.DSMT4" ShapeID="_x0000_i1570" DrawAspect="Content" ObjectID="_1731936498" r:id="rId1374"/>
        </w:object>
      </w:r>
    </w:p>
    <w:p w14:paraId="2AE7B02B" w14:textId="77777777" w:rsidR="00A21F82" w:rsidRDefault="00A21F82" w:rsidP="00123392">
      <w:pPr>
        <w:rPr>
          <w:szCs w:val="22"/>
        </w:rPr>
      </w:pPr>
      <w:r>
        <w:rPr>
          <w:szCs w:val="22"/>
        </w:rPr>
        <w:t xml:space="preserve">Da die Hubarbeit und die Zeit für alle </w:t>
      </w:r>
      <w:r w:rsidR="00453865">
        <w:rPr>
          <w:szCs w:val="22"/>
        </w:rPr>
        <w:t>beiden</w:t>
      </w:r>
      <w:r>
        <w:rPr>
          <w:szCs w:val="22"/>
        </w:rPr>
        <w:t xml:space="preserve"> Fälle gleich </w:t>
      </w:r>
      <w:r w:rsidR="006E3B67">
        <w:rPr>
          <w:szCs w:val="22"/>
        </w:rPr>
        <w:t>sind</w:t>
      </w:r>
      <w:r>
        <w:rPr>
          <w:szCs w:val="22"/>
        </w:rPr>
        <w:t xml:space="preserve">, sind auch die Leistungen für alle </w:t>
      </w:r>
      <w:r w:rsidR="00453865">
        <w:rPr>
          <w:szCs w:val="22"/>
        </w:rPr>
        <w:t>beiden</w:t>
      </w:r>
      <w:r>
        <w:rPr>
          <w:szCs w:val="22"/>
        </w:rPr>
        <w:t xml:space="preserve"> Fälle gleich. </w:t>
      </w:r>
    </w:p>
    <w:p w14:paraId="155E18C5" w14:textId="77777777" w:rsidR="00A21F82" w:rsidRDefault="00A21F82" w:rsidP="00123392">
      <w:pPr>
        <w:rPr>
          <w:szCs w:val="22"/>
        </w:rPr>
      </w:pPr>
      <w:r>
        <w:rPr>
          <w:szCs w:val="22"/>
        </w:rPr>
        <w:t>d) Die Reibungsarbeit ist das Produkt aus der zur Überwindung der Reibung notwendigen Kraft und dem zurückgelegten Weg.</w:t>
      </w:r>
    </w:p>
    <w:p w14:paraId="55E90B6A" w14:textId="77777777" w:rsidR="00A21F82" w:rsidRDefault="00A21F82" w:rsidP="00123392">
      <w:pPr>
        <w:rPr>
          <w:szCs w:val="22"/>
        </w:rPr>
      </w:pPr>
      <w:r w:rsidRPr="00762D17">
        <w:rPr>
          <w:position w:val="-10"/>
          <w:szCs w:val="22"/>
        </w:rPr>
        <w:object w:dxaOrig="840" w:dyaOrig="300" w14:anchorId="42A10226">
          <v:shape id="_x0000_i1571" type="#_x0000_t75" style="width:42pt;height:15.25pt" o:ole="">
            <v:imagedata r:id="rId1375" o:title=""/>
          </v:shape>
          <o:OLEObject Type="Embed" ProgID="Equation.DSMT4" ShapeID="_x0000_i1571" DrawAspect="Content" ObjectID="_1731936499" r:id="rId1376"/>
        </w:object>
      </w:r>
    </w:p>
    <w:p w14:paraId="6867D725" w14:textId="54E5BBDD" w:rsidR="00A21F82" w:rsidRDefault="00A21F82" w:rsidP="00123392">
      <w:pPr>
        <w:rPr>
          <w:szCs w:val="22"/>
        </w:rPr>
      </w:pPr>
      <w:r>
        <w:rPr>
          <w:szCs w:val="22"/>
        </w:rPr>
        <w:t>Die Reibungskraft ist die Normalkraft des Autos mal die Reibungszahl</w:t>
      </w:r>
      <w:r w:rsidR="00453865">
        <w:rPr>
          <w:szCs w:val="22"/>
        </w:rPr>
        <w:t>,</w:t>
      </w:r>
      <w:r>
        <w:rPr>
          <w:szCs w:val="22"/>
        </w:rPr>
        <w:t xml:space="preserve"> </w:t>
      </w:r>
      <w:r w:rsidR="00453865">
        <w:rPr>
          <w:szCs w:val="22"/>
        </w:rPr>
        <w:t>d</w:t>
      </w:r>
      <w:r>
        <w:rPr>
          <w:szCs w:val="22"/>
        </w:rPr>
        <w:t xml:space="preserve">ie Reibungszahl </w:t>
      </w:r>
      <w:r w:rsidR="00453865">
        <w:rPr>
          <w:szCs w:val="22"/>
        </w:rPr>
        <w:t xml:space="preserve">jeweils </w:t>
      </w:r>
      <w:r w:rsidR="00ED160F">
        <w:rPr>
          <w:szCs w:val="22"/>
        </w:rPr>
        <w:t>µ</w:t>
      </w:r>
      <w:r>
        <w:rPr>
          <w:szCs w:val="22"/>
        </w:rPr>
        <w:t>.</w:t>
      </w:r>
    </w:p>
    <w:p w14:paraId="72B58705" w14:textId="77777777" w:rsidR="00ED160F" w:rsidRDefault="00ED160F" w:rsidP="00123392">
      <w:pPr>
        <w:rPr>
          <w:szCs w:val="22"/>
        </w:rPr>
      </w:pPr>
      <w:r w:rsidRPr="00ED160F">
        <w:rPr>
          <w:position w:val="-10"/>
          <w:szCs w:val="22"/>
        </w:rPr>
        <w:object w:dxaOrig="859" w:dyaOrig="320" w14:anchorId="35DC402D">
          <v:shape id="_x0000_i1572" type="#_x0000_t75" style="width:42.55pt;height:15.8pt" o:ole="">
            <v:imagedata r:id="rId1377" o:title=""/>
          </v:shape>
          <o:OLEObject Type="Embed" ProgID="Equation.DSMT4" ShapeID="_x0000_i1572" DrawAspect="Content" ObjectID="_1731936500" r:id="rId1378"/>
        </w:object>
      </w:r>
    </w:p>
    <w:p w14:paraId="3909D031" w14:textId="77777777" w:rsidR="00A21F82" w:rsidRDefault="00A21F82" w:rsidP="00123392">
      <w:pPr>
        <w:rPr>
          <w:szCs w:val="22"/>
        </w:rPr>
      </w:pPr>
      <w:r>
        <w:rPr>
          <w:szCs w:val="22"/>
        </w:rPr>
        <w:lastRenderedPageBreak/>
        <w:t>Die Normalkraft ist die Kraft, mit der das Auto auf die Unterlage drückt. Sie ist</w:t>
      </w:r>
    </w:p>
    <w:p w14:paraId="4884A791" w14:textId="77777777" w:rsidR="00A21F82" w:rsidRDefault="00A21F82" w:rsidP="00123392">
      <w:pPr>
        <w:rPr>
          <w:szCs w:val="22"/>
        </w:rPr>
      </w:pPr>
      <w:r>
        <w:rPr>
          <w:szCs w:val="22"/>
        </w:rPr>
        <w:t xml:space="preserve"> </w:t>
      </w:r>
      <w:r w:rsidRPr="00762D17">
        <w:rPr>
          <w:position w:val="-10"/>
          <w:szCs w:val="22"/>
        </w:rPr>
        <w:object w:dxaOrig="1140" w:dyaOrig="300" w14:anchorId="5D96C60D">
          <v:shape id="_x0000_i1573" type="#_x0000_t75" style="width:57.25pt;height:15.25pt" o:ole="">
            <v:imagedata r:id="rId1379" o:title=""/>
          </v:shape>
          <o:OLEObject Type="Embed" ProgID="Equation.DSMT4" ShapeID="_x0000_i1573" DrawAspect="Content" ObjectID="_1731936501" r:id="rId1380"/>
        </w:object>
      </w:r>
      <w:r>
        <w:rPr>
          <w:szCs w:val="22"/>
        </w:rPr>
        <w:t>,</w:t>
      </w:r>
    </w:p>
    <w:p w14:paraId="241D2F42" w14:textId="77777777" w:rsidR="00A21F82" w:rsidRDefault="00A21F82" w:rsidP="00123392">
      <w:pPr>
        <w:rPr>
          <w:szCs w:val="22"/>
        </w:rPr>
      </w:pPr>
      <w:r>
        <w:rPr>
          <w:szCs w:val="22"/>
        </w:rPr>
        <w:t xml:space="preserve">also die Gewichtskraft des Autos mal dem Kosinus des Winkels zwischen der Waagerechten und der nach </w:t>
      </w:r>
      <w:proofErr w:type="spellStart"/>
      <w:r>
        <w:rPr>
          <w:szCs w:val="22"/>
        </w:rPr>
        <w:t>obenführenden</w:t>
      </w:r>
      <w:proofErr w:type="spellEnd"/>
      <w:r>
        <w:rPr>
          <w:szCs w:val="22"/>
        </w:rPr>
        <w:t xml:space="preserve"> Straße.</w:t>
      </w:r>
    </w:p>
    <w:p w14:paraId="0EAAB8B1" w14:textId="77777777" w:rsidR="00A21F82" w:rsidRDefault="00A21F82" w:rsidP="00123392">
      <w:pPr>
        <w:rPr>
          <w:szCs w:val="22"/>
        </w:rPr>
      </w:pPr>
      <w:r>
        <w:rPr>
          <w:szCs w:val="22"/>
        </w:rPr>
        <w:t xml:space="preserve">In der Zeichnung hat der Berg die Form eines rechtwinkligen Dreiecks. </w:t>
      </w:r>
      <w:r w:rsidR="00295C8F">
        <w:rPr>
          <w:szCs w:val="22"/>
        </w:rPr>
        <w:t>Man kann schreiben:</w:t>
      </w:r>
    </w:p>
    <w:p w14:paraId="467C1D3E" w14:textId="77777777" w:rsidR="00295C8F" w:rsidRDefault="003916FF" w:rsidP="00123392">
      <w:pPr>
        <w:rPr>
          <w:szCs w:val="22"/>
        </w:rPr>
      </w:pPr>
      <w:r w:rsidRPr="00295C8F">
        <w:rPr>
          <w:position w:val="-22"/>
          <w:szCs w:val="22"/>
        </w:rPr>
        <w:object w:dxaOrig="980" w:dyaOrig="580" w14:anchorId="7C38DA67">
          <v:shape id="_x0000_i1574" type="#_x0000_t75" style="width:48.55pt;height:29.45pt" o:ole="">
            <v:imagedata r:id="rId1381" o:title=""/>
          </v:shape>
          <o:OLEObject Type="Embed" ProgID="Equation.DSMT4" ShapeID="_x0000_i1574" DrawAspect="Content" ObjectID="_1731936502" r:id="rId1382"/>
        </w:object>
      </w:r>
    </w:p>
    <w:p w14:paraId="227A9D2E" w14:textId="77777777" w:rsidR="00F23A4D" w:rsidRDefault="00295C8F" w:rsidP="00123392">
      <w:pPr>
        <w:rPr>
          <w:szCs w:val="22"/>
        </w:rPr>
      </w:pPr>
      <w:r>
        <w:rPr>
          <w:szCs w:val="22"/>
        </w:rPr>
        <w:t>oder in die Gleichung für die Normalkraft eingesetzt:</w:t>
      </w:r>
    </w:p>
    <w:p w14:paraId="54ECB664" w14:textId="77777777" w:rsidR="00295C8F" w:rsidRDefault="003916FF" w:rsidP="00123392">
      <w:pPr>
        <w:rPr>
          <w:szCs w:val="22"/>
        </w:rPr>
      </w:pPr>
      <w:r w:rsidRPr="003916FF">
        <w:rPr>
          <w:position w:val="-22"/>
          <w:szCs w:val="22"/>
        </w:rPr>
        <w:object w:dxaOrig="900" w:dyaOrig="560" w14:anchorId="2C1FA106">
          <v:shape id="_x0000_i1575" type="#_x0000_t75" style="width:45.25pt;height:27.8pt" o:ole="">
            <v:imagedata r:id="rId1383" o:title=""/>
          </v:shape>
          <o:OLEObject Type="Embed" ProgID="Equation.DSMT4" ShapeID="_x0000_i1575" DrawAspect="Content" ObjectID="_1731936503" r:id="rId1384"/>
        </w:object>
      </w:r>
    </w:p>
    <w:p w14:paraId="181DFB83" w14:textId="77777777" w:rsidR="00ED160F" w:rsidRDefault="00ED160F" w:rsidP="00123392">
      <w:pPr>
        <w:rPr>
          <w:szCs w:val="22"/>
        </w:rPr>
      </w:pPr>
      <w:r>
        <w:rPr>
          <w:szCs w:val="22"/>
        </w:rPr>
        <w:t>Damit ist die Reibungskraft</w:t>
      </w:r>
    </w:p>
    <w:p w14:paraId="51469A9E" w14:textId="77777777" w:rsidR="00ED160F" w:rsidRDefault="003916FF" w:rsidP="00123392">
      <w:pPr>
        <w:rPr>
          <w:szCs w:val="22"/>
        </w:rPr>
      </w:pPr>
      <w:r w:rsidRPr="00ED160F">
        <w:rPr>
          <w:position w:val="-22"/>
          <w:szCs w:val="22"/>
        </w:rPr>
        <w:object w:dxaOrig="1180" w:dyaOrig="580" w14:anchorId="5471238B">
          <v:shape id="_x0000_i1576" type="#_x0000_t75" style="width:59.45pt;height:29.45pt" o:ole="">
            <v:imagedata r:id="rId1385" o:title=""/>
          </v:shape>
          <o:OLEObject Type="Embed" ProgID="Equation.DSMT4" ShapeID="_x0000_i1576" DrawAspect="Content" ObjectID="_1731936504" r:id="rId1386"/>
        </w:object>
      </w:r>
    </w:p>
    <w:p w14:paraId="1CA68AEC" w14:textId="77777777" w:rsidR="006E3B67" w:rsidRDefault="003916FF" w:rsidP="00123392">
      <w:pPr>
        <w:rPr>
          <w:szCs w:val="22"/>
        </w:rPr>
      </w:pPr>
      <w:r>
        <w:rPr>
          <w:szCs w:val="22"/>
        </w:rPr>
        <w:t>und</w:t>
      </w:r>
      <w:r w:rsidR="006E3B67">
        <w:rPr>
          <w:szCs w:val="22"/>
        </w:rPr>
        <w:t xml:space="preserve"> die Reibungsarbeit:</w:t>
      </w:r>
    </w:p>
    <w:p w14:paraId="3C2C4C50" w14:textId="77777777" w:rsidR="006E3B67" w:rsidRDefault="003916FF" w:rsidP="00123392">
      <w:pPr>
        <w:rPr>
          <w:szCs w:val="22"/>
        </w:rPr>
      </w:pPr>
      <w:r w:rsidRPr="003916FF">
        <w:rPr>
          <w:position w:val="-38"/>
          <w:szCs w:val="22"/>
        </w:rPr>
        <w:object w:dxaOrig="1340" w:dyaOrig="859" w14:anchorId="136D6676">
          <v:shape id="_x0000_i1577" type="#_x0000_t75" style="width:67.65pt;height:42.55pt" o:ole="">
            <v:imagedata r:id="rId1387" o:title=""/>
          </v:shape>
          <o:OLEObject Type="Embed" ProgID="Equation.DSMT4" ShapeID="_x0000_i1577" DrawAspect="Content" ObjectID="_1731936505" r:id="rId1388"/>
        </w:object>
      </w:r>
    </w:p>
    <w:p w14:paraId="0A7864F8" w14:textId="77777777" w:rsidR="006E3B67" w:rsidRDefault="006E3B67" w:rsidP="00123392">
      <w:pPr>
        <w:rPr>
          <w:szCs w:val="22"/>
        </w:rPr>
      </w:pPr>
      <w:r>
        <w:rPr>
          <w:szCs w:val="22"/>
        </w:rPr>
        <w:t>Da die Reibungszahl, die Gewichtskraft und die Höhe für alle drei Fälle gleich sind, gilt:</w:t>
      </w:r>
    </w:p>
    <w:p w14:paraId="47C631A5" w14:textId="77777777" w:rsidR="006E3B67" w:rsidRDefault="003916FF" w:rsidP="00123392">
      <w:pPr>
        <w:rPr>
          <w:szCs w:val="22"/>
        </w:rPr>
      </w:pPr>
      <w:r w:rsidRPr="006E3B67">
        <w:rPr>
          <w:position w:val="-10"/>
          <w:szCs w:val="22"/>
        </w:rPr>
        <w:object w:dxaOrig="720" w:dyaOrig="320" w14:anchorId="670083F9">
          <v:shape id="_x0000_i1578" type="#_x0000_t75" style="width:36pt;height:15.8pt" o:ole="">
            <v:imagedata r:id="rId1389" o:title=""/>
          </v:shape>
          <o:OLEObject Type="Embed" ProgID="Equation.DSMT4" ShapeID="_x0000_i1578" DrawAspect="Content" ObjectID="_1731936506" r:id="rId1390"/>
        </w:object>
      </w:r>
    </w:p>
    <w:p w14:paraId="196B5F96" w14:textId="77777777" w:rsidR="006E3B67" w:rsidRPr="00123392" w:rsidRDefault="006E3B67" w:rsidP="00123392">
      <w:pPr>
        <w:rPr>
          <w:szCs w:val="22"/>
        </w:rPr>
      </w:pPr>
      <w:r>
        <w:rPr>
          <w:szCs w:val="22"/>
        </w:rPr>
        <w:t xml:space="preserve">Die Reibungsarbeit </w:t>
      </w:r>
      <w:r w:rsidR="00AB1FF8">
        <w:rPr>
          <w:szCs w:val="22"/>
        </w:rPr>
        <w:t>i</w:t>
      </w:r>
      <w:r>
        <w:rPr>
          <w:szCs w:val="22"/>
        </w:rPr>
        <w:t xml:space="preserve">st proportional </w:t>
      </w:r>
      <w:r w:rsidR="00AB1FF8">
        <w:rPr>
          <w:szCs w:val="22"/>
        </w:rPr>
        <w:t xml:space="preserve">zum Weg w. </w:t>
      </w:r>
      <w:r w:rsidR="00F235D0">
        <w:rPr>
          <w:szCs w:val="22"/>
        </w:rPr>
        <w:t>Der ist beim</w:t>
      </w:r>
      <w:r w:rsidR="00AB1FF8">
        <w:rPr>
          <w:szCs w:val="22"/>
        </w:rPr>
        <w:t xml:space="preserve"> zweiten </w:t>
      </w:r>
      <w:r w:rsidR="00F235D0">
        <w:rPr>
          <w:szCs w:val="22"/>
        </w:rPr>
        <w:t>B</w:t>
      </w:r>
      <w:r w:rsidR="00AB1FF8">
        <w:rPr>
          <w:szCs w:val="22"/>
        </w:rPr>
        <w:t>erg größer, damit ist dort auch die Reibungsarbeit größer.</w:t>
      </w:r>
    </w:p>
    <w:p w14:paraId="473EAC66" w14:textId="77777777" w:rsidR="00F23A4D" w:rsidRPr="00123392" w:rsidRDefault="00F23A4D" w:rsidP="00123392">
      <w:pPr>
        <w:rPr>
          <w:rStyle w:val="Nummer"/>
          <w:b w:val="0"/>
        </w:rPr>
      </w:pPr>
    </w:p>
    <w:p w14:paraId="4A6893A7" w14:textId="77777777" w:rsidR="00800505" w:rsidRDefault="005D7605" w:rsidP="00123392">
      <w:pPr>
        <w:rPr>
          <w:rStyle w:val="Nummer"/>
          <w:b w:val="0"/>
        </w:rPr>
      </w:pPr>
      <w:bookmarkStart w:id="3414" w:name="m871"/>
      <w:r w:rsidRPr="0007616F">
        <w:rPr>
          <w:rStyle w:val="Nummer"/>
        </w:rPr>
        <w:t>871.</w:t>
      </w:r>
      <w:bookmarkEnd w:id="3414"/>
      <w:r w:rsidR="009522E7">
        <w:rPr>
          <w:rStyle w:val="Nummer"/>
          <w:b w:val="0"/>
        </w:rPr>
        <w:t xml:space="preserve"> </w:t>
      </w:r>
      <w:r w:rsidR="009522E7">
        <w:t xml:space="preserve">Der </w:t>
      </w:r>
      <w:r w:rsidR="009522E7" w:rsidRPr="00E95DCC">
        <w:rPr>
          <w:rFonts w:cs="Arial"/>
          <w:color w:val="000000"/>
          <w:szCs w:val="22"/>
          <w:shd w:val="clear" w:color="auto" w:fill="FFFFFF"/>
        </w:rPr>
        <w:t xml:space="preserve">Koenigsegg </w:t>
      </w:r>
      <w:proofErr w:type="spellStart"/>
      <w:r w:rsidR="009522E7" w:rsidRPr="00E95DCC">
        <w:rPr>
          <w:rFonts w:cs="Arial"/>
          <w:color w:val="000000"/>
          <w:szCs w:val="22"/>
          <w:shd w:val="clear" w:color="auto" w:fill="FFFFFF"/>
        </w:rPr>
        <w:t>Agera</w:t>
      </w:r>
      <w:proofErr w:type="spellEnd"/>
      <w:r w:rsidR="009522E7">
        <w:rPr>
          <w:rFonts w:cs="Arial"/>
          <w:color w:val="000000"/>
          <w:szCs w:val="22"/>
          <w:shd w:val="clear" w:color="auto" w:fill="FFFFFF"/>
        </w:rPr>
        <w:t xml:space="preserve"> R beschleunigt mit 5,74 m/s² und bremst mit </w:t>
      </w:r>
      <w:r w:rsidR="00A50E7D">
        <w:rPr>
          <w:rFonts w:cs="Arial"/>
          <w:color w:val="000000"/>
          <w:szCs w:val="22"/>
          <w:shd w:val="clear" w:color="auto" w:fill="FFFFFF"/>
        </w:rPr>
        <w:t>12,5</w:t>
      </w:r>
      <w:r w:rsidR="009522E7">
        <w:rPr>
          <w:rFonts w:cs="Arial"/>
          <w:color w:val="000000"/>
          <w:szCs w:val="22"/>
          <w:shd w:val="clear" w:color="auto" w:fill="FFFFFF"/>
        </w:rPr>
        <w:t xml:space="preserve"> m/s². Für den gesamten Vorgang werden 883 m benötigt. Zwischen Reifen und Straße muss die Haftreibungszahl 1,3 betragen.</w:t>
      </w:r>
    </w:p>
    <w:p w14:paraId="28F55C44" w14:textId="77777777" w:rsidR="005D7605" w:rsidRDefault="005D7605" w:rsidP="00123392">
      <w:pPr>
        <w:rPr>
          <w:rStyle w:val="Nummer"/>
          <w:b w:val="0"/>
        </w:rPr>
      </w:pPr>
    </w:p>
    <w:p w14:paraId="67E15413" w14:textId="77777777" w:rsidR="005D7605" w:rsidRDefault="00B42104" w:rsidP="00123392">
      <w:pPr>
        <w:rPr>
          <w:rStyle w:val="Nummer"/>
          <w:b w:val="0"/>
        </w:rPr>
      </w:pPr>
      <w:hyperlink r:id="rId1391" w:anchor="m871" w:history="1">
        <w:r w:rsidR="005D7605" w:rsidRPr="0082733D">
          <w:rPr>
            <w:rStyle w:val="Hyperlink"/>
            <w:sz w:val="22"/>
          </w:rPr>
          <w:t>vollständige Lösung</w:t>
        </w:r>
      </w:hyperlink>
    </w:p>
    <w:p w14:paraId="4A633FA8" w14:textId="77777777" w:rsidR="001B77B2" w:rsidRDefault="001B77B2" w:rsidP="00123392">
      <w:pPr>
        <w:rPr>
          <w:rStyle w:val="Nummer"/>
          <w:b w:val="0"/>
        </w:rPr>
      </w:pPr>
    </w:p>
    <w:p w14:paraId="5C8DF94E" w14:textId="77777777" w:rsidR="00B54442" w:rsidRDefault="001B77B2" w:rsidP="00B54442">
      <w:pPr>
        <w:widowControl w:val="0"/>
        <w:rPr>
          <w:rFonts w:cs="Arial"/>
          <w:color w:val="000000"/>
          <w:szCs w:val="22"/>
          <w:shd w:val="clear" w:color="auto" w:fill="FFFFFF"/>
        </w:rPr>
      </w:pPr>
      <w:bookmarkStart w:id="3415" w:name="m872"/>
      <w:r w:rsidRPr="0007616F">
        <w:rPr>
          <w:rStyle w:val="Nummer"/>
        </w:rPr>
        <w:t>872.</w:t>
      </w:r>
      <w:bookmarkEnd w:id="3415"/>
      <w:r>
        <w:rPr>
          <w:rStyle w:val="Nummer"/>
          <w:b w:val="0"/>
        </w:rPr>
        <w:t xml:space="preserve"> </w:t>
      </w:r>
      <w:r w:rsidR="00B54442">
        <w:rPr>
          <w:rStyle w:val="Nummer"/>
          <w:b w:val="0"/>
        </w:rPr>
        <w:t>D</w:t>
      </w:r>
      <w:r w:rsidR="00B54442">
        <w:rPr>
          <w:rFonts w:cs="Arial"/>
          <w:color w:val="000000"/>
          <w:szCs w:val="22"/>
          <w:shd w:val="clear" w:color="auto" w:fill="FFFFFF"/>
        </w:rPr>
        <w:t xml:space="preserve">ie beiden Bälle in einem zeitlichen Abstand von </w:t>
      </w:r>
      <w:r w:rsidR="00752EC5">
        <w:rPr>
          <w:rFonts w:cs="Arial"/>
          <w:color w:val="000000"/>
          <w:szCs w:val="22"/>
          <w:shd w:val="clear" w:color="auto" w:fill="FFFFFF"/>
        </w:rPr>
        <w:t>1</w:t>
      </w:r>
      <w:r w:rsidR="00B54442">
        <w:rPr>
          <w:rFonts w:cs="Arial"/>
          <w:color w:val="000000"/>
          <w:szCs w:val="22"/>
          <w:shd w:val="clear" w:color="auto" w:fill="FFFFFF"/>
        </w:rPr>
        <w:t>,</w:t>
      </w:r>
      <w:r w:rsidR="00752EC5">
        <w:rPr>
          <w:rFonts w:cs="Arial"/>
          <w:color w:val="000000"/>
          <w:szCs w:val="22"/>
          <w:shd w:val="clear" w:color="auto" w:fill="FFFFFF"/>
        </w:rPr>
        <w:t>56</w:t>
      </w:r>
      <w:r w:rsidR="00B54442">
        <w:rPr>
          <w:rFonts w:cs="Arial"/>
          <w:color w:val="000000"/>
          <w:szCs w:val="22"/>
          <w:shd w:val="clear" w:color="auto" w:fill="FFFFFF"/>
        </w:rPr>
        <w:t xml:space="preserve"> s geworfen werden.</w:t>
      </w:r>
    </w:p>
    <w:p w14:paraId="4DA2070B" w14:textId="77777777" w:rsidR="001B77B2" w:rsidRDefault="001B77B2" w:rsidP="00123392">
      <w:pPr>
        <w:rPr>
          <w:rStyle w:val="Nummer"/>
          <w:b w:val="0"/>
        </w:rPr>
      </w:pPr>
    </w:p>
    <w:p w14:paraId="5BF50570" w14:textId="77777777" w:rsidR="001B77B2" w:rsidRDefault="00B42104" w:rsidP="00123392">
      <w:pPr>
        <w:rPr>
          <w:rStyle w:val="Nummer"/>
          <w:b w:val="0"/>
        </w:rPr>
      </w:pPr>
      <w:hyperlink r:id="rId1392" w:anchor="m872" w:history="1">
        <w:r w:rsidR="001B77B2" w:rsidRPr="001B77B2">
          <w:rPr>
            <w:rStyle w:val="Hyperlink"/>
            <w:sz w:val="22"/>
          </w:rPr>
          <w:t>vollständige Lösung</w:t>
        </w:r>
      </w:hyperlink>
    </w:p>
    <w:p w14:paraId="61DE8EB9" w14:textId="77777777" w:rsidR="001B77B2" w:rsidRDefault="001B77B2" w:rsidP="00123392">
      <w:pPr>
        <w:rPr>
          <w:rStyle w:val="Nummer"/>
          <w:b w:val="0"/>
        </w:rPr>
      </w:pPr>
    </w:p>
    <w:p w14:paraId="321644C5" w14:textId="77777777" w:rsidR="008412EE" w:rsidRPr="0007616F" w:rsidRDefault="008412EE" w:rsidP="00123392">
      <w:pPr>
        <w:rPr>
          <w:rStyle w:val="Nummer"/>
        </w:rPr>
      </w:pPr>
      <w:bookmarkStart w:id="3416" w:name="m873"/>
      <w:r w:rsidRPr="0007616F">
        <w:rPr>
          <w:rStyle w:val="Nummer"/>
        </w:rPr>
        <w:t>873.</w:t>
      </w:r>
      <w:bookmarkEnd w:id="3416"/>
      <w:r w:rsidRPr="0007616F">
        <w:rPr>
          <w:rStyle w:val="Nummer"/>
        </w:rPr>
        <w:t xml:space="preserve"> </w:t>
      </w:r>
    </w:p>
    <w:tbl>
      <w:tblPr>
        <w:tblW w:w="0" w:type="auto"/>
        <w:tblLook w:val="01E0" w:firstRow="1" w:lastRow="1" w:firstColumn="1" w:lastColumn="1" w:noHBand="0" w:noVBand="0"/>
      </w:tblPr>
      <w:tblGrid>
        <w:gridCol w:w="10129"/>
      </w:tblGrid>
      <w:tr w:rsidR="0042511C" w:rsidRPr="00AA635E" w14:paraId="4341AED7" w14:textId="77777777" w:rsidTr="00AA635E">
        <w:tc>
          <w:tcPr>
            <w:tcW w:w="10129" w:type="dxa"/>
            <w:shd w:val="clear" w:color="auto" w:fill="auto"/>
          </w:tcPr>
          <w:p w14:paraId="1B59132F" w14:textId="77777777" w:rsidR="0042511C" w:rsidRPr="00AA635E" w:rsidRDefault="00B42104" w:rsidP="00123392">
            <w:pPr>
              <w:rPr>
                <w:rStyle w:val="Nummer"/>
                <w:b w:val="0"/>
              </w:rPr>
            </w:pPr>
            <w:r>
              <w:rPr>
                <w:rStyle w:val="Nummer"/>
                <w:b w:val="0"/>
              </w:rPr>
              <w:pict w14:anchorId="19D3CFC3">
                <v:shape id="_x0000_i1579" type="#_x0000_t75" style="width:495.8pt;height:125.45pt">
                  <v:imagedata r:id="rId1393" o:title="m873"/>
                </v:shape>
              </w:pict>
            </w:r>
          </w:p>
        </w:tc>
      </w:tr>
    </w:tbl>
    <w:p w14:paraId="49DD53DC" w14:textId="77777777" w:rsidR="00491E58" w:rsidRDefault="00491E58" w:rsidP="00491E58">
      <w:pPr>
        <w:rPr>
          <w:rStyle w:val="Nummer"/>
          <w:b w:val="0"/>
        </w:rPr>
      </w:pPr>
      <w:bookmarkStart w:id="3417" w:name="_Hlk370469594"/>
      <w:r>
        <w:rPr>
          <w:rStyle w:val="Nummer"/>
          <w:b w:val="0"/>
        </w:rPr>
        <w:t>Da beide Züge in der gleichen Zeit ihre Strecken zurücklegen, der Zug von Erdbeerburg aber einen weiteren Weg fährt, muss seine Geschwindigkeit natürlich größer sein.</w:t>
      </w:r>
    </w:p>
    <w:p w14:paraId="4AE6EC06" w14:textId="77777777" w:rsidR="00491E58" w:rsidRDefault="00491E58" w:rsidP="00491E58">
      <w:pPr>
        <w:rPr>
          <w:rStyle w:val="Nummer"/>
          <w:b w:val="0"/>
        </w:rPr>
      </w:pPr>
      <w:r>
        <w:rPr>
          <w:rStyle w:val="Nummer"/>
          <w:b w:val="0"/>
        </w:rPr>
        <w:t>Am Treffpunkt sind beide Züge die gleiche Zeit seit dem Start gefahren:</w:t>
      </w:r>
    </w:p>
    <w:bookmarkEnd w:id="3417"/>
    <w:p w14:paraId="17F97880" w14:textId="77777777" w:rsidR="00491E58" w:rsidRDefault="00491E58" w:rsidP="00491E58">
      <w:pPr>
        <w:rPr>
          <w:rStyle w:val="Nummer"/>
          <w:b w:val="0"/>
        </w:rPr>
      </w:pPr>
      <w:r w:rsidRPr="00491E58">
        <w:rPr>
          <w:rStyle w:val="Nummer"/>
        </w:rPr>
        <w:object w:dxaOrig="820" w:dyaOrig="320" w14:anchorId="6DD61952">
          <v:shape id="_x0000_i1580" type="#_x0000_t75" style="width:41.45pt;height:15.8pt" o:ole="">
            <v:imagedata r:id="rId1394" o:title=""/>
          </v:shape>
          <o:OLEObject Type="Embed" ProgID="Equation.DSMT4" ShapeID="_x0000_i1580" DrawAspect="Content" ObjectID="_1731936507" r:id="rId1395"/>
        </w:object>
      </w:r>
    </w:p>
    <w:p w14:paraId="58908391" w14:textId="77777777" w:rsidR="00491E58" w:rsidRDefault="00491E58" w:rsidP="00491E58">
      <w:pPr>
        <w:rPr>
          <w:rStyle w:val="Nummer"/>
          <w:b w:val="0"/>
        </w:rPr>
      </w:pPr>
      <w:bookmarkStart w:id="3418" w:name="_Hlk370469649"/>
      <w:r>
        <w:rPr>
          <w:rStyle w:val="Nummer"/>
          <w:b w:val="0"/>
        </w:rPr>
        <w:t xml:space="preserve">und haben zusammen einen Weg von 27 km zurückgelegt, nämlich die Entfernung von </w:t>
      </w:r>
      <w:proofErr w:type="spellStart"/>
      <w:r>
        <w:rPr>
          <w:rStyle w:val="Nummer"/>
          <w:b w:val="0"/>
        </w:rPr>
        <w:t>Birnenroda</w:t>
      </w:r>
      <w:proofErr w:type="spellEnd"/>
      <w:r>
        <w:rPr>
          <w:rStyle w:val="Nummer"/>
          <w:b w:val="0"/>
        </w:rPr>
        <w:t xml:space="preserve"> nach Erdbeerburg:</w:t>
      </w:r>
    </w:p>
    <w:bookmarkEnd w:id="3418"/>
    <w:p w14:paraId="3B142CF0" w14:textId="77777777" w:rsidR="0042511C" w:rsidRDefault="00491E58" w:rsidP="00491E58">
      <w:pPr>
        <w:rPr>
          <w:rStyle w:val="Nummer"/>
          <w:b w:val="0"/>
        </w:rPr>
      </w:pPr>
      <w:r w:rsidRPr="00491E58">
        <w:rPr>
          <w:rStyle w:val="Nummer"/>
        </w:rPr>
        <w:object w:dxaOrig="1400" w:dyaOrig="320" w14:anchorId="49964272">
          <v:shape id="_x0000_i1581" type="#_x0000_t75" style="width:70.35pt;height:15.8pt" o:ole="">
            <v:imagedata r:id="rId1396" o:title=""/>
          </v:shape>
          <o:OLEObject Type="Embed" ProgID="Equation.DSMT4" ShapeID="_x0000_i1581" DrawAspect="Content" ObjectID="_1731936508" r:id="rId1397"/>
        </w:object>
      </w:r>
    </w:p>
    <w:p w14:paraId="100CD62C" w14:textId="77777777" w:rsidR="00491E58" w:rsidRDefault="00491E58" w:rsidP="00491E58">
      <w:pPr>
        <w:rPr>
          <w:rStyle w:val="Nummer"/>
          <w:b w:val="0"/>
        </w:rPr>
      </w:pPr>
      <w:bookmarkStart w:id="3419" w:name="_Hlk370469703"/>
      <w:r>
        <w:rPr>
          <w:rStyle w:val="Nummer"/>
          <w:b w:val="0"/>
        </w:rPr>
        <w:lastRenderedPageBreak/>
        <w:t>Da alle Bewegungen gleichförmig sind, gilt:</w:t>
      </w:r>
    </w:p>
    <w:bookmarkEnd w:id="3419"/>
    <w:p w14:paraId="57810770" w14:textId="77777777" w:rsidR="00491E58" w:rsidRDefault="00491E58" w:rsidP="00491E58">
      <w:pPr>
        <w:rPr>
          <w:rStyle w:val="Nummer"/>
          <w:b w:val="0"/>
        </w:rPr>
      </w:pPr>
      <w:r w:rsidRPr="00491E58">
        <w:rPr>
          <w:rStyle w:val="Nummer"/>
        </w:rPr>
        <w:object w:dxaOrig="680" w:dyaOrig="920" w14:anchorId="247FD95F">
          <v:shape id="_x0000_i1582" type="#_x0000_t75" style="width:33.8pt;height:45.8pt" o:ole="">
            <v:imagedata r:id="rId1398" o:title=""/>
          </v:shape>
          <o:OLEObject Type="Embed" ProgID="Equation.DSMT4" ShapeID="_x0000_i1582" DrawAspect="Content" ObjectID="_1731936509" r:id="rId1399"/>
        </w:object>
      </w:r>
    </w:p>
    <w:p w14:paraId="0C072909" w14:textId="77777777" w:rsidR="00491E58" w:rsidRDefault="00491E58" w:rsidP="00491E58">
      <w:pPr>
        <w:rPr>
          <w:rStyle w:val="Nummer"/>
          <w:b w:val="0"/>
        </w:rPr>
      </w:pPr>
      <w:bookmarkStart w:id="3420" w:name="_Hlk370469753"/>
      <w:r>
        <w:rPr>
          <w:rStyle w:val="Nummer"/>
          <w:b w:val="0"/>
        </w:rPr>
        <w:t>damit kann man schreiben:</w:t>
      </w:r>
      <w:bookmarkEnd w:id="3420"/>
    </w:p>
    <w:p w14:paraId="09BDED7A" w14:textId="77777777" w:rsidR="00491E58" w:rsidRDefault="00491E58" w:rsidP="00491E58">
      <w:pPr>
        <w:rPr>
          <w:rStyle w:val="Nummer"/>
          <w:b w:val="0"/>
        </w:rPr>
      </w:pPr>
      <w:r w:rsidRPr="00491E58">
        <w:rPr>
          <w:rStyle w:val="Nummer"/>
          <w:b w:val="0"/>
        </w:rPr>
        <w:object w:dxaOrig="1840" w:dyaOrig="1359" w14:anchorId="57C2CFB3">
          <v:shape id="_x0000_i1583" type="#_x0000_t75" style="width:92.2pt;height:68.2pt" o:ole="">
            <v:imagedata r:id="rId1400" o:title=""/>
          </v:shape>
          <o:OLEObject Type="Embed" ProgID="Equation.DSMT4" ShapeID="_x0000_i1583" DrawAspect="Content" ObjectID="_1731936510" r:id="rId1401"/>
        </w:object>
      </w:r>
    </w:p>
    <w:p w14:paraId="564C256E" w14:textId="77777777" w:rsidR="00491E58" w:rsidRDefault="00491E58" w:rsidP="00491E58">
      <w:pPr>
        <w:rPr>
          <w:rStyle w:val="Nummer"/>
          <w:b w:val="0"/>
        </w:rPr>
      </w:pPr>
      <w:bookmarkStart w:id="3421" w:name="_Hlk370469798"/>
      <w:r>
        <w:rPr>
          <w:rStyle w:val="Nummer"/>
          <w:b w:val="0"/>
        </w:rPr>
        <w:t>Die Geschwindigkeiten lassen sich aus den Entfernungen der Ortschaften und den 15 min = 0,25 h Fahrzeit angeben:</w:t>
      </w:r>
    </w:p>
    <w:bookmarkEnd w:id="3421"/>
    <w:p w14:paraId="4244CB12" w14:textId="77777777" w:rsidR="00491E58" w:rsidRDefault="00EB1B52" w:rsidP="00491E58">
      <w:pPr>
        <w:rPr>
          <w:rStyle w:val="Nummer"/>
          <w:b w:val="0"/>
        </w:rPr>
      </w:pPr>
      <w:r w:rsidRPr="00491E58">
        <w:rPr>
          <w:rStyle w:val="Nummer"/>
          <w:b w:val="0"/>
        </w:rPr>
        <w:object w:dxaOrig="1080" w:dyaOrig="1280" w14:anchorId="67A6FD16">
          <v:shape id="_x0000_i1584" type="#_x0000_t75" style="width:54pt;height:64.35pt" o:ole="">
            <v:imagedata r:id="rId1402" o:title=""/>
          </v:shape>
          <o:OLEObject Type="Embed" ProgID="Equation.DSMT4" ShapeID="_x0000_i1584" DrawAspect="Content" ObjectID="_1731936511" r:id="rId1403"/>
        </w:object>
      </w:r>
    </w:p>
    <w:p w14:paraId="642F50C5" w14:textId="77777777" w:rsidR="00491E58" w:rsidRDefault="00491E58" w:rsidP="00491E58">
      <w:pPr>
        <w:rPr>
          <w:rStyle w:val="Nummer"/>
          <w:b w:val="0"/>
        </w:rPr>
      </w:pPr>
      <w:bookmarkStart w:id="3422" w:name="_Hlk370469845"/>
      <w:r>
        <w:rPr>
          <w:rStyle w:val="Nummer"/>
          <w:b w:val="0"/>
        </w:rPr>
        <w:t>Damit wird:</w:t>
      </w:r>
    </w:p>
    <w:bookmarkEnd w:id="3422"/>
    <w:p w14:paraId="063A909A" w14:textId="77777777" w:rsidR="00491E58" w:rsidRDefault="00EB1B52" w:rsidP="00491E58">
      <w:pPr>
        <w:rPr>
          <w:rStyle w:val="Nummer"/>
          <w:b w:val="0"/>
        </w:rPr>
      </w:pPr>
      <w:r w:rsidRPr="00491E58">
        <w:rPr>
          <w:rStyle w:val="Nummer"/>
          <w:b w:val="0"/>
        </w:rPr>
        <w:object w:dxaOrig="1719" w:dyaOrig="1560" w14:anchorId="0C4826E3">
          <v:shape id="_x0000_i1585" type="#_x0000_t75" style="width:85.65pt;height:78pt" o:ole="">
            <v:imagedata r:id="rId1404" o:title=""/>
          </v:shape>
          <o:OLEObject Type="Embed" ProgID="Equation.DSMT4" ShapeID="_x0000_i1585" DrawAspect="Content" ObjectID="_1731936512" r:id="rId1405"/>
        </w:object>
      </w:r>
    </w:p>
    <w:p w14:paraId="0FCA212A" w14:textId="77777777" w:rsidR="00491E58" w:rsidRDefault="00491E58" w:rsidP="00491E58">
      <w:pPr>
        <w:rPr>
          <w:rStyle w:val="Nummer"/>
          <w:b w:val="0"/>
        </w:rPr>
      </w:pPr>
      <w:bookmarkStart w:id="3423" w:name="_Hlk370469890"/>
      <w:r>
        <w:rPr>
          <w:rStyle w:val="Nummer"/>
          <w:b w:val="0"/>
        </w:rPr>
        <w:t xml:space="preserve">Die beiden Züge treffen sich nach </w:t>
      </w:r>
      <w:r w:rsidR="00EB1B52">
        <w:rPr>
          <w:rStyle w:val="Nummer"/>
          <w:b w:val="0"/>
        </w:rPr>
        <w:t>12</w:t>
      </w:r>
      <w:r>
        <w:rPr>
          <w:rStyle w:val="Nummer"/>
          <w:b w:val="0"/>
        </w:rPr>
        <w:t xml:space="preserve"> min Fahrzeit.</w:t>
      </w:r>
    </w:p>
    <w:bookmarkEnd w:id="3423"/>
    <w:p w14:paraId="58670B18" w14:textId="77777777" w:rsidR="008412EE" w:rsidRDefault="008412EE" w:rsidP="00123392">
      <w:pPr>
        <w:rPr>
          <w:rStyle w:val="Nummer"/>
          <w:b w:val="0"/>
        </w:rPr>
      </w:pPr>
    </w:p>
    <w:p w14:paraId="04217276" w14:textId="77777777" w:rsidR="008412EE" w:rsidRDefault="008412EE" w:rsidP="00123392">
      <w:pPr>
        <w:rPr>
          <w:rStyle w:val="Nummer"/>
          <w:b w:val="0"/>
        </w:rPr>
      </w:pPr>
    </w:p>
    <w:p w14:paraId="1230CB13" w14:textId="77777777" w:rsidR="001B77B2" w:rsidRDefault="00341C5A" w:rsidP="00123392">
      <w:pPr>
        <w:rPr>
          <w:rStyle w:val="Nummer"/>
          <w:b w:val="0"/>
        </w:rPr>
      </w:pPr>
      <w:bookmarkStart w:id="3424" w:name="m874"/>
      <w:r w:rsidRPr="00341C5A">
        <w:rPr>
          <w:rStyle w:val="Nummer"/>
        </w:rPr>
        <w:t>874.</w:t>
      </w:r>
      <w:bookmarkEnd w:id="3424"/>
      <w:r w:rsidRPr="00341C5A">
        <w:rPr>
          <w:rStyle w:val="Nummer"/>
        </w:rPr>
        <w:t xml:space="preserve"> </w:t>
      </w:r>
      <w:r w:rsidRPr="00341C5A">
        <w:rPr>
          <w:rStyle w:val="Nummer"/>
          <w:b w:val="0"/>
        </w:rPr>
        <w:t xml:space="preserve">Gemeinsamkeiten: </w:t>
      </w:r>
      <w:r>
        <w:rPr>
          <w:rStyle w:val="Nummer"/>
          <w:b w:val="0"/>
        </w:rPr>
        <w:t>Bei einem Wurf wird ein Körper mit einer Anfangsgeschwindigkeit v</w:t>
      </w:r>
      <w:r w:rsidRPr="003D6CF6">
        <w:rPr>
          <w:rStyle w:val="Nummer"/>
          <w:b w:val="0"/>
          <w:vertAlign w:val="subscript"/>
        </w:rPr>
        <w:t>0</w:t>
      </w:r>
      <w:r>
        <w:rPr>
          <w:rStyle w:val="Nummer"/>
          <w:b w:val="0"/>
        </w:rPr>
        <w:t xml:space="preserve"> abgeschossen und bewegt sich danach in einem Schwerefeld.</w:t>
      </w:r>
    </w:p>
    <w:p w14:paraId="74EB3FD6" w14:textId="77777777" w:rsidR="00341C5A" w:rsidRDefault="00341C5A" w:rsidP="00123392">
      <w:pPr>
        <w:rPr>
          <w:rStyle w:val="Nummer"/>
          <w:b w:val="0"/>
        </w:rPr>
      </w:pPr>
    </w:p>
    <w:p w14:paraId="7FFCEDD3" w14:textId="77777777" w:rsidR="003D6CF6" w:rsidRDefault="00341C5A" w:rsidP="00123392">
      <w:pPr>
        <w:rPr>
          <w:rStyle w:val="Nummer"/>
          <w:b w:val="0"/>
        </w:rPr>
      </w:pPr>
      <w:r>
        <w:rPr>
          <w:rStyle w:val="Nummer"/>
          <w:b w:val="0"/>
        </w:rPr>
        <w:t xml:space="preserve">Unterschiede: </w:t>
      </w:r>
      <w:r w:rsidR="003D6CF6">
        <w:rPr>
          <w:rStyle w:val="Nummer"/>
          <w:b w:val="0"/>
        </w:rPr>
        <w:t>Die Würfe unterscheiden sich im Abwurfwinkel. (Winkel zwischen der Horizontalen und der Richtung des Geschwindigkeitsvektors von v</w:t>
      </w:r>
      <w:r w:rsidR="003D6CF6" w:rsidRPr="003D6CF6">
        <w:rPr>
          <w:rStyle w:val="Nummer"/>
          <w:b w:val="0"/>
          <w:vertAlign w:val="subscript"/>
        </w:rPr>
        <w:t>0</w:t>
      </w:r>
      <w:r w:rsidR="003D6CF6">
        <w:rPr>
          <w:rStyle w:val="Nummer"/>
          <w:b w:val="0"/>
        </w:rPr>
        <w:t>)</w:t>
      </w:r>
    </w:p>
    <w:p w14:paraId="253CA5E0" w14:textId="77777777" w:rsidR="003D6CF6" w:rsidRDefault="003D6CF6" w:rsidP="00123392">
      <w:pPr>
        <w:rPr>
          <w:rStyle w:val="Nummer"/>
          <w:b w:val="0"/>
        </w:rPr>
      </w:pPr>
      <w:r>
        <w:rPr>
          <w:rStyle w:val="Nummer"/>
          <w:b w:val="0"/>
        </w:rPr>
        <w:t xml:space="preserve"> waagerechter Wurf: 0°</w:t>
      </w:r>
    </w:p>
    <w:p w14:paraId="22B43D58" w14:textId="77777777" w:rsidR="003D6CF6" w:rsidRDefault="003D6CF6" w:rsidP="00123392">
      <w:pPr>
        <w:rPr>
          <w:rStyle w:val="Nummer"/>
          <w:b w:val="0"/>
        </w:rPr>
      </w:pPr>
      <w:r>
        <w:rPr>
          <w:rStyle w:val="Nummer"/>
          <w:b w:val="0"/>
        </w:rPr>
        <w:t>senkrechter Wurf: 90°</w:t>
      </w:r>
    </w:p>
    <w:p w14:paraId="77A230EE" w14:textId="77777777" w:rsidR="003D6CF6" w:rsidRDefault="003D6CF6" w:rsidP="00123392">
      <w:pPr>
        <w:rPr>
          <w:rStyle w:val="Nummer"/>
          <w:b w:val="0"/>
        </w:rPr>
      </w:pPr>
      <w:r>
        <w:rPr>
          <w:rStyle w:val="Nummer"/>
          <w:b w:val="0"/>
        </w:rPr>
        <w:t>schräger Wurf: zwischen 0° und 90°</w:t>
      </w:r>
    </w:p>
    <w:p w14:paraId="243C241B" w14:textId="77777777" w:rsidR="00E3394F" w:rsidRDefault="00E3394F" w:rsidP="00123392">
      <w:pPr>
        <w:rPr>
          <w:rStyle w:val="Nummer"/>
          <w:b w:val="0"/>
        </w:rPr>
      </w:pPr>
    </w:p>
    <w:p w14:paraId="3241ED36" w14:textId="77777777" w:rsidR="00E3394F" w:rsidRDefault="00E3394F" w:rsidP="00123392">
      <w:pPr>
        <w:rPr>
          <w:rStyle w:val="Nummer"/>
        </w:rPr>
      </w:pPr>
      <w:bookmarkStart w:id="3425" w:name="m875"/>
      <w:r w:rsidRPr="00E3394F">
        <w:rPr>
          <w:rStyle w:val="Nummer"/>
        </w:rPr>
        <w:t>875.</w:t>
      </w:r>
      <w:bookmarkEnd w:id="3425"/>
      <w:r w:rsidRPr="00E3394F">
        <w:rPr>
          <w:rStyle w:val="Nummer"/>
        </w:rPr>
        <w:t xml:space="preserve"> </w:t>
      </w:r>
    </w:p>
    <w:p w14:paraId="2635FC72" w14:textId="77777777" w:rsidR="00E3394F" w:rsidRDefault="00E3394F" w:rsidP="00E3394F">
      <w:pPr>
        <w:rPr>
          <w:rStyle w:val="Nummer"/>
          <w:b w:val="0"/>
        </w:rPr>
      </w:pPr>
      <w:r w:rsidRPr="00E3394F">
        <w:rPr>
          <w:rStyle w:val="Nummer"/>
          <w:b w:val="0"/>
        </w:rPr>
        <w:t xml:space="preserve">Die Umlaufzeit des </w:t>
      </w:r>
      <w:r>
        <w:rPr>
          <w:rStyle w:val="Nummer"/>
          <w:b w:val="0"/>
        </w:rPr>
        <w:t>Minutenzeigers beträgt 60 min oder 3600 s.</w:t>
      </w:r>
    </w:p>
    <w:p w14:paraId="0022745D" w14:textId="77777777" w:rsidR="00E3394F" w:rsidRDefault="00E3394F" w:rsidP="00E3394F">
      <w:pPr>
        <w:rPr>
          <w:rStyle w:val="Nummer"/>
          <w:b w:val="0"/>
        </w:rPr>
      </w:pPr>
      <w:r>
        <w:rPr>
          <w:rStyle w:val="Nummer"/>
          <w:b w:val="0"/>
        </w:rPr>
        <w:t xml:space="preserve">Mit der Gleichung für die Bahngeschwindigkeit </w:t>
      </w:r>
    </w:p>
    <w:p w14:paraId="44D6CA2F" w14:textId="77777777" w:rsidR="00E3394F" w:rsidRDefault="00E3394F" w:rsidP="00E3394F">
      <w:pPr>
        <w:rPr>
          <w:rStyle w:val="Nummer"/>
          <w:b w:val="0"/>
        </w:rPr>
      </w:pPr>
      <w:r w:rsidRPr="00E3394F">
        <w:rPr>
          <w:rStyle w:val="Nummer"/>
        </w:rPr>
        <w:object w:dxaOrig="859" w:dyaOrig="859" w14:anchorId="47088989">
          <v:shape id="_x0000_i1586" type="#_x0000_t75" style="width:42.55pt;height:42.55pt" o:ole="">
            <v:imagedata r:id="rId1406" o:title=""/>
          </v:shape>
          <o:OLEObject Type="Embed" ProgID="Equation.DSMT4" ShapeID="_x0000_i1586" DrawAspect="Content" ObjectID="_1731936513" r:id="rId1407"/>
        </w:object>
      </w:r>
    </w:p>
    <w:p w14:paraId="7F1741F7" w14:textId="77777777" w:rsidR="00E3394F" w:rsidRDefault="00E3394F" w:rsidP="00E3394F">
      <w:pPr>
        <w:rPr>
          <w:rStyle w:val="Nummer"/>
          <w:b w:val="0"/>
        </w:rPr>
      </w:pPr>
      <w:r>
        <w:rPr>
          <w:rStyle w:val="Nummer"/>
          <w:b w:val="0"/>
        </w:rPr>
        <w:t>kann die Geschwindigkeit berechnet werden:</w:t>
      </w:r>
    </w:p>
    <w:p w14:paraId="3A4AA79A" w14:textId="77777777" w:rsidR="00E3394F" w:rsidRDefault="00685296" w:rsidP="00E3394F">
      <w:pPr>
        <w:rPr>
          <w:rStyle w:val="Nummer"/>
          <w:b w:val="0"/>
        </w:rPr>
      </w:pPr>
      <w:r w:rsidRPr="00685296">
        <w:rPr>
          <w:rStyle w:val="Nummer"/>
          <w:b w:val="0"/>
        </w:rPr>
        <w:object w:dxaOrig="1540" w:dyaOrig="1219" w14:anchorId="2D913A04">
          <v:shape id="_x0000_i1587" type="#_x0000_t75" style="width:76.35pt;height:60.55pt" o:ole="">
            <v:imagedata r:id="rId1408" o:title=""/>
          </v:shape>
          <o:OLEObject Type="Embed" ProgID="Equation.DSMT4" ShapeID="_x0000_i1587" DrawAspect="Content" ObjectID="_1731936514" r:id="rId1409"/>
        </w:object>
      </w:r>
    </w:p>
    <w:p w14:paraId="5D0C96FC" w14:textId="77777777" w:rsidR="00685296" w:rsidRPr="00685296" w:rsidRDefault="00685296" w:rsidP="00E3394F">
      <w:r>
        <w:rPr>
          <w:rStyle w:val="Nummer"/>
          <w:b w:val="0"/>
        </w:rPr>
        <w:t xml:space="preserve">Der Stundenzeiger braucht für eine Umdrehung 12 Stunden oder 43 200 s. Damit erhält man für ihn eine Geschwindigkeit von 0,08 </w:t>
      </w:r>
      <w:r>
        <w:t>mm/s.</w:t>
      </w:r>
    </w:p>
    <w:p w14:paraId="47092BCC" w14:textId="77777777" w:rsidR="00834E33" w:rsidRDefault="00834E33" w:rsidP="00E3394F">
      <w:pPr>
        <w:rPr>
          <w:rStyle w:val="Nummer"/>
          <w:b w:val="0"/>
        </w:rPr>
      </w:pPr>
    </w:p>
    <w:p w14:paraId="45E1FA50" w14:textId="0C64E7A7" w:rsidR="00834E33" w:rsidRDefault="00834E33" w:rsidP="00E3394F">
      <w:pPr>
        <w:rPr>
          <w:rStyle w:val="Nummer"/>
        </w:rPr>
      </w:pPr>
      <w:bookmarkStart w:id="3426" w:name="m876"/>
      <w:r w:rsidRPr="00834E33">
        <w:rPr>
          <w:rStyle w:val="Nummer"/>
        </w:rPr>
        <w:lastRenderedPageBreak/>
        <w:t>876.</w:t>
      </w:r>
      <w:bookmarkEnd w:id="3426"/>
      <w:r w:rsidRPr="00834E33">
        <w:rPr>
          <w:rStyle w:val="Nummer"/>
        </w:rPr>
        <w:t xml:space="preserve"> </w:t>
      </w:r>
      <w:bookmarkStart w:id="3427" w:name="_Hlk383276082"/>
      <w:r w:rsidR="002839E5">
        <w:t xml:space="preserve">Das Turbinenrad darf sich maximal </w:t>
      </w:r>
      <w:proofErr w:type="gramStart"/>
      <w:r w:rsidR="002839E5">
        <w:t>70,3 mal</w:t>
      </w:r>
      <w:proofErr w:type="gramEnd"/>
      <w:r w:rsidR="002839E5">
        <w:t xml:space="preserve"> in der Sekunde drehen.</w:t>
      </w:r>
      <w:bookmarkEnd w:id="3427"/>
    </w:p>
    <w:p w14:paraId="094CBAAA" w14:textId="77777777" w:rsidR="0007616F" w:rsidRDefault="0007616F" w:rsidP="00E3394F">
      <w:pPr>
        <w:rPr>
          <w:rStyle w:val="Nummer"/>
        </w:rPr>
      </w:pPr>
    </w:p>
    <w:p w14:paraId="5FA1B8F0" w14:textId="77777777" w:rsidR="0007616F" w:rsidRPr="0007616F" w:rsidRDefault="00B42104" w:rsidP="00E3394F">
      <w:pPr>
        <w:rPr>
          <w:rStyle w:val="Nummer"/>
          <w:b w:val="0"/>
        </w:rPr>
      </w:pPr>
      <w:hyperlink r:id="rId1410" w:anchor="m876" w:history="1">
        <w:r w:rsidR="0007616F" w:rsidRPr="0007616F">
          <w:rPr>
            <w:rStyle w:val="Hyperlink"/>
            <w:sz w:val="22"/>
          </w:rPr>
          <w:t>vollständige Lösung</w:t>
        </w:r>
      </w:hyperlink>
    </w:p>
    <w:p w14:paraId="5A40BD55" w14:textId="77777777" w:rsidR="00E3394F" w:rsidRPr="00E3394F" w:rsidRDefault="00E3394F" w:rsidP="00E3394F">
      <w:pPr>
        <w:rPr>
          <w:rStyle w:val="Nummer"/>
          <w:b w:val="0"/>
        </w:rPr>
      </w:pPr>
    </w:p>
    <w:p w14:paraId="00AC402C" w14:textId="77777777" w:rsidR="00951D7E" w:rsidRDefault="00951D7E" w:rsidP="00E3394F">
      <w:pPr>
        <w:rPr>
          <w:rStyle w:val="Nummer"/>
        </w:rPr>
      </w:pPr>
      <w:bookmarkStart w:id="3428" w:name="m877"/>
      <w:r w:rsidRPr="00951D7E">
        <w:rPr>
          <w:rStyle w:val="Nummer"/>
        </w:rPr>
        <w:t>877.</w:t>
      </w:r>
      <w:bookmarkEnd w:id="3428"/>
      <w:r w:rsidRPr="00951D7E">
        <w:rPr>
          <w:rStyle w:val="Nummer"/>
        </w:rPr>
        <w:t xml:space="preserve"> </w:t>
      </w:r>
      <w:r>
        <w:rPr>
          <w:rStyle w:val="Nummer"/>
        </w:rPr>
        <w:t xml:space="preserve">a) </w:t>
      </w:r>
    </w:p>
    <w:p w14:paraId="6B2686BD" w14:textId="77777777" w:rsidR="00951D7E" w:rsidRDefault="00951D7E" w:rsidP="00E3394F">
      <w:pPr>
        <w:numPr>
          <w:ilvl w:val="0"/>
          <w:numId w:val="33"/>
        </w:numPr>
        <w:rPr>
          <w:rStyle w:val="Nummer"/>
          <w:b w:val="0"/>
        </w:rPr>
      </w:pPr>
      <w:r>
        <w:rPr>
          <w:rStyle w:val="Nummer"/>
          <w:b w:val="0"/>
        </w:rPr>
        <w:t xml:space="preserve">Schwingungsfähige Teilchen </w:t>
      </w:r>
    </w:p>
    <w:p w14:paraId="400BE7B0" w14:textId="77777777" w:rsidR="00951D7E" w:rsidRDefault="00951D7E" w:rsidP="00E3394F">
      <w:pPr>
        <w:numPr>
          <w:ilvl w:val="0"/>
          <w:numId w:val="33"/>
        </w:numPr>
        <w:rPr>
          <w:rStyle w:val="Nummer"/>
          <w:b w:val="0"/>
        </w:rPr>
      </w:pPr>
      <w:r>
        <w:rPr>
          <w:rStyle w:val="Nummer"/>
          <w:b w:val="0"/>
        </w:rPr>
        <w:t>Kopplung zwischen den Teilchen</w:t>
      </w:r>
    </w:p>
    <w:p w14:paraId="23C42707" w14:textId="77777777" w:rsidR="00951D7E" w:rsidRDefault="00951D7E" w:rsidP="00951D7E">
      <w:pPr>
        <w:rPr>
          <w:rStyle w:val="Nummer"/>
          <w:b w:val="0"/>
        </w:rPr>
      </w:pPr>
    </w:p>
    <w:p w14:paraId="3719F416" w14:textId="77777777" w:rsidR="00951D7E" w:rsidRDefault="00951D7E" w:rsidP="00951D7E">
      <w:pPr>
        <w:rPr>
          <w:rStyle w:val="Nummer"/>
          <w:b w:val="0"/>
        </w:rPr>
      </w:pPr>
      <w:r w:rsidRPr="00951D7E">
        <w:rPr>
          <w:rStyle w:val="Nummer"/>
        </w:rPr>
        <w:t>b)</w:t>
      </w:r>
      <w:r>
        <w:rPr>
          <w:rStyle w:val="Nummer"/>
          <w:b w:val="0"/>
        </w:rPr>
        <w:t xml:space="preserve"> Eine Welle ist Energietransport und kein Stofftransport. Deshalb weht kein Wind aus einem Lautsprecher.</w:t>
      </w:r>
    </w:p>
    <w:p w14:paraId="79B5C0D6" w14:textId="77777777" w:rsidR="00951D7E" w:rsidRDefault="00951D7E" w:rsidP="00951D7E">
      <w:pPr>
        <w:rPr>
          <w:rStyle w:val="Nummer"/>
          <w:b w:val="0"/>
        </w:rPr>
      </w:pPr>
    </w:p>
    <w:p w14:paraId="4CB3D192" w14:textId="77777777" w:rsidR="00951D7E" w:rsidRDefault="00951D7E" w:rsidP="00951D7E">
      <w:pPr>
        <w:rPr>
          <w:rStyle w:val="Nummer"/>
        </w:rPr>
      </w:pPr>
      <w:bookmarkStart w:id="3429" w:name="m878"/>
      <w:r w:rsidRPr="00FC1EE3">
        <w:rPr>
          <w:rStyle w:val="Nummer"/>
        </w:rPr>
        <w:t>878.</w:t>
      </w:r>
      <w:bookmarkEnd w:id="3429"/>
      <w:r w:rsidRPr="00FC1EE3">
        <w:rPr>
          <w:rStyle w:val="Nummer"/>
        </w:rPr>
        <w:t xml:space="preserve"> </w:t>
      </w:r>
      <w:r w:rsidR="003C3AD3">
        <w:t>Er muss auf der Autobahn 18,2 km fahren.</w:t>
      </w:r>
    </w:p>
    <w:p w14:paraId="297BA362" w14:textId="77777777" w:rsidR="007208B6" w:rsidRDefault="007208B6" w:rsidP="00951D7E">
      <w:pPr>
        <w:rPr>
          <w:rStyle w:val="Nummer"/>
        </w:rPr>
      </w:pPr>
    </w:p>
    <w:p w14:paraId="0737BC2C" w14:textId="77777777" w:rsidR="007208B6" w:rsidRPr="007208B6" w:rsidRDefault="00B42104" w:rsidP="007208B6">
      <w:pPr>
        <w:rPr>
          <w:rStyle w:val="Nummer"/>
          <w:b w:val="0"/>
        </w:rPr>
      </w:pPr>
      <w:hyperlink r:id="rId1411" w:anchor="m878" w:history="1">
        <w:r w:rsidR="007208B6" w:rsidRPr="00F13EDE">
          <w:rPr>
            <w:rStyle w:val="Hyperlink"/>
            <w:sz w:val="22"/>
          </w:rPr>
          <w:t>vollständige Lösung</w:t>
        </w:r>
      </w:hyperlink>
    </w:p>
    <w:p w14:paraId="003AA819" w14:textId="77777777" w:rsidR="00951D7E" w:rsidRDefault="00951D7E" w:rsidP="00951D7E">
      <w:pPr>
        <w:rPr>
          <w:rStyle w:val="Nummer"/>
          <w:b w:val="0"/>
        </w:rPr>
      </w:pPr>
    </w:p>
    <w:p w14:paraId="654F7ED4" w14:textId="77777777" w:rsidR="00FC1EE3" w:rsidRDefault="00FC1EE3" w:rsidP="00951D7E">
      <w:pPr>
        <w:rPr>
          <w:rStyle w:val="Nummer"/>
          <w:b w:val="0"/>
        </w:rPr>
      </w:pPr>
      <w:bookmarkStart w:id="3430" w:name="m879"/>
      <w:r w:rsidRPr="00FC1EE3">
        <w:rPr>
          <w:rStyle w:val="Nummer"/>
        </w:rPr>
        <w:t>879.</w:t>
      </w:r>
      <w:bookmarkEnd w:id="3430"/>
      <w:r>
        <w:rPr>
          <w:rStyle w:val="Nummer"/>
          <w:b w:val="0"/>
        </w:rPr>
        <w:t xml:space="preserve"> Die Wellenlänge beträgt 8 m, die Ausbreitungsgeschwindigkeit 2 m/s. Gesucht ist die Schwingungsdauer T.</w:t>
      </w:r>
    </w:p>
    <w:p w14:paraId="35C16A40" w14:textId="77777777" w:rsidR="00FC1EE3" w:rsidRDefault="00FC1EE3" w:rsidP="00951D7E">
      <w:pPr>
        <w:rPr>
          <w:rStyle w:val="Nummer"/>
          <w:b w:val="0"/>
        </w:rPr>
      </w:pPr>
      <w:r>
        <w:rPr>
          <w:rStyle w:val="Nummer"/>
          <w:b w:val="0"/>
        </w:rPr>
        <w:t>Es gilt:</w:t>
      </w:r>
    </w:p>
    <w:p w14:paraId="5815FC4E" w14:textId="77777777" w:rsidR="00FC1EE3" w:rsidRDefault="00FC1EE3" w:rsidP="00951D7E">
      <w:pPr>
        <w:rPr>
          <w:rStyle w:val="Nummer"/>
          <w:b w:val="0"/>
        </w:rPr>
      </w:pPr>
      <w:r w:rsidRPr="00FC1EE3">
        <w:rPr>
          <w:rStyle w:val="Nummer"/>
        </w:rPr>
        <w:object w:dxaOrig="780" w:dyaOrig="2380" w14:anchorId="376B7ED9">
          <v:shape id="_x0000_i1588" type="#_x0000_t75" style="width:39.25pt;height:119.45pt" o:ole="">
            <v:imagedata r:id="rId1412" o:title=""/>
          </v:shape>
          <o:OLEObject Type="Embed" ProgID="Equation.DSMT4" ShapeID="_x0000_i1588" DrawAspect="Content" ObjectID="_1731936515" r:id="rId1413"/>
        </w:object>
      </w:r>
    </w:p>
    <w:p w14:paraId="5E7D1B1E" w14:textId="77777777" w:rsidR="00AC0E50" w:rsidRDefault="00AC0E50" w:rsidP="00951D7E">
      <w:pPr>
        <w:rPr>
          <w:rStyle w:val="Nummer"/>
          <w:b w:val="0"/>
        </w:rPr>
      </w:pPr>
    </w:p>
    <w:p w14:paraId="0086457D" w14:textId="77777777" w:rsidR="00AC0E50" w:rsidRDefault="00AC0E50" w:rsidP="00951D7E">
      <w:pPr>
        <w:rPr>
          <w:rStyle w:val="Nummer"/>
        </w:rPr>
      </w:pPr>
      <w:bookmarkStart w:id="3431" w:name="m880"/>
      <w:r w:rsidRPr="00AC0E50">
        <w:rPr>
          <w:rStyle w:val="Nummer"/>
        </w:rPr>
        <w:t>880.</w:t>
      </w:r>
    </w:p>
    <w:p w14:paraId="3A247BFE" w14:textId="77777777" w:rsidR="00AC0E50" w:rsidRDefault="00AC0E50" w:rsidP="00951D7E">
      <w:pPr>
        <w:rPr>
          <w:rStyle w:val="Nummer"/>
          <w:b w:val="0"/>
        </w:rPr>
      </w:pPr>
      <w:r>
        <w:rPr>
          <w:rStyle w:val="Nummer"/>
        </w:rPr>
        <w:t xml:space="preserve">a) </w:t>
      </w:r>
      <w:r>
        <w:rPr>
          <w:rStyle w:val="Nummer"/>
          <w:b w:val="0"/>
        </w:rPr>
        <w:t>Ultraschall ist Schall über 21 kHz Frequenz. Er ist damit für den Menschen nicht mehr hörbar.</w:t>
      </w:r>
    </w:p>
    <w:p w14:paraId="24B57FDD" w14:textId="77777777" w:rsidR="00AC0E50" w:rsidRDefault="00AC0E50" w:rsidP="00951D7E">
      <w:pPr>
        <w:rPr>
          <w:rStyle w:val="Nummer"/>
          <w:b w:val="0"/>
        </w:rPr>
      </w:pPr>
      <w:r w:rsidRPr="006A40A3">
        <w:rPr>
          <w:rStyle w:val="Nummer"/>
        </w:rPr>
        <w:t>b)</w:t>
      </w:r>
      <w:r>
        <w:rPr>
          <w:rStyle w:val="Nummer"/>
          <w:b w:val="0"/>
        </w:rPr>
        <w:t xml:space="preserve"> z.B. Echolot, medizinische Untersuchungen</w:t>
      </w:r>
    </w:p>
    <w:p w14:paraId="61F71641" w14:textId="77777777" w:rsidR="00AC0E50" w:rsidRDefault="00AC0E50" w:rsidP="00951D7E">
      <w:r w:rsidRPr="006A40A3">
        <w:rPr>
          <w:rStyle w:val="Nummer"/>
        </w:rPr>
        <w:t>c)</w:t>
      </w:r>
      <w:r>
        <w:rPr>
          <w:rStyle w:val="Nummer"/>
          <w:b w:val="0"/>
        </w:rPr>
        <w:t xml:space="preserve"> </w:t>
      </w:r>
      <w:r w:rsidR="006A40A3">
        <w:rPr>
          <w:rStyle w:val="Nummer"/>
          <w:b w:val="0"/>
        </w:rPr>
        <w:t>Der Schall benötigt 2,75</w:t>
      </w:r>
      <w:r w:rsidR="006A40A3">
        <w:t xml:space="preserve"> s bis zum Meeresgrund.</w:t>
      </w:r>
    </w:p>
    <w:p w14:paraId="5F1D94B4" w14:textId="77777777" w:rsidR="006A40A3" w:rsidRDefault="006A40A3" w:rsidP="00951D7E">
      <w:r>
        <w:t>Damit kann die Tiefe berechnet werden:</w:t>
      </w:r>
    </w:p>
    <w:p w14:paraId="0CDE961C" w14:textId="77777777" w:rsidR="006A40A3" w:rsidRDefault="006A40A3" w:rsidP="00951D7E">
      <w:r w:rsidRPr="006A40A3">
        <w:rPr>
          <w:position w:val="-86"/>
        </w:rPr>
        <w:object w:dxaOrig="1740" w:dyaOrig="1840" w14:anchorId="31EE2B0B">
          <v:shape id="_x0000_i1589" type="#_x0000_t75" style="width:87.25pt;height:92.2pt" o:ole="">
            <v:imagedata r:id="rId1414" o:title=""/>
          </v:shape>
          <o:OLEObject Type="Embed" ProgID="Equation.DSMT4" ShapeID="_x0000_i1589" DrawAspect="Content" ObjectID="_1731936516" r:id="rId1415"/>
        </w:object>
      </w:r>
    </w:p>
    <w:p w14:paraId="5231660B" w14:textId="77777777" w:rsidR="006A40A3" w:rsidRDefault="006A40A3" w:rsidP="00951D7E">
      <w:r>
        <w:t>Das Wrack liegt in 4,2 km Tiefe.</w:t>
      </w:r>
    </w:p>
    <w:p w14:paraId="4C24A4D6" w14:textId="77777777" w:rsidR="00FD512D" w:rsidRDefault="00FD512D" w:rsidP="00951D7E"/>
    <w:p w14:paraId="34D494B6" w14:textId="77777777" w:rsidR="00FD512D" w:rsidRPr="00E2298C" w:rsidRDefault="00FD512D" w:rsidP="00951D7E">
      <w:pPr>
        <w:rPr>
          <w:rStyle w:val="Nummer"/>
        </w:rPr>
      </w:pPr>
      <w:bookmarkStart w:id="3432" w:name="m881"/>
      <w:r w:rsidRPr="00E2298C">
        <w:rPr>
          <w:rStyle w:val="Nummer"/>
        </w:rPr>
        <w:t>881.</w:t>
      </w:r>
      <w:bookmarkEnd w:id="3432"/>
      <w:r w:rsidRPr="00E2298C">
        <w:rPr>
          <w:rStyle w:val="Nummer"/>
        </w:rPr>
        <w:t xml:space="preserve"> </w:t>
      </w:r>
    </w:p>
    <w:p w14:paraId="5A59E454" w14:textId="77777777" w:rsidR="00FD512D" w:rsidRDefault="00FD512D" w:rsidP="00951D7E">
      <w:r>
        <w:t>a) Das Auto hat in Punkt A nur potenzielle Energie, in Punkt B nur kinetische Energie und in Punkt D sowohl potenzielle als auch kinetische Energie. Die Gesamtenergie ist in allen Punkten gleich groß.</w:t>
      </w:r>
    </w:p>
    <w:p w14:paraId="45995F07" w14:textId="77777777" w:rsidR="00FD512D" w:rsidRDefault="00FD512D" w:rsidP="00951D7E"/>
    <w:p w14:paraId="27DF7AB1" w14:textId="77777777" w:rsidR="00FD512D" w:rsidRPr="006A40A3" w:rsidRDefault="005E4699" w:rsidP="00951D7E">
      <w:r w:rsidRPr="005E4699">
        <w:rPr>
          <w:position w:val="-14"/>
        </w:rPr>
        <w:object w:dxaOrig="2340" w:dyaOrig="360" w14:anchorId="18F6012B">
          <v:shape id="_x0000_i1590" type="#_x0000_t75" style="width:117.25pt;height:18pt" o:ole="">
            <v:imagedata r:id="rId1416" o:title=""/>
          </v:shape>
          <o:OLEObject Type="Embed" ProgID="Equation.DSMT4" ShapeID="_x0000_i1590" DrawAspect="Content" ObjectID="_1731936517" r:id="rId1417"/>
        </w:object>
      </w:r>
    </w:p>
    <w:bookmarkEnd w:id="3431"/>
    <w:p w14:paraId="4372A866" w14:textId="77777777" w:rsidR="00AC0E50" w:rsidRDefault="00AC0E50" w:rsidP="00951D7E">
      <w:pPr>
        <w:rPr>
          <w:rStyle w:val="Nummer"/>
          <w:b w:val="0"/>
        </w:rPr>
      </w:pPr>
    </w:p>
    <w:p w14:paraId="20B33191" w14:textId="77777777" w:rsidR="006E00C8" w:rsidRDefault="006E00C8" w:rsidP="006E00C8">
      <w:pPr>
        <w:rPr>
          <w:rStyle w:val="Nummer"/>
          <w:b w:val="0"/>
        </w:rPr>
      </w:pPr>
      <w:r>
        <w:rPr>
          <w:rStyle w:val="Nummer"/>
          <w:b w:val="0"/>
        </w:rPr>
        <w:t>b) Quantitativ bedeutet zahlenmäßig. Da von dem Auto keine Masse bekannt ist, kann die potenzielle Energie nicht direkt berechnet werden. Die potenzielle Energie ist aber proportional zur Höhe und deshalb gilt:</w:t>
      </w:r>
    </w:p>
    <w:p w14:paraId="1581395B" w14:textId="77777777" w:rsidR="006E00C8" w:rsidRDefault="006E00C8" w:rsidP="006E00C8">
      <w:pPr>
        <w:rPr>
          <w:rStyle w:val="Nummer"/>
          <w:b w:val="0"/>
        </w:rPr>
      </w:pPr>
      <w:r>
        <w:rPr>
          <w:rStyle w:val="Nummer"/>
          <w:b w:val="0"/>
        </w:rPr>
        <w:lastRenderedPageBreak/>
        <w:t xml:space="preserve"> </w:t>
      </w:r>
      <w:r w:rsidRPr="00883F9D">
        <w:rPr>
          <w:rStyle w:val="Nummer"/>
        </w:rPr>
        <w:object w:dxaOrig="1939" w:dyaOrig="580" w14:anchorId="30977CA1">
          <v:shape id="_x0000_i1591" type="#_x0000_t75" style="width:96.55pt;height:29.45pt" o:ole="">
            <v:imagedata r:id="rId1418" o:title=""/>
          </v:shape>
          <o:OLEObject Type="Embed" ProgID="Equation.DSMT4" ShapeID="_x0000_i1591" DrawAspect="Content" ObjectID="_1731936518" r:id="rId1419"/>
        </w:object>
      </w:r>
      <w:r>
        <w:rPr>
          <w:rStyle w:val="Nummer"/>
          <w:b w:val="0"/>
        </w:rPr>
        <w:t xml:space="preserve"> oder</w:t>
      </w:r>
    </w:p>
    <w:p w14:paraId="19821BF2" w14:textId="77777777" w:rsidR="006E00C8" w:rsidRDefault="006E00C8" w:rsidP="006E00C8">
      <w:pPr>
        <w:rPr>
          <w:rStyle w:val="Nummer"/>
          <w:b w:val="0"/>
        </w:rPr>
      </w:pPr>
    </w:p>
    <w:p w14:paraId="2F76DC1F" w14:textId="77777777" w:rsidR="006E00C8" w:rsidRDefault="006E00C8" w:rsidP="006E00C8">
      <w:pPr>
        <w:rPr>
          <w:rStyle w:val="Nummer"/>
          <w:b w:val="0"/>
        </w:rPr>
      </w:pPr>
      <w:r w:rsidRPr="00883F9D">
        <w:rPr>
          <w:rStyle w:val="Nummer"/>
          <w:b w:val="0"/>
        </w:rPr>
        <w:object w:dxaOrig="2100" w:dyaOrig="360" w14:anchorId="3E94F432">
          <v:shape id="_x0000_i1592" type="#_x0000_t75" style="width:105.25pt;height:18pt" o:ole="">
            <v:imagedata r:id="rId1420" o:title=""/>
          </v:shape>
          <o:OLEObject Type="Embed" ProgID="Equation.DSMT4" ShapeID="_x0000_i1592" DrawAspect="Content" ObjectID="_1731936519" r:id="rId1421"/>
        </w:object>
      </w:r>
    </w:p>
    <w:p w14:paraId="7DE7567E" w14:textId="77777777" w:rsidR="00DA6A55" w:rsidRDefault="00DA6A55" w:rsidP="00951D7E">
      <w:pPr>
        <w:rPr>
          <w:rStyle w:val="Nummer"/>
          <w:b w:val="0"/>
        </w:rPr>
      </w:pPr>
    </w:p>
    <w:p w14:paraId="2EEE19AF" w14:textId="77777777" w:rsidR="000C36C1" w:rsidRDefault="000C36C1" w:rsidP="00951D7E">
      <w:pPr>
        <w:rPr>
          <w:rStyle w:val="Nummer"/>
          <w:b w:val="0"/>
        </w:rPr>
      </w:pPr>
    </w:p>
    <w:p w14:paraId="7F5C166D" w14:textId="77777777" w:rsidR="00E02C33" w:rsidRDefault="00E02C33" w:rsidP="00951D7E">
      <w:pPr>
        <w:rPr>
          <w:rStyle w:val="Nummer"/>
          <w:b w:val="0"/>
        </w:rPr>
      </w:pPr>
      <w:r>
        <w:rPr>
          <w:rStyle w:val="Nummer"/>
          <w:b w:val="0"/>
        </w:rPr>
        <w:t>c) Aus der Energiebilanz weiß man:</w:t>
      </w:r>
    </w:p>
    <w:p w14:paraId="0AD55B39" w14:textId="77777777" w:rsidR="00E02C33" w:rsidRDefault="00E02C33" w:rsidP="00951D7E">
      <w:r w:rsidRPr="005E4699">
        <w:rPr>
          <w:position w:val="-14"/>
        </w:rPr>
        <w:object w:dxaOrig="1100" w:dyaOrig="360" w14:anchorId="7368F57B">
          <v:shape id="_x0000_i1593" type="#_x0000_t75" style="width:54.55pt;height:18pt" o:ole="">
            <v:imagedata r:id="rId1422" o:title=""/>
          </v:shape>
          <o:OLEObject Type="Embed" ProgID="Equation.DSMT4" ShapeID="_x0000_i1593" DrawAspect="Content" ObjectID="_1731936520" r:id="rId1423"/>
        </w:object>
      </w:r>
    </w:p>
    <w:p w14:paraId="3619447E" w14:textId="77777777" w:rsidR="00E02C33" w:rsidRDefault="00E02C33" w:rsidP="00951D7E">
      <w:bookmarkStart w:id="3433" w:name="_Hlk372734713"/>
      <w:r>
        <w:t>Damit kann die gesuchte Ge</w:t>
      </w:r>
      <w:r w:rsidR="000E62F0">
        <w:t>schwindigkeit berechnet werden:</w:t>
      </w:r>
    </w:p>
    <w:bookmarkEnd w:id="3433"/>
    <w:p w14:paraId="026564C0" w14:textId="77777777" w:rsidR="00E02C33" w:rsidRDefault="00E02C33" w:rsidP="00951D7E">
      <w:pPr>
        <w:rPr>
          <w:rStyle w:val="Nummer"/>
          <w:b w:val="0"/>
        </w:rPr>
      </w:pPr>
      <w:r w:rsidRPr="00E02C33">
        <w:rPr>
          <w:position w:val="-138"/>
        </w:rPr>
        <w:object w:dxaOrig="2600" w:dyaOrig="2840" w14:anchorId="1C9E6F4A">
          <v:shape id="_x0000_i1594" type="#_x0000_t75" style="width:129.8pt;height:142.35pt" o:ole="">
            <v:imagedata r:id="rId1424" o:title=""/>
          </v:shape>
          <o:OLEObject Type="Embed" ProgID="Equation.DSMT4" ShapeID="_x0000_i1594" DrawAspect="Content" ObjectID="_1731936521" r:id="rId1425"/>
        </w:object>
      </w:r>
    </w:p>
    <w:p w14:paraId="06D6DE77" w14:textId="77777777" w:rsidR="00E02C33" w:rsidRDefault="00E02C33" w:rsidP="00951D7E">
      <w:pPr>
        <w:rPr>
          <w:rStyle w:val="Nummer"/>
          <w:b w:val="0"/>
        </w:rPr>
      </w:pPr>
    </w:p>
    <w:p w14:paraId="7C211DFF" w14:textId="77777777" w:rsidR="000C36C1" w:rsidRDefault="00E02C33" w:rsidP="00951D7E">
      <w:pPr>
        <w:rPr>
          <w:rStyle w:val="Nummer"/>
          <w:b w:val="0"/>
        </w:rPr>
      </w:pPr>
      <w:bookmarkStart w:id="3434" w:name="_Hlk372734758"/>
      <w:r>
        <w:rPr>
          <w:rStyle w:val="Nummer"/>
          <w:b w:val="0"/>
        </w:rPr>
        <w:t>d</w:t>
      </w:r>
      <w:r w:rsidR="000C36C1">
        <w:rPr>
          <w:rStyle w:val="Nummer"/>
          <w:b w:val="0"/>
        </w:rPr>
        <w:t>)</w:t>
      </w:r>
      <w:r w:rsidR="002F00A2">
        <w:rPr>
          <w:rStyle w:val="Nummer"/>
          <w:b w:val="0"/>
        </w:rPr>
        <w:t xml:space="preserve"> Damit der Looping durchfahren werden kann, muss im Punkt D die Zentrifugalkraft mindestens so groß wie die Gewichtskraft sein, also</w:t>
      </w:r>
    </w:p>
    <w:bookmarkEnd w:id="3434"/>
    <w:p w14:paraId="1D88BB43" w14:textId="77777777" w:rsidR="002F00A2" w:rsidRDefault="002F00A2" w:rsidP="00951D7E">
      <w:r w:rsidRPr="002F00A2">
        <w:rPr>
          <w:position w:val="-84"/>
        </w:rPr>
        <w:object w:dxaOrig="1180" w:dyaOrig="1560" w14:anchorId="05202A40">
          <v:shape id="_x0000_i1595" type="#_x0000_t75" style="width:59.45pt;height:78pt" o:ole="">
            <v:imagedata r:id="rId1426" o:title=""/>
          </v:shape>
          <o:OLEObject Type="Embed" ProgID="Equation.DSMT4" ShapeID="_x0000_i1595" DrawAspect="Content" ObjectID="_1731936522" r:id="rId1427"/>
        </w:object>
      </w:r>
    </w:p>
    <w:p w14:paraId="2184B8CE" w14:textId="77777777" w:rsidR="002F00A2" w:rsidRDefault="002F00A2" w:rsidP="00951D7E">
      <w:bookmarkStart w:id="3435" w:name="_Hlk372734801"/>
      <w:r>
        <w:t xml:space="preserve">Die Geschwindigkeit im Punkt D muss also mindestens </w:t>
      </w:r>
      <w:bookmarkEnd w:id="3435"/>
    </w:p>
    <w:p w14:paraId="7BB28AE7" w14:textId="77777777" w:rsidR="002F00A2" w:rsidRDefault="002F00A2" w:rsidP="00951D7E">
      <w:r w:rsidRPr="002F00A2">
        <w:rPr>
          <w:position w:val="-12"/>
        </w:rPr>
        <w:object w:dxaOrig="840" w:dyaOrig="380" w14:anchorId="3E018DDA">
          <v:shape id="_x0000_i1596" type="#_x0000_t75" style="width:42pt;height:18.55pt" o:ole="">
            <v:imagedata r:id="rId1428" o:title=""/>
          </v:shape>
          <o:OLEObject Type="Embed" ProgID="Equation.DSMT4" ShapeID="_x0000_i1596" DrawAspect="Content" ObjectID="_1731936523" r:id="rId1429"/>
        </w:object>
      </w:r>
    </w:p>
    <w:p w14:paraId="0B87B87B" w14:textId="77777777" w:rsidR="002F00A2" w:rsidRDefault="002F00A2" w:rsidP="00951D7E">
      <w:bookmarkStart w:id="3436" w:name="_Hlk372734847"/>
      <w:r>
        <w:t>sein.</w:t>
      </w:r>
    </w:p>
    <w:p w14:paraId="70BD0432" w14:textId="77777777" w:rsidR="002F00A2" w:rsidRDefault="002F00A2" w:rsidP="00951D7E">
      <w:r>
        <w:t>Aus der Energiebilanz weiß man, dass im Punkt D die potenzielle und die kinetische Energie zusammen genau so groß wie die potenzielle Energie im Punkt A ist:</w:t>
      </w:r>
    </w:p>
    <w:bookmarkEnd w:id="3436"/>
    <w:p w14:paraId="1E56F73D" w14:textId="77777777" w:rsidR="002F00A2" w:rsidRDefault="002F00A2" w:rsidP="00951D7E">
      <w:r w:rsidRPr="005E4699">
        <w:rPr>
          <w:position w:val="-14"/>
        </w:rPr>
        <w:object w:dxaOrig="1800" w:dyaOrig="360" w14:anchorId="5CABAB4D">
          <v:shape id="_x0000_i1597" type="#_x0000_t75" style="width:90pt;height:18pt" o:ole="">
            <v:imagedata r:id="rId1430" o:title=""/>
          </v:shape>
          <o:OLEObject Type="Embed" ProgID="Equation.DSMT4" ShapeID="_x0000_i1597" DrawAspect="Content" ObjectID="_1731936524" r:id="rId1431"/>
        </w:object>
      </w:r>
    </w:p>
    <w:p w14:paraId="0957A96B" w14:textId="77777777" w:rsidR="002F00A2" w:rsidRDefault="002F00A2" w:rsidP="00951D7E">
      <w:bookmarkStart w:id="3437" w:name="_Hlk372735045"/>
      <w:r>
        <w:t>Setz</w:t>
      </w:r>
      <w:r w:rsidR="000E62F0">
        <w:t>t</w:t>
      </w:r>
      <w:r>
        <w:t xml:space="preserve"> man die bekannten Gleichungen ein, erhält man</w:t>
      </w:r>
    </w:p>
    <w:bookmarkEnd w:id="3437"/>
    <w:p w14:paraId="030B2193" w14:textId="35A4576A" w:rsidR="002F00A2" w:rsidRDefault="000C4EAD" w:rsidP="00951D7E">
      <w:r w:rsidRPr="002F00A2">
        <w:rPr>
          <w:position w:val="-22"/>
        </w:rPr>
        <w:object w:dxaOrig="2420" w:dyaOrig="580" w14:anchorId="40D79146">
          <v:shape id="_x0000_i1598" type="#_x0000_t75" style="width:120.55pt;height:29.45pt" o:ole="">
            <v:imagedata r:id="rId1432" o:title=""/>
          </v:shape>
          <o:OLEObject Type="Embed" ProgID="Equation.DSMT4" ShapeID="_x0000_i1598" DrawAspect="Content" ObjectID="_1731936525" r:id="rId1433"/>
        </w:object>
      </w:r>
    </w:p>
    <w:p w14:paraId="5D13C49D" w14:textId="77777777" w:rsidR="002F00A2" w:rsidRDefault="002F00A2" w:rsidP="00951D7E">
      <w:bookmarkStart w:id="3438" w:name="_Hlk372735086"/>
      <w:r>
        <w:t>Die Masse kommt in allen drei Thermen vor und kann rausgekürzt werden. Übrig bleibt:</w:t>
      </w:r>
    </w:p>
    <w:bookmarkEnd w:id="3438"/>
    <w:p w14:paraId="5A6AAE6D" w14:textId="79DBB1D1" w:rsidR="002F00A2" w:rsidRDefault="000C4EAD" w:rsidP="00951D7E">
      <w:r w:rsidRPr="002F00A2">
        <w:rPr>
          <w:position w:val="-22"/>
        </w:rPr>
        <w:object w:dxaOrig="1820" w:dyaOrig="580" w14:anchorId="28ECFE47">
          <v:shape id="_x0000_i1599" type="#_x0000_t75" style="width:90.55pt;height:29.45pt" o:ole="">
            <v:imagedata r:id="rId1434" o:title=""/>
          </v:shape>
          <o:OLEObject Type="Embed" ProgID="Equation.DSMT4" ShapeID="_x0000_i1599" DrawAspect="Content" ObjectID="_1731936526" r:id="rId1435"/>
        </w:object>
      </w:r>
    </w:p>
    <w:p w14:paraId="49B271F3" w14:textId="77777777" w:rsidR="002F00A2" w:rsidRDefault="002F00A2" w:rsidP="00951D7E">
      <w:bookmarkStart w:id="3439" w:name="_Hlk372735130"/>
      <w:r>
        <w:t>Diese Gleichung wird nach der Geschwindigkeit umgestellt:</w:t>
      </w:r>
    </w:p>
    <w:bookmarkEnd w:id="3439"/>
    <w:p w14:paraId="5DCA55C3" w14:textId="198BD1B4" w:rsidR="002F00A2" w:rsidRDefault="000C4EAD" w:rsidP="00951D7E">
      <w:r w:rsidRPr="002F00A2">
        <w:rPr>
          <w:position w:val="-98"/>
        </w:rPr>
        <w:object w:dxaOrig="1820" w:dyaOrig="2520" w14:anchorId="26E3A716">
          <v:shape id="_x0000_i1600" type="#_x0000_t75" style="width:91.65pt;height:126pt" o:ole="">
            <v:imagedata r:id="rId1436" o:title=""/>
          </v:shape>
          <o:OLEObject Type="Embed" ProgID="Equation.DSMT4" ShapeID="_x0000_i1600" DrawAspect="Content" ObjectID="_1731936527" r:id="rId1437"/>
        </w:object>
      </w:r>
    </w:p>
    <w:p w14:paraId="3648F58E" w14:textId="77777777" w:rsidR="00D7361B" w:rsidRDefault="00D7361B" w:rsidP="00951D7E">
      <w:bookmarkStart w:id="3440" w:name="_Hlk372735174"/>
      <w:r>
        <w:t>Damit ist die Geschwindigkeit im Punkt D um den Wert Wurzel 2 größer als notwendig.</w:t>
      </w:r>
      <w:bookmarkEnd w:id="3440"/>
    </w:p>
    <w:p w14:paraId="280108A7" w14:textId="77777777" w:rsidR="004736E7" w:rsidRDefault="004736E7" w:rsidP="00951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5900"/>
      </w:tblGrid>
      <w:tr w:rsidR="00224684" w14:paraId="4A1745CD" w14:textId="77777777" w:rsidTr="00AA635E">
        <w:tc>
          <w:tcPr>
            <w:tcW w:w="5030" w:type="dxa"/>
            <w:shd w:val="clear" w:color="auto" w:fill="auto"/>
          </w:tcPr>
          <w:p w14:paraId="4AB5ADC2" w14:textId="77777777" w:rsidR="00224684" w:rsidRDefault="00224684" w:rsidP="00224684">
            <w:bookmarkStart w:id="3441" w:name="m882"/>
            <w:r w:rsidRPr="004736E7">
              <w:rPr>
                <w:rStyle w:val="Nummer"/>
              </w:rPr>
              <w:t>882.</w:t>
            </w:r>
            <w:bookmarkEnd w:id="3441"/>
            <w:r w:rsidRPr="004736E7">
              <w:rPr>
                <w:rStyle w:val="Nummer"/>
              </w:rPr>
              <w:t xml:space="preserve"> </w:t>
            </w:r>
            <w:bookmarkStart w:id="3442" w:name="_Hlk374798961"/>
            <w:r>
              <w:t>c) Weg 1 ist kleiner als Weg 2</w:t>
            </w:r>
          </w:p>
          <w:p w14:paraId="36D7C312" w14:textId="77777777" w:rsidR="00224684" w:rsidRDefault="00224684" w:rsidP="00224684"/>
          <w:p w14:paraId="0E6349FB" w14:textId="77777777" w:rsidR="00224684" w:rsidRDefault="00224684" w:rsidP="00224684">
            <w:r>
              <w:t xml:space="preserve">Wie in der Versuchsanordnung schön zu sehen ist, hängt die Flasche auf der linken Seite an 5 Seilen, die auf der rechten Seite nur an vier Seilen. Dadurch muss am linken Seil weniger Kraft verwendet werden, um das Gewicht zu halten. Und was an </w:t>
            </w:r>
            <w:r w:rsidR="00D80249">
              <w:t xml:space="preserve">Kraft eingespart wird, muss an Weg zugesetzt werden. </w:t>
            </w:r>
          </w:p>
          <w:p w14:paraId="1219DDC1" w14:textId="77777777" w:rsidR="00D80249" w:rsidRDefault="00D80249" w:rsidP="00224684">
            <w:r>
              <w:t xml:space="preserve">Das heißt, </w:t>
            </w:r>
            <w:r w:rsidR="000A478B">
              <w:t>am</w:t>
            </w:r>
            <w:r>
              <w:t xml:space="preserve"> linken Flaschenzug bewegt sich das Gewicht nicht so weit nach unten wie am rechten Flaschenzug, wenn die beiden Zugseile um die gleiche Höhe angehoben werden.</w:t>
            </w:r>
          </w:p>
          <w:bookmarkEnd w:id="3442"/>
          <w:p w14:paraId="055CF81A" w14:textId="77777777" w:rsidR="00224684" w:rsidRDefault="00224684" w:rsidP="00951D7E">
            <w:pPr>
              <w:rPr>
                <w:rStyle w:val="Nummer"/>
              </w:rPr>
            </w:pPr>
          </w:p>
        </w:tc>
        <w:tc>
          <w:tcPr>
            <w:tcW w:w="5031" w:type="dxa"/>
            <w:shd w:val="clear" w:color="auto" w:fill="auto"/>
          </w:tcPr>
          <w:p w14:paraId="5AA6BFC1" w14:textId="77777777" w:rsidR="00224684" w:rsidRDefault="00B42104" w:rsidP="00951D7E">
            <w:pPr>
              <w:rPr>
                <w:rStyle w:val="Nummer"/>
              </w:rPr>
            </w:pPr>
            <w:r>
              <w:rPr>
                <w:rStyle w:val="Nummer"/>
                <w:b w:val="0"/>
              </w:rPr>
              <w:pict w14:anchorId="068DC0CD">
                <v:shape id="_x0000_i1601" type="#_x0000_t75" style="width:284.2pt;height:378pt">
                  <v:imagedata r:id="rId1438" o:title="o882_1"/>
                </v:shape>
              </w:pict>
            </w:r>
          </w:p>
        </w:tc>
      </w:tr>
    </w:tbl>
    <w:p w14:paraId="79DD9885" w14:textId="77777777" w:rsidR="00224684" w:rsidRPr="004736E7" w:rsidRDefault="00224684" w:rsidP="00951D7E">
      <w:pPr>
        <w:rPr>
          <w:rStyle w:val="Nummer"/>
        </w:rPr>
      </w:pPr>
    </w:p>
    <w:p w14:paraId="4531185B" w14:textId="77777777" w:rsidR="00EE6B7D" w:rsidRPr="00FE1068" w:rsidRDefault="00EE6B7D" w:rsidP="00A86FC9">
      <w:pPr>
        <w:ind w:right="567"/>
        <w:rPr>
          <w:rFonts w:cs="Arial"/>
          <w:szCs w:val="22"/>
        </w:rPr>
      </w:pPr>
      <w:bookmarkStart w:id="3443" w:name="m883"/>
      <w:r w:rsidRPr="0064412C">
        <w:rPr>
          <w:rStyle w:val="Nummer"/>
        </w:rPr>
        <w:t>883.</w:t>
      </w:r>
      <w:bookmarkEnd w:id="3443"/>
      <w:r w:rsidRPr="00FE1068">
        <w:rPr>
          <w:rFonts w:cs="Arial"/>
          <w:szCs w:val="22"/>
        </w:rPr>
        <w:t xml:space="preserve"> </w:t>
      </w:r>
      <w:r w:rsidR="00FE1068" w:rsidRPr="00FE1068">
        <w:rPr>
          <w:rFonts w:cs="Arial"/>
          <w:szCs w:val="22"/>
        </w:rPr>
        <w:t>Die maximale Beschleunigung ist 1,2 m/s².</w:t>
      </w:r>
    </w:p>
    <w:p w14:paraId="07804696" w14:textId="77777777" w:rsidR="00EE6B7D" w:rsidRPr="00FE1068" w:rsidRDefault="00EE6B7D" w:rsidP="00EE6B7D">
      <w:pPr>
        <w:pStyle w:val="StandardWeb"/>
        <w:spacing w:before="0" w:beforeAutospacing="0" w:after="0" w:afterAutospacing="0"/>
        <w:rPr>
          <w:rFonts w:ascii="Arial" w:hAnsi="Arial" w:cs="Arial"/>
          <w:sz w:val="22"/>
          <w:szCs w:val="22"/>
        </w:rPr>
      </w:pPr>
    </w:p>
    <w:p w14:paraId="5F208EB4" w14:textId="77777777" w:rsidR="00EE6B7D" w:rsidRPr="00FE1068" w:rsidRDefault="00B42104" w:rsidP="00EE6B7D">
      <w:pPr>
        <w:pStyle w:val="StandardWeb"/>
        <w:spacing w:before="0" w:beforeAutospacing="0" w:after="0" w:afterAutospacing="0"/>
        <w:rPr>
          <w:rFonts w:ascii="Arial" w:hAnsi="Arial" w:cs="Arial"/>
          <w:sz w:val="22"/>
          <w:szCs w:val="22"/>
        </w:rPr>
      </w:pPr>
      <w:hyperlink r:id="rId1439" w:anchor="m883" w:history="1">
        <w:r w:rsidR="00EE6B7D" w:rsidRPr="00FE1068">
          <w:rPr>
            <w:rStyle w:val="Hyperlink"/>
            <w:rFonts w:cs="Arial"/>
            <w:sz w:val="22"/>
            <w:szCs w:val="22"/>
          </w:rPr>
          <w:t>vollständige Lösung</w:t>
        </w:r>
      </w:hyperlink>
    </w:p>
    <w:p w14:paraId="7F0F81A7" w14:textId="77777777" w:rsidR="004736E7" w:rsidRDefault="004736E7" w:rsidP="00951D7E"/>
    <w:p w14:paraId="10EDE3F3" w14:textId="77777777" w:rsidR="00EE6B7D" w:rsidRPr="00A86FC9" w:rsidRDefault="009D4698" w:rsidP="00951D7E">
      <w:pPr>
        <w:rPr>
          <w:rStyle w:val="Nummer"/>
        </w:rPr>
      </w:pPr>
      <w:bookmarkStart w:id="3444" w:name="m884"/>
      <w:r w:rsidRPr="00A86FC9">
        <w:rPr>
          <w:rStyle w:val="Nummer"/>
        </w:rPr>
        <w:t>884.</w:t>
      </w:r>
      <w:bookmarkEnd w:id="3444"/>
      <w:r w:rsidRPr="00A86FC9">
        <w:rPr>
          <w:rStyle w:val="Nummer"/>
        </w:rPr>
        <w:t xml:space="preserve"> </w:t>
      </w:r>
    </w:p>
    <w:p w14:paraId="114E938F" w14:textId="77777777" w:rsidR="009D4698" w:rsidRDefault="009D4698" w:rsidP="00951D7E">
      <w:bookmarkStart w:id="3445" w:name="_Hlk377050533"/>
      <w:r>
        <w:t>Auf jeden Fall weniger als 20 m, denn da Carla am langsamsten ist, vergrößert sich der Abstand zwischen den drei Läuferinnen während des gesamten Laufes.</w:t>
      </w:r>
    </w:p>
    <w:p w14:paraId="0E7F83DC" w14:textId="77777777" w:rsidR="00E83B4B" w:rsidRDefault="0041614C" w:rsidP="00951D7E">
      <w:r>
        <w:t>Gesucht ist die Entfernung, die Clara beim Zieldurchlauf von Anna hatte oder besser</w:t>
      </w:r>
      <w:r w:rsidR="00671EBB">
        <w:t>,</w:t>
      </w:r>
      <w:r>
        <w:t xml:space="preserve"> die Entfernung, die Clara vom Start </w:t>
      </w:r>
      <w:proofErr w:type="gramStart"/>
      <w:r>
        <w:t>aus hatte</w:t>
      </w:r>
      <w:proofErr w:type="gramEnd"/>
      <w:r>
        <w:t>, als Anna die kompletten 100 m hinter sich hatte.</w:t>
      </w:r>
    </w:p>
    <w:p w14:paraId="4CF23728" w14:textId="77777777" w:rsidR="0041614C" w:rsidRDefault="003C6EA7" w:rsidP="00951D7E">
      <w:r>
        <w:lastRenderedPageBreak/>
        <w:t>Was weiß man über diesen Augenblick? Beide Läuferinnen sind seit dem Start die gleiche Zeit gerannt, also</w:t>
      </w:r>
    </w:p>
    <w:bookmarkEnd w:id="3445"/>
    <w:p w14:paraId="033AE821" w14:textId="77777777" w:rsidR="003C6EA7" w:rsidRDefault="003C6EA7" w:rsidP="00951D7E">
      <w:r w:rsidRPr="003C6EA7">
        <w:rPr>
          <w:position w:val="-12"/>
        </w:rPr>
        <w:object w:dxaOrig="620" w:dyaOrig="340" w14:anchorId="072A28BB">
          <v:shape id="_x0000_i1602" type="#_x0000_t75" style="width:30.55pt;height:17.45pt" o:ole="">
            <v:imagedata r:id="rId1440" o:title=""/>
          </v:shape>
          <o:OLEObject Type="Embed" ProgID="Equation.DSMT4" ShapeID="_x0000_i1602" DrawAspect="Content" ObjectID="_1731936528" r:id="rId1441"/>
        </w:object>
      </w:r>
    </w:p>
    <w:p w14:paraId="05E7F15D" w14:textId="77777777" w:rsidR="003C6EA7" w:rsidRDefault="003C6EA7" w:rsidP="00951D7E">
      <w:bookmarkStart w:id="3446" w:name="_Hlk377050654"/>
      <w:r>
        <w:t>Wenn man nun noch eine Aussage über die Geschwindigkeit von Clara hätte, könnte man den Weg berechnen.</w:t>
      </w:r>
    </w:p>
    <w:p w14:paraId="2E23392E" w14:textId="77777777" w:rsidR="003C6EA7" w:rsidRDefault="004420E6" w:rsidP="00951D7E">
      <w:r>
        <w:t>An die Geschwindigkeit von Clara kommt man über Berta heran. Wenn Anna durchs Ziel läuft, ist Berta nur 90 m weit gelaufen. das heißt, die beiden Geschwindigkeiten verhalten sich wie die zurückgelegten Wege, da ja bei gleichen Zeiten der zurückgelegte Weg zur Geschwindigkeit proportional ist:</w:t>
      </w:r>
    </w:p>
    <w:bookmarkEnd w:id="3446"/>
    <w:p w14:paraId="1855739E" w14:textId="77777777" w:rsidR="004420E6" w:rsidRDefault="004420E6" w:rsidP="00951D7E">
      <w:r w:rsidRPr="004420E6">
        <w:rPr>
          <w:position w:val="-44"/>
        </w:rPr>
        <w:object w:dxaOrig="1240" w:dyaOrig="980" w14:anchorId="77694082">
          <v:shape id="_x0000_i1603" type="#_x0000_t75" style="width:62.2pt;height:48.55pt" o:ole="">
            <v:imagedata r:id="rId1442" o:title=""/>
          </v:shape>
          <o:OLEObject Type="Embed" ProgID="Equation.DSMT4" ShapeID="_x0000_i1603" DrawAspect="Content" ObjectID="_1731936529" r:id="rId1443"/>
        </w:object>
      </w:r>
    </w:p>
    <w:p w14:paraId="21413DCB" w14:textId="77777777" w:rsidR="004420E6" w:rsidRDefault="004420E6" w:rsidP="00951D7E">
      <w:bookmarkStart w:id="3447" w:name="_Hlk377050731"/>
      <w:r>
        <w:t>Wenn Berta durchs Ziel läuft, ist Clara ebenfalls 10 m hinter Berta</w:t>
      </w:r>
      <w:r w:rsidR="00671EBB">
        <w:t>.</w:t>
      </w:r>
      <w:r>
        <w:t xml:space="preserve"> </w:t>
      </w:r>
      <w:r w:rsidR="00671EBB">
        <w:t>D</w:t>
      </w:r>
      <w:r>
        <w:t xml:space="preserve">as heißt, </w:t>
      </w:r>
      <w:r w:rsidR="00671EBB">
        <w:t>das Verhältnis dieser beiden Geschwindigkeiten ist ebenfalls</w:t>
      </w:r>
    </w:p>
    <w:bookmarkEnd w:id="3447"/>
    <w:p w14:paraId="5EEC5838" w14:textId="77777777" w:rsidR="00671EBB" w:rsidRDefault="00671EBB" w:rsidP="00951D7E">
      <w:r w:rsidRPr="00671EBB">
        <w:rPr>
          <w:position w:val="-12"/>
        </w:rPr>
        <w:object w:dxaOrig="1120" w:dyaOrig="340" w14:anchorId="1BDCAC5F">
          <v:shape id="_x0000_i1604" type="#_x0000_t75" style="width:56.2pt;height:17.45pt" o:ole="">
            <v:imagedata r:id="rId1444" o:title=""/>
          </v:shape>
          <o:OLEObject Type="Embed" ProgID="Equation.DSMT4" ShapeID="_x0000_i1604" DrawAspect="Content" ObjectID="_1731936530" r:id="rId1445"/>
        </w:object>
      </w:r>
    </w:p>
    <w:p w14:paraId="2C0138C5" w14:textId="77777777" w:rsidR="00671EBB" w:rsidRDefault="00671EBB" w:rsidP="00951D7E">
      <w:bookmarkStart w:id="3448" w:name="_Hlk377050787"/>
      <w:r>
        <w:t xml:space="preserve">Nun kann man in die letzte Gleichung den Wert von </w:t>
      </w:r>
      <w:proofErr w:type="spellStart"/>
      <w:r>
        <w:t>v</w:t>
      </w:r>
      <w:r w:rsidRPr="00671EBB">
        <w:rPr>
          <w:vertAlign w:val="subscript"/>
        </w:rPr>
        <w:t>B</w:t>
      </w:r>
      <w:proofErr w:type="spellEnd"/>
      <w:r>
        <w:t xml:space="preserve"> einsetzen:</w:t>
      </w:r>
    </w:p>
    <w:bookmarkEnd w:id="3448"/>
    <w:p w14:paraId="45EBA63F" w14:textId="77777777" w:rsidR="00671EBB" w:rsidRDefault="00671EBB" w:rsidP="00951D7E">
      <w:r w:rsidRPr="00671EBB">
        <w:rPr>
          <w:position w:val="-28"/>
        </w:rPr>
        <w:object w:dxaOrig="1540" w:dyaOrig="680" w14:anchorId="7BCD76C6">
          <v:shape id="_x0000_i1605" type="#_x0000_t75" style="width:76.35pt;height:33.8pt" o:ole="">
            <v:imagedata r:id="rId1446" o:title=""/>
          </v:shape>
          <o:OLEObject Type="Embed" ProgID="Equation.DSMT4" ShapeID="_x0000_i1605" DrawAspect="Content" ObjectID="_1731936531" r:id="rId1447"/>
        </w:object>
      </w:r>
    </w:p>
    <w:p w14:paraId="7C55A011" w14:textId="77777777" w:rsidR="00671EBB" w:rsidRDefault="00671EBB" w:rsidP="00951D7E">
      <w:bookmarkStart w:id="3449" w:name="_Hlk377050934"/>
      <w:r>
        <w:t xml:space="preserve">Damit ist nur </w:t>
      </w:r>
      <w:proofErr w:type="gramStart"/>
      <w:r>
        <w:t>0,81 mal</w:t>
      </w:r>
      <w:proofErr w:type="gramEnd"/>
      <w:r>
        <w:t xml:space="preserve"> so schnell wie Anna und legt den 0,81. Teil des Weges von Anna zurück. Die ist 100 m gelaufen, so dass Clara 81 m in der gleichen Zeit schafft.</w:t>
      </w:r>
    </w:p>
    <w:p w14:paraId="7BEA9C91" w14:textId="77777777" w:rsidR="00671EBB" w:rsidRDefault="00671EBB" w:rsidP="00951D7E">
      <w:r>
        <w:t>Sie war demnach 19 m vom Ziel entfernt, als Anna den Sieg erkämpfte.</w:t>
      </w:r>
    </w:p>
    <w:p w14:paraId="72855232" w14:textId="77777777" w:rsidR="00A86FC9" w:rsidRDefault="00A86FC9" w:rsidP="00951D7E"/>
    <w:p w14:paraId="7FAF3B2D" w14:textId="77777777" w:rsidR="00A86FC9" w:rsidRPr="00A86FC9" w:rsidRDefault="00A86FC9" w:rsidP="00951D7E">
      <w:pPr>
        <w:rPr>
          <w:rStyle w:val="Nummer"/>
        </w:rPr>
      </w:pPr>
      <w:bookmarkStart w:id="3450" w:name="m885"/>
      <w:r w:rsidRPr="00A86FC9">
        <w:rPr>
          <w:rStyle w:val="Nummer"/>
        </w:rPr>
        <w:t>885.</w:t>
      </w:r>
      <w:bookmarkEnd w:id="3450"/>
      <w:r w:rsidRPr="00A86FC9">
        <w:rPr>
          <w:rStyle w:val="Nummer"/>
        </w:rPr>
        <w:t xml:space="preserve"> </w:t>
      </w:r>
    </w:p>
    <w:p w14:paraId="007E26A9" w14:textId="77777777" w:rsidR="00A86FC9" w:rsidRDefault="00A86FC9" w:rsidP="00951D7E">
      <w:r>
        <w:t>a) In einem abgeschlossenen System ist die Summe aller Energien immer konstant.</w:t>
      </w:r>
    </w:p>
    <w:p w14:paraId="029DD7DF" w14:textId="77777777" w:rsidR="00A86FC9" w:rsidRDefault="00A86FC9" w:rsidP="00951D7E">
      <w:r>
        <w:t>Abgeschlossenes System: Über die Systemgrenzen werden weder Stoffe noch Energie transportiert.</w:t>
      </w:r>
    </w:p>
    <w:p w14:paraId="7C6F3B82" w14:textId="77777777" w:rsidR="00A86FC9" w:rsidRDefault="00A86FC9" w:rsidP="00951D7E">
      <w:r>
        <w:t>Das ist praktisch nicht möglich, die Thermoskanne (Dewargefäß) realisiert diese Bedingung für einen kurzen Zeitraum.</w:t>
      </w:r>
    </w:p>
    <w:p w14:paraId="524AEA17" w14:textId="77777777" w:rsidR="00A86FC9" w:rsidRDefault="00A86FC9" w:rsidP="00951D7E"/>
    <w:p w14:paraId="1F034940" w14:textId="7ECE9099" w:rsidR="00A86FC9" w:rsidRDefault="00A86FC9" w:rsidP="00951D7E">
      <w:r>
        <w:t xml:space="preserve">b) Vor </w:t>
      </w:r>
      <w:r w:rsidR="00973498">
        <w:t>dem</w:t>
      </w:r>
      <w:r>
        <w:t xml:space="preserve"> Losrollen hat das Auto nur </w:t>
      </w:r>
      <w:r w:rsidR="00691491">
        <w:t>1:</w:t>
      </w:r>
      <w:r w:rsidR="000C4EAD">
        <w:t xml:space="preserve"> </w:t>
      </w:r>
      <w:r>
        <w:t xml:space="preserve">potenzielle Energie. Während es den Berg hinunterfährt, wandelt es die </w:t>
      </w:r>
      <w:r w:rsidR="00691491">
        <w:t>2:</w:t>
      </w:r>
      <w:r w:rsidR="000C4EAD">
        <w:t xml:space="preserve"> </w:t>
      </w:r>
      <w:r>
        <w:t xml:space="preserve">potenzielle Energie in </w:t>
      </w:r>
      <w:r w:rsidR="00691491">
        <w:t>3:</w:t>
      </w:r>
      <w:r w:rsidR="000C4EAD">
        <w:t xml:space="preserve"> </w:t>
      </w:r>
      <w:r>
        <w:t xml:space="preserve">kinetische Energie und in </w:t>
      </w:r>
      <w:r w:rsidR="00691491">
        <w:t>4:</w:t>
      </w:r>
      <w:r w:rsidR="000C4EAD">
        <w:t xml:space="preserve"> </w:t>
      </w:r>
      <w:r>
        <w:t xml:space="preserve">Wärmeenergie um. Die </w:t>
      </w:r>
      <w:r w:rsidR="00691491">
        <w:t>5:</w:t>
      </w:r>
      <w:r w:rsidR="000C4EAD">
        <w:t xml:space="preserve"> </w:t>
      </w:r>
      <w:r>
        <w:t xml:space="preserve">kinetische Energie entsteht durch </w:t>
      </w:r>
      <w:r w:rsidR="00691491">
        <w:t>6:</w:t>
      </w:r>
      <w:r w:rsidR="000C4EAD">
        <w:t xml:space="preserve"> </w:t>
      </w:r>
      <w:r>
        <w:t xml:space="preserve">Beschleunigungsarbeit und die </w:t>
      </w:r>
      <w:r w:rsidR="00691491">
        <w:t>7:</w:t>
      </w:r>
      <w:r w:rsidR="000C4EAD">
        <w:t xml:space="preserve"> </w:t>
      </w:r>
      <w:r>
        <w:t>Wärmeenergie durch Reibungsarbeit.</w:t>
      </w:r>
    </w:p>
    <w:p w14:paraId="5C1DEE5F" w14:textId="5C547DA7" w:rsidR="00A86FC9" w:rsidRDefault="00A86FC9" w:rsidP="00951D7E">
      <w:r>
        <w:t xml:space="preserve">Am Ende des Hügels ist die </w:t>
      </w:r>
      <w:r w:rsidR="00691491">
        <w:t>8:</w:t>
      </w:r>
      <w:r w:rsidR="000C4EAD">
        <w:t xml:space="preserve"> </w:t>
      </w:r>
      <w:r>
        <w:t xml:space="preserve">potenzielle Energie bezüglich dem geraden Straßenabschnitt gleich </w:t>
      </w:r>
      <w:r w:rsidR="00691491">
        <w:t>9:</w:t>
      </w:r>
      <w:r w:rsidR="000C4EAD">
        <w:t xml:space="preserve"> </w:t>
      </w:r>
      <w:r>
        <w:t>Null</w:t>
      </w:r>
      <w:r w:rsidR="00BE2364">
        <w:t xml:space="preserve">. </w:t>
      </w:r>
      <w:r w:rsidR="00691491" w:rsidRPr="0066211E">
        <w:t>Das Auto hat auf Grund seiner</w:t>
      </w:r>
      <w:r w:rsidR="00691491">
        <w:t xml:space="preserve"> </w:t>
      </w:r>
      <w:r w:rsidR="00691491" w:rsidRPr="0066211E">
        <w:t>1</w:t>
      </w:r>
      <w:r w:rsidR="00691491">
        <w:t>0:</w:t>
      </w:r>
      <w:r w:rsidR="000C4EAD">
        <w:t xml:space="preserve"> </w:t>
      </w:r>
      <w:r w:rsidR="00691491">
        <w:t xml:space="preserve">Geschwindigkeit </w:t>
      </w:r>
      <w:r w:rsidR="00691491" w:rsidRPr="0066211E">
        <w:t xml:space="preserve">nur noch </w:t>
      </w:r>
      <w:r w:rsidR="00691491">
        <w:t>11:</w:t>
      </w:r>
      <w:r w:rsidR="000C4EAD">
        <w:t xml:space="preserve"> </w:t>
      </w:r>
      <w:r w:rsidR="00691491">
        <w:t>kinetische</w:t>
      </w:r>
      <w:r w:rsidR="00691491" w:rsidRPr="0066211E">
        <w:t xml:space="preserve"> Energie.</w:t>
      </w:r>
    </w:p>
    <w:p w14:paraId="034E8F5A" w14:textId="38B65D2B" w:rsidR="00BE2364" w:rsidRDefault="00BE2364" w:rsidP="00951D7E">
      <w:r>
        <w:t xml:space="preserve">Auf dem waagerechten Straßenteil wandelt das Auto seine </w:t>
      </w:r>
      <w:r w:rsidR="00691491">
        <w:t>12:</w:t>
      </w:r>
      <w:r w:rsidR="000C4EAD">
        <w:t xml:space="preserve"> </w:t>
      </w:r>
      <w:r>
        <w:t xml:space="preserve">kinetische Energie vollständig in </w:t>
      </w:r>
      <w:r w:rsidR="00691491">
        <w:t>13:</w:t>
      </w:r>
      <w:r w:rsidR="000C4EAD">
        <w:t xml:space="preserve"> </w:t>
      </w:r>
      <w:r>
        <w:t xml:space="preserve">Wärmeenergie durch </w:t>
      </w:r>
      <w:r w:rsidR="00691491">
        <w:t>14:</w:t>
      </w:r>
      <w:r w:rsidR="000C4EAD">
        <w:t xml:space="preserve"> </w:t>
      </w:r>
      <w:r>
        <w:t xml:space="preserve">Reibungsarbeit um. Wenn das Auto wieder steht, ist die komplette potentielle Energie vor dem Losrollen in Wärmeenergie umgewandelt worden. Diese Energie ist nicht mehr nutzbar und wird als </w:t>
      </w:r>
      <w:r w:rsidR="00691491">
        <w:t>15:</w:t>
      </w:r>
      <w:r w:rsidR="000C4EAD">
        <w:t xml:space="preserve"> </w:t>
      </w:r>
      <w:r>
        <w:t>entwertete Energie bezeichnet.</w:t>
      </w:r>
    </w:p>
    <w:p w14:paraId="77DE2531" w14:textId="77777777" w:rsidR="00973498" w:rsidRDefault="00973498" w:rsidP="00951D7E">
      <w:pPr>
        <w:rPr>
          <w:vertAlign w:val="subscript"/>
        </w:rPr>
      </w:pPr>
      <w:proofErr w:type="spellStart"/>
      <w:r>
        <w:t>E</w:t>
      </w:r>
      <w:r w:rsidRPr="00973498">
        <w:rPr>
          <w:vertAlign w:val="subscript"/>
        </w:rPr>
        <w:t>pot</w:t>
      </w:r>
      <w:proofErr w:type="spellEnd"/>
      <w:r>
        <w:t xml:space="preserve"> -&gt; </w:t>
      </w:r>
      <w:proofErr w:type="spellStart"/>
      <w:r>
        <w:t>E</w:t>
      </w:r>
      <w:r w:rsidRPr="00973498">
        <w:rPr>
          <w:vertAlign w:val="subscript"/>
        </w:rPr>
        <w:t>wärme</w:t>
      </w:r>
      <w:r>
        <w:t>+E</w:t>
      </w:r>
      <w:r w:rsidRPr="00973498">
        <w:rPr>
          <w:vertAlign w:val="subscript"/>
        </w:rPr>
        <w:t>kin</w:t>
      </w:r>
      <w:proofErr w:type="spellEnd"/>
      <w:r>
        <w:t>-&gt;</w:t>
      </w:r>
      <w:proofErr w:type="spellStart"/>
      <w:r>
        <w:t>E</w:t>
      </w:r>
      <w:r w:rsidRPr="00973498">
        <w:rPr>
          <w:vertAlign w:val="subscript"/>
        </w:rPr>
        <w:t>wärme</w:t>
      </w:r>
      <w:proofErr w:type="spellEnd"/>
    </w:p>
    <w:p w14:paraId="2045BD2B" w14:textId="77777777" w:rsidR="00691491" w:rsidRDefault="00691491" w:rsidP="00951D7E">
      <w:r>
        <w:t>1</w:t>
      </w:r>
      <w:r>
        <w:tab/>
        <w:t>potenzielle Energie</w:t>
      </w:r>
    </w:p>
    <w:p w14:paraId="2E76E879" w14:textId="77777777" w:rsidR="00691491" w:rsidRDefault="00691491" w:rsidP="00951D7E">
      <w:r>
        <w:t>2</w:t>
      </w:r>
      <w:r>
        <w:tab/>
        <w:t>potenzielle Energie</w:t>
      </w:r>
    </w:p>
    <w:p w14:paraId="22C1393C" w14:textId="77777777" w:rsidR="00691491" w:rsidRDefault="00691491" w:rsidP="00951D7E">
      <w:r>
        <w:t>3</w:t>
      </w:r>
      <w:r>
        <w:tab/>
        <w:t>kinetische Energie</w:t>
      </w:r>
    </w:p>
    <w:p w14:paraId="69BD6D04" w14:textId="77777777" w:rsidR="00691491" w:rsidRDefault="00691491" w:rsidP="00951D7E">
      <w:r>
        <w:t>4</w:t>
      </w:r>
      <w:r>
        <w:tab/>
        <w:t>Wärmeenergie</w:t>
      </w:r>
    </w:p>
    <w:p w14:paraId="230C1177" w14:textId="77777777" w:rsidR="00691491" w:rsidRDefault="00691491" w:rsidP="00951D7E">
      <w:r>
        <w:t>5</w:t>
      </w:r>
      <w:r>
        <w:tab/>
        <w:t>kinetische Energie</w:t>
      </w:r>
    </w:p>
    <w:p w14:paraId="2106C1FF" w14:textId="77777777" w:rsidR="00691491" w:rsidRDefault="00691491" w:rsidP="00951D7E">
      <w:r>
        <w:t>6</w:t>
      </w:r>
      <w:r>
        <w:tab/>
        <w:t>Beschleunigungsarbeit</w:t>
      </w:r>
    </w:p>
    <w:p w14:paraId="1B4D1D38" w14:textId="77777777" w:rsidR="00691491" w:rsidRDefault="00691491" w:rsidP="00951D7E">
      <w:r>
        <w:t>7</w:t>
      </w:r>
      <w:r>
        <w:tab/>
        <w:t>Wärmeenergie</w:t>
      </w:r>
    </w:p>
    <w:p w14:paraId="7866AF0E" w14:textId="77777777" w:rsidR="00691491" w:rsidRDefault="00691491" w:rsidP="00951D7E">
      <w:r>
        <w:t>8</w:t>
      </w:r>
      <w:r>
        <w:tab/>
        <w:t>potenzielle Energie</w:t>
      </w:r>
    </w:p>
    <w:p w14:paraId="16569164" w14:textId="77777777" w:rsidR="00691491" w:rsidRDefault="00691491" w:rsidP="00951D7E">
      <w:r>
        <w:t>9</w:t>
      </w:r>
      <w:r>
        <w:tab/>
        <w:t>Null</w:t>
      </w:r>
    </w:p>
    <w:p w14:paraId="121472FC" w14:textId="77777777" w:rsidR="00691491" w:rsidRDefault="00691491" w:rsidP="00951D7E">
      <w:r>
        <w:t>10</w:t>
      </w:r>
      <w:r>
        <w:tab/>
        <w:t>Geschwindigkeit</w:t>
      </w:r>
    </w:p>
    <w:p w14:paraId="358BF63A" w14:textId="77777777" w:rsidR="00691491" w:rsidRDefault="00691491" w:rsidP="00951D7E">
      <w:r>
        <w:t>11</w:t>
      </w:r>
      <w:r>
        <w:tab/>
        <w:t>kinetische Energie</w:t>
      </w:r>
    </w:p>
    <w:p w14:paraId="5571F040" w14:textId="77777777" w:rsidR="00691491" w:rsidRDefault="00691491" w:rsidP="00951D7E">
      <w:r>
        <w:lastRenderedPageBreak/>
        <w:t>12</w:t>
      </w:r>
      <w:r>
        <w:tab/>
        <w:t>kinetische Energie</w:t>
      </w:r>
    </w:p>
    <w:p w14:paraId="0F1AB7A5" w14:textId="77777777" w:rsidR="00691491" w:rsidRDefault="00691491" w:rsidP="00951D7E">
      <w:r>
        <w:t>13</w:t>
      </w:r>
      <w:r>
        <w:tab/>
        <w:t>Wärmeenergie</w:t>
      </w:r>
    </w:p>
    <w:p w14:paraId="0F03FA1B" w14:textId="77777777" w:rsidR="00691491" w:rsidRDefault="00691491" w:rsidP="00951D7E">
      <w:r>
        <w:t>14</w:t>
      </w:r>
      <w:r>
        <w:tab/>
        <w:t>Reibungsarbeit</w:t>
      </w:r>
    </w:p>
    <w:p w14:paraId="269E8406" w14:textId="77777777" w:rsidR="00691491" w:rsidRDefault="00691491" w:rsidP="00951D7E">
      <w:r>
        <w:t>15</w:t>
      </w:r>
      <w:r>
        <w:tab/>
        <w:t>entwertete Energie</w:t>
      </w:r>
      <w:bookmarkEnd w:id="3449"/>
    </w:p>
    <w:p w14:paraId="2A3BA615" w14:textId="77777777" w:rsidR="00C206E2" w:rsidRDefault="00C206E2" w:rsidP="00951D7E"/>
    <w:p w14:paraId="4D5F4D8B" w14:textId="77777777" w:rsidR="00C206E2" w:rsidRDefault="00C206E2" w:rsidP="00951D7E">
      <w:pPr>
        <w:rPr>
          <w:szCs w:val="22"/>
        </w:rPr>
      </w:pPr>
      <w:bookmarkStart w:id="3451" w:name="m886"/>
      <w:r w:rsidRPr="003B70FE">
        <w:rPr>
          <w:rStyle w:val="Nummer"/>
        </w:rPr>
        <w:t>886</w:t>
      </w:r>
      <w:bookmarkEnd w:id="3451"/>
      <w:r w:rsidRPr="003B70FE">
        <w:rPr>
          <w:rStyle w:val="Nummer"/>
        </w:rPr>
        <w:t xml:space="preserve">. </w:t>
      </w:r>
      <w:r w:rsidR="00D5054A" w:rsidRPr="009D5B17">
        <w:rPr>
          <w:szCs w:val="22"/>
        </w:rPr>
        <w:t>a) Es bewegt sich in eine Ruhelage nach oben.</w:t>
      </w:r>
    </w:p>
    <w:p w14:paraId="5C2EA623" w14:textId="47210985" w:rsidR="00E862F0" w:rsidRDefault="00D5054A" w:rsidP="00951D7E">
      <w:pPr>
        <w:rPr>
          <w:szCs w:val="22"/>
        </w:rPr>
      </w:pPr>
      <w:r>
        <w:rPr>
          <w:szCs w:val="22"/>
        </w:rPr>
        <w:t xml:space="preserve">Vor dem Durchschneiden des grünen Fadens sind die beiden Federn hintereinander, also in Reihe geschaltet. </w:t>
      </w:r>
      <w:r w:rsidR="00E862F0">
        <w:rPr>
          <w:szCs w:val="22"/>
        </w:rPr>
        <w:t xml:space="preserve">Die Kraft des Gewichtes wirkt auf die </w:t>
      </w:r>
      <w:r w:rsidR="00CE3C1C">
        <w:rPr>
          <w:szCs w:val="22"/>
        </w:rPr>
        <w:t xml:space="preserve">untere Feder und dehnt sie um eine entsprechende Länge. Die untere Feder ist durch den grünen Faden an der oberen Feder befestigt, die damit auch durch die Kraft des Gewichtes gedehnt wird. </w:t>
      </w:r>
      <w:r w:rsidR="00E862F0">
        <w:rPr>
          <w:szCs w:val="22"/>
        </w:rPr>
        <w:t xml:space="preserve"> </w:t>
      </w:r>
      <w:r w:rsidR="00CE3C1C">
        <w:rPr>
          <w:szCs w:val="22"/>
        </w:rPr>
        <w:t>Beide Feder</w:t>
      </w:r>
      <w:r w:rsidR="000C4EAD">
        <w:rPr>
          <w:szCs w:val="22"/>
        </w:rPr>
        <w:t>n</w:t>
      </w:r>
      <w:r w:rsidR="00CE3C1C">
        <w:rPr>
          <w:szCs w:val="22"/>
        </w:rPr>
        <w:t xml:space="preserve"> werden also um die gleiche Ausdehnung verlängert. Die Federkonstante für hintereinander </w:t>
      </w:r>
      <w:r w:rsidR="001D0178">
        <w:rPr>
          <w:szCs w:val="22"/>
        </w:rPr>
        <w:t xml:space="preserve">zwei gleiche, </w:t>
      </w:r>
      <w:r w:rsidR="00CE3C1C">
        <w:rPr>
          <w:szCs w:val="22"/>
        </w:rPr>
        <w:t>geschaltete Federn ist</w:t>
      </w:r>
      <w:r w:rsidR="001D0178">
        <w:rPr>
          <w:szCs w:val="22"/>
        </w:rPr>
        <w:t xml:space="preserve"> halb so groß wie die Federkonstante einer Feder.</w:t>
      </w:r>
    </w:p>
    <w:p w14:paraId="04A861FD" w14:textId="77777777" w:rsidR="001D0178" w:rsidRDefault="001D0178" w:rsidP="00951D7E">
      <w:pPr>
        <w:rPr>
          <w:szCs w:val="22"/>
        </w:rPr>
      </w:pPr>
      <w:r>
        <w:rPr>
          <w:szCs w:val="22"/>
        </w:rPr>
        <w:t xml:space="preserve">Durch das Durchschneiden des grünen Fadens sind die beiden oberen Teile der Federn durch den roten Faden und die beiden unteren Teile durch den gelben faden verbunden. Damit sind die Federn jetzt nebeneinander, also </w:t>
      </w:r>
      <w:proofErr w:type="gramStart"/>
      <w:r>
        <w:rPr>
          <w:szCs w:val="22"/>
        </w:rPr>
        <w:t>parallel geschaltet</w:t>
      </w:r>
      <w:proofErr w:type="gramEnd"/>
      <w:r>
        <w:rPr>
          <w:szCs w:val="22"/>
        </w:rPr>
        <w:t>.</w:t>
      </w:r>
    </w:p>
    <w:p w14:paraId="4AC3CF25" w14:textId="77777777" w:rsidR="001D0178" w:rsidRDefault="001D0178" w:rsidP="00951D7E">
      <w:pPr>
        <w:rPr>
          <w:szCs w:val="22"/>
        </w:rPr>
      </w:pPr>
      <w:r>
        <w:rPr>
          <w:szCs w:val="22"/>
        </w:rPr>
        <w:t>Die Federkonstante von zwei gleichen Federn, auf die das Gewicht parallel verteilt wird, ist doppelt so groß wie die Konstante der einzelnen Feder.</w:t>
      </w:r>
    </w:p>
    <w:p w14:paraId="54EEAD09" w14:textId="77777777" w:rsidR="001D0178" w:rsidRDefault="001D0178" w:rsidP="00951D7E">
      <w:pPr>
        <w:rPr>
          <w:szCs w:val="22"/>
        </w:rPr>
      </w:pPr>
      <w:r>
        <w:rPr>
          <w:szCs w:val="22"/>
        </w:rPr>
        <w:t>Damit wird die Ausdehnung jeder einzelnen Feder nach dem Durchschneiden des grünen Fadens kleiner und das Gewicht bewegt sich nach oben.</w:t>
      </w:r>
    </w:p>
    <w:p w14:paraId="63711001" w14:textId="77777777" w:rsidR="00EF01A9" w:rsidRDefault="00EF01A9" w:rsidP="00951D7E">
      <w:pPr>
        <w:rPr>
          <w:szCs w:val="22"/>
        </w:rPr>
      </w:pPr>
    </w:p>
    <w:p w14:paraId="037FD91F" w14:textId="77777777" w:rsidR="00EF01A9" w:rsidRDefault="00EF01A9" w:rsidP="00951D7E">
      <w:pPr>
        <w:rPr>
          <w:rStyle w:val="Nummer"/>
        </w:rPr>
      </w:pPr>
      <w:bookmarkStart w:id="3452" w:name="m887"/>
      <w:r w:rsidRPr="003B70FE">
        <w:rPr>
          <w:rStyle w:val="Nummer"/>
        </w:rPr>
        <w:t>887.</w:t>
      </w:r>
      <w:bookmarkEnd w:id="3452"/>
      <w:r w:rsidR="000A13B7">
        <w:rPr>
          <w:rStyle w:val="Nummer"/>
        </w:rPr>
        <w:t xml:space="preserve"> a)</w:t>
      </w:r>
    </w:p>
    <w:p w14:paraId="5AB93D2C" w14:textId="77777777" w:rsidR="000A13B7" w:rsidRDefault="000A13B7" w:rsidP="00951D7E">
      <w:pPr>
        <w:rPr>
          <w:rStyle w:val="Nummer"/>
          <w:b w:val="0"/>
        </w:rPr>
      </w:pPr>
      <w:r>
        <w:rPr>
          <w:rStyle w:val="Nummer"/>
          <w:b w:val="0"/>
        </w:rPr>
        <w:t xml:space="preserve">Die beiden Gewichte wirken auf den entgegen gesetzten Seiten des Seiles. </w:t>
      </w:r>
      <w:r w:rsidR="00006391">
        <w:rPr>
          <w:rStyle w:val="Nummer"/>
          <w:b w:val="0"/>
        </w:rPr>
        <w:t>D</w:t>
      </w:r>
      <w:r>
        <w:rPr>
          <w:rStyle w:val="Nummer"/>
          <w:b w:val="0"/>
        </w:rPr>
        <w:t xml:space="preserve">ie resultierende Kraft ist die Differenz der beiden Kräfte, also in diesem Fall </w:t>
      </w:r>
    </w:p>
    <w:p w14:paraId="0F6CA2B2" w14:textId="77777777" w:rsidR="000A13B7" w:rsidRDefault="000A13B7" w:rsidP="00951D7E">
      <w:pPr>
        <w:rPr>
          <w:rStyle w:val="Nummer"/>
          <w:b w:val="0"/>
        </w:rPr>
      </w:pPr>
      <w:r w:rsidRPr="000A13B7">
        <w:rPr>
          <w:rStyle w:val="Nummer"/>
          <w:b w:val="0"/>
        </w:rPr>
        <w:object w:dxaOrig="2280" w:dyaOrig="1340" w14:anchorId="145287F6">
          <v:shape id="_x0000_i1606" type="#_x0000_t75" style="width:114pt;height:67.65pt" o:ole="">
            <v:imagedata r:id="rId1448" o:title=""/>
          </v:shape>
          <o:OLEObject Type="Embed" ProgID="Equation.DSMT4" ShapeID="_x0000_i1606" DrawAspect="Content" ObjectID="_1731936532" r:id="rId1449"/>
        </w:object>
      </w:r>
    </w:p>
    <w:p w14:paraId="55AA34BE" w14:textId="77777777" w:rsidR="00006391" w:rsidRDefault="00006391" w:rsidP="00951D7E">
      <w:pPr>
        <w:rPr>
          <w:rStyle w:val="Nummer"/>
          <w:b w:val="0"/>
        </w:rPr>
      </w:pPr>
      <w:r>
        <w:rPr>
          <w:rStyle w:val="Nummer"/>
          <w:b w:val="0"/>
        </w:rPr>
        <w:t>Wären beide Gewichte gleich groß, würde die resultierende Kraft Null sein, das System wäre im Gleichgewicht.</w:t>
      </w:r>
    </w:p>
    <w:p w14:paraId="7DB6520F" w14:textId="77777777" w:rsidR="00006391" w:rsidRDefault="00006391" w:rsidP="00951D7E">
      <w:pPr>
        <w:rPr>
          <w:rStyle w:val="Nummer"/>
          <w:b w:val="0"/>
        </w:rPr>
      </w:pPr>
      <w:r>
        <w:rPr>
          <w:rStyle w:val="Nummer"/>
          <w:b w:val="0"/>
        </w:rPr>
        <w:t>Die Kraft von 0,29 N beschleunigt die gesamte Masse der beiden Körper. Es gilt das Newtonsche Grundgesetz:</w:t>
      </w:r>
    </w:p>
    <w:p w14:paraId="5676FF03" w14:textId="77777777" w:rsidR="00006391" w:rsidRDefault="00006391" w:rsidP="00951D7E">
      <w:pPr>
        <w:rPr>
          <w:rStyle w:val="Nummer"/>
          <w:b w:val="0"/>
        </w:rPr>
      </w:pPr>
      <w:r w:rsidRPr="00006391">
        <w:rPr>
          <w:rStyle w:val="Nummer"/>
        </w:rPr>
        <w:object w:dxaOrig="1060" w:dyaOrig="2140" w14:anchorId="3D36AFED">
          <v:shape id="_x0000_i1607" type="#_x0000_t75" style="width:53.45pt;height:107.45pt" o:ole="">
            <v:imagedata r:id="rId1450" o:title=""/>
          </v:shape>
          <o:OLEObject Type="Embed" ProgID="Equation.DSMT4" ShapeID="_x0000_i1607" DrawAspect="Content" ObjectID="_1731936533" r:id="rId1451"/>
        </w:object>
      </w:r>
    </w:p>
    <w:p w14:paraId="2E21EFC8" w14:textId="77777777" w:rsidR="00006391" w:rsidRDefault="00566D78" w:rsidP="00951D7E">
      <w:pPr>
        <w:rPr>
          <w:rStyle w:val="Nummer"/>
          <w:b w:val="0"/>
        </w:rPr>
      </w:pPr>
      <w:r w:rsidRPr="00566D78">
        <w:rPr>
          <w:rStyle w:val="Nummer"/>
        </w:rPr>
        <w:t>b)</w:t>
      </w:r>
      <w:r>
        <w:rPr>
          <w:rStyle w:val="Nummer"/>
          <w:b w:val="0"/>
        </w:rPr>
        <w:t xml:space="preserve"> Da die Kraft die gesamte Zeit konstant bleibt, liegt eine gleichmäßig beschleunigte Bewegung vor. Es gilt:</w:t>
      </w:r>
    </w:p>
    <w:p w14:paraId="66F88F64" w14:textId="77777777" w:rsidR="00566D78" w:rsidRDefault="00566D78" w:rsidP="00951D7E">
      <w:pPr>
        <w:rPr>
          <w:rStyle w:val="Nummer"/>
          <w:b w:val="0"/>
        </w:rPr>
      </w:pPr>
      <w:r w:rsidRPr="00566D78">
        <w:rPr>
          <w:rStyle w:val="Nummer"/>
        </w:rPr>
        <w:object w:dxaOrig="1380" w:dyaOrig="2520" w14:anchorId="7607DC7A">
          <v:shape id="_x0000_i1608" type="#_x0000_t75" style="width:69.25pt;height:126pt" o:ole="">
            <v:imagedata r:id="rId1452" o:title=""/>
          </v:shape>
          <o:OLEObject Type="Embed" ProgID="Equation.DSMT4" ShapeID="_x0000_i1608" DrawAspect="Content" ObjectID="_1731936534" r:id="rId1453"/>
        </w:object>
      </w:r>
    </w:p>
    <w:p w14:paraId="68A1D0F5" w14:textId="77777777" w:rsidR="00566D78" w:rsidRDefault="00566D78" w:rsidP="00951D7E">
      <w:pPr>
        <w:rPr>
          <w:rStyle w:val="Nummer"/>
          <w:b w:val="0"/>
        </w:rPr>
      </w:pPr>
      <w:r w:rsidRPr="00566D78">
        <w:rPr>
          <w:rStyle w:val="Nummer"/>
        </w:rPr>
        <w:lastRenderedPageBreak/>
        <w:t>c)</w:t>
      </w:r>
      <w:r>
        <w:rPr>
          <w:rStyle w:val="Nummer"/>
          <w:b w:val="0"/>
        </w:rPr>
        <w:t xml:space="preserve"> Mit dieser Zeit kann die Geschwindigkeit berechnet werden:</w:t>
      </w:r>
    </w:p>
    <w:p w14:paraId="22DA3AD8" w14:textId="77777777" w:rsidR="00566D78" w:rsidRDefault="00566D78" w:rsidP="00951D7E">
      <w:pPr>
        <w:rPr>
          <w:rStyle w:val="Nummer"/>
          <w:b w:val="0"/>
        </w:rPr>
      </w:pPr>
    </w:p>
    <w:p w14:paraId="29104344" w14:textId="77777777" w:rsidR="00006391" w:rsidRDefault="00566D78" w:rsidP="00951D7E">
      <w:pPr>
        <w:rPr>
          <w:rStyle w:val="Nummer"/>
          <w:b w:val="0"/>
        </w:rPr>
      </w:pPr>
      <w:r w:rsidRPr="00566D78">
        <w:rPr>
          <w:rStyle w:val="Nummer"/>
        </w:rPr>
        <w:object w:dxaOrig="1579" w:dyaOrig="1500" w14:anchorId="26A23C2B">
          <v:shape id="_x0000_i1609" type="#_x0000_t75" style="width:79.65pt;height:75.25pt" o:ole="">
            <v:imagedata r:id="rId1454" o:title=""/>
          </v:shape>
          <o:OLEObject Type="Embed" ProgID="Equation.DSMT4" ShapeID="_x0000_i1609" DrawAspect="Content" ObjectID="_1731936535" r:id="rId1455"/>
        </w:object>
      </w:r>
    </w:p>
    <w:p w14:paraId="6FF15686" w14:textId="77777777" w:rsidR="00566D78" w:rsidRDefault="00566D78" w:rsidP="00951D7E">
      <w:pPr>
        <w:rPr>
          <w:rStyle w:val="Nummer"/>
          <w:b w:val="0"/>
        </w:rPr>
      </w:pPr>
    </w:p>
    <w:p w14:paraId="1891562E" w14:textId="77777777" w:rsidR="00566D78" w:rsidRPr="00566D78" w:rsidRDefault="00566D78" w:rsidP="00951D7E">
      <w:pPr>
        <w:rPr>
          <w:rStyle w:val="Nummer"/>
        </w:rPr>
      </w:pPr>
      <w:r w:rsidRPr="00566D78">
        <w:rPr>
          <w:rStyle w:val="Nummer"/>
        </w:rPr>
        <w:t xml:space="preserve">d) </w:t>
      </w:r>
    </w:p>
    <w:p w14:paraId="1AA3F429" w14:textId="77777777" w:rsidR="00566D78" w:rsidRDefault="00566D78" w:rsidP="00951D7E">
      <w:pPr>
        <w:rPr>
          <w:rStyle w:val="Nummer"/>
          <w:b w:val="0"/>
        </w:rPr>
      </w:pPr>
      <w:r>
        <w:rPr>
          <w:rStyle w:val="Nummer"/>
          <w:b w:val="0"/>
        </w:rPr>
        <w:t>Zu Beginn des Vorganges hat Körper 2 bezüglich des Bodens potenzielle Energie, Körper 1 hat keine potenzielle Energie.</w:t>
      </w:r>
    </w:p>
    <w:p w14:paraId="1EDA8D62" w14:textId="77777777" w:rsidR="00566D78" w:rsidRDefault="00566D78" w:rsidP="00951D7E">
      <w:pPr>
        <w:rPr>
          <w:rStyle w:val="Nummer"/>
          <w:b w:val="0"/>
        </w:rPr>
      </w:pPr>
      <w:r>
        <w:rPr>
          <w:rStyle w:val="Nummer"/>
          <w:b w:val="0"/>
        </w:rPr>
        <w:t>Sinkt Körper 2 nach unten, wird seine potenzielle Energie immer kleiner, da ja sein Abstand zum Boden immer kleiner wird. Körper 1 wird angehoben, an ihm wird Hubarbeit verrichtet und er gewinnt an potenzieller Energie.</w:t>
      </w:r>
    </w:p>
    <w:p w14:paraId="416E9CD4" w14:textId="77777777" w:rsidR="000A13B7" w:rsidRDefault="00566D78" w:rsidP="00951D7E">
      <w:pPr>
        <w:rPr>
          <w:rStyle w:val="Nummer"/>
          <w:b w:val="0"/>
        </w:rPr>
      </w:pPr>
      <w:r>
        <w:rPr>
          <w:rStyle w:val="Nummer"/>
          <w:b w:val="0"/>
        </w:rPr>
        <w:t>Da beide Körper während des Vorganges immer schneller werden, wird Beschleunigungsarbeit verrichtet.</w:t>
      </w:r>
    </w:p>
    <w:p w14:paraId="4B833BA5" w14:textId="77777777" w:rsidR="00566D78" w:rsidRDefault="00566D78" w:rsidP="00951D7E">
      <w:pPr>
        <w:rPr>
          <w:rStyle w:val="Nummer"/>
          <w:b w:val="0"/>
        </w:rPr>
      </w:pPr>
      <w:r>
        <w:rPr>
          <w:rStyle w:val="Nummer"/>
          <w:b w:val="0"/>
        </w:rPr>
        <w:t>Beide Körper erhöhen dadurch ihre kinetische Energie.</w:t>
      </w:r>
    </w:p>
    <w:p w14:paraId="0493FF7D" w14:textId="77777777" w:rsidR="00566D78" w:rsidRDefault="00566D78" w:rsidP="00951D7E">
      <w:pPr>
        <w:rPr>
          <w:rStyle w:val="Nummer"/>
          <w:b w:val="0"/>
        </w:rPr>
      </w:pPr>
    </w:p>
    <w:p w14:paraId="3CBD0A05" w14:textId="77777777" w:rsidR="00566D78" w:rsidRDefault="00566D78" w:rsidP="00951D7E">
      <w:pPr>
        <w:rPr>
          <w:rStyle w:val="Nummer"/>
          <w:b w:val="0"/>
        </w:rPr>
      </w:pPr>
      <w:r>
        <w:rPr>
          <w:rStyle w:val="Nummer"/>
          <w:b w:val="0"/>
        </w:rPr>
        <w:t>Energiebilanz:</w:t>
      </w:r>
    </w:p>
    <w:p w14:paraId="3B3630B7" w14:textId="77777777" w:rsidR="00566D78" w:rsidRDefault="00566D78" w:rsidP="00951D7E">
      <w:pPr>
        <w:rPr>
          <w:rStyle w:val="Nummer"/>
          <w:b w:val="0"/>
        </w:rPr>
      </w:pPr>
      <w:r>
        <w:rPr>
          <w:rStyle w:val="Nummer"/>
          <w:b w:val="0"/>
        </w:rPr>
        <w:t>potenzielle Energie von Körper 2 = potenzielle Energie von Körper 1 + kinetische Energie von Körper 1 + kinetische Energie von Körper 2</w:t>
      </w:r>
    </w:p>
    <w:p w14:paraId="28F7C096" w14:textId="77777777" w:rsidR="00353EBE" w:rsidRDefault="00353EBE" w:rsidP="00951D7E">
      <w:pPr>
        <w:rPr>
          <w:rStyle w:val="Nummer"/>
          <w:b w:val="0"/>
        </w:rPr>
      </w:pPr>
    </w:p>
    <w:p w14:paraId="43A407BE" w14:textId="77777777" w:rsidR="00353EBE" w:rsidRDefault="00353EBE" w:rsidP="00951D7E">
      <w:pPr>
        <w:rPr>
          <w:rStyle w:val="Nummer"/>
          <w:b w:val="0"/>
        </w:rPr>
      </w:pPr>
      <w:bookmarkStart w:id="3453" w:name="m888"/>
      <w:r w:rsidRPr="0064412C">
        <w:rPr>
          <w:rStyle w:val="Nummer"/>
        </w:rPr>
        <w:t>888.</w:t>
      </w:r>
      <w:bookmarkEnd w:id="3453"/>
      <w:r>
        <w:rPr>
          <w:rStyle w:val="Nummer"/>
          <w:b w:val="0"/>
        </w:rPr>
        <w:t xml:space="preserve"> Die beiden wohnen 15 km von der Schule entfernt.</w:t>
      </w:r>
    </w:p>
    <w:p w14:paraId="06C9E848" w14:textId="77777777" w:rsidR="00353EBE" w:rsidRDefault="00353EBE" w:rsidP="00951D7E">
      <w:pPr>
        <w:rPr>
          <w:rStyle w:val="Nummer"/>
          <w:b w:val="0"/>
        </w:rPr>
      </w:pPr>
    </w:p>
    <w:p w14:paraId="0AE0C6FC" w14:textId="77777777" w:rsidR="00353EBE" w:rsidRDefault="00B42104" w:rsidP="00951D7E">
      <w:pPr>
        <w:rPr>
          <w:rStyle w:val="Nummer"/>
          <w:b w:val="0"/>
        </w:rPr>
      </w:pPr>
      <w:hyperlink r:id="rId1456" w:anchor="m888" w:history="1">
        <w:r w:rsidR="00353EBE" w:rsidRPr="00353EBE">
          <w:rPr>
            <w:rStyle w:val="Hyperlink"/>
            <w:sz w:val="22"/>
          </w:rPr>
          <w:t>vollständige Lösung</w:t>
        </w:r>
      </w:hyperlink>
    </w:p>
    <w:p w14:paraId="6C3E6731" w14:textId="77777777" w:rsidR="006D626F" w:rsidRDefault="006D626F" w:rsidP="00951D7E">
      <w:pPr>
        <w:rPr>
          <w:rStyle w:val="Nummer"/>
          <w:b w:val="0"/>
        </w:rPr>
      </w:pPr>
    </w:p>
    <w:p w14:paraId="3109C51A" w14:textId="77777777" w:rsidR="00ED773C" w:rsidRDefault="006D626F" w:rsidP="00ED773C">
      <w:pPr>
        <w:widowControl w:val="0"/>
        <w:rPr>
          <w:rFonts w:cs="Arial"/>
          <w:szCs w:val="22"/>
        </w:rPr>
      </w:pPr>
      <w:bookmarkStart w:id="3454" w:name="m889"/>
      <w:r w:rsidRPr="0064412C">
        <w:rPr>
          <w:rStyle w:val="Nummer"/>
        </w:rPr>
        <w:t>889</w:t>
      </w:r>
      <w:bookmarkStart w:id="3455" w:name="_Hlk387165312"/>
      <w:bookmarkEnd w:id="3454"/>
      <w:r w:rsidR="00ED773C" w:rsidRPr="0064412C">
        <w:rPr>
          <w:rStyle w:val="Nummer"/>
        </w:rPr>
        <w:t>.</w:t>
      </w:r>
      <w:r w:rsidR="00ED773C">
        <w:rPr>
          <w:rStyle w:val="Nummer"/>
          <w:b w:val="0"/>
        </w:rPr>
        <w:t xml:space="preserve"> </w:t>
      </w:r>
      <w:r w:rsidR="00ED773C">
        <w:rPr>
          <w:rFonts w:cs="Arial"/>
          <w:szCs w:val="22"/>
        </w:rPr>
        <w:t>b) Etwa genau so weit.</w:t>
      </w:r>
    </w:p>
    <w:p w14:paraId="5EDB4B7D" w14:textId="77777777" w:rsidR="00ED773C" w:rsidRDefault="001615A9" w:rsidP="00ED773C">
      <w:pPr>
        <w:widowControl w:val="0"/>
        <w:rPr>
          <w:rFonts w:cs="Arial"/>
          <w:szCs w:val="22"/>
        </w:rPr>
      </w:pPr>
      <w:r>
        <w:rPr>
          <w:rFonts w:cs="Arial"/>
          <w:szCs w:val="22"/>
        </w:rPr>
        <w:t>Spiritus hat eine Dichte, die etwa 80% der Dichte von Wasser entspricht. Damit ist auch der Schweredruck an der Öffnung kleiner als beim Wasser.</w:t>
      </w:r>
    </w:p>
    <w:p w14:paraId="1DEBDA78" w14:textId="77777777" w:rsidR="001615A9" w:rsidRDefault="001615A9" w:rsidP="00ED773C">
      <w:pPr>
        <w:widowControl w:val="0"/>
        <w:rPr>
          <w:rFonts w:cs="Arial"/>
          <w:szCs w:val="22"/>
        </w:rPr>
      </w:pPr>
      <w:r>
        <w:rPr>
          <w:rFonts w:cs="Arial"/>
          <w:szCs w:val="22"/>
        </w:rPr>
        <w:t xml:space="preserve">Durch die geringe Dichte hat aber Spiritus auch eine geringere Masse. Die Masse muss beim Austreten beschleunigt werden. </w:t>
      </w:r>
    </w:p>
    <w:p w14:paraId="7C29022F" w14:textId="77777777" w:rsidR="001615A9" w:rsidRDefault="001615A9" w:rsidP="00ED773C">
      <w:pPr>
        <w:widowControl w:val="0"/>
        <w:rPr>
          <w:rFonts w:cs="Arial"/>
          <w:szCs w:val="22"/>
        </w:rPr>
      </w:pPr>
      <w:r>
        <w:rPr>
          <w:rFonts w:cs="Arial"/>
          <w:szCs w:val="22"/>
        </w:rPr>
        <w:t xml:space="preserve">Und da gleichen sich der geringere Druck (=geringere Kraft) und die geringere Masse aus, so dass für Wasser und Spiritus die Ausflussgeschwindigkeiten gleich groß sind. </w:t>
      </w:r>
    </w:p>
    <w:p w14:paraId="4C45C80C" w14:textId="77777777" w:rsidR="001615A9" w:rsidRDefault="001615A9" w:rsidP="00ED773C">
      <w:pPr>
        <w:widowControl w:val="0"/>
        <w:rPr>
          <w:rFonts w:cs="Arial"/>
          <w:szCs w:val="22"/>
        </w:rPr>
      </w:pPr>
      <w:r>
        <w:rPr>
          <w:rFonts w:cs="Arial"/>
          <w:szCs w:val="22"/>
        </w:rPr>
        <w:t>Was dann folgt ist ein waagerechter Wurf und da ist die Weite nur von der Abwurfgeschwindigkeit abhängig.</w:t>
      </w:r>
    </w:p>
    <w:bookmarkEnd w:id="3455"/>
    <w:p w14:paraId="2C1861AE" w14:textId="77777777" w:rsidR="006D626F" w:rsidRDefault="006D626F" w:rsidP="00951D7E">
      <w:pPr>
        <w:rPr>
          <w:rStyle w:val="Nummer"/>
          <w:b w:val="0"/>
        </w:rPr>
      </w:pPr>
    </w:p>
    <w:p w14:paraId="3E682A93" w14:textId="77777777" w:rsidR="0064412C" w:rsidRDefault="0064412C" w:rsidP="00951D7E">
      <w:bookmarkStart w:id="3456" w:name="m890"/>
      <w:r w:rsidRPr="0064412C">
        <w:rPr>
          <w:rStyle w:val="Nummer"/>
        </w:rPr>
        <w:t>890.</w:t>
      </w:r>
      <w:r>
        <w:rPr>
          <w:rStyle w:val="Nummer"/>
        </w:rPr>
        <w:t xml:space="preserve"> a) </w:t>
      </w:r>
      <w:r>
        <w:t>Der Motor muss zum Beschleunigen mindestens eine Kraft von 2 kN aufbringen.</w:t>
      </w:r>
    </w:p>
    <w:p w14:paraId="3D36257D" w14:textId="77777777" w:rsidR="0064412C" w:rsidRDefault="0064412C" w:rsidP="00951D7E">
      <w:r w:rsidRPr="00AB0814">
        <w:rPr>
          <w:b/>
        </w:rPr>
        <w:t>b)</w:t>
      </w:r>
      <w:r w:rsidR="00AB0814">
        <w:t xml:space="preserve"> Das Auto kann mit 6,25 m/s² bremsen und ist damit verkehrssicher.</w:t>
      </w:r>
    </w:p>
    <w:p w14:paraId="61490F50" w14:textId="77777777" w:rsidR="00AB0814" w:rsidRPr="0064412C" w:rsidRDefault="00AB0814" w:rsidP="00951D7E">
      <w:pPr>
        <w:rPr>
          <w:rStyle w:val="Nummer"/>
        </w:rPr>
      </w:pPr>
      <w:r w:rsidRPr="00AB0814">
        <w:rPr>
          <w:b/>
        </w:rPr>
        <w:t>c)</w:t>
      </w:r>
      <w:r>
        <w:t xml:space="preserve"> Der Bremsweg ist 61,8 m lang.</w:t>
      </w:r>
    </w:p>
    <w:bookmarkEnd w:id="3456"/>
    <w:p w14:paraId="4ADD6746" w14:textId="77777777" w:rsidR="0064412C" w:rsidRDefault="0064412C" w:rsidP="00951D7E">
      <w:pPr>
        <w:rPr>
          <w:rStyle w:val="Nummer"/>
          <w:b w:val="0"/>
        </w:rPr>
      </w:pPr>
    </w:p>
    <w:p w14:paraId="2ACFC1E5" w14:textId="77777777" w:rsidR="0064412C" w:rsidRDefault="00B42104" w:rsidP="00951D7E">
      <w:pPr>
        <w:rPr>
          <w:rStyle w:val="Nummer"/>
          <w:b w:val="0"/>
        </w:rPr>
      </w:pPr>
      <w:hyperlink r:id="rId1457" w:anchor="m890" w:history="1">
        <w:r w:rsidR="0064412C" w:rsidRPr="0064412C">
          <w:rPr>
            <w:rStyle w:val="Hyperlink"/>
            <w:sz w:val="22"/>
          </w:rPr>
          <w:t>vollständige Lösung</w:t>
        </w:r>
      </w:hyperlink>
    </w:p>
    <w:p w14:paraId="7F4E4362" w14:textId="77777777" w:rsidR="00A84425" w:rsidRDefault="00A84425" w:rsidP="00951D7E">
      <w:pPr>
        <w:rPr>
          <w:rStyle w:val="Nummer"/>
          <w:b w:val="0"/>
        </w:rPr>
      </w:pPr>
    </w:p>
    <w:p w14:paraId="787BF498" w14:textId="77777777" w:rsidR="00A84425" w:rsidRPr="00A84425" w:rsidRDefault="00A84425" w:rsidP="00951D7E">
      <w:pPr>
        <w:rPr>
          <w:rStyle w:val="Nummer"/>
        </w:rPr>
      </w:pPr>
      <w:bookmarkStart w:id="3457" w:name="m891"/>
      <w:r w:rsidRPr="00A84425">
        <w:rPr>
          <w:rStyle w:val="Nummer"/>
        </w:rPr>
        <w:t>891.</w:t>
      </w:r>
      <w:bookmarkEnd w:id="3457"/>
      <w:r w:rsidRPr="00A84425">
        <w:rPr>
          <w:rStyle w:val="Nummer"/>
        </w:rPr>
        <w:t xml:space="preserve"> </w:t>
      </w:r>
      <w:r w:rsidR="002374AE">
        <w:t>Die Entfernung muss mindestens 26,3 m sein.</w:t>
      </w:r>
    </w:p>
    <w:p w14:paraId="46635DEF" w14:textId="77777777" w:rsidR="00A84425" w:rsidRDefault="00A84425" w:rsidP="00951D7E">
      <w:pPr>
        <w:rPr>
          <w:rStyle w:val="Nummer"/>
          <w:b w:val="0"/>
        </w:rPr>
      </w:pPr>
    </w:p>
    <w:p w14:paraId="6D177742" w14:textId="77777777" w:rsidR="00A84425" w:rsidRDefault="00B42104" w:rsidP="00951D7E">
      <w:pPr>
        <w:rPr>
          <w:rStyle w:val="Nummer"/>
          <w:b w:val="0"/>
        </w:rPr>
      </w:pPr>
      <w:hyperlink r:id="rId1458" w:anchor="m891" w:history="1">
        <w:r w:rsidR="00A84425" w:rsidRPr="00A84425">
          <w:rPr>
            <w:rStyle w:val="Hyperlink"/>
            <w:sz w:val="22"/>
          </w:rPr>
          <w:t>vollständige Lösung</w:t>
        </w:r>
      </w:hyperlink>
    </w:p>
    <w:p w14:paraId="38470C39" w14:textId="77777777" w:rsidR="00A84425" w:rsidRDefault="00A84425" w:rsidP="00951D7E">
      <w:pPr>
        <w:rPr>
          <w:rStyle w:val="Nummer"/>
          <w:b w:val="0"/>
        </w:rPr>
      </w:pPr>
    </w:p>
    <w:p w14:paraId="18ACBA41" w14:textId="77777777" w:rsidR="00A84425" w:rsidRPr="007A4759" w:rsidRDefault="00F41CE1" w:rsidP="00951D7E">
      <w:pPr>
        <w:rPr>
          <w:rStyle w:val="Nummer"/>
        </w:rPr>
      </w:pPr>
      <w:bookmarkStart w:id="3458" w:name="m892"/>
      <w:r w:rsidRPr="007A4759">
        <w:rPr>
          <w:rStyle w:val="Nummer"/>
        </w:rPr>
        <w:t>892.</w:t>
      </w:r>
      <w:bookmarkEnd w:id="3458"/>
      <w:r w:rsidRPr="007A4759">
        <w:rPr>
          <w:rStyle w:val="Nummer"/>
        </w:rPr>
        <w:t xml:space="preserve"> </w:t>
      </w:r>
    </w:p>
    <w:p w14:paraId="35721765" w14:textId="77777777" w:rsidR="00F41CE1" w:rsidRDefault="00F41CE1" w:rsidP="00951D7E">
      <w:pPr>
        <w:rPr>
          <w:rStyle w:val="Nummer"/>
          <w:b w:val="0"/>
        </w:rPr>
      </w:pPr>
      <w:r>
        <w:rPr>
          <w:rStyle w:val="Nummer"/>
          <w:b w:val="0"/>
        </w:rPr>
        <w:t>a) Der Wanderer bewegt sich mit konstanter Geschwindigkeit eine Stunde lang auf ein Ziel zu und macht dort eine Pause von einer halben Stunde. Danach läuft er eine Stunde lang zurück, aber langsamer als auf dem Hinweg. Für das letzte Stück benötigt er eine halbe Stunde und ist dann wieder am Ausgangspunkt seiner Wanderung.</w:t>
      </w:r>
    </w:p>
    <w:p w14:paraId="74F857FA" w14:textId="77777777" w:rsidR="00F41CE1" w:rsidRDefault="00F41CE1" w:rsidP="00951D7E">
      <w:pPr>
        <w:rPr>
          <w:rStyle w:val="Nummer"/>
          <w:b w:val="0"/>
        </w:rPr>
      </w:pPr>
    </w:p>
    <w:p w14:paraId="76540D4D" w14:textId="77777777" w:rsidR="007A4759" w:rsidRDefault="007A4759" w:rsidP="00951D7E">
      <w:pPr>
        <w:rPr>
          <w:rStyle w:val="Nummer"/>
          <w:b w:val="0"/>
        </w:rPr>
      </w:pPr>
    </w:p>
    <w:tbl>
      <w:tblPr>
        <w:tblW w:w="1027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59"/>
        <w:gridCol w:w="9317"/>
      </w:tblGrid>
      <w:tr w:rsidR="007A4759" w:rsidRPr="00AA635E" w14:paraId="2EA8D93E" w14:textId="77777777" w:rsidTr="00371130">
        <w:tc>
          <w:tcPr>
            <w:tcW w:w="959" w:type="dxa"/>
            <w:shd w:val="clear" w:color="auto" w:fill="auto"/>
          </w:tcPr>
          <w:p w14:paraId="118F2A01" w14:textId="77777777" w:rsidR="007A4759" w:rsidRPr="00AA635E" w:rsidRDefault="007A4759" w:rsidP="007A4759">
            <w:pPr>
              <w:rPr>
                <w:rStyle w:val="Nummer"/>
                <w:b w:val="0"/>
              </w:rPr>
            </w:pPr>
            <w:r w:rsidRPr="00AA635E">
              <w:rPr>
                <w:rStyle w:val="Nummer"/>
                <w:b w:val="0"/>
              </w:rPr>
              <w:t xml:space="preserve">b) </w:t>
            </w:r>
            <w:hyperlink r:id="rId1459" w:history="1">
              <w:r w:rsidRPr="00AA635E">
                <w:rPr>
                  <w:rStyle w:val="Hyperlink"/>
                  <w:sz w:val="22"/>
                </w:rPr>
                <w:t>Excel-Tabelle</w:t>
              </w:r>
            </w:hyperlink>
          </w:p>
          <w:p w14:paraId="3C4B128C" w14:textId="77777777" w:rsidR="007A4759" w:rsidRPr="00AA635E" w:rsidRDefault="007A4759" w:rsidP="00951D7E">
            <w:pPr>
              <w:rPr>
                <w:rStyle w:val="Nummer"/>
                <w:b w:val="0"/>
              </w:rPr>
            </w:pPr>
          </w:p>
        </w:tc>
        <w:tc>
          <w:tcPr>
            <w:tcW w:w="9317" w:type="dxa"/>
            <w:shd w:val="clear" w:color="auto" w:fill="auto"/>
          </w:tcPr>
          <w:p w14:paraId="271368D1" w14:textId="77777777" w:rsidR="007A4759" w:rsidRPr="00AA635E" w:rsidRDefault="00B42104" w:rsidP="00951D7E">
            <w:pPr>
              <w:rPr>
                <w:rStyle w:val="Nummer"/>
                <w:b w:val="0"/>
              </w:rPr>
            </w:pPr>
            <w:r>
              <w:rPr>
                <w:noProof/>
              </w:rPr>
              <w:pict w14:anchorId="38EAFD3C">
                <v:shape id="_x0000_i1610" type="#_x0000_t75" style="width:463.65pt;height:236.7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">
                  <v:imagedata r:id="rId1460" o:title=""/>
                  <o:lock v:ext="edit" aspectratio="f"/>
                </v:shape>
              </w:pict>
            </w:r>
          </w:p>
        </w:tc>
      </w:tr>
    </w:tbl>
    <w:p w14:paraId="1EA2E5A9" w14:textId="77777777" w:rsidR="00F41CE1" w:rsidRDefault="00F41CE1" w:rsidP="00951D7E">
      <w:pPr>
        <w:rPr>
          <w:rStyle w:val="Nummer"/>
          <w:b w:val="0"/>
        </w:rPr>
      </w:pPr>
    </w:p>
    <w:p w14:paraId="6A513878" w14:textId="77777777" w:rsidR="00F41CE1" w:rsidRDefault="00F41CE1" w:rsidP="00951D7E">
      <w:pPr>
        <w:rPr>
          <w:rStyle w:val="Nummer"/>
          <w:b w:val="0"/>
        </w:rPr>
      </w:pPr>
    </w:p>
    <w:p w14:paraId="48F036A6" w14:textId="77777777" w:rsidR="00F41CE1" w:rsidRPr="00F96ED6" w:rsidRDefault="00F96ED6" w:rsidP="00951D7E">
      <w:pPr>
        <w:rPr>
          <w:rStyle w:val="Nummer"/>
        </w:rPr>
      </w:pPr>
      <w:bookmarkStart w:id="3459" w:name="m893"/>
      <w:r w:rsidRPr="00F96ED6">
        <w:rPr>
          <w:rStyle w:val="Nummer"/>
        </w:rPr>
        <w:t>893.</w:t>
      </w:r>
    </w:p>
    <w:p w14:paraId="426D5D17" w14:textId="77777777" w:rsidR="00F96ED6" w:rsidRDefault="00F96ED6" w:rsidP="00951D7E">
      <w:pPr>
        <w:rPr>
          <w:rStyle w:val="Nummer"/>
          <w:b w:val="0"/>
        </w:rPr>
      </w:pPr>
      <w:r>
        <w:rPr>
          <w:rStyle w:val="Nummer"/>
          <w:b w:val="0"/>
        </w:rPr>
        <w:t>Als erstes wird die Geschwindigkeit in die Grundeinheit umgerechnet:</w:t>
      </w:r>
    </w:p>
    <w:p w14:paraId="78990C93" w14:textId="77777777" w:rsidR="00F96ED6" w:rsidRDefault="00EB1C22" w:rsidP="00951D7E">
      <w:pPr>
        <w:rPr>
          <w:rStyle w:val="Nummer"/>
          <w:b w:val="0"/>
        </w:rPr>
      </w:pPr>
      <w:r w:rsidRPr="00F96ED6">
        <w:rPr>
          <w:rStyle w:val="Nummer"/>
          <w:b w:val="0"/>
        </w:rPr>
        <w:object w:dxaOrig="1960" w:dyaOrig="620" w14:anchorId="2A01C8CE">
          <v:shape id="_x0000_i1611" type="#_x0000_t75" style="width:98.2pt;height:30.55pt" o:ole="">
            <v:imagedata r:id="rId1461" o:title=""/>
          </v:shape>
          <o:OLEObject Type="Embed" ProgID="Equation.DSMT4" ShapeID="_x0000_i1611" DrawAspect="Content" ObjectID="_1731936536" r:id="rId1462"/>
        </w:object>
      </w:r>
    </w:p>
    <w:p w14:paraId="22845FB6" w14:textId="77777777" w:rsidR="00EB1C22" w:rsidRDefault="00EB1C22" w:rsidP="00951D7E">
      <w:r>
        <w:rPr>
          <w:rStyle w:val="Nummer"/>
          <w:b w:val="0"/>
        </w:rPr>
        <w:t xml:space="preserve">Die Geschwindigkeit soll sich verdoppeln, also auf </w:t>
      </w:r>
      <w:r w:rsidRPr="00EB1C22">
        <w:rPr>
          <w:rStyle w:val="Nummer"/>
        </w:rPr>
        <w:object w:dxaOrig="600" w:dyaOrig="620" w14:anchorId="218150CB">
          <v:shape id="_x0000_i1612" type="#_x0000_t75" style="width:30pt;height:30.55pt" o:ole="">
            <v:imagedata r:id="rId1463" o:title=""/>
          </v:shape>
          <o:OLEObject Type="Embed" ProgID="Equation.DSMT4" ShapeID="_x0000_i1612" DrawAspect="Content" ObjectID="_1731936537" r:id="rId1464"/>
        </w:object>
      </w:r>
      <w:r>
        <w:t xml:space="preserve">kommen. </w:t>
      </w:r>
      <w:r w:rsidR="007961D5">
        <w:t xml:space="preserve">Oder: Die Geschwindigkeit soll sich um </w:t>
      </w:r>
      <w:r w:rsidR="007961D5" w:rsidRPr="007961D5">
        <w:rPr>
          <w:position w:val="-24"/>
        </w:rPr>
        <w:object w:dxaOrig="580" w:dyaOrig="620" w14:anchorId="790539EF">
          <v:shape id="_x0000_i1613" type="#_x0000_t75" style="width:29.45pt;height:30.55pt" o:ole="">
            <v:imagedata r:id="rId1465" o:title=""/>
          </v:shape>
          <o:OLEObject Type="Embed" ProgID="Equation.DSMT4" ShapeID="_x0000_i1613" DrawAspect="Content" ObjectID="_1731936538" r:id="rId1466"/>
        </w:object>
      </w:r>
      <w:r w:rsidR="007961D5">
        <w:t xml:space="preserve"> ändern</w:t>
      </w:r>
      <w:r w:rsidR="007D2462">
        <w:t>.</w:t>
      </w:r>
    </w:p>
    <w:p w14:paraId="4B5889C8" w14:textId="77777777" w:rsidR="00EB1C22" w:rsidRDefault="00EB1C22" w:rsidP="00951D7E">
      <w:r>
        <w:t xml:space="preserve">Die Beschleunigung beträgt </w:t>
      </w:r>
      <w:r w:rsidRPr="00EB1C22">
        <w:rPr>
          <w:position w:val="-24"/>
        </w:rPr>
        <w:object w:dxaOrig="700" w:dyaOrig="620" w14:anchorId="588C7CE2">
          <v:shape id="_x0000_i1614" type="#_x0000_t75" style="width:35.45pt;height:30.55pt" o:ole="">
            <v:imagedata r:id="rId1467" o:title=""/>
          </v:shape>
          <o:OLEObject Type="Embed" ProgID="Equation.DSMT4" ShapeID="_x0000_i1614" DrawAspect="Content" ObjectID="_1731936539" r:id="rId1468"/>
        </w:object>
      </w:r>
      <w:r>
        <w:t xml:space="preserve">. Das heißt, die Geschwindigkeit ändert sich in jeder Sekunde um </w:t>
      </w:r>
      <w:r w:rsidRPr="00EB1C22">
        <w:rPr>
          <w:position w:val="-24"/>
        </w:rPr>
        <w:object w:dxaOrig="660" w:dyaOrig="620" w14:anchorId="209FDC12">
          <v:shape id="_x0000_i1615" type="#_x0000_t75" style="width:33.25pt;height:30.55pt" o:ole="">
            <v:imagedata r:id="rId1469" o:title=""/>
          </v:shape>
          <o:OLEObject Type="Embed" ProgID="Equation.DSMT4" ShapeID="_x0000_i1615" DrawAspect="Content" ObjectID="_1731936540" r:id="rId1470"/>
        </w:object>
      </w:r>
      <w:r>
        <w:t xml:space="preserve">. Damit braucht das Auto </w:t>
      </w:r>
      <w:r w:rsidR="007961D5">
        <w:t>2</w:t>
      </w:r>
      <w:r>
        <w:t>0 s, um auf die gewünschte Geschwindigkeit zu kommen.</w:t>
      </w:r>
    </w:p>
    <w:p w14:paraId="1EAA8E22" w14:textId="77777777" w:rsidR="00F201E2" w:rsidRDefault="00F201E2" w:rsidP="00951D7E"/>
    <w:p w14:paraId="101B64FA" w14:textId="77777777" w:rsidR="00F201E2" w:rsidRDefault="00F201E2" w:rsidP="00951D7E">
      <w:r>
        <w:t xml:space="preserve">Zu Beginn der Beschleunigung ist die Geschwindigkeit </w:t>
      </w:r>
      <w:r w:rsidRPr="00F201E2">
        <w:rPr>
          <w:position w:val="-24"/>
        </w:rPr>
        <w:object w:dxaOrig="580" w:dyaOrig="620" w14:anchorId="2FCA5C95">
          <v:shape id="_x0000_i1616" type="#_x0000_t75" style="width:29.45pt;height:30.55pt" o:ole="">
            <v:imagedata r:id="rId1471" o:title=""/>
          </v:shape>
          <o:OLEObject Type="Embed" ProgID="Equation.DSMT4" ShapeID="_x0000_i1616" DrawAspect="Content" ObjectID="_1731936541" r:id="rId1472"/>
        </w:object>
      </w:r>
      <w:r>
        <w:t xml:space="preserve"> groß, am Ende </w:t>
      </w:r>
      <w:r w:rsidRPr="00F201E2">
        <w:rPr>
          <w:position w:val="-24"/>
        </w:rPr>
        <w:object w:dxaOrig="600" w:dyaOrig="620" w14:anchorId="014E82E5">
          <v:shape id="_x0000_i1617" type="#_x0000_t75" style="width:30pt;height:30.55pt" o:ole="">
            <v:imagedata r:id="rId1473" o:title=""/>
          </v:shape>
          <o:OLEObject Type="Embed" ProgID="Equation.DSMT4" ShapeID="_x0000_i1617" DrawAspect="Content" ObjectID="_1731936542" r:id="rId1474"/>
        </w:object>
      </w:r>
      <w:r>
        <w:t xml:space="preserve">. Damit ist die Durchschnittsgeschwindigkeit genau halb so groß, nämlich </w:t>
      </w:r>
      <w:r w:rsidRPr="00F201E2">
        <w:rPr>
          <w:position w:val="-24"/>
        </w:rPr>
        <w:object w:dxaOrig="580" w:dyaOrig="620" w14:anchorId="3C003899">
          <v:shape id="_x0000_i1618" type="#_x0000_t75" style="width:29.45pt;height:30.55pt" o:ole="">
            <v:imagedata r:id="rId1475" o:title=""/>
          </v:shape>
          <o:OLEObject Type="Embed" ProgID="Equation.DSMT4" ShapeID="_x0000_i1618" DrawAspect="Content" ObjectID="_1731936543" r:id="rId1476"/>
        </w:object>
      </w:r>
      <w:r>
        <w:t xml:space="preserve">. Das Auto legt also in der Beschleunigungsphase den gleichen Weg zurück, wie es mit der Durchschnittsgeschwindigkeit in dieser Zeit schaffen würde.  Das sind dann </w:t>
      </w:r>
      <w:r w:rsidRPr="00F201E2">
        <w:rPr>
          <w:position w:val="-24"/>
        </w:rPr>
        <w:object w:dxaOrig="1980" w:dyaOrig="620" w14:anchorId="6F882244">
          <v:shape id="_x0000_i1619" type="#_x0000_t75" style="width:99.25pt;height:30.55pt" o:ole="">
            <v:imagedata r:id="rId1477" o:title=""/>
          </v:shape>
          <o:OLEObject Type="Embed" ProgID="Equation.DSMT4" ShapeID="_x0000_i1619" DrawAspect="Content" ObjectID="_1731936544" r:id="rId1478"/>
        </w:object>
      </w:r>
      <w:r>
        <w:t>.</w:t>
      </w:r>
    </w:p>
    <w:p w14:paraId="05FD8E42" w14:textId="77777777" w:rsidR="00E67CA2" w:rsidRDefault="00E67CA2" w:rsidP="00951D7E"/>
    <w:p w14:paraId="6B473FBC" w14:textId="77777777" w:rsidR="00260A60" w:rsidRDefault="00E67CA2" w:rsidP="00951D7E">
      <w:pPr>
        <w:rPr>
          <w:szCs w:val="22"/>
        </w:rPr>
      </w:pPr>
      <w:bookmarkStart w:id="3460" w:name="m894"/>
      <w:r w:rsidRPr="00E67CA2">
        <w:rPr>
          <w:rStyle w:val="Nummer"/>
        </w:rPr>
        <w:t>894.</w:t>
      </w:r>
      <w:bookmarkEnd w:id="3460"/>
      <w:r w:rsidR="00260A60">
        <w:rPr>
          <w:rStyle w:val="Nummer"/>
        </w:rPr>
        <w:t xml:space="preserve"> </w:t>
      </w:r>
      <w:r w:rsidR="00260A60">
        <w:rPr>
          <w:szCs w:val="22"/>
        </w:rPr>
        <w:t>c) Deutlich mehr als doppelt so hoch.</w:t>
      </w:r>
    </w:p>
    <w:p w14:paraId="2764ED42" w14:textId="77777777" w:rsidR="00260A60" w:rsidRDefault="00260A60" w:rsidP="00951D7E">
      <w:pPr>
        <w:rPr>
          <w:szCs w:val="22"/>
        </w:rPr>
      </w:pPr>
      <w:r>
        <w:rPr>
          <w:szCs w:val="22"/>
        </w:rPr>
        <w:t>Das Hochfliegen des Geldstückes ist ein senkrechter Wurf. Dabei wird die kinetische Energie, die das Stück beim Verlassen des Lineals hat, komplett in potentielle Energie umgewandelt:</w:t>
      </w:r>
    </w:p>
    <w:p w14:paraId="65EECE6C" w14:textId="77777777" w:rsidR="00260A60" w:rsidRDefault="00260A60" w:rsidP="00951D7E">
      <w:pPr>
        <w:rPr>
          <w:szCs w:val="22"/>
        </w:rPr>
      </w:pPr>
      <w:r w:rsidRPr="00260A60">
        <w:rPr>
          <w:position w:val="-42"/>
          <w:szCs w:val="22"/>
        </w:rPr>
        <w:object w:dxaOrig="1380" w:dyaOrig="940" w14:anchorId="54978A74">
          <v:shape id="_x0000_i1620" type="#_x0000_t75" style="width:69.25pt;height:47.45pt" o:ole="">
            <v:imagedata r:id="rId1479" o:title=""/>
          </v:shape>
          <o:OLEObject Type="Embed" ProgID="Equation.DSMT4" ShapeID="_x0000_i1620" DrawAspect="Content" ObjectID="_1731936545" r:id="rId1480"/>
        </w:object>
      </w:r>
    </w:p>
    <w:p w14:paraId="1571F016" w14:textId="77777777" w:rsidR="00260A60" w:rsidRDefault="00260A60" w:rsidP="00951D7E">
      <w:pPr>
        <w:rPr>
          <w:szCs w:val="22"/>
        </w:rPr>
      </w:pPr>
      <w:r>
        <w:rPr>
          <w:szCs w:val="22"/>
        </w:rPr>
        <w:t>Das wird nach der Höhe h umgestellt:</w:t>
      </w:r>
    </w:p>
    <w:p w14:paraId="4F143037" w14:textId="77777777" w:rsidR="00E67CA2" w:rsidRDefault="00E67CA2" w:rsidP="00951D7E">
      <w:pPr>
        <w:rPr>
          <w:szCs w:val="22"/>
        </w:rPr>
      </w:pPr>
      <w:r w:rsidRPr="00E67CA2">
        <w:rPr>
          <w:rStyle w:val="Nummer"/>
        </w:rPr>
        <w:t xml:space="preserve"> </w:t>
      </w:r>
      <w:r w:rsidR="00260A60" w:rsidRPr="00260A60">
        <w:rPr>
          <w:position w:val="-58"/>
          <w:szCs w:val="22"/>
        </w:rPr>
        <w:object w:dxaOrig="1060" w:dyaOrig="1260" w14:anchorId="54A778CE">
          <v:shape id="_x0000_i1621" type="#_x0000_t75" style="width:53.45pt;height:63.25pt" o:ole="">
            <v:imagedata r:id="rId1481" o:title=""/>
          </v:shape>
          <o:OLEObject Type="Embed" ProgID="Equation.DSMT4" ShapeID="_x0000_i1621" DrawAspect="Content" ObjectID="_1731936546" r:id="rId1482"/>
        </w:object>
      </w:r>
    </w:p>
    <w:p w14:paraId="548A9EF9" w14:textId="77777777" w:rsidR="00260A60" w:rsidRDefault="00260A60" w:rsidP="00951D7E">
      <w:pPr>
        <w:rPr>
          <w:szCs w:val="22"/>
        </w:rPr>
      </w:pPr>
      <w:r>
        <w:rPr>
          <w:szCs w:val="22"/>
        </w:rPr>
        <w:t>Die Höhe ist damit proportional zur Abwurfgeschwindigkeit zum Quadrat.</w:t>
      </w:r>
    </w:p>
    <w:p w14:paraId="65018CFF" w14:textId="77777777" w:rsidR="00E24365" w:rsidRDefault="00E24365" w:rsidP="00951D7E">
      <w:pPr>
        <w:rPr>
          <w:szCs w:val="22"/>
        </w:rPr>
      </w:pPr>
    </w:p>
    <w:p w14:paraId="078B0AFA" w14:textId="77777777" w:rsidR="00E24365" w:rsidRDefault="00E24365" w:rsidP="00951D7E">
      <w:pPr>
        <w:rPr>
          <w:szCs w:val="22"/>
        </w:rPr>
      </w:pPr>
      <w:r>
        <w:rPr>
          <w:szCs w:val="22"/>
        </w:rPr>
        <w:t>Um eine Aussage über die Flughöhe machen zu können, muss also untersucht werden, wie sich die Abwurfgeschwindigkeiten verhalten.</w:t>
      </w:r>
    </w:p>
    <w:p w14:paraId="7C30C15A" w14:textId="158B144E" w:rsidR="00E24365" w:rsidRDefault="00E24365" w:rsidP="00951D7E">
      <w:pPr>
        <w:rPr>
          <w:szCs w:val="22"/>
        </w:rPr>
      </w:pPr>
      <w:r>
        <w:rPr>
          <w:szCs w:val="22"/>
        </w:rPr>
        <w:t xml:space="preserve">Die Geldstücke bewegen sich vom Start (Ruhe) bis zum Verlassen des Lineals beschleunigt. Wenn man vereinfacht annimmt, </w:t>
      </w:r>
      <w:r w:rsidR="000C4EAD">
        <w:rPr>
          <w:szCs w:val="22"/>
        </w:rPr>
        <w:t>dass</w:t>
      </w:r>
      <w:r>
        <w:rPr>
          <w:szCs w:val="22"/>
        </w:rPr>
        <w:t xml:space="preserve"> es eine gleichmäßig beschleunigte Bewegung ist, gilt:</w:t>
      </w:r>
    </w:p>
    <w:p w14:paraId="7576A429" w14:textId="77777777" w:rsidR="00E24365" w:rsidRDefault="00E24365" w:rsidP="00951D7E">
      <w:pPr>
        <w:rPr>
          <w:szCs w:val="22"/>
        </w:rPr>
      </w:pPr>
      <w:r w:rsidRPr="00E24365">
        <w:rPr>
          <w:position w:val="-10"/>
          <w:szCs w:val="22"/>
        </w:rPr>
        <w:object w:dxaOrig="660" w:dyaOrig="300" w14:anchorId="37D2498F">
          <v:shape id="_x0000_i1622" type="#_x0000_t75" style="width:33.25pt;height:15.25pt" o:ole="">
            <v:imagedata r:id="rId1483" o:title=""/>
          </v:shape>
          <o:OLEObject Type="Embed" ProgID="Equation.DSMT4" ShapeID="_x0000_i1622" DrawAspect="Content" ObjectID="_1731936547" r:id="rId1484"/>
        </w:object>
      </w:r>
    </w:p>
    <w:p w14:paraId="6384AC82" w14:textId="77777777" w:rsidR="00E24365" w:rsidRDefault="00E24365" w:rsidP="00951D7E">
      <w:pPr>
        <w:rPr>
          <w:szCs w:val="22"/>
        </w:rPr>
      </w:pPr>
      <w:r>
        <w:rPr>
          <w:szCs w:val="22"/>
        </w:rPr>
        <w:t>Die Beschleunigungszeit ist für beide Stücke gleich groß. Über die Beschleunigung a erhält man eine Aussage über</w:t>
      </w:r>
    </w:p>
    <w:p w14:paraId="73DADB8D" w14:textId="77777777" w:rsidR="00E24365" w:rsidRDefault="00E24365" w:rsidP="00951D7E">
      <w:pPr>
        <w:rPr>
          <w:szCs w:val="22"/>
        </w:rPr>
      </w:pPr>
      <w:r w:rsidRPr="00E24365">
        <w:rPr>
          <w:position w:val="-22"/>
          <w:szCs w:val="22"/>
        </w:rPr>
        <w:object w:dxaOrig="760" w:dyaOrig="580" w14:anchorId="195CBACF">
          <v:shape id="_x0000_i1623" type="#_x0000_t75" style="width:38.2pt;height:29.45pt" o:ole="">
            <v:imagedata r:id="rId1485" o:title=""/>
          </v:shape>
          <o:OLEObject Type="Embed" ProgID="Equation.DSMT4" ShapeID="_x0000_i1623" DrawAspect="Content" ObjectID="_1731936548" r:id="rId1486"/>
        </w:object>
      </w:r>
    </w:p>
    <w:p w14:paraId="2E25B8BE" w14:textId="77777777" w:rsidR="00E24365" w:rsidRDefault="00E24365" w:rsidP="00951D7E">
      <w:pPr>
        <w:rPr>
          <w:szCs w:val="22"/>
        </w:rPr>
      </w:pPr>
      <w:r>
        <w:rPr>
          <w:szCs w:val="22"/>
        </w:rPr>
        <w:t xml:space="preserve">Da die Zeiten bei beiden Bewegungen gleich sind, ist die Beschleunigung proportional zum Beschleunigungsweg. </w:t>
      </w:r>
    </w:p>
    <w:p w14:paraId="782D2910" w14:textId="77777777" w:rsidR="00E24365" w:rsidRDefault="00E24365" w:rsidP="00951D7E">
      <w:pPr>
        <w:rPr>
          <w:szCs w:val="22"/>
        </w:rPr>
      </w:pPr>
      <w:r>
        <w:rPr>
          <w:szCs w:val="22"/>
        </w:rPr>
        <w:t>Der Weg ist Teil einer Kreisbahn, also Teil des Umfangs eines Kreises. Der Kreisumfang berechnet sich mit</w:t>
      </w:r>
    </w:p>
    <w:p w14:paraId="778D350F" w14:textId="77777777" w:rsidR="00E24365" w:rsidRDefault="00E24365" w:rsidP="00951D7E">
      <w:pPr>
        <w:rPr>
          <w:szCs w:val="22"/>
        </w:rPr>
      </w:pPr>
      <w:r w:rsidRPr="00E24365">
        <w:rPr>
          <w:position w:val="-10"/>
          <w:szCs w:val="22"/>
        </w:rPr>
        <w:object w:dxaOrig="880" w:dyaOrig="300" w14:anchorId="15775219">
          <v:shape id="_x0000_i1624" type="#_x0000_t75" style="width:44.2pt;height:15.25pt" o:ole="">
            <v:imagedata r:id="rId1487" o:title=""/>
          </v:shape>
          <o:OLEObject Type="Embed" ProgID="Equation.DSMT4" ShapeID="_x0000_i1624" DrawAspect="Content" ObjectID="_1731936549" r:id="rId1488"/>
        </w:object>
      </w:r>
    </w:p>
    <w:p w14:paraId="7F39702A" w14:textId="77777777" w:rsidR="00E24365" w:rsidRDefault="00E24365" w:rsidP="00951D7E">
      <w:pPr>
        <w:rPr>
          <w:szCs w:val="22"/>
        </w:rPr>
      </w:pPr>
      <w:r>
        <w:rPr>
          <w:szCs w:val="22"/>
        </w:rPr>
        <w:t>Der Umfang ist proportional zum Radius. Bei dem äußeren Geldstück ist der Radius genau doppelt so groß wie bei dem inneren Geldstück.</w:t>
      </w:r>
    </w:p>
    <w:p w14:paraId="5990F4DD" w14:textId="77777777" w:rsidR="00E24365" w:rsidRDefault="006E5922" w:rsidP="00951D7E">
      <w:pPr>
        <w:rPr>
          <w:szCs w:val="22"/>
        </w:rPr>
      </w:pPr>
      <w:r>
        <w:rPr>
          <w:szCs w:val="22"/>
        </w:rPr>
        <w:t xml:space="preserve">Damit legt das äußere Geldstück den doppelten Beschleunigungsweg zurück und verlässt das Lineal auch mit der doppelten Geschwindigkeit. </w:t>
      </w:r>
    </w:p>
    <w:p w14:paraId="290EBAFF" w14:textId="77777777" w:rsidR="006E5922" w:rsidRDefault="006E5922" w:rsidP="00951D7E">
      <w:pPr>
        <w:rPr>
          <w:rStyle w:val="Nummer"/>
        </w:rPr>
      </w:pPr>
      <w:r>
        <w:rPr>
          <w:szCs w:val="22"/>
        </w:rPr>
        <w:t xml:space="preserve">Da die Flughöhe aber proportional zum Quadrat der Abwurfgeschwindigkeit ist, </w:t>
      </w:r>
      <w:r w:rsidR="00A9310B">
        <w:rPr>
          <w:szCs w:val="22"/>
        </w:rPr>
        <w:t>fliegt das Geldstück unter idealen Bedingungen viermal so hoch wie das andere Stück.</w:t>
      </w:r>
      <w:r>
        <w:rPr>
          <w:szCs w:val="22"/>
        </w:rPr>
        <w:t xml:space="preserve"> </w:t>
      </w:r>
    </w:p>
    <w:p w14:paraId="35289404" w14:textId="77777777" w:rsidR="00DF382A" w:rsidRDefault="00DF382A" w:rsidP="00DF382A">
      <w:pPr>
        <w:rPr>
          <w:rStyle w:val="Nummer"/>
        </w:rPr>
      </w:pPr>
    </w:p>
    <w:p w14:paraId="70C32CF3" w14:textId="77777777" w:rsidR="00DF382A" w:rsidRDefault="00DF382A" w:rsidP="00DF382A">
      <w:pPr>
        <w:rPr>
          <w:rStyle w:val="Nummer"/>
          <w:b w:val="0"/>
        </w:rPr>
      </w:pPr>
      <w:bookmarkStart w:id="3461" w:name="m895"/>
      <w:r>
        <w:rPr>
          <w:rStyle w:val="Nummer"/>
        </w:rPr>
        <w:t>895.</w:t>
      </w:r>
      <w:bookmarkEnd w:id="3461"/>
      <w:r>
        <w:rPr>
          <w:rStyle w:val="Nummer"/>
        </w:rPr>
        <w:t xml:space="preserve"> </w:t>
      </w:r>
      <w:r w:rsidR="00B145D2">
        <w:rPr>
          <w:rStyle w:val="Nummer"/>
        </w:rPr>
        <w:t xml:space="preserve">a) </w:t>
      </w:r>
      <w:r w:rsidRPr="00DF382A">
        <w:rPr>
          <w:rStyle w:val="Nummer"/>
          <w:b w:val="0"/>
        </w:rPr>
        <w:t xml:space="preserve">Als erstes kann für den Punkt </w:t>
      </w:r>
      <w:r w:rsidR="00FC7896">
        <w:rPr>
          <w:rStyle w:val="Nummer"/>
          <w:b w:val="0"/>
        </w:rPr>
        <w:t>P</w:t>
      </w:r>
      <w:r w:rsidR="00FC7896" w:rsidRPr="00FC7896">
        <w:rPr>
          <w:rStyle w:val="Nummer"/>
          <w:b w:val="0"/>
          <w:vertAlign w:val="subscript"/>
        </w:rPr>
        <w:t>1</w:t>
      </w:r>
      <w:r w:rsidR="00FC7896">
        <w:rPr>
          <w:rStyle w:val="Nummer"/>
          <w:b w:val="0"/>
        </w:rPr>
        <w:t xml:space="preserve"> die Schwingungsdauer bestimmt werden. Er benötigt 1,5 s bis zur maximalen Auslenkung. Das entspricht genau einer Viertelschwingung, so dass er 6 s für eine ganze Schwingung braucht. </w:t>
      </w:r>
    </w:p>
    <w:p w14:paraId="0AA05BC5" w14:textId="77777777" w:rsidR="00FC7896" w:rsidRDefault="00FC7896" w:rsidP="00DF382A">
      <w:pPr>
        <w:rPr>
          <w:rStyle w:val="Nummer"/>
          <w:b w:val="0"/>
        </w:rPr>
      </w:pPr>
      <w:r w:rsidRPr="00FC7896">
        <w:rPr>
          <w:rStyle w:val="Nummer"/>
          <w:b w:val="0"/>
        </w:rPr>
        <w:object w:dxaOrig="700" w:dyaOrig="320" w14:anchorId="1D9533B8">
          <v:shape id="_x0000_i1625" type="#_x0000_t75" style="width:35.45pt;height:15.8pt" o:ole="">
            <v:imagedata r:id="rId1489" o:title=""/>
          </v:shape>
          <o:OLEObject Type="Embed" ProgID="Equation.DSMT4" ShapeID="_x0000_i1625" DrawAspect="Content" ObjectID="_1731936550" r:id="rId1490"/>
        </w:object>
      </w:r>
    </w:p>
    <w:p w14:paraId="44ED40D9" w14:textId="77777777" w:rsidR="00B145D2" w:rsidRDefault="00B145D2" w:rsidP="00DF382A">
      <w:pPr>
        <w:rPr>
          <w:rStyle w:val="Nummer"/>
          <w:b w:val="0"/>
        </w:rPr>
      </w:pPr>
      <w:r>
        <w:rPr>
          <w:rStyle w:val="Nummer"/>
          <w:b w:val="0"/>
        </w:rPr>
        <w:t>Weiterhin ist bekannt, dass die Welle in dieser Zeit bis zum 4. Punkt vorgedrungen ist, also einen Weg von 3 cm zurückgelegt hat. Die Zeit, in der die Welle eine ganze Wellenlänge zurücklegt, entspricht genau der Schwingungsdauer eines Teilens. Damit würde sie in einer Schwingungsdauer (6 s) 12 cm weit kommen.</w:t>
      </w:r>
    </w:p>
    <w:p w14:paraId="5CDDAC15" w14:textId="77777777" w:rsidR="00B145D2" w:rsidRDefault="00B145D2" w:rsidP="00DF382A">
      <w:pPr>
        <w:rPr>
          <w:rStyle w:val="Nummer"/>
          <w:b w:val="0"/>
        </w:rPr>
      </w:pPr>
      <w:r w:rsidRPr="00B145D2">
        <w:rPr>
          <w:rStyle w:val="Nummer"/>
        </w:rPr>
        <w:object w:dxaOrig="980" w:dyaOrig="320" w14:anchorId="7FEDDAE1">
          <v:shape id="_x0000_i1626" type="#_x0000_t75" style="width:48.55pt;height:15.8pt" o:ole="">
            <v:imagedata r:id="rId1491" o:title=""/>
          </v:shape>
          <o:OLEObject Type="Embed" ProgID="Equation.DSMT4" ShapeID="_x0000_i1626" DrawAspect="Content" ObjectID="_1731936551" r:id="rId1492"/>
        </w:object>
      </w:r>
    </w:p>
    <w:p w14:paraId="3F1F8702" w14:textId="77777777" w:rsidR="00B145D2" w:rsidRDefault="00B145D2" w:rsidP="00DF382A">
      <w:pPr>
        <w:rPr>
          <w:rStyle w:val="Nummer"/>
          <w:b w:val="0"/>
        </w:rPr>
      </w:pPr>
      <w:r>
        <w:rPr>
          <w:rStyle w:val="Nummer"/>
          <w:b w:val="0"/>
        </w:rPr>
        <w:t>Damit könne die gesuchten Größen berechnet werden:</w:t>
      </w:r>
    </w:p>
    <w:p w14:paraId="378B285A" w14:textId="77777777" w:rsidR="00B145D2" w:rsidRDefault="00B145D2" w:rsidP="00DF382A">
      <w:pPr>
        <w:rPr>
          <w:rStyle w:val="Nummer"/>
          <w:b w:val="0"/>
        </w:rPr>
      </w:pPr>
      <w:r w:rsidRPr="00B145D2">
        <w:rPr>
          <w:rStyle w:val="Nummer"/>
        </w:rPr>
        <w:object w:dxaOrig="980" w:dyaOrig="3280" w14:anchorId="62F2DD0D">
          <v:shape id="_x0000_i1627" type="#_x0000_t75" style="width:48.55pt;height:164.2pt" o:ole="">
            <v:imagedata r:id="rId1493" o:title=""/>
          </v:shape>
          <o:OLEObject Type="Embed" ProgID="Equation.DSMT4" ShapeID="_x0000_i1627" DrawAspect="Content" ObjectID="_1731936552" r:id="rId1494"/>
        </w:object>
      </w:r>
    </w:p>
    <w:p w14:paraId="7097C941" w14:textId="77777777" w:rsidR="00B145D2" w:rsidRDefault="00B145D2" w:rsidP="00DF382A">
      <w:pPr>
        <w:rPr>
          <w:rStyle w:val="Nummer"/>
          <w:b w:val="0"/>
        </w:rPr>
      </w:pPr>
      <w:r>
        <w:rPr>
          <w:rStyle w:val="Nummer"/>
          <w:b w:val="0"/>
        </w:rPr>
        <w:t xml:space="preserve">b) </w:t>
      </w:r>
    </w:p>
    <w:p w14:paraId="0A10A42C" w14:textId="1396A92A" w:rsidR="007341C8" w:rsidRDefault="007341C8" w:rsidP="00DF382A">
      <w:pPr>
        <w:rPr>
          <w:rStyle w:val="Nummer"/>
          <w:b w:val="0"/>
        </w:rPr>
      </w:pPr>
      <w:r>
        <w:rPr>
          <w:rStyle w:val="Nummer"/>
          <w:b w:val="0"/>
        </w:rPr>
        <w:t>Vor den Zeichen der Diagramm</w:t>
      </w:r>
      <w:r w:rsidR="000C4EAD">
        <w:rPr>
          <w:rStyle w:val="Nummer"/>
          <w:b w:val="0"/>
        </w:rPr>
        <w:t>e</w:t>
      </w:r>
      <w:r>
        <w:rPr>
          <w:rStyle w:val="Nummer"/>
          <w:b w:val="0"/>
        </w:rPr>
        <w:t xml:space="preserve"> wir die Wellengleichung für diese Welle aufgestellt:</w:t>
      </w:r>
    </w:p>
    <w:p w14:paraId="3B76F2A4" w14:textId="77777777" w:rsidR="007341C8" w:rsidRDefault="007341C8" w:rsidP="00DF382A">
      <w:pPr>
        <w:rPr>
          <w:rStyle w:val="Nummer"/>
          <w:b w:val="0"/>
        </w:rPr>
      </w:pPr>
      <w:r w:rsidRPr="007341C8">
        <w:rPr>
          <w:rStyle w:val="Nummer"/>
        </w:rPr>
        <w:object w:dxaOrig="3240" w:dyaOrig="1440" w14:anchorId="1A172A8B">
          <v:shape id="_x0000_i1628" type="#_x0000_t75" style="width:162pt;height:1in" o:ole="">
            <v:imagedata r:id="rId1495" o:title=""/>
          </v:shape>
          <o:OLEObject Type="Embed" ProgID="Equation.DSMT4" ShapeID="_x0000_i1628" DrawAspect="Content" ObjectID="_1731936553" r:id="rId1496"/>
        </w:object>
      </w:r>
    </w:p>
    <w:p w14:paraId="5D47626E" w14:textId="77777777" w:rsidR="002947AE" w:rsidRDefault="002947AE" w:rsidP="00DF382A">
      <w:pPr>
        <w:rPr>
          <w:rStyle w:val="Nummer"/>
          <w:b w:val="0"/>
        </w:rPr>
      </w:pPr>
    </w:p>
    <w:p w14:paraId="16980289" w14:textId="77777777" w:rsidR="002947AE" w:rsidRDefault="002947AE" w:rsidP="00DF382A">
      <w:pPr>
        <w:rPr>
          <w:rStyle w:val="Nummer"/>
          <w:b w:val="0"/>
        </w:rPr>
      </w:pPr>
      <w:r>
        <w:rPr>
          <w:rStyle w:val="Nummer"/>
          <w:b w:val="0"/>
        </w:rPr>
        <w:t>Vor dem Zeichnen muss berechnet werden, wie weit die Welle in dieser Zeit gekommen ist:</w:t>
      </w:r>
    </w:p>
    <w:p w14:paraId="60A5FCD0" w14:textId="7742E2DA" w:rsidR="002947AE" w:rsidRDefault="00FE4B3B" w:rsidP="00DF382A">
      <w:pPr>
        <w:rPr>
          <w:rStyle w:val="Nummer"/>
          <w:b w:val="0"/>
        </w:rPr>
      </w:pPr>
      <w:r w:rsidRPr="00FE4B3B">
        <w:rPr>
          <w:rStyle w:val="Nummer"/>
        </w:rPr>
        <w:object w:dxaOrig="1380" w:dyaOrig="2100" w14:anchorId="05C7E2C7">
          <v:shape id="_x0000_i1629" type="#_x0000_t75" style="width:69.25pt;height:105.25pt" o:ole="">
            <v:imagedata r:id="rId1497" o:title=""/>
          </v:shape>
          <o:OLEObject Type="Embed" ProgID="Equation.DSMT4" ShapeID="_x0000_i1629" DrawAspect="Content" ObjectID="_1731936554" r:id="rId1498"/>
        </w:object>
      </w:r>
    </w:p>
    <w:p w14:paraId="5AE0967F" w14:textId="77777777" w:rsidR="007341C8" w:rsidRDefault="0077737A" w:rsidP="00DF382A">
      <w:r>
        <w:object w:dxaOrig="9912" w:dyaOrig="5544" w14:anchorId="60539C52">
          <v:shape id="_x0000_i1630" type="#_x0000_t75" style="width:495.8pt;height:277.65pt" o:ole="">
            <v:imagedata r:id="rId1499" o:title=""/>
          </v:shape>
          <o:OLEObject Type="Embed" ProgID="Excel.Sheet.8" ShapeID="_x0000_i1630" DrawAspect="Content" ObjectID="_1731936555" r:id="rId1500">
            <o:FieldCodes>\s</o:FieldCodes>
          </o:OLEObject>
        </w:object>
      </w:r>
    </w:p>
    <w:p w14:paraId="74FA654B" w14:textId="77777777" w:rsidR="002947AE" w:rsidRPr="00DF382A" w:rsidRDefault="00B42104" w:rsidP="00DF382A">
      <w:pPr>
        <w:rPr>
          <w:rStyle w:val="Nummer"/>
          <w:b w:val="0"/>
        </w:rPr>
      </w:pPr>
      <w:hyperlink r:id="rId1501" w:history="1">
        <w:r w:rsidR="002947AE" w:rsidRPr="002947AE">
          <w:rPr>
            <w:rStyle w:val="Hyperlink"/>
            <w:sz w:val="22"/>
          </w:rPr>
          <w:t>Diagrammquelle</w:t>
        </w:r>
      </w:hyperlink>
    </w:p>
    <w:p w14:paraId="450CE24F" w14:textId="77777777" w:rsidR="00E67CA2" w:rsidRPr="00DF382A" w:rsidRDefault="00E67CA2" w:rsidP="00DF382A"/>
    <w:p w14:paraId="1A52D87A" w14:textId="77777777" w:rsidR="00F96ED6" w:rsidRDefault="009A33C2" w:rsidP="00DF382A">
      <w:pPr>
        <w:rPr>
          <w:rStyle w:val="Nummer"/>
          <w:b w:val="0"/>
        </w:rPr>
      </w:pPr>
      <w:bookmarkStart w:id="3462" w:name="m896"/>
      <w:bookmarkEnd w:id="3459"/>
      <w:r w:rsidRPr="00464FD7">
        <w:rPr>
          <w:rStyle w:val="Nummer"/>
        </w:rPr>
        <w:t>896</w:t>
      </w:r>
      <w:bookmarkEnd w:id="3462"/>
      <w:r w:rsidRPr="00464FD7">
        <w:rPr>
          <w:rStyle w:val="Nummer"/>
        </w:rPr>
        <w:t xml:space="preserve">.a) </w:t>
      </w:r>
      <w:r w:rsidRPr="009A33C2">
        <w:rPr>
          <w:rStyle w:val="Nummer"/>
          <w:b w:val="0"/>
        </w:rPr>
        <w:t>Aus der Ausbreitungsgeschwindigkeit und der Wellenlänge lassen</w:t>
      </w:r>
      <w:r w:rsidR="00464FD7">
        <w:rPr>
          <w:rStyle w:val="Nummer"/>
          <w:b w:val="0"/>
        </w:rPr>
        <w:t xml:space="preserve"> sich die Schwingungsdauer eines Oszillators und daraus die Frequenz berechnen:</w:t>
      </w:r>
    </w:p>
    <w:p w14:paraId="774789BF" w14:textId="77777777" w:rsidR="00464FD7" w:rsidRDefault="00464FD7" w:rsidP="00DF382A">
      <w:pPr>
        <w:rPr>
          <w:rStyle w:val="Nummer"/>
          <w:b w:val="0"/>
        </w:rPr>
      </w:pPr>
      <w:r w:rsidRPr="00464FD7">
        <w:rPr>
          <w:rStyle w:val="Nummer"/>
        </w:rPr>
        <w:object w:dxaOrig="1120" w:dyaOrig="2940" w14:anchorId="02A0E031">
          <v:shape id="_x0000_i1631" type="#_x0000_t75" style="width:56.2pt;height:147.25pt" o:ole="">
            <v:imagedata r:id="rId1502" o:title=""/>
          </v:shape>
          <o:OLEObject Type="Embed" ProgID="Equation.DSMT4" ShapeID="_x0000_i1631" DrawAspect="Content" ObjectID="_1731936556" r:id="rId1503"/>
        </w:object>
      </w:r>
    </w:p>
    <w:p w14:paraId="0E7C64E4" w14:textId="62AE7987" w:rsidR="00C96FEC" w:rsidRDefault="009A33C2" w:rsidP="00DF382A">
      <w:pPr>
        <w:rPr>
          <w:rStyle w:val="Nummer"/>
          <w:b w:val="0"/>
        </w:rPr>
      </w:pPr>
      <w:r w:rsidRPr="003F3164">
        <w:rPr>
          <w:rStyle w:val="Nummer"/>
        </w:rPr>
        <w:t>b)</w:t>
      </w:r>
      <w:r>
        <w:rPr>
          <w:rStyle w:val="Nummer"/>
          <w:b w:val="0"/>
        </w:rPr>
        <w:t xml:space="preserve"> Es ist das Bild der Welle zu zeichnen, nachdem sie sich </w:t>
      </w:r>
      <w:r w:rsidR="00391369">
        <w:rPr>
          <w:rStyle w:val="Nummer"/>
          <w:b w:val="0"/>
        </w:rPr>
        <w:t xml:space="preserve">eine </w:t>
      </w:r>
      <w:r w:rsidR="008C22A0">
        <w:rPr>
          <w:rStyle w:val="Nummer"/>
          <w:b w:val="0"/>
        </w:rPr>
        <w:t>Viertel</w:t>
      </w:r>
      <w:r w:rsidR="00391369">
        <w:rPr>
          <w:rStyle w:val="Nummer"/>
          <w:b w:val="0"/>
        </w:rPr>
        <w:t xml:space="preserve"> Schwingungsdauer lang ausgebreitet hat. </w:t>
      </w:r>
      <w:r w:rsidR="00C96FEC">
        <w:rPr>
          <w:rStyle w:val="Nummer"/>
          <w:b w:val="0"/>
        </w:rPr>
        <w:t>Die Schwingungsdauer wurde zu 0,1 s berechnet. Damit ist das Bild der Welle nach 0,025 s gefragt.</w:t>
      </w:r>
    </w:p>
    <w:p w14:paraId="55374615" w14:textId="759BB9CC" w:rsidR="00C96FEC" w:rsidRDefault="00C96FEC" w:rsidP="00DF382A">
      <w:pPr>
        <w:rPr>
          <w:rStyle w:val="Nummer"/>
          <w:b w:val="0"/>
        </w:rPr>
      </w:pPr>
      <w:r>
        <w:rPr>
          <w:rStyle w:val="Nummer"/>
          <w:b w:val="0"/>
        </w:rPr>
        <w:t xml:space="preserve">Während dieser </w:t>
      </w:r>
      <w:r w:rsidR="008C22A0">
        <w:rPr>
          <w:rStyle w:val="Nummer"/>
          <w:b w:val="0"/>
        </w:rPr>
        <w:t>Zeit</w:t>
      </w:r>
      <w:r>
        <w:rPr>
          <w:rStyle w:val="Nummer"/>
          <w:b w:val="0"/>
        </w:rPr>
        <w:t xml:space="preserve"> hat sie sich eine </w:t>
      </w:r>
      <w:r w:rsidR="008C22A0">
        <w:rPr>
          <w:rStyle w:val="Nummer"/>
          <w:b w:val="0"/>
        </w:rPr>
        <w:t>Viertel</w:t>
      </w:r>
      <w:r>
        <w:rPr>
          <w:rStyle w:val="Nummer"/>
          <w:b w:val="0"/>
        </w:rPr>
        <w:t xml:space="preserve"> Wellenlänge, also 4 cm ausgebreitet.</w:t>
      </w:r>
    </w:p>
    <w:p w14:paraId="448889DE" w14:textId="77777777" w:rsidR="00C96FEC" w:rsidRDefault="00C96FEC" w:rsidP="00DF382A">
      <w:pPr>
        <w:rPr>
          <w:rStyle w:val="Nummer"/>
          <w:b w:val="0"/>
        </w:rPr>
      </w:pPr>
      <w:r>
        <w:rPr>
          <w:rStyle w:val="Nummer"/>
          <w:b w:val="0"/>
        </w:rPr>
        <w:t>Die Wellengleichung für diesen Zeitpunkt lautet:</w:t>
      </w:r>
    </w:p>
    <w:p w14:paraId="451DD540" w14:textId="77777777" w:rsidR="009A33C2" w:rsidRDefault="00391369" w:rsidP="00DF382A">
      <w:pPr>
        <w:rPr>
          <w:rStyle w:val="Nummer"/>
          <w:b w:val="0"/>
        </w:rPr>
      </w:pPr>
      <w:r>
        <w:rPr>
          <w:rStyle w:val="Nummer"/>
          <w:b w:val="0"/>
        </w:rPr>
        <w:t xml:space="preserve"> </w:t>
      </w:r>
      <w:r w:rsidR="00C96FEC" w:rsidRPr="007341C8">
        <w:rPr>
          <w:rStyle w:val="Nummer"/>
          <w:b w:val="0"/>
        </w:rPr>
        <w:object w:dxaOrig="3100" w:dyaOrig="1440" w14:anchorId="70C56894">
          <v:shape id="_x0000_i1632" type="#_x0000_t75" style="width:154.35pt;height:1in" o:ole="">
            <v:imagedata r:id="rId1504" o:title=""/>
          </v:shape>
          <o:OLEObject Type="Embed" ProgID="Equation.DSMT4" ShapeID="_x0000_i1632" DrawAspect="Content" ObjectID="_1731936557" r:id="rId1505"/>
        </w:object>
      </w:r>
    </w:p>
    <w:p w14:paraId="248ADCA8" w14:textId="77777777" w:rsidR="007E7B88" w:rsidRPr="00464FD7" w:rsidRDefault="00B42104" w:rsidP="00DF382A">
      <w:pPr>
        <w:rPr>
          <w:rStyle w:val="Nummer"/>
          <w:b w:val="0"/>
        </w:rPr>
      </w:pPr>
      <w:r>
        <w:rPr>
          <w:noProof/>
        </w:rPr>
        <w:lastRenderedPageBreak/>
        <w:pict w14:anchorId="6049D91F">
          <v:shape id="_x0000_i1633" type="#_x0000_t75" style="width:496.35pt;height:290.2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">
            <v:imagedata r:id="rId1506" o:title=""/>
            <o:lock v:ext="edit" aspectratio="f"/>
          </v:shape>
        </w:pict>
      </w:r>
    </w:p>
    <w:p w14:paraId="7E3FDBCA" w14:textId="77777777" w:rsidR="00464FD7" w:rsidRDefault="00B42104" w:rsidP="00DF382A">
      <w:pPr>
        <w:rPr>
          <w:rStyle w:val="Nummer"/>
          <w:b w:val="0"/>
        </w:rPr>
      </w:pPr>
      <w:hyperlink r:id="rId1507" w:history="1">
        <w:r w:rsidR="007E7B88" w:rsidRPr="007E7B88">
          <w:rPr>
            <w:rStyle w:val="Hyperlink"/>
            <w:sz w:val="22"/>
          </w:rPr>
          <w:t>Diagrammquelle</w:t>
        </w:r>
      </w:hyperlink>
    </w:p>
    <w:p w14:paraId="72DFCE83" w14:textId="77777777" w:rsidR="003F3164" w:rsidRDefault="003F3164" w:rsidP="00DF382A">
      <w:pPr>
        <w:rPr>
          <w:rStyle w:val="Nummer"/>
          <w:b w:val="0"/>
        </w:rPr>
      </w:pPr>
    </w:p>
    <w:p w14:paraId="0F027ACB" w14:textId="77777777" w:rsidR="003F3164" w:rsidRDefault="003F3164" w:rsidP="00DF382A">
      <w:pPr>
        <w:rPr>
          <w:rStyle w:val="Nummer"/>
          <w:b w:val="0"/>
        </w:rPr>
      </w:pPr>
      <w:r>
        <w:rPr>
          <w:rStyle w:val="Nummer"/>
          <w:b w:val="0"/>
        </w:rPr>
        <w:t>c) Es muss das y-t-Diagramm für den Schwinger in 12 cm Abstand vom Nullpunkt zu zeichnen. Wann erreicht die Welle diesen Schwinger?</w:t>
      </w:r>
    </w:p>
    <w:p w14:paraId="6D2D7351" w14:textId="77777777" w:rsidR="003F3164" w:rsidRDefault="003F3164" w:rsidP="00DF382A">
      <w:pPr>
        <w:rPr>
          <w:rStyle w:val="Nummer"/>
          <w:b w:val="0"/>
        </w:rPr>
      </w:pPr>
      <w:r w:rsidRPr="003F3164">
        <w:rPr>
          <w:rStyle w:val="Nummer"/>
        </w:rPr>
        <w:object w:dxaOrig="1060" w:dyaOrig="1939" w14:anchorId="0C1B65A3">
          <v:shape id="_x0000_i1634" type="#_x0000_t75" style="width:53.45pt;height:96.55pt" o:ole="">
            <v:imagedata r:id="rId1508" o:title=""/>
          </v:shape>
          <o:OLEObject Type="Embed" ProgID="Equation.DSMT4" ShapeID="_x0000_i1634" DrawAspect="Content" ObjectID="_1731936558" r:id="rId1509"/>
        </w:object>
      </w:r>
    </w:p>
    <w:p w14:paraId="03ADE5C3" w14:textId="77777777" w:rsidR="003F3164" w:rsidRDefault="003F3164" w:rsidP="00DF382A">
      <w:pPr>
        <w:rPr>
          <w:rStyle w:val="Nummer"/>
          <w:b w:val="0"/>
        </w:rPr>
      </w:pPr>
      <w:r>
        <w:rPr>
          <w:rStyle w:val="Nummer"/>
          <w:b w:val="0"/>
        </w:rPr>
        <w:t>Damit heißt die Wellengleichung</w:t>
      </w:r>
    </w:p>
    <w:p w14:paraId="41541CB7" w14:textId="77777777" w:rsidR="003F3164" w:rsidRDefault="003F3164" w:rsidP="00DF382A">
      <w:pPr>
        <w:rPr>
          <w:rStyle w:val="Nummer"/>
          <w:b w:val="0"/>
        </w:rPr>
      </w:pPr>
      <w:r w:rsidRPr="007341C8">
        <w:rPr>
          <w:rStyle w:val="Nummer"/>
        </w:rPr>
        <w:object w:dxaOrig="3240" w:dyaOrig="1440" w14:anchorId="1216DCDC">
          <v:shape id="_x0000_i1635" type="#_x0000_t75" style="width:162pt;height:1in" o:ole="">
            <v:imagedata r:id="rId1510" o:title=""/>
          </v:shape>
          <o:OLEObject Type="Embed" ProgID="Equation.DSMT4" ShapeID="_x0000_i1635" DrawAspect="Content" ObjectID="_1731936559" r:id="rId1511"/>
        </w:object>
      </w:r>
    </w:p>
    <w:p w14:paraId="52DE7F22" w14:textId="77777777" w:rsidR="00F92B2E" w:rsidRDefault="00F92B2E" w:rsidP="00DF382A">
      <w:pPr>
        <w:rPr>
          <w:rStyle w:val="Nummer"/>
          <w:b w:val="0"/>
        </w:rPr>
      </w:pPr>
    </w:p>
    <w:p w14:paraId="3CC00F59" w14:textId="77777777" w:rsidR="00F92B2E" w:rsidRDefault="00F92B2E" w:rsidP="00DF382A">
      <w:r>
        <w:object w:dxaOrig="9912" w:dyaOrig="4128" w14:anchorId="122391B5">
          <v:shape id="_x0000_i1636" type="#_x0000_t75" style="width:495.8pt;height:206.2pt" o:ole="">
            <v:imagedata r:id="rId1512" o:title=""/>
          </v:shape>
          <o:OLEObject Type="Embed" ProgID="Excel.Sheet.8" ShapeID="_x0000_i1636" DrawAspect="Content" ObjectID="_1731936560" r:id="rId1513">
            <o:FieldCodes>\s</o:FieldCodes>
          </o:OLEObject>
        </w:object>
      </w:r>
    </w:p>
    <w:p w14:paraId="2F199490" w14:textId="77777777" w:rsidR="006C45BD" w:rsidRDefault="006C45BD" w:rsidP="00DF382A"/>
    <w:p w14:paraId="036519E1" w14:textId="77777777" w:rsidR="00DE2EA8" w:rsidRDefault="006C45BD" w:rsidP="00DE2EA8">
      <w:pPr>
        <w:rPr>
          <w:rStyle w:val="Nummer"/>
          <w:b w:val="0"/>
        </w:rPr>
      </w:pPr>
      <w:bookmarkStart w:id="3463" w:name="m897"/>
      <w:r w:rsidRPr="006C45BD">
        <w:rPr>
          <w:rStyle w:val="Nummer"/>
        </w:rPr>
        <w:t>897.</w:t>
      </w:r>
      <w:bookmarkEnd w:id="3463"/>
      <w:r w:rsidR="00DE2EA8">
        <w:rPr>
          <w:rStyle w:val="Nummer"/>
        </w:rPr>
        <w:t xml:space="preserve"> </w:t>
      </w:r>
      <w:r w:rsidR="00DE2EA8" w:rsidRPr="00DE2EA8">
        <w:rPr>
          <w:rStyle w:val="Nummer"/>
          <w:b w:val="0"/>
        </w:rPr>
        <w:t xml:space="preserve">Gemeinsamkeiten: </w:t>
      </w:r>
    </w:p>
    <w:p w14:paraId="589E7DBD" w14:textId="77777777" w:rsidR="00DE2EA8" w:rsidRDefault="00DE2EA8" w:rsidP="00DE2EA8">
      <w:pPr>
        <w:rPr>
          <w:rStyle w:val="Nummer"/>
          <w:b w:val="0"/>
        </w:rPr>
      </w:pPr>
      <w:r w:rsidRPr="00DE2EA8">
        <w:rPr>
          <w:rStyle w:val="Nummer"/>
          <w:b w:val="0"/>
        </w:rPr>
        <w:t xml:space="preserve">periodische Energieumwandlungen </w:t>
      </w:r>
    </w:p>
    <w:p w14:paraId="534AB3EB" w14:textId="77777777" w:rsidR="00DE2EA8" w:rsidRDefault="00DE2EA8" w:rsidP="00DE2EA8">
      <w:pPr>
        <w:rPr>
          <w:rStyle w:val="Nummer"/>
          <w:b w:val="0"/>
        </w:rPr>
      </w:pPr>
      <w:r>
        <w:rPr>
          <w:rStyle w:val="Nummer"/>
          <w:b w:val="0"/>
        </w:rPr>
        <w:t>ständige Umwandlung der Schwingungsenergie in Wärmeenergie</w:t>
      </w:r>
    </w:p>
    <w:p w14:paraId="73E52CAA" w14:textId="77777777" w:rsidR="00DE2EA8" w:rsidRDefault="00DE2EA8" w:rsidP="00DE2EA8">
      <w:pPr>
        <w:rPr>
          <w:rStyle w:val="Nummer"/>
          <w:b w:val="0"/>
        </w:rPr>
      </w:pPr>
    </w:p>
    <w:p w14:paraId="39EF5DFC" w14:textId="77777777" w:rsidR="00DE2EA8" w:rsidRDefault="00DE2EA8" w:rsidP="00DE2EA8">
      <w:pPr>
        <w:rPr>
          <w:rStyle w:val="Nummer"/>
          <w:b w:val="0"/>
        </w:rPr>
      </w:pPr>
      <w:r w:rsidRPr="00DE2EA8">
        <w:rPr>
          <w:rStyle w:val="Nummer"/>
          <w:b w:val="0"/>
        </w:rPr>
        <w:t xml:space="preserve">Unterschied: </w:t>
      </w:r>
    </w:p>
    <w:p w14:paraId="2EF55980" w14:textId="77777777" w:rsidR="00DE2EA8" w:rsidRDefault="00DE2EA8" w:rsidP="00DE2EA8">
      <w:pPr>
        <w:rPr>
          <w:rStyle w:val="Nummer"/>
          <w:b w:val="0"/>
        </w:rPr>
      </w:pPr>
      <w:r w:rsidRPr="00DE2EA8">
        <w:rPr>
          <w:rStyle w:val="Nummer"/>
          <w:b w:val="0"/>
        </w:rPr>
        <w:t xml:space="preserve">gedämpfte: einmalige Energiezufuhr </w:t>
      </w:r>
    </w:p>
    <w:p w14:paraId="15774BE2" w14:textId="77777777" w:rsidR="00DE2EA8" w:rsidRPr="00DE2EA8" w:rsidRDefault="00DE2EA8" w:rsidP="00DE2EA8">
      <w:pPr>
        <w:rPr>
          <w:rStyle w:val="Nummer"/>
          <w:b w:val="0"/>
        </w:rPr>
      </w:pPr>
      <w:r w:rsidRPr="00DE2EA8">
        <w:rPr>
          <w:rStyle w:val="Nummer"/>
          <w:b w:val="0"/>
        </w:rPr>
        <w:t xml:space="preserve">ungedämpfte: periodische Energiezufuhr  </w:t>
      </w:r>
    </w:p>
    <w:p w14:paraId="1CA6E26A" w14:textId="77777777" w:rsidR="00DE2EA8" w:rsidRDefault="00DE2EA8" w:rsidP="00DE2EA8">
      <w:pPr>
        <w:rPr>
          <w:rStyle w:val="Nummer"/>
          <w:b w:val="0"/>
        </w:rPr>
      </w:pPr>
    </w:p>
    <w:p w14:paraId="4948B0A8" w14:textId="77777777" w:rsidR="00DE2EA8" w:rsidRDefault="00DE2EA8" w:rsidP="00DE2EA8">
      <w:pPr>
        <w:rPr>
          <w:rStyle w:val="Nummer"/>
          <w:b w:val="0"/>
        </w:rPr>
      </w:pPr>
      <w:r w:rsidRPr="00DE2EA8">
        <w:rPr>
          <w:rStyle w:val="Nummer"/>
          <w:b w:val="0"/>
        </w:rPr>
        <w:t xml:space="preserve">gedämpfte: Amplitude wird kleiner </w:t>
      </w:r>
    </w:p>
    <w:p w14:paraId="04AE070F" w14:textId="77777777" w:rsidR="00DE2EA8" w:rsidRPr="00DE2EA8" w:rsidRDefault="00DE2EA8" w:rsidP="00DE2EA8">
      <w:pPr>
        <w:rPr>
          <w:rStyle w:val="Nummer"/>
          <w:b w:val="0"/>
        </w:rPr>
      </w:pPr>
      <w:r w:rsidRPr="00DE2EA8">
        <w:rPr>
          <w:rStyle w:val="Nummer"/>
          <w:b w:val="0"/>
        </w:rPr>
        <w:t xml:space="preserve">ungedämpfte: Amplitude bleibt konstant  </w:t>
      </w:r>
    </w:p>
    <w:p w14:paraId="23517EC0" w14:textId="77777777" w:rsidR="00DE2EA8" w:rsidRDefault="00DE2EA8" w:rsidP="00DE2EA8">
      <w:pPr>
        <w:rPr>
          <w:rStyle w:val="Nummer"/>
          <w:b w:val="0"/>
        </w:rPr>
      </w:pPr>
    </w:p>
    <w:p w14:paraId="08785D5A" w14:textId="77777777" w:rsidR="00DE2EA8" w:rsidRDefault="00DE2EA8" w:rsidP="00DE2EA8">
      <w:pPr>
        <w:rPr>
          <w:rStyle w:val="Nummer"/>
          <w:b w:val="0"/>
        </w:rPr>
      </w:pPr>
      <w:r w:rsidRPr="00DE2EA8">
        <w:rPr>
          <w:rStyle w:val="Nummer"/>
          <w:b w:val="0"/>
        </w:rPr>
        <w:t xml:space="preserve">gedämpfte: Gesamtenergie der Schwingung wird kleiner </w:t>
      </w:r>
    </w:p>
    <w:p w14:paraId="0CA1F1C2" w14:textId="77777777" w:rsidR="00CD6B39" w:rsidRDefault="00DE2EA8" w:rsidP="00DE2EA8">
      <w:pPr>
        <w:rPr>
          <w:rStyle w:val="Nummer"/>
          <w:b w:val="0"/>
        </w:rPr>
      </w:pPr>
      <w:r w:rsidRPr="00DE2EA8">
        <w:rPr>
          <w:rStyle w:val="Nummer"/>
          <w:b w:val="0"/>
        </w:rPr>
        <w:t xml:space="preserve">ungedämpfte: Gesamtenergie bleibt konstant. </w:t>
      </w:r>
    </w:p>
    <w:p w14:paraId="3BC44B76" w14:textId="77777777" w:rsidR="00CD6B39" w:rsidRDefault="00CD6B39" w:rsidP="00DE2EA8">
      <w:pPr>
        <w:rPr>
          <w:rStyle w:val="Nummer"/>
          <w:b w:val="0"/>
        </w:rPr>
      </w:pPr>
    </w:p>
    <w:p w14:paraId="748FB93E" w14:textId="77777777" w:rsidR="00941079" w:rsidRDefault="00CD6B39" w:rsidP="00DE2EA8">
      <w:bookmarkStart w:id="3464" w:name="m898"/>
      <w:r w:rsidRPr="00CD6B39">
        <w:rPr>
          <w:rStyle w:val="Nummer"/>
        </w:rPr>
        <w:t>898</w:t>
      </w:r>
      <w:bookmarkEnd w:id="3464"/>
      <w:r>
        <w:rPr>
          <w:rStyle w:val="Nummer"/>
          <w:b w:val="0"/>
        </w:rPr>
        <w:t>.</w:t>
      </w:r>
      <w:r w:rsidR="00434AFF">
        <w:rPr>
          <w:rStyle w:val="Nummer"/>
          <w:b w:val="0"/>
        </w:rPr>
        <w:t xml:space="preserve"> </w:t>
      </w:r>
      <w:r w:rsidR="00941079">
        <w:t>LKW 2 hat beim Einholen eine Geschwindigkeit von 28,3 m/s (102 km/h). Der vordere LKW ist 867 m weit gefahren, der hintere 1067 m.</w:t>
      </w:r>
    </w:p>
    <w:p w14:paraId="48C27563" w14:textId="77777777" w:rsidR="003844C8" w:rsidRDefault="00B42104" w:rsidP="00DE2EA8">
      <w:pPr>
        <w:rPr>
          <w:rStyle w:val="Nummer"/>
          <w:b w:val="0"/>
        </w:rPr>
      </w:pPr>
      <w:hyperlink r:id="rId1514" w:anchor="m898" w:history="1">
        <w:r w:rsidR="003844C8" w:rsidRPr="00B42B0A">
          <w:rPr>
            <w:rStyle w:val="Hyperlink"/>
            <w:sz w:val="22"/>
          </w:rPr>
          <w:t>vollständige Lösung</w:t>
        </w:r>
      </w:hyperlink>
    </w:p>
    <w:p w14:paraId="671E2629" w14:textId="77777777" w:rsidR="00CD6B39" w:rsidRDefault="00CD6B39" w:rsidP="00DE2EA8">
      <w:pPr>
        <w:rPr>
          <w:rStyle w:val="Nummer"/>
          <w:b w:val="0"/>
        </w:rPr>
      </w:pPr>
    </w:p>
    <w:p w14:paraId="0AAAF2E0" w14:textId="77777777" w:rsidR="000161E4" w:rsidRDefault="00CD6B39" w:rsidP="00DE2EA8">
      <w:pPr>
        <w:rPr>
          <w:rStyle w:val="Nummer"/>
          <w:b w:val="0"/>
        </w:rPr>
      </w:pPr>
      <w:bookmarkStart w:id="3465" w:name="m899"/>
      <w:r w:rsidRPr="00CD6B39">
        <w:rPr>
          <w:rStyle w:val="Nummer"/>
        </w:rPr>
        <w:t>899</w:t>
      </w:r>
      <w:r>
        <w:rPr>
          <w:rStyle w:val="Nummer"/>
          <w:b w:val="0"/>
        </w:rPr>
        <w:t>.</w:t>
      </w:r>
      <w:bookmarkEnd w:id="3465"/>
      <w:r w:rsidR="00DE2EA8" w:rsidRPr="00DE2EA8">
        <w:rPr>
          <w:rStyle w:val="Nummer"/>
          <w:b w:val="0"/>
        </w:rPr>
        <w:t xml:space="preserve"> </w:t>
      </w:r>
      <w:r w:rsidR="006C45BD" w:rsidRPr="00DE2EA8">
        <w:rPr>
          <w:rStyle w:val="Nummer"/>
          <w:b w:val="0"/>
        </w:rPr>
        <w:t xml:space="preserve"> </w:t>
      </w:r>
    </w:p>
    <w:p w14:paraId="5B343824" w14:textId="77777777" w:rsidR="000161E4" w:rsidRDefault="000161E4" w:rsidP="00DE2EA8">
      <w:pPr>
        <w:rPr>
          <w:rStyle w:val="Nummer"/>
          <w:b w:val="0"/>
        </w:rPr>
      </w:pPr>
      <w:r>
        <w:rPr>
          <w:rStyle w:val="Nummer"/>
          <w:b w:val="0"/>
        </w:rPr>
        <w:t xml:space="preserve">c) </w:t>
      </w:r>
    </w:p>
    <w:p w14:paraId="7D5AA2D4" w14:textId="77777777" w:rsidR="003E0D43" w:rsidRDefault="003E0D43" w:rsidP="003E0D43">
      <w:pPr>
        <w:rPr>
          <w:rStyle w:val="Nummer"/>
          <w:b w:val="0"/>
        </w:rPr>
      </w:pPr>
      <w:bookmarkStart w:id="3466" w:name="_Hlk403910100"/>
      <w:r>
        <w:rPr>
          <w:rStyle w:val="Nummer"/>
          <w:b w:val="0"/>
        </w:rPr>
        <w:t>Die beiden Flaschen stellen jeweils einen Helmholtz-Resonator dar. Darin wird die Luft im Hals der Flasche zum Schwingen angeregt, der mit dem darunterliegenden Luftvolumen ein Resonanzsystem bildet. Die Resonanzfrequenz berechnet sich näherungsweise nach Formel</w:t>
      </w:r>
    </w:p>
    <w:bookmarkEnd w:id="3466"/>
    <w:p w14:paraId="1925927C" w14:textId="77777777" w:rsidR="0006133C" w:rsidRDefault="008D10A1" w:rsidP="00DE2EA8">
      <w:pPr>
        <w:rPr>
          <w:rStyle w:val="Nummer"/>
          <w:b w:val="0"/>
        </w:rPr>
      </w:pPr>
      <w:r w:rsidRPr="008D10A1">
        <w:rPr>
          <w:rStyle w:val="Nummer"/>
        </w:rPr>
        <w:object w:dxaOrig="2140" w:dyaOrig="780" w14:anchorId="79997F8D">
          <v:shape id="_x0000_i1637" type="#_x0000_t75" style="width:107.45pt;height:39.25pt" o:ole="">
            <v:imagedata r:id="rId1515" o:title=""/>
          </v:shape>
          <o:OLEObject Type="Embed" ProgID="Equation.DSMT4" ShapeID="_x0000_i1637" DrawAspect="Content" ObjectID="_1731936561" r:id="rId1516"/>
        </w:object>
      </w:r>
    </w:p>
    <w:p w14:paraId="51714F13" w14:textId="77777777" w:rsidR="008D10A1" w:rsidRDefault="00BA2D35" w:rsidP="00DE2EA8">
      <w:pPr>
        <w:rPr>
          <w:rStyle w:val="Nummer"/>
          <w:b w:val="0"/>
        </w:rPr>
      </w:pPr>
      <w:bookmarkStart w:id="3467" w:name="_Hlk403910331"/>
      <w:r>
        <w:rPr>
          <w:rStyle w:val="Nummer"/>
          <w:b w:val="0"/>
        </w:rPr>
        <w:t xml:space="preserve">c ist die Schallgeschwindigkeit in der Luft, A der Querschnitt der Öffnung, V das Volumen des schwingenden Luftvolumens und </w:t>
      </w:r>
      <w:r w:rsidRPr="00BA2D35">
        <w:rPr>
          <w:rStyle w:val="Nummer"/>
        </w:rPr>
        <w:object w:dxaOrig="180" w:dyaOrig="260" w14:anchorId="10BF4A46">
          <v:shape id="_x0000_i1638" type="#_x0000_t75" style="width:9.25pt;height:12.55pt" o:ole="">
            <v:imagedata r:id="rId1517" o:title=""/>
          </v:shape>
          <o:OLEObject Type="Embed" ProgID="Equation.DSMT4" ShapeID="_x0000_i1638" DrawAspect="Content" ObjectID="_1731936562" r:id="rId1518"/>
        </w:object>
      </w:r>
      <w:r>
        <w:rPr>
          <w:rStyle w:val="Nummer"/>
          <w:b w:val="0"/>
        </w:rPr>
        <w:t xml:space="preserve">die Länge </w:t>
      </w:r>
      <w:r w:rsidR="008D10A1">
        <w:rPr>
          <w:rStyle w:val="Nummer"/>
          <w:b w:val="0"/>
        </w:rPr>
        <w:t xml:space="preserve">der Luftsäule, die im Flaschenhals schwingt. Da die Luft im Hals und das Luftpolster nicht scharf getrennt sind, wird der Korrekturfaktor </w:t>
      </w:r>
      <w:r w:rsidR="008D10A1" w:rsidRPr="008D10A1">
        <w:rPr>
          <w:rStyle w:val="Nummer"/>
          <w:b w:val="0"/>
        </w:rPr>
        <w:object w:dxaOrig="460" w:dyaOrig="260" w14:anchorId="15911143">
          <v:shape id="_x0000_i1639" type="#_x0000_t75" style="width:23.45pt;height:12.55pt" o:ole="">
            <v:imagedata r:id="rId1519" o:title=""/>
          </v:shape>
          <o:OLEObject Type="Embed" ProgID="Equation.DSMT4" ShapeID="_x0000_i1639" DrawAspect="Content" ObjectID="_1731936563" r:id="rId1520"/>
        </w:object>
      </w:r>
      <w:r w:rsidR="008D10A1">
        <w:rPr>
          <w:rStyle w:val="Nummer"/>
          <w:b w:val="0"/>
        </w:rPr>
        <w:t xml:space="preserve"> zur Länge addiert. Von Helmholtz wurde vorgeschlagen:</w:t>
      </w:r>
    </w:p>
    <w:bookmarkEnd w:id="3467"/>
    <w:p w14:paraId="02F3764E" w14:textId="77777777" w:rsidR="00BA2D35" w:rsidRDefault="008D10A1" w:rsidP="00DE2EA8">
      <w:pPr>
        <w:rPr>
          <w:rStyle w:val="Nummer"/>
          <w:b w:val="0"/>
        </w:rPr>
      </w:pPr>
      <w:r>
        <w:rPr>
          <w:rStyle w:val="Nummer"/>
          <w:b w:val="0"/>
        </w:rPr>
        <w:t xml:space="preserve"> </w:t>
      </w:r>
      <w:r w:rsidRPr="008D10A1">
        <w:rPr>
          <w:rStyle w:val="Nummer"/>
        </w:rPr>
        <w:object w:dxaOrig="960" w:dyaOrig="620" w14:anchorId="794FE2CC">
          <v:shape id="_x0000_i1640" type="#_x0000_t75" style="width:48pt;height:30.55pt" o:ole="">
            <v:imagedata r:id="rId1521" o:title=""/>
          </v:shape>
          <o:OLEObject Type="Embed" ProgID="Equation.DSMT4" ShapeID="_x0000_i1640" DrawAspect="Content" ObjectID="_1731936564" r:id="rId1522"/>
        </w:object>
      </w:r>
    </w:p>
    <w:p w14:paraId="510E3F1D" w14:textId="77777777" w:rsidR="008D10A1" w:rsidRDefault="008D10A1" w:rsidP="00DE2EA8">
      <w:pPr>
        <w:rPr>
          <w:rStyle w:val="Nummer"/>
          <w:b w:val="0"/>
        </w:rPr>
      </w:pPr>
      <w:bookmarkStart w:id="3468" w:name="_Hlk403910726"/>
      <w:r>
        <w:rPr>
          <w:rStyle w:val="Nummer"/>
          <w:b w:val="0"/>
        </w:rPr>
        <w:t>wobei R der Radius des Halses ist.</w:t>
      </w:r>
    </w:p>
    <w:p w14:paraId="2A981EE5" w14:textId="77777777" w:rsidR="008D10A1" w:rsidRDefault="008D10A1" w:rsidP="00DE2EA8">
      <w:pPr>
        <w:rPr>
          <w:rStyle w:val="Nummer"/>
          <w:b w:val="0"/>
        </w:rPr>
      </w:pPr>
      <w:r>
        <w:rPr>
          <w:rStyle w:val="Nummer"/>
          <w:b w:val="0"/>
        </w:rPr>
        <w:lastRenderedPageBreak/>
        <w:t xml:space="preserve">Im Experiment mit den beiden Flaschen ist </w:t>
      </w:r>
      <w:r w:rsidR="00A14EB7">
        <w:rPr>
          <w:rStyle w:val="Nummer"/>
          <w:b w:val="0"/>
        </w:rPr>
        <w:t xml:space="preserve">bei der Bierflasche </w:t>
      </w:r>
      <w:r w:rsidR="00A14EB7" w:rsidRPr="00A14EB7">
        <w:rPr>
          <w:rStyle w:val="Nummer"/>
        </w:rPr>
        <w:object w:dxaOrig="180" w:dyaOrig="260" w14:anchorId="08BC9370">
          <v:shape id="_x0000_i1641" type="#_x0000_t75" style="width:9.25pt;height:12.55pt" o:ole="">
            <v:imagedata r:id="rId1523" o:title=""/>
          </v:shape>
          <o:OLEObject Type="Embed" ProgID="Equation.DSMT4" ShapeID="_x0000_i1641" DrawAspect="Content" ObjectID="_1731936565" r:id="rId1524"/>
        </w:object>
      </w:r>
      <w:r w:rsidR="00A14EB7">
        <w:rPr>
          <w:rStyle w:val="Nummer"/>
          <w:b w:val="0"/>
        </w:rPr>
        <w:t xml:space="preserve"> deutlich größer als bei der </w:t>
      </w:r>
      <w:proofErr w:type="spellStart"/>
      <w:r w:rsidR="00A14EB7">
        <w:rPr>
          <w:rStyle w:val="Nummer"/>
          <w:b w:val="0"/>
        </w:rPr>
        <w:t>Schorleflasche</w:t>
      </w:r>
      <w:proofErr w:type="spellEnd"/>
      <w:r w:rsidR="00A14EB7">
        <w:rPr>
          <w:rStyle w:val="Nummer"/>
          <w:b w:val="0"/>
        </w:rPr>
        <w:t xml:space="preserve">. </w:t>
      </w:r>
      <w:r w:rsidR="005A7827">
        <w:rPr>
          <w:rStyle w:val="Nummer"/>
          <w:b w:val="0"/>
        </w:rPr>
        <w:t>Das bedeutet aber eine kleinere Resonanzfrequenz und damit einen tieferen Ton.</w:t>
      </w:r>
    </w:p>
    <w:bookmarkEnd w:id="3468"/>
    <w:p w14:paraId="28E5FC21" w14:textId="77777777" w:rsidR="0006133C" w:rsidRDefault="0006133C" w:rsidP="00DE2EA8">
      <w:pPr>
        <w:rPr>
          <w:rStyle w:val="Nummer"/>
          <w:b w:val="0"/>
        </w:rPr>
      </w:pPr>
    </w:p>
    <w:p w14:paraId="1A0635AA" w14:textId="77777777" w:rsidR="007134D6" w:rsidRDefault="007134D6" w:rsidP="007134D6">
      <w:pPr>
        <w:rPr>
          <w:rStyle w:val="Nummer"/>
          <w:b w:val="0"/>
        </w:rPr>
      </w:pPr>
      <w:bookmarkStart w:id="3469" w:name="m900"/>
      <w:r w:rsidRPr="00881A11">
        <w:rPr>
          <w:rStyle w:val="Nummer"/>
        </w:rPr>
        <w:t>900.</w:t>
      </w:r>
      <w:bookmarkEnd w:id="3469"/>
      <w:r>
        <w:rPr>
          <w:rStyle w:val="Nummer"/>
          <w:b w:val="0"/>
        </w:rPr>
        <w:t xml:space="preserve"> a) Aus dem Diagramm kann man ablesen, dass eine Schwingung nach 0,4 s beendet ist. der Körper hat zu diesem Zeitpunkt zum 2. Mal seit dem Start keine Geschwindigkeit. Damit ist die Schwingungsdauer 0,4 s groß und die Frequenz</w:t>
      </w:r>
    </w:p>
    <w:p w14:paraId="7B456CA8" w14:textId="77777777" w:rsidR="007134D6" w:rsidRDefault="007134D6" w:rsidP="007134D6">
      <w:pPr>
        <w:rPr>
          <w:rStyle w:val="Nummer"/>
          <w:b w:val="0"/>
        </w:rPr>
      </w:pPr>
      <w:r w:rsidRPr="000A2B54">
        <w:rPr>
          <w:rStyle w:val="Nummer"/>
        </w:rPr>
        <w:object w:dxaOrig="999" w:dyaOrig="1680" w14:anchorId="4570F5BF">
          <v:shape id="_x0000_i1642" type="#_x0000_t75" style="width:50.2pt;height:84pt" o:ole="">
            <v:imagedata r:id="rId1525" o:title=""/>
          </v:shape>
          <o:OLEObject Type="Embed" ProgID="Equation.DSMT4" ShapeID="_x0000_i1642" DrawAspect="Content" ObjectID="_1731936566" r:id="rId1526"/>
        </w:object>
      </w:r>
    </w:p>
    <w:p w14:paraId="31666830" w14:textId="77777777" w:rsidR="007134D6" w:rsidRDefault="007134D6" w:rsidP="007134D6">
      <w:pPr>
        <w:rPr>
          <w:rStyle w:val="Nummer"/>
          <w:b w:val="0"/>
        </w:rPr>
      </w:pPr>
      <w:r>
        <w:rPr>
          <w:rStyle w:val="Nummer"/>
          <w:b w:val="0"/>
        </w:rPr>
        <w:t>Das heißt, der Körper mach in einer Sekunde 2,5 Schwingungen.</w:t>
      </w:r>
    </w:p>
    <w:p w14:paraId="40B7B65B" w14:textId="77777777" w:rsidR="007134D6" w:rsidRDefault="007134D6" w:rsidP="007134D6">
      <w:pPr>
        <w:rPr>
          <w:rStyle w:val="Nummer"/>
          <w:b w:val="0"/>
        </w:rPr>
      </w:pPr>
    </w:p>
    <w:tbl>
      <w:tblPr>
        <w:tblW w:w="0" w:type="auto"/>
        <w:tblLook w:val="01E0" w:firstRow="1" w:lastRow="1" w:firstColumn="1" w:lastColumn="1" w:noHBand="0" w:noVBand="0"/>
      </w:tblPr>
      <w:tblGrid>
        <w:gridCol w:w="9096"/>
      </w:tblGrid>
      <w:tr w:rsidR="007134D6" w:rsidRPr="00AA635E" w14:paraId="1BF230D4" w14:textId="77777777" w:rsidTr="00AA635E">
        <w:tc>
          <w:tcPr>
            <w:tcW w:w="9096" w:type="dxa"/>
            <w:shd w:val="clear" w:color="auto" w:fill="auto"/>
          </w:tcPr>
          <w:p w14:paraId="62DB8E62" w14:textId="77777777" w:rsidR="007134D6" w:rsidRPr="00AA635E" w:rsidRDefault="007134D6" w:rsidP="007134D6">
            <w:pPr>
              <w:rPr>
                <w:rStyle w:val="Nummer"/>
                <w:b w:val="0"/>
              </w:rPr>
            </w:pPr>
            <w:r w:rsidRPr="00AA635E">
              <w:rPr>
                <w:rStyle w:val="Nummer"/>
                <w:b w:val="0"/>
              </w:rPr>
              <w:t xml:space="preserve">b) Es ist die Amplitude </w:t>
            </w:r>
            <w:r w:rsidRPr="00AA635E">
              <w:rPr>
                <w:rStyle w:val="Nummer"/>
              </w:rPr>
              <w:object w:dxaOrig="480" w:dyaOrig="360" w14:anchorId="199073DC">
                <v:shape id="_x0000_i1643" type="#_x0000_t75" style="width:24pt;height:18pt" o:ole="">
                  <v:imagedata r:id="rId1527" o:title=""/>
                </v:shape>
                <o:OLEObject Type="Embed" ProgID="Equation.DSMT4" ShapeID="_x0000_i1643" DrawAspect="Content" ObjectID="_1731936567" r:id="rId1528"/>
              </w:object>
            </w:r>
            <w:r w:rsidRPr="00AA635E">
              <w:rPr>
                <w:rStyle w:val="Nummer"/>
                <w:b w:val="0"/>
              </w:rPr>
              <w:t xml:space="preserve"> gesucht. Der Körper hat die größte Auslenkung, wenn seine Geschwindigkeit 0 ist. Dann ist er nämlich in den Umkehrpunkten und hält kurz an, um die Richtung zu wechseln.</w:t>
            </w:r>
          </w:p>
        </w:tc>
      </w:tr>
      <w:tr w:rsidR="007134D6" w:rsidRPr="00AA635E" w14:paraId="2244A03C" w14:textId="77777777" w:rsidTr="00AA635E">
        <w:tc>
          <w:tcPr>
            <w:tcW w:w="9096" w:type="dxa"/>
            <w:shd w:val="clear" w:color="auto" w:fill="auto"/>
          </w:tcPr>
          <w:p w14:paraId="3547E5B8" w14:textId="77777777" w:rsidR="007134D6" w:rsidRPr="00AA635E" w:rsidRDefault="00B42104" w:rsidP="007134D6">
            <w:pPr>
              <w:rPr>
                <w:rStyle w:val="Nummer"/>
                <w:b w:val="0"/>
              </w:rPr>
            </w:pPr>
            <w:r>
              <w:rPr>
                <w:rStyle w:val="Nummer"/>
                <w:b w:val="0"/>
              </w:rPr>
              <w:pict w14:anchorId="55B97FBC">
                <v:shape id="_x0000_i1644" type="#_x0000_t75" style="width:444pt;height:246pt">
                  <v:imagedata r:id="rId1529" o:title="a900_3"/>
                </v:shape>
              </w:pict>
            </w:r>
          </w:p>
        </w:tc>
      </w:tr>
    </w:tbl>
    <w:p w14:paraId="3DC3CFD9" w14:textId="77777777" w:rsidR="007134D6" w:rsidRDefault="007134D6" w:rsidP="007134D6">
      <w:pPr>
        <w:rPr>
          <w:rStyle w:val="Nummer"/>
          <w:b w:val="0"/>
        </w:rPr>
      </w:pPr>
    </w:p>
    <w:p w14:paraId="1C099E90" w14:textId="15E465E9" w:rsidR="007134D6" w:rsidRDefault="007134D6" w:rsidP="007134D6">
      <w:pPr>
        <w:rPr>
          <w:rStyle w:val="Nummer"/>
          <w:b w:val="0"/>
        </w:rPr>
      </w:pPr>
      <w:r>
        <w:rPr>
          <w:rStyle w:val="Nummer"/>
          <w:b w:val="0"/>
        </w:rPr>
        <w:t>Die Geschwindigkeit und die maximale Auslenkung sind im Geschwindigkeit-Zeit-Gesetz verknüpft:</w:t>
      </w:r>
    </w:p>
    <w:p w14:paraId="3814AEEA" w14:textId="77777777" w:rsidR="007134D6" w:rsidRDefault="007134D6" w:rsidP="007134D6">
      <w:pPr>
        <w:rPr>
          <w:rStyle w:val="Nummer"/>
          <w:b w:val="0"/>
        </w:rPr>
      </w:pPr>
      <w:r w:rsidRPr="00DE4A60">
        <w:rPr>
          <w:rStyle w:val="Nummer"/>
        </w:rPr>
        <w:object w:dxaOrig="2120" w:dyaOrig="360" w14:anchorId="48662DB5">
          <v:shape id="_x0000_i1645" type="#_x0000_t75" style="width:105.8pt;height:18pt" o:ole="">
            <v:imagedata r:id="rId1530" o:title=""/>
          </v:shape>
          <o:OLEObject Type="Embed" ProgID="Equation.DSMT4" ShapeID="_x0000_i1645" DrawAspect="Content" ObjectID="_1731936568" r:id="rId1531"/>
        </w:object>
      </w:r>
    </w:p>
    <w:p w14:paraId="0C870E1E" w14:textId="77777777" w:rsidR="008D0433" w:rsidRDefault="008D0433" w:rsidP="007134D6">
      <w:pPr>
        <w:rPr>
          <w:rStyle w:val="Nummer"/>
          <w:b w:val="0"/>
        </w:rPr>
      </w:pPr>
      <w:r>
        <w:rPr>
          <w:rStyle w:val="Nummer"/>
          <w:b w:val="0"/>
        </w:rPr>
        <w:t>Um die Schwingungsgleichung so zu benutzen, muss die Schwingung ab dem Zeitraum betrachtet werden, wo der Schwinger in der Gleichgewichtslage ist, also zum Zeitpunkt 0,1 s des Experimentes.</w:t>
      </w:r>
    </w:p>
    <w:p w14:paraId="343556D6" w14:textId="77777777" w:rsidR="008D0433" w:rsidRDefault="008D0433" w:rsidP="008D0433">
      <w:pPr>
        <w:rPr>
          <w:rStyle w:val="Nummer"/>
          <w:b w:val="0"/>
        </w:rPr>
      </w:pPr>
      <w:r>
        <w:rPr>
          <w:rStyle w:val="Nummer"/>
          <w:b w:val="0"/>
        </w:rPr>
        <w:t xml:space="preserve">An dieser Stelle hat der Schwinger bereits seine größte Geschwindigkeit. </w:t>
      </w:r>
    </w:p>
    <w:p w14:paraId="7D512395" w14:textId="77777777" w:rsidR="007134D6" w:rsidRDefault="008D0433" w:rsidP="008D0433">
      <w:pPr>
        <w:rPr>
          <w:rStyle w:val="Nummer"/>
          <w:b w:val="0"/>
        </w:rPr>
      </w:pPr>
      <w:r>
        <w:rPr>
          <w:rStyle w:val="Nummer"/>
          <w:b w:val="0"/>
        </w:rPr>
        <w:t xml:space="preserve">Man betrachtet also die Schwingung nicht ab dem Beginn des Experimentes, sondern legt den zeitlichen Nullpunkt auf 0,1 s.  </w:t>
      </w:r>
      <w:r w:rsidR="00B62DFA">
        <w:rPr>
          <w:rStyle w:val="Nummer"/>
          <w:b w:val="0"/>
        </w:rPr>
        <w:t xml:space="preserve">Damit kann man sagen, dass zum Zeitpunkt t=0s die maximale Geschwindigkeit vorliegt. </w:t>
      </w:r>
    </w:p>
    <w:p w14:paraId="2CCF1526" w14:textId="77777777" w:rsidR="007134D6" w:rsidRDefault="00B62DFA" w:rsidP="007134D6">
      <w:pPr>
        <w:rPr>
          <w:rStyle w:val="Nummer"/>
          <w:b w:val="0"/>
        </w:rPr>
      </w:pPr>
      <w:r>
        <w:rPr>
          <w:rStyle w:val="Nummer"/>
          <w:b w:val="0"/>
        </w:rPr>
        <w:t>Die Gleichung für die Geschwindigkeit sieht dann so aus:</w:t>
      </w:r>
    </w:p>
    <w:p w14:paraId="1F6B1CC3" w14:textId="77777777" w:rsidR="007134D6" w:rsidRDefault="007134D6" w:rsidP="007134D6">
      <w:pPr>
        <w:rPr>
          <w:rStyle w:val="Nummer"/>
          <w:b w:val="0"/>
        </w:rPr>
      </w:pPr>
      <w:r>
        <w:rPr>
          <w:rStyle w:val="Nummer"/>
          <w:b w:val="0"/>
        </w:rPr>
        <w:lastRenderedPageBreak/>
        <w:t xml:space="preserve"> </w:t>
      </w:r>
      <w:r w:rsidR="00B62DFA" w:rsidRPr="00B62DFA">
        <w:rPr>
          <w:rStyle w:val="Nummer"/>
          <w:b w:val="0"/>
        </w:rPr>
        <w:object w:dxaOrig="2620" w:dyaOrig="1560" w14:anchorId="12F44D80">
          <v:shape id="_x0000_i1646" type="#_x0000_t75" style="width:130.35pt;height:78pt" o:ole="">
            <v:imagedata r:id="rId1532" o:title=""/>
          </v:shape>
          <o:OLEObject Type="Embed" ProgID="Equation.DSMT4" ShapeID="_x0000_i1646" DrawAspect="Content" ObjectID="_1731936569" r:id="rId1533"/>
        </w:object>
      </w:r>
    </w:p>
    <w:p w14:paraId="6B3B2307" w14:textId="77777777" w:rsidR="007134D6" w:rsidRDefault="007134D6" w:rsidP="007134D6">
      <w:pPr>
        <w:rPr>
          <w:rStyle w:val="Nummer"/>
          <w:b w:val="0"/>
        </w:rPr>
      </w:pPr>
      <w:r>
        <w:rPr>
          <w:rStyle w:val="Nummer"/>
          <w:b w:val="0"/>
        </w:rPr>
        <w:t>Das negative Vorzeichen macht eine Aussage über die unterschiedlichen Richtungen von Auslenkung und Geschwindigkeit.</w:t>
      </w:r>
    </w:p>
    <w:p w14:paraId="56BBBA9A" w14:textId="76265137" w:rsidR="007134D6" w:rsidRDefault="007134D6" w:rsidP="007134D6">
      <w:pPr>
        <w:rPr>
          <w:rStyle w:val="Nummer"/>
          <w:b w:val="0"/>
        </w:rPr>
      </w:pPr>
      <w:r>
        <w:rPr>
          <w:rStyle w:val="Nummer"/>
          <w:b w:val="0"/>
        </w:rPr>
        <w:t>Die maximale Auslenkung kann nun berechnet werden:</w:t>
      </w:r>
    </w:p>
    <w:p w14:paraId="7AF297E8" w14:textId="77777777" w:rsidR="007134D6" w:rsidRDefault="007134D6" w:rsidP="007134D6">
      <w:pPr>
        <w:rPr>
          <w:rStyle w:val="Nummer"/>
          <w:b w:val="0"/>
        </w:rPr>
      </w:pPr>
      <w:r w:rsidRPr="00DB4E75">
        <w:rPr>
          <w:rStyle w:val="Nummer"/>
        </w:rPr>
        <w:object w:dxaOrig="1840" w:dyaOrig="2400" w14:anchorId="414DEBAF">
          <v:shape id="_x0000_i1647" type="#_x0000_t75" style="width:92.2pt;height:120pt" o:ole="">
            <v:imagedata r:id="rId1534" o:title=""/>
          </v:shape>
          <o:OLEObject Type="Embed" ProgID="Equation.DSMT4" ShapeID="_x0000_i1647" DrawAspect="Content" ObjectID="_1731936570" r:id="rId1535"/>
        </w:object>
      </w:r>
    </w:p>
    <w:p w14:paraId="47BAAA0C" w14:textId="77777777" w:rsidR="007134D6" w:rsidRDefault="007134D6" w:rsidP="007134D6">
      <w:pPr>
        <w:rPr>
          <w:rStyle w:val="Nummer"/>
          <w:b w:val="0"/>
        </w:rPr>
      </w:pPr>
    </w:p>
    <w:p w14:paraId="5F1A777B" w14:textId="77777777" w:rsidR="007134D6" w:rsidRDefault="007134D6" w:rsidP="007134D6">
      <w:pPr>
        <w:rPr>
          <w:rStyle w:val="Nummer"/>
          <w:b w:val="0"/>
        </w:rPr>
      </w:pPr>
      <w:r>
        <w:rPr>
          <w:rStyle w:val="Nummer"/>
          <w:b w:val="0"/>
        </w:rPr>
        <w:t>c)</w:t>
      </w:r>
    </w:p>
    <w:p w14:paraId="1566A3D2" w14:textId="77777777" w:rsidR="007134D6" w:rsidRDefault="007134D6" w:rsidP="007134D6">
      <w:pPr>
        <w:rPr>
          <w:rStyle w:val="Nummer"/>
          <w:b w:val="0"/>
        </w:rPr>
      </w:pPr>
      <w:r>
        <w:rPr>
          <w:rStyle w:val="Nummer"/>
          <w:b w:val="0"/>
        </w:rPr>
        <w:t>Wie aus dem Diagramm zu entnehmen ist, gilt</w:t>
      </w:r>
    </w:p>
    <w:p w14:paraId="1DA7659D" w14:textId="77777777" w:rsidR="007134D6" w:rsidRDefault="007134D6" w:rsidP="007134D6">
      <w:pPr>
        <w:rPr>
          <w:rStyle w:val="Nummer"/>
          <w:b w:val="0"/>
        </w:rPr>
      </w:pPr>
      <w:r w:rsidRPr="00576DD1">
        <w:rPr>
          <w:rStyle w:val="Nummer"/>
        </w:rPr>
        <w:object w:dxaOrig="2940" w:dyaOrig="1040" w14:anchorId="65577DA7">
          <v:shape id="_x0000_i1648" type="#_x0000_t75" style="width:147.25pt;height:51.8pt" o:ole="">
            <v:imagedata r:id="rId1536" o:title=""/>
          </v:shape>
          <o:OLEObject Type="Embed" ProgID="Equation.DSMT4" ShapeID="_x0000_i1648" DrawAspect="Content" ObjectID="_1731936571" r:id="rId1537"/>
        </w:object>
      </w:r>
    </w:p>
    <w:p w14:paraId="39F205F6" w14:textId="77777777" w:rsidR="007134D6" w:rsidRDefault="007134D6" w:rsidP="007134D6">
      <w:pPr>
        <w:rPr>
          <w:rStyle w:val="Nummer"/>
          <w:b w:val="0"/>
        </w:rPr>
      </w:pPr>
      <w:r>
        <w:rPr>
          <w:rStyle w:val="Nummer"/>
          <w:b w:val="0"/>
        </w:rPr>
        <w:t>Zwischen Geschwindigkeit und Auslenkung gilt allgemein:</w:t>
      </w:r>
    </w:p>
    <w:p w14:paraId="14DB849D" w14:textId="77777777" w:rsidR="007134D6" w:rsidRDefault="007134D6" w:rsidP="007134D6">
      <w:pPr>
        <w:rPr>
          <w:rStyle w:val="Nummer"/>
          <w:b w:val="0"/>
        </w:rPr>
      </w:pPr>
      <w:r w:rsidRPr="00960215">
        <w:rPr>
          <w:rStyle w:val="Nummer"/>
        </w:rPr>
        <w:object w:dxaOrig="680" w:dyaOrig="620" w14:anchorId="687C4AC7">
          <v:shape id="_x0000_i1649" type="#_x0000_t75" style="width:33.8pt;height:30.55pt" o:ole="">
            <v:imagedata r:id="rId1538" o:title=""/>
          </v:shape>
          <o:OLEObject Type="Embed" ProgID="Equation.DSMT4" ShapeID="_x0000_i1649" DrawAspect="Content" ObjectID="_1731936572" r:id="rId1539"/>
        </w:object>
      </w:r>
    </w:p>
    <w:p w14:paraId="447B3122" w14:textId="77777777" w:rsidR="007134D6" w:rsidRDefault="007134D6" w:rsidP="007134D6">
      <w:pPr>
        <w:rPr>
          <w:rStyle w:val="Nummer"/>
          <w:b w:val="0"/>
        </w:rPr>
      </w:pPr>
      <w:r>
        <w:rPr>
          <w:rStyle w:val="Nummer"/>
          <w:b w:val="0"/>
        </w:rPr>
        <w:t>Damit gilt:</w:t>
      </w:r>
    </w:p>
    <w:p w14:paraId="4518C4BC" w14:textId="77777777" w:rsidR="007134D6" w:rsidRDefault="007134D6" w:rsidP="007134D6">
      <w:pPr>
        <w:rPr>
          <w:rStyle w:val="Nummer"/>
          <w:b w:val="0"/>
        </w:rPr>
      </w:pPr>
      <w:r w:rsidRPr="00960215">
        <w:rPr>
          <w:rStyle w:val="Nummer"/>
        </w:rPr>
        <w:object w:dxaOrig="960" w:dyaOrig="440" w14:anchorId="034DAFB4">
          <v:shape id="_x0000_i1650" type="#_x0000_t75" style="width:48pt;height:21.8pt" o:ole="">
            <v:imagedata r:id="rId1540" o:title=""/>
          </v:shape>
          <o:OLEObject Type="Embed" ProgID="Equation.DSMT4" ShapeID="_x0000_i1650" DrawAspect="Content" ObjectID="_1731936573" r:id="rId1541"/>
        </w:object>
      </w:r>
    </w:p>
    <w:p w14:paraId="624042E7" w14:textId="77777777" w:rsidR="007134D6" w:rsidRDefault="007134D6" w:rsidP="007134D6">
      <w:pPr>
        <w:rPr>
          <w:rStyle w:val="Nummer"/>
          <w:b w:val="0"/>
        </w:rPr>
      </w:pPr>
      <w:r>
        <w:rPr>
          <w:rStyle w:val="Nummer"/>
          <w:b w:val="0"/>
        </w:rPr>
        <w:t>Setzt man die allgemeine Geschwindigkeitsgleichung ein und integriert, erhält man</w:t>
      </w:r>
    </w:p>
    <w:p w14:paraId="56537341" w14:textId="77777777" w:rsidR="007134D6" w:rsidRDefault="007134D6" w:rsidP="007134D6">
      <w:pPr>
        <w:rPr>
          <w:rStyle w:val="Nummer"/>
          <w:b w:val="0"/>
        </w:rPr>
      </w:pPr>
      <w:r w:rsidRPr="00960215">
        <w:rPr>
          <w:rStyle w:val="Nummer"/>
        </w:rPr>
        <w:object w:dxaOrig="2400" w:dyaOrig="639" w14:anchorId="565A4616">
          <v:shape id="_x0000_i1651" type="#_x0000_t75" style="width:120pt;height:32.2pt" o:ole="">
            <v:imagedata r:id="rId1542" o:title=""/>
          </v:shape>
          <o:OLEObject Type="Embed" ProgID="Equation.DSMT4" ShapeID="_x0000_i1651" DrawAspect="Content" ObjectID="_1731936574" r:id="rId1543"/>
        </w:object>
      </w:r>
    </w:p>
    <w:p w14:paraId="5A796E90" w14:textId="77777777" w:rsidR="007134D6" w:rsidRDefault="007134D6" w:rsidP="007134D6">
      <w:pPr>
        <w:rPr>
          <w:rStyle w:val="Nummer"/>
          <w:b w:val="0"/>
        </w:rPr>
      </w:pPr>
      <w:r>
        <w:rPr>
          <w:rStyle w:val="Nummer"/>
          <w:b w:val="0"/>
        </w:rPr>
        <w:t xml:space="preserve">Wie oben gezeigt, ist </w:t>
      </w:r>
    </w:p>
    <w:p w14:paraId="7F935E01" w14:textId="77777777" w:rsidR="007134D6" w:rsidRDefault="007134D6" w:rsidP="007134D6">
      <w:pPr>
        <w:rPr>
          <w:rStyle w:val="Nummer"/>
          <w:b w:val="0"/>
        </w:rPr>
      </w:pPr>
      <w:r w:rsidRPr="00960215">
        <w:rPr>
          <w:rStyle w:val="Nummer"/>
        </w:rPr>
        <w:object w:dxaOrig="1160" w:dyaOrig="639" w14:anchorId="603F8E96">
          <v:shape id="_x0000_i1652" type="#_x0000_t75" style="width:57.8pt;height:32.2pt" o:ole="">
            <v:imagedata r:id="rId1544" o:title=""/>
          </v:shape>
          <o:OLEObject Type="Embed" ProgID="Equation.DSMT4" ShapeID="_x0000_i1652" DrawAspect="Content" ObjectID="_1731936575" r:id="rId1545"/>
        </w:object>
      </w:r>
      <w:r>
        <w:rPr>
          <w:rStyle w:val="Nummer"/>
          <w:b w:val="0"/>
        </w:rPr>
        <w:t>, also</w:t>
      </w:r>
    </w:p>
    <w:p w14:paraId="538A4872" w14:textId="77777777" w:rsidR="007134D6" w:rsidRDefault="007134D6" w:rsidP="007134D6">
      <w:pPr>
        <w:rPr>
          <w:rStyle w:val="Nummer"/>
          <w:b w:val="0"/>
        </w:rPr>
      </w:pPr>
      <w:r w:rsidRPr="00960215">
        <w:rPr>
          <w:rStyle w:val="Nummer"/>
          <w:b w:val="0"/>
        </w:rPr>
        <w:object w:dxaOrig="2360" w:dyaOrig="400" w14:anchorId="014E041C">
          <v:shape id="_x0000_i1653" type="#_x0000_t75" style="width:117.8pt;height:20.2pt" o:ole="">
            <v:imagedata r:id="rId1546" o:title=""/>
          </v:shape>
          <o:OLEObject Type="Embed" ProgID="Equation.DSMT4" ShapeID="_x0000_i1653" DrawAspect="Content" ObjectID="_1731936576" r:id="rId1547"/>
        </w:object>
      </w:r>
    </w:p>
    <w:p w14:paraId="7B0A0F75" w14:textId="77777777" w:rsidR="007134D6" w:rsidRDefault="007134D6" w:rsidP="007134D6">
      <w:pPr>
        <w:rPr>
          <w:rStyle w:val="Nummer"/>
          <w:b w:val="0"/>
        </w:rPr>
      </w:pPr>
      <w:r>
        <w:rPr>
          <w:rStyle w:val="Nummer"/>
          <w:b w:val="0"/>
        </w:rPr>
        <w:t>Eingesetzt:</w:t>
      </w:r>
    </w:p>
    <w:p w14:paraId="4BFFF7BC" w14:textId="77777777" w:rsidR="007134D6" w:rsidRDefault="007134D6" w:rsidP="007134D6">
      <w:pPr>
        <w:rPr>
          <w:rStyle w:val="Nummer"/>
          <w:b w:val="0"/>
        </w:rPr>
      </w:pPr>
      <w:r w:rsidRPr="00954BE8">
        <w:rPr>
          <w:rStyle w:val="Nummer"/>
        </w:rPr>
        <w:object w:dxaOrig="3640" w:dyaOrig="440" w14:anchorId="29006410">
          <v:shape id="_x0000_i1654" type="#_x0000_t75" style="width:182.2pt;height:21.8pt" o:ole="">
            <v:imagedata r:id="rId1548" o:title=""/>
          </v:shape>
          <o:OLEObject Type="Embed" ProgID="Equation.DSMT4" ShapeID="_x0000_i1654" DrawAspect="Content" ObjectID="_1731936577" r:id="rId1549"/>
        </w:object>
      </w:r>
    </w:p>
    <w:p w14:paraId="35CFC76E" w14:textId="77777777" w:rsidR="007134D6" w:rsidRDefault="007134D6" w:rsidP="007134D6">
      <w:pPr>
        <w:rPr>
          <w:rStyle w:val="Nummer"/>
          <w:b w:val="0"/>
        </w:rPr>
      </w:pPr>
      <w:r>
        <w:rPr>
          <w:rStyle w:val="Nummer"/>
          <w:b w:val="0"/>
        </w:rPr>
        <w:t>Wie groß ist C?</w:t>
      </w:r>
    </w:p>
    <w:p w14:paraId="7F22A285" w14:textId="77777777" w:rsidR="007134D6" w:rsidRDefault="007134D6" w:rsidP="007134D6">
      <w:pPr>
        <w:rPr>
          <w:rStyle w:val="Nummer"/>
          <w:b w:val="0"/>
        </w:rPr>
      </w:pPr>
      <w:r>
        <w:rPr>
          <w:rStyle w:val="Nummer"/>
          <w:b w:val="0"/>
        </w:rPr>
        <w:t>Setzt man in der allgemeinen Gleichung eine markante Schwingungszeit ein, kann man eine Aussage machen. Zum Zeitpunkt</w:t>
      </w:r>
    </w:p>
    <w:p w14:paraId="6EC1C72B" w14:textId="77777777" w:rsidR="007134D6" w:rsidRDefault="007134D6" w:rsidP="007134D6">
      <w:pPr>
        <w:rPr>
          <w:rStyle w:val="Nummer"/>
          <w:b w:val="0"/>
        </w:rPr>
      </w:pPr>
      <w:r w:rsidRPr="0008586A">
        <w:rPr>
          <w:rStyle w:val="Nummer"/>
          <w:b w:val="0"/>
        </w:rPr>
        <w:object w:dxaOrig="1180" w:dyaOrig="620" w14:anchorId="0F0B9501">
          <v:shape id="_x0000_i1655" type="#_x0000_t75" style="width:59.45pt;height:30.55pt" o:ole="">
            <v:imagedata r:id="rId1550" o:title=""/>
          </v:shape>
          <o:OLEObject Type="Embed" ProgID="Equation.DSMT4" ShapeID="_x0000_i1655" DrawAspect="Content" ObjectID="_1731936578" r:id="rId1551"/>
        </w:object>
      </w:r>
    </w:p>
    <w:p w14:paraId="1B02AA65" w14:textId="77777777" w:rsidR="007134D6" w:rsidRDefault="007134D6" w:rsidP="007134D6">
      <w:pPr>
        <w:rPr>
          <w:rStyle w:val="Nummer"/>
          <w:b w:val="0"/>
        </w:rPr>
      </w:pPr>
      <w:r>
        <w:rPr>
          <w:rStyle w:val="Nummer"/>
          <w:b w:val="0"/>
        </w:rPr>
        <w:t>muss die Auslenkung 0 sein.</w:t>
      </w:r>
    </w:p>
    <w:p w14:paraId="504F9C36" w14:textId="77777777" w:rsidR="007134D6" w:rsidRDefault="007134D6" w:rsidP="007134D6">
      <w:pPr>
        <w:rPr>
          <w:rStyle w:val="Nummer"/>
          <w:b w:val="0"/>
        </w:rPr>
      </w:pPr>
      <w:r w:rsidRPr="00826EB2">
        <w:rPr>
          <w:rStyle w:val="Nummer"/>
        </w:rPr>
        <w:object w:dxaOrig="3100" w:dyaOrig="3220" w14:anchorId="4A600883">
          <v:shape id="_x0000_i1656" type="#_x0000_t75" style="width:154.35pt;height:161.45pt" o:ole="">
            <v:imagedata r:id="rId1552" o:title=""/>
          </v:shape>
          <o:OLEObject Type="Embed" ProgID="Equation.DSMT4" ShapeID="_x0000_i1656" DrawAspect="Content" ObjectID="_1731936579" r:id="rId1553"/>
        </w:object>
      </w:r>
    </w:p>
    <w:p w14:paraId="1928B450" w14:textId="77777777" w:rsidR="007134D6" w:rsidRDefault="007134D6" w:rsidP="007134D6">
      <w:pPr>
        <w:rPr>
          <w:rStyle w:val="Nummer"/>
          <w:b w:val="0"/>
        </w:rPr>
      </w:pPr>
    </w:p>
    <w:p w14:paraId="499A1BBB" w14:textId="77777777" w:rsidR="007134D6" w:rsidRDefault="007134D6" w:rsidP="007134D6">
      <w:pPr>
        <w:rPr>
          <w:rStyle w:val="Nummer"/>
          <w:b w:val="0"/>
        </w:rPr>
      </w:pPr>
      <w:r>
        <w:rPr>
          <w:rStyle w:val="Nummer"/>
          <w:b w:val="0"/>
        </w:rPr>
        <w:t>Damit ist die gesuchte Funktionsgleichung</w:t>
      </w:r>
    </w:p>
    <w:p w14:paraId="3826B764" w14:textId="77777777" w:rsidR="007134D6" w:rsidRDefault="007134D6" w:rsidP="007134D6">
      <w:pPr>
        <w:rPr>
          <w:rStyle w:val="Nummer"/>
          <w:b w:val="0"/>
        </w:rPr>
      </w:pPr>
      <w:r w:rsidRPr="00954BE8">
        <w:rPr>
          <w:rStyle w:val="Nummer"/>
          <w:b w:val="0"/>
        </w:rPr>
        <w:object w:dxaOrig="3300" w:dyaOrig="440" w14:anchorId="6133742C">
          <v:shape id="_x0000_i1657" type="#_x0000_t75" style="width:165.25pt;height:21.8pt" o:ole="">
            <v:imagedata r:id="rId1554" o:title=""/>
          </v:shape>
          <o:OLEObject Type="Embed" ProgID="Equation.DSMT4" ShapeID="_x0000_i1657" DrawAspect="Content" ObjectID="_1731936580" r:id="rId1555"/>
        </w:object>
      </w:r>
    </w:p>
    <w:p w14:paraId="405644BB" w14:textId="77777777" w:rsidR="007134D6" w:rsidRDefault="007134D6" w:rsidP="007134D6">
      <w:pPr>
        <w:rPr>
          <w:rStyle w:val="Nummer"/>
          <w:b w:val="0"/>
        </w:rPr>
      </w:pPr>
    </w:p>
    <w:p w14:paraId="489785C3" w14:textId="77777777" w:rsidR="007134D6" w:rsidRDefault="007134D6" w:rsidP="007134D6">
      <w:pPr>
        <w:rPr>
          <w:rStyle w:val="Nummer"/>
          <w:b w:val="0"/>
        </w:rPr>
      </w:pPr>
      <w:r w:rsidRPr="007525A1">
        <w:rPr>
          <w:rStyle w:val="Nummer"/>
        </w:rPr>
        <w:t>d)</w:t>
      </w:r>
      <w:r>
        <w:rPr>
          <w:rStyle w:val="Nummer"/>
          <w:b w:val="0"/>
        </w:rPr>
        <w:t xml:space="preserve"> </w:t>
      </w:r>
      <w:bookmarkStart w:id="3470" w:name="_Hlk404088870"/>
      <w:r>
        <w:rPr>
          <w:rStyle w:val="Nummer"/>
          <w:b w:val="0"/>
        </w:rPr>
        <w:t xml:space="preserve">Aus dem Diagramm ist zu </w:t>
      </w:r>
      <w:proofErr w:type="gramStart"/>
      <w:r>
        <w:rPr>
          <w:rStyle w:val="Nummer"/>
          <w:b w:val="0"/>
        </w:rPr>
        <w:t>entnehmen,.</w:t>
      </w:r>
      <w:proofErr w:type="gramEnd"/>
      <w:r>
        <w:rPr>
          <w:rStyle w:val="Nummer"/>
          <w:b w:val="0"/>
        </w:rPr>
        <w:t xml:space="preserve"> dass der Pendelkörper nach unten ausgelenkt und losgelassen wird. Nach 0,1 s erreicht er auf seinem Weg nach oben zum ersten Mal die Gleichgewichtslage.</w:t>
      </w:r>
      <w:bookmarkEnd w:id="3470"/>
    </w:p>
    <w:p w14:paraId="77F35CC8" w14:textId="77777777" w:rsidR="007134D6" w:rsidRDefault="007134D6" w:rsidP="007134D6">
      <w:pPr>
        <w:rPr>
          <w:rStyle w:val="Nummer"/>
          <w:b w:val="0"/>
        </w:rPr>
      </w:pPr>
    </w:p>
    <w:p w14:paraId="4E3B67C8" w14:textId="77777777" w:rsidR="007134D6" w:rsidRPr="007525A1" w:rsidRDefault="007134D6" w:rsidP="007134D6">
      <w:pPr>
        <w:rPr>
          <w:rStyle w:val="Nummer"/>
        </w:rPr>
      </w:pPr>
      <w:r w:rsidRPr="007525A1">
        <w:rPr>
          <w:rStyle w:val="Nummer"/>
        </w:rPr>
        <w:t>e)</w:t>
      </w:r>
    </w:p>
    <w:p w14:paraId="580938B3" w14:textId="77777777" w:rsidR="007134D6" w:rsidRDefault="007134D6" w:rsidP="007134D6">
      <w:pPr>
        <w:rPr>
          <w:rStyle w:val="Nummer"/>
          <w:b w:val="0"/>
        </w:rPr>
      </w:pPr>
      <w:bookmarkStart w:id="3471" w:name="_Hlk404088931"/>
      <w:r>
        <w:rPr>
          <w:rStyle w:val="Nummer"/>
          <w:b w:val="0"/>
        </w:rPr>
        <w:t>Die Gleichung für die Schwingungsdauer eines Federpendels enthält die gesucht Masse:</w:t>
      </w:r>
      <w:bookmarkEnd w:id="3471"/>
    </w:p>
    <w:p w14:paraId="74D10B15" w14:textId="77777777" w:rsidR="007134D6" w:rsidRDefault="007134D6" w:rsidP="007134D6">
      <w:pPr>
        <w:rPr>
          <w:rStyle w:val="Nummer"/>
          <w:b w:val="0"/>
        </w:rPr>
      </w:pPr>
      <w:r w:rsidRPr="00826EB2">
        <w:rPr>
          <w:rStyle w:val="Nummer"/>
        </w:rPr>
        <w:object w:dxaOrig="1219" w:dyaOrig="700" w14:anchorId="0DFCB7C5">
          <v:shape id="_x0000_i1658" type="#_x0000_t75" style="width:60.55pt;height:35.45pt" o:ole="">
            <v:imagedata r:id="rId1556" o:title=""/>
          </v:shape>
          <o:OLEObject Type="Embed" ProgID="Equation.DSMT4" ShapeID="_x0000_i1658" DrawAspect="Content" ObjectID="_1731936581" r:id="rId1557"/>
        </w:object>
      </w:r>
    </w:p>
    <w:p w14:paraId="12A31F97" w14:textId="77777777" w:rsidR="007134D6" w:rsidRDefault="007134D6" w:rsidP="007134D6">
      <w:pPr>
        <w:rPr>
          <w:rStyle w:val="Nummer"/>
          <w:b w:val="0"/>
        </w:rPr>
      </w:pPr>
      <w:bookmarkStart w:id="3472" w:name="_Hlk404088980"/>
      <w:r>
        <w:rPr>
          <w:rStyle w:val="Nummer"/>
          <w:b w:val="0"/>
        </w:rPr>
        <w:t>Alles andere ist bekannt.</w:t>
      </w:r>
    </w:p>
    <w:bookmarkEnd w:id="3472"/>
    <w:p w14:paraId="16FF9A2E" w14:textId="77777777" w:rsidR="007134D6" w:rsidRDefault="007134D6" w:rsidP="007134D6">
      <w:pPr>
        <w:rPr>
          <w:rStyle w:val="Nummer"/>
          <w:b w:val="0"/>
        </w:rPr>
      </w:pPr>
      <w:r w:rsidRPr="00826EB2">
        <w:rPr>
          <w:rStyle w:val="Nummer"/>
          <w:b w:val="0"/>
        </w:rPr>
        <w:object w:dxaOrig="2160" w:dyaOrig="3040" w14:anchorId="3322B6BE">
          <v:shape id="_x0000_i1659" type="#_x0000_t75" style="width:108pt;height:151.65pt" o:ole="">
            <v:imagedata r:id="rId1558" o:title=""/>
          </v:shape>
          <o:OLEObject Type="Embed" ProgID="Equation.DSMT4" ShapeID="_x0000_i1659" DrawAspect="Content" ObjectID="_1731936582" r:id="rId1559"/>
        </w:object>
      </w:r>
    </w:p>
    <w:p w14:paraId="66CAA4A2" w14:textId="77777777" w:rsidR="007134D6" w:rsidRDefault="007134D6" w:rsidP="007134D6">
      <w:pPr>
        <w:rPr>
          <w:rStyle w:val="Nummer"/>
          <w:b w:val="0"/>
        </w:rPr>
      </w:pPr>
    </w:p>
    <w:tbl>
      <w:tblPr>
        <w:tblW w:w="0" w:type="auto"/>
        <w:tblLook w:val="01E0" w:firstRow="1" w:lastRow="1" w:firstColumn="1" w:lastColumn="1" w:noHBand="0" w:noVBand="0"/>
      </w:tblPr>
      <w:tblGrid>
        <w:gridCol w:w="10061"/>
      </w:tblGrid>
      <w:tr w:rsidR="007134D6" w:rsidRPr="00AA635E" w14:paraId="0B116925" w14:textId="77777777" w:rsidTr="00AA635E">
        <w:tc>
          <w:tcPr>
            <w:tcW w:w="10061" w:type="dxa"/>
            <w:shd w:val="clear" w:color="auto" w:fill="auto"/>
          </w:tcPr>
          <w:p w14:paraId="071AD776" w14:textId="77777777" w:rsidR="007134D6" w:rsidRPr="00AA635E" w:rsidRDefault="007134D6" w:rsidP="007134D6">
            <w:pPr>
              <w:rPr>
                <w:rStyle w:val="Nummer"/>
                <w:b w:val="0"/>
              </w:rPr>
            </w:pPr>
            <w:bookmarkStart w:id="3473" w:name="_Hlk404089021"/>
            <w:r w:rsidRPr="007525A1">
              <w:rPr>
                <w:rStyle w:val="Nummer"/>
              </w:rPr>
              <w:t>f)</w:t>
            </w:r>
            <w:r w:rsidRPr="00AA635E">
              <w:rPr>
                <w:rStyle w:val="Nummer"/>
                <w:b w:val="0"/>
              </w:rPr>
              <w:t xml:space="preserve"> Die kinetische Energie berechnet sich mit</w:t>
            </w:r>
          </w:p>
          <w:bookmarkEnd w:id="3473"/>
          <w:p w14:paraId="2BC87FF8" w14:textId="77777777" w:rsidR="007134D6" w:rsidRPr="00AA635E" w:rsidRDefault="007134D6" w:rsidP="007134D6">
            <w:pPr>
              <w:rPr>
                <w:rStyle w:val="Nummer"/>
                <w:b w:val="0"/>
              </w:rPr>
            </w:pPr>
            <w:r w:rsidRPr="00AA635E">
              <w:rPr>
                <w:rStyle w:val="Nummer"/>
              </w:rPr>
              <w:object w:dxaOrig="1160" w:dyaOrig="620" w14:anchorId="55C95703">
                <v:shape id="_x0000_i1660" type="#_x0000_t75" style="width:57.8pt;height:30.55pt" o:ole="">
                  <v:imagedata r:id="rId1560" o:title=""/>
                </v:shape>
                <o:OLEObject Type="Embed" ProgID="Equation.DSMT4" ShapeID="_x0000_i1660" DrawAspect="Content" ObjectID="_1731936583" r:id="rId1561"/>
              </w:object>
            </w:r>
            <w:r w:rsidRPr="00AA635E">
              <w:rPr>
                <w:rStyle w:val="Nummer"/>
                <w:b w:val="0"/>
              </w:rPr>
              <w:br/>
            </w:r>
            <w:bookmarkStart w:id="3474" w:name="_Hlk404089070"/>
            <w:r w:rsidRPr="00AA635E">
              <w:rPr>
                <w:rStyle w:val="Nummer"/>
                <w:b w:val="0"/>
              </w:rPr>
              <w:t>Die Geschwindigkeit wechselt periodisch zwischen positiven und negativen Werten. Da in der Berechnung der kinetischen Energie die Geschwindigkeit quadriert wird, hat die Energie nur positive Werte.</w:t>
            </w:r>
          </w:p>
          <w:p w14:paraId="45E2061D" w14:textId="77777777" w:rsidR="007134D6" w:rsidRPr="00AA635E" w:rsidRDefault="007134D6" w:rsidP="007134D6">
            <w:pPr>
              <w:rPr>
                <w:rStyle w:val="Nummer"/>
                <w:b w:val="0"/>
              </w:rPr>
            </w:pPr>
            <w:r w:rsidRPr="00AA635E">
              <w:rPr>
                <w:rStyle w:val="Nummer"/>
                <w:b w:val="0"/>
              </w:rPr>
              <w:t xml:space="preserve">Ihren </w:t>
            </w:r>
            <w:proofErr w:type="spellStart"/>
            <w:r w:rsidRPr="00AA635E">
              <w:rPr>
                <w:rStyle w:val="Nummer"/>
                <w:b w:val="0"/>
              </w:rPr>
              <w:t>maximalwert</w:t>
            </w:r>
            <w:proofErr w:type="spellEnd"/>
            <w:r w:rsidRPr="00AA635E">
              <w:rPr>
                <w:rStyle w:val="Nummer"/>
                <w:b w:val="0"/>
              </w:rPr>
              <w:t xml:space="preserve"> hat die Energie immer dann, wenn der Betrag </w:t>
            </w:r>
            <w:proofErr w:type="spellStart"/>
            <w:r w:rsidRPr="00AA635E">
              <w:rPr>
                <w:rStyle w:val="Nummer"/>
                <w:b w:val="0"/>
              </w:rPr>
              <w:t>de</w:t>
            </w:r>
            <w:proofErr w:type="spellEnd"/>
            <w:r w:rsidRPr="00AA635E">
              <w:rPr>
                <w:rStyle w:val="Nummer"/>
                <w:b w:val="0"/>
              </w:rPr>
              <w:t xml:space="preserve"> Geschwindigkeit maximal ist. Das ist während einer Schwingung zwei Mal. Deshalb ist die Frequenz der kinetischen Energie doppelt so groß wie die Schwingungsfrequenz. </w:t>
            </w:r>
            <w:bookmarkEnd w:id="3474"/>
          </w:p>
        </w:tc>
      </w:tr>
      <w:tr w:rsidR="007134D6" w:rsidRPr="00AA635E" w14:paraId="086E7D76" w14:textId="77777777" w:rsidTr="00AA635E">
        <w:tc>
          <w:tcPr>
            <w:tcW w:w="10061" w:type="dxa"/>
            <w:shd w:val="clear" w:color="auto" w:fill="auto"/>
          </w:tcPr>
          <w:p w14:paraId="35FB656B" w14:textId="77777777" w:rsidR="007134D6" w:rsidRPr="00AA635E" w:rsidRDefault="00B42104" w:rsidP="007134D6">
            <w:pPr>
              <w:rPr>
                <w:rStyle w:val="Nummer"/>
                <w:b w:val="0"/>
              </w:rPr>
            </w:pPr>
            <w:r>
              <w:rPr>
                <w:rStyle w:val="Nummer"/>
              </w:rPr>
              <w:lastRenderedPageBreak/>
              <w:pict w14:anchorId="281BEC94">
                <v:shape id="_x0000_i1661" type="#_x0000_t75" style="width:406.35pt;height:246pt">
                  <v:imagedata r:id="rId1562" o:title="a900_4"/>
                </v:shape>
              </w:pict>
            </w:r>
          </w:p>
        </w:tc>
      </w:tr>
    </w:tbl>
    <w:p w14:paraId="11CFC534" w14:textId="77777777" w:rsidR="007134D6" w:rsidRDefault="007134D6" w:rsidP="007134D6">
      <w:pPr>
        <w:rPr>
          <w:rStyle w:val="Nummer"/>
          <w:b w:val="0"/>
        </w:rPr>
      </w:pPr>
    </w:p>
    <w:p w14:paraId="6ACD0B3E" w14:textId="77777777" w:rsidR="007134D6" w:rsidRDefault="007134D6" w:rsidP="007134D6">
      <w:pPr>
        <w:rPr>
          <w:rStyle w:val="Nummer"/>
          <w:b w:val="0"/>
        </w:rPr>
      </w:pPr>
      <w:bookmarkStart w:id="3475" w:name="m901"/>
      <w:r w:rsidRPr="000226BC">
        <w:rPr>
          <w:rStyle w:val="Nummer"/>
        </w:rPr>
        <w:t>901.</w:t>
      </w:r>
      <w:bookmarkEnd w:id="3475"/>
      <w:r w:rsidRPr="000226BC">
        <w:rPr>
          <w:rStyle w:val="Nummer"/>
        </w:rPr>
        <w:t xml:space="preserve"> </w:t>
      </w:r>
      <w:r w:rsidRPr="007A3D9F">
        <w:rPr>
          <w:rStyle w:val="Nummer"/>
          <w:b w:val="0"/>
        </w:rPr>
        <w:t xml:space="preserve">Hängt der Bohrer in der Luft, zeigt der Kraftmesser </w:t>
      </w:r>
      <w:r>
        <w:rPr>
          <w:rStyle w:val="Nummer"/>
          <w:b w:val="0"/>
        </w:rPr>
        <w:t>die Gewichtskraft an. Wird er ins Wasser getaucht, verringert sich auf Grund der Auftriebskraft die Kraft, mit der er am Kraftmesser zieht.</w:t>
      </w:r>
    </w:p>
    <w:p w14:paraId="573541EF" w14:textId="77777777" w:rsidR="007134D6" w:rsidRDefault="007134D6" w:rsidP="007134D6">
      <w:pPr>
        <w:rPr>
          <w:rStyle w:val="Nummer"/>
          <w:b w:val="0"/>
        </w:rPr>
      </w:pPr>
      <w:r>
        <w:rPr>
          <w:rStyle w:val="Nummer"/>
          <w:b w:val="0"/>
        </w:rPr>
        <w:t>Man kann also schreiben:</w:t>
      </w:r>
    </w:p>
    <w:p w14:paraId="312F43C5" w14:textId="77777777" w:rsidR="007134D6" w:rsidRDefault="007134D6" w:rsidP="007134D6">
      <w:pPr>
        <w:rPr>
          <w:rStyle w:val="Nummer"/>
          <w:b w:val="0"/>
        </w:rPr>
      </w:pPr>
      <w:r>
        <w:rPr>
          <w:rStyle w:val="Nummer"/>
          <w:b w:val="0"/>
        </w:rPr>
        <w:t>Kraft in der Luft: Gewichtskraft</w:t>
      </w:r>
    </w:p>
    <w:p w14:paraId="7D479D27" w14:textId="77777777" w:rsidR="007134D6" w:rsidRDefault="007134D6" w:rsidP="007134D6">
      <w:pPr>
        <w:rPr>
          <w:rStyle w:val="Nummer"/>
          <w:b w:val="0"/>
        </w:rPr>
      </w:pPr>
      <w:r w:rsidRPr="007A3D9F">
        <w:rPr>
          <w:rStyle w:val="Nummer"/>
          <w:b w:val="0"/>
        </w:rPr>
        <w:object w:dxaOrig="859" w:dyaOrig="320" w14:anchorId="524F9F1D">
          <v:shape id="_x0000_i1662" type="#_x0000_t75" style="width:42.55pt;height:15.8pt" o:ole="">
            <v:imagedata r:id="rId1563" o:title=""/>
          </v:shape>
          <o:OLEObject Type="Embed" ProgID="Equation.DSMT4" ShapeID="_x0000_i1662" DrawAspect="Content" ObjectID="_1731936584" r:id="rId1564"/>
        </w:object>
      </w:r>
    </w:p>
    <w:p w14:paraId="3F64D109" w14:textId="77777777" w:rsidR="007134D6" w:rsidRDefault="007134D6" w:rsidP="007134D6">
      <w:pPr>
        <w:rPr>
          <w:rStyle w:val="Nummer"/>
          <w:b w:val="0"/>
        </w:rPr>
      </w:pPr>
      <w:bookmarkStart w:id="3476" w:name="_Hlk405537733"/>
      <w:r>
        <w:rPr>
          <w:rStyle w:val="Nummer"/>
          <w:b w:val="0"/>
        </w:rPr>
        <w:t>Kraft im Wasser: Gewichtskraft minus Auftriebskraft oder Kraft in der Luft minus Auftriebskraft</w:t>
      </w:r>
    </w:p>
    <w:bookmarkEnd w:id="3476"/>
    <w:p w14:paraId="19B42774" w14:textId="77777777" w:rsidR="007134D6" w:rsidRDefault="007134D6" w:rsidP="007134D6">
      <w:pPr>
        <w:rPr>
          <w:rStyle w:val="Nummer"/>
          <w:b w:val="0"/>
        </w:rPr>
      </w:pPr>
      <w:r w:rsidRPr="007A3D9F">
        <w:rPr>
          <w:rStyle w:val="Nummer"/>
        </w:rPr>
        <w:object w:dxaOrig="1100" w:dyaOrig="320" w14:anchorId="539801F6">
          <v:shape id="_x0000_i1663" type="#_x0000_t75" style="width:54.55pt;height:15.8pt" o:ole="">
            <v:imagedata r:id="rId1565" o:title=""/>
          </v:shape>
          <o:OLEObject Type="Embed" ProgID="Equation.DSMT4" ShapeID="_x0000_i1663" DrawAspect="Content" ObjectID="_1731936585" r:id="rId1566"/>
        </w:object>
      </w:r>
    </w:p>
    <w:p w14:paraId="2F5A572C" w14:textId="77777777" w:rsidR="007134D6" w:rsidRDefault="007134D6" w:rsidP="007134D6">
      <w:pPr>
        <w:rPr>
          <w:rStyle w:val="Nummer"/>
          <w:b w:val="0"/>
        </w:rPr>
      </w:pPr>
    </w:p>
    <w:p w14:paraId="37CEF825" w14:textId="77777777" w:rsidR="007134D6" w:rsidRDefault="007134D6" w:rsidP="007134D6">
      <w:pPr>
        <w:rPr>
          <w:rStyle w:val="Nummer"/>
          <w:b w:val="0"/>
        </w:rPr>
      </w:pPr>
      <w:bookmarkStart w:id="3477" w:name="_Hlk405538127"/>
      <w:r>
        <w:rPr>
          <w:rStyle w:val="Nummer"/>
          <w:b w:val="0"/>
        </w:rPr>
        <w:t>Gesucht ist aber die mittlere Dichte des Bohrers, und die wird aus Masse und Volumen berechnet:</w:t>
      </w:r>
    </w:p>
    <w:bookmarkEnd w:id="3477"/>
    <w:p w14:paraId="1A127005" w14:textId="77777777" w:rsidR="007134D6" w:rsidRDefault="007134D6" w:rsidP="007134D6">
      <w:pPr>
        <w:rPr>
          <w:rStyle w:val="Nummer"/>
          <w:b w:val="0"/>
        </w:rPr>
      </w:pPr>
      <w:r w:rsidRPr="007A3D9F">
        <w:rPr>
          <w:rStyle w:val="Nummer"/>
        </w:rPr>
        <w:object w:dxaOrig="580" w:dyaOrig="580" w14:anchorId="09901FD3">
          <v:shape id="_x0000_i1664" type="#_x0000_t75" style="width:29.45pt;height:29.45pt" o:ole="">
            <v:imagedata r:id="rId1567" o:title=""/>
          </v:shape>
          <o:OLEObject Type="Embed" ProgID="Equation.DSMT4" ShapeID="_x0000_i1664" DrawAspect="Content" ObjectID="_1731936586" r:id="rId1568"/>
        </w:object>
      </w:r>
    </w:p>
    <w:p w14:paraId="50603BB8" w14:textId="77777777" w:rsidR="007134D6" w:rsidRDefault="007134D6" w:rsidP="007134D6">
      <w:pPr>
        <w:rPr>
          <w:rStyle w:val="Nummer"/>
          <w:b w:val="0"/>
        </w:rPr>
      </w:pPr>
    </w:p>
    <w:p w14:paraId="16DFDBC3" w14:textId="77777777" w:rsidR="007134D6" w:rsidRDefault="007134D6" w:rsidP="007134D6">
      <w:pPr>
        <w:rPr>
          <w:rStyle w:val="Nummer"/>
          <w:b w:val="0"/>
        </w:rPr>
      </w:pPr>
      <w:bookmarkStart w:id="3478" w:name="_Hlk405538185"/>
      <w:r>
        <w:rPr>
          <w:rStyle w:val="Nummer"/>
          <w:b w:val="0"/>
        </w:rPr>
        <w:t>Die Masse kennt man aus der ersten Messung, da die Fallbeschleunigung bekannt ist:</w:t>
      </w:r>
    </w:p>
    <w:bookmarkEnd w:id="3478"/>
    <w:p w14:paraId="24FE7A1E" w14:textId="77777777" w:rsidR="007134D6" w:rsidRDefault="007134D6" w:rsidP="007134D6">
      <w:pPr>
        <w:rPr>
          <w:rStyle w:val="Nummer"/>
          <w:b w:val="0"/>
        </w:rPr>
      </w:pPr>
      <w:r w:rsidRPr="007A3D9F">
        <w:rPr>
          <w:rStyle w:val="Nummer"/>
        </w:rPr>
        <w:object w:dxaOrig="660" w:dyaOrig="639" w14:anchorId="792192E1">
          <v:shape id="_x0000_i1665" type="#_x0000_t75" style="width:33.25pt;height:32.2pt" o:ole="">
            <v:imagedata r:id="rId1569" o:title=""/>
          </v:shape>
          <o:OLEObject Type="Embed" ProgID="Equation.DSMT4" ShapeID="_x0000_i1665" DrawAspect="Content" ObjectID="_1731936587" r:id="rId1570"/>
        </w:object>
      </w:r>
    </w:p>
    <w:p w14:paraId="519FA62B" w14:textId="77777777" w:rsidR="007134D6" w:rsidRDefault="007134D6" w:rsidP="007134D6">
      <w:pPr>
        <w:rPr>
          <w:rStyle w:val="Nummer"/>
          <w:b w:val="0"/>
        </w:rPr>
      </w:pPr>
      <w:bookmarkStart w:id="3479" w:name="_Hlk405538266"/>
      <w:r>
        <w:rPr>
          <w:rStyle w:val="Nummer"/>
          <w:b w:val="0"/>
        </w:rPr>
        <w:t>Das kann man schon mal in die Dichtegleichung einsetzen:</w:t>
      </w:r>
    </w:p>
    <w:bookmarkEnd w:id="3479"/>
    <w:p w14:paraId="74B68E38" w14:textId="77777777" w:rsidR="007134D6" w:rsidRDefault="007134D6" w:rsidP="007134D6">
      <w:pPr>
        <w:rPr>
          <w:rStyle w:val="Nummer"/>
          <w:b w:val="0"/>
        </w:rPr>
      </w:pPr>
      <w:r w:rsidRPr="007A3D9F">
        <w:rPr>
          <w:rStyle w:val="Nummer"/>
          <w:b w:val="0"/>
        </w:rPr>
        <w:object w:dxaOrig="800" w:dyaOrig="639" w14:anchorId="180CA88B">
          <v:shape id="_x0000_i1666" type="#_x0000_t75" style="width:39.8pt;height:32.2pt" o:ole="">
            <v:imagedata r:id="rId1571" o:title=""/>
          </v:shape>
          <o:OLEObject Type="Embed" ProgID="Equation.DSMT4" ShapeID="_x0000_i1666" DrawAspect="Content" ObjectID="_1731936588" r:id="rId1572"/>
        </w:object>
      </w:r>
    </w:p>
    <w:p w14:paraId="1A7AE8F1" w14:textId="77777777" w:rsidR="007134D6" w:rsidRDefault="007134D6" w:rsidP="007134D6">
      <w:pPr>
        <w:rPr>
          <w:rStyle w:val="Nummer"/>
          <w:b w:val="0"/>
        </w:rPr>
      </w:pPr>
      <w:bookmarkStart w:id="3480" w:name="_Hlk405538407"/>
      <w:r>
        <w:rPr>
          <w:rStyle w:val="Nummer"/>
          <w:b w:val="0"/>
        </w:rPr>
        <w:t>Über das Volumen weiß man noch nichts. Aber: die Auftriebskraft ist so groß wie das Gewicht der verdrängten Flüssigkeit. Da bekannt ist, um wie viel der Bohrer im Wasser leichter wird, kann man über die bekannte Wasserdichte das Volumen des verdrängten Wassers berechnen. Und dieses Volumen ist genau so groß wie das Volumen des Bohrers!</w:t>
      </w:r>
    </w:p>
    <w:p w14:paraId="78471CEB" w14:textId="77777777" w:rsidR="007134D6" w:rsidRDefault="007134D6" w:rsidP="007134D6">
      <w:pPr>
        <w:rPr>
          <w:rStyle w:val="Nummer"/>
          <w:b w:val="0"/>
        </w:rPr>
      </w:pPr>
      <w:r>
        <w:rPr>
          <w:rStyle w:val="Nummer"/>
          <w:b w:val="0"/>
        </w:rPr>
        <w:t>Die Auftriebskraft ist</w:t>
      </w:r>
    </w:p>
    <w:bookmarkEnd w:id="3480"/>
    <w:p w14:paraId="5B2D6C7D" w14:textId="77777777" w:rsidR="007134D6" w:rsidRDefault="007134D6" w:rsidP="007134D6">
      <w:pPr>
        <w:rPr>
          <w:rStyle w:val="Nummer"/>
          <w:b w:val="0"/>
        </w:rPr>
      </w:pPr>
      <w:r w:rsidRPr="0085575A">
        <w:rPr>
          <w:rStyle w:val="Nummer"/>
        </w:rPr>
        <w:object w:dxaOrig="1240" w:dyaOrig="320" w14:anchorId="38AA9811">
          <v:shape id="_x0000_i1667" type="#_x0000_t75" style="width:62.2pt;height:15.8pt" o:ole="">
            <v:imagedata r:id="rId1573" o:title=""/>
          </v:shape>
          <o:OLEObject Type="Embed" ProgID="Equation.DSMT4" ShapeID="_x0000_i1667" DrawAspect="Content" ObjectID="_1731936589" r:id="rId1574"/>
        </w:object>
      </w:r>
    </w:p>
    <w:p w14:paraId="78A7E0D5" w14:textId="77777777" w:rsidR="007134D6" w:rsidRDefault="007134D6" w:rsidP="007134D6">
      <w:pPr>
        <w:rPr>
          <w:rStyle w:val="Nummer"/>
          <w:b w:val="0"/>
        </w:rPr>
      </w:pPr>
      <w:bookmarkStart w:id="3481" w:name="_Hlk405538459"/>
      <w:r>
        <w:rPr>
          <w:rStyle w:val="Nummer"/>
          <w:b w:val="0"/>
        </w:rPr>
        <w:t>und nach dem Volumen umgestellt</w:t>
      </w:r>
      <w:bookmarkEnd w:id="3481"/>
    </w:p>
    <w:p w14:paraId="5B693B05" w14:textId="77777777" w:rsidR="007134D6" w:rsidRDefault="007134D6" w:rsidP="007134D6">
      <w:pPr>
        <w:rPr>
          <w:rStyle w:val="Nummer"/>
          <w:b w:val="0"/>
        </w:rPr>
      </w:pPr>
      <w:r w:rsidRPr="0085575A">
        <w:rPr>
          <w:rStyle w:val="Nummer"/>
        </w:rPr>
        <w:object w:dxaOrig="1040" w:dyaOrig="639" w14:anchorId="0398872A">
          <v:shape id="_x0000_i1668" type="#_x0000_t75" style="width:51.8pt;height:32.2pt" o:ole="">
            <v:imagedata r:id="rId1575" o:title=""/>
          </v:shape>
          <o:OLEObject Type="Embed" ProgID="Equation.DSMT4" ShapeID="_x0000_i1668" DrawAspect="Content" ObjectID="_1731936590" r:id="rId1576"/>
        </w:object>
      </w:r>
    </w:p>
    <w:p w14:paraId="6F0A2187" w14:textId="77777777" w:rsidR="007134D6" w:rsidRDefault="007134D6" w:rsidP="007134D6">
      <w:pPr>
        <w:rPr>
          <w:rStyle w:val="Nummer"/>
          <w:b w:val="0"/>
        </w:rPr>
      </w:pPr>
      <w:bookmarkStart w:id="3482" w:name="_Hlk405538514"/>
      <w:r>
        <w:rPr>
          <w:rStyle w:val="Nummer"/>
          <w:b w:val="0"/>
        </w:rPr>
        <w:t>Das kann man in die Dichtegleichung einsetzen:</w:t>
      </w:r>
    </w:p>
    <w:bookmarkEnd w:id="3482"/>
    <w:p w14:paraId="72B53BC4" w14:textId="77777777" w:rsidR="007134D6" w:rsidRDefault="007134D6" w:rsidP="007134D6">
      <w:pPr>
        <w:rPr>
          <w:rStyle w:val="Nummer"/>
          <w:b w:val="0"/>
        </w:rPr>
      </w:pPr>
      <w:r w:rsidRPr="000D79DC">
        <w:rPr>
          <w:rStyle w:val="Nummer"/>
        </w:rPr>
        <w:object w:dxaOrig="1200" w:dyaOrig="1300" w14:anchorId="0D861893">
          <v:shape id="_x0000_i1669" type="#_x0000_t75" style="width:60pt;height:64.35pt" o:ole="">
            <v:imagedata r:id="rId1577" o:title=""/>
          </v:shape>
          <o:OLEObject Type="Embed" ProgID="Equation.DSMT4" ShapeID="_x0000_i1669" DrawAspect="Content" ObjectID="_1731936591" r:id="rId1578"/>
        </w:object>
      </w:r>
    </w:p>
    <w:p w14:paraId="2DC2B4A2" w14:textId="77777777" w:rsidR="007134D6" w:rsidRDefault="007134D6" w:rsidP="007134D6">
      <w:pPr>
        <w:rPr>
          <w:rStyle w:val="Nummer"/>
          <w:b w:val="0"/>
        </w:rPr>
      </w:pPr>
      <w:bookmarkStart w:id="3483" w:name="_Hlk405539473"/>
      <w:r>
        <w:rPr>
          <w:rStyle w:val="Nummer"/>
          <w:b w:val="0"/>
        </w:rPr>
        <w:t>Die Fallbeschleunigung kürzt sich raus und spielt keine Rolle mehr.</w:t>
      </w:r>
    </w:p>
    <w:p w14:paraId="21986A05" w14:textId="77777777" w:rsidR="007134D6" w:rsidRDefault="007134D6" w:rsidP="007134D6">
      <w:pPr>
        <w:rPr>
          <w:rStyle w:val="Nummer"/>
          <w:b w:val="0"/>
        </w:rPr>
      </w:pPr>
      <w:r>
        <w:rPr>
          <w:rStyle w:val="Nummer"/>
          <w:b w:val="0"/>
        </w:rPr>
        <w:t>Die Auftriebskraft lässt sich mit den beiden gemessenen Kräften ausdrücken:</w:t>
      </w:r>
    </w:p>
    <w:bookmarkEnd w:id="3483"/>
    <w:p w14:paraId="6F27FA03" w14:textId="77777777" w:rsidR="007134D6" w:rsidRDefault="007134D6" w:rsidP="007134D6">
      <w:pPr>
        <w:rPr>
          <w:rStyle w:val="Nummer"/>
          <w:b w:val="0"/>
        </w:rPr>
      </w:pPr>
      <w:r w:rsidRPr="000D79DC">
        <w:rPr>
          <w:rStyle w:val="Nummer"/>
        </w:rPr>
        <w:object w:dxaOrig="1100" w:dyaOrig="320" w14:anchorId="6C69695C">
          <v:shape id="_x0000_i1670" type="#_x0000_t75" style="width:54.55pt;height:15.8pt" o:ole="">
            <v:imagedata r:id="rId1579" o:title=""/>
          </v:shape>
          <o:OLEObject Type="Embed" ProgID="Equation.DSMT4" ShapeID="_x0000_i1670" DrawAspect="Content" ObjectID="_1731936592" r:id="rId1580"/>
        </w:object>
      </w:r>
    </w:p>
    <w:p w14:paraId="6BAF27C5" w14:textId="77777777" w:rsidR="007134D6" w:rsidRDefault="007134D6" w:rsidP="007134D6">
      <w:pPr>
        <w:rPr>
          <w:rStyle w:val="Nummer"/>
          <w:b w:val="0"/>
        </w:rPr>
      </w:pPr>
      <w:bookmarkStart w:id="3484" w:name="_Hlk405539562"/>
      <w:r>
        <w:rPr>
          <w:rStyle w:val="Nummer"/>
          <w:b w:val="0"/>
        </w:rPr>
        <w:t>Damit erhält man eine Gleichung für die gesuchte Dichte, die nur noch bekannte Werte enthält</w:t>
      </w:r>
    </w:p>
    <w:bookmarkEnd w:id="3484"/>
    <w:p w14:paraId="399592F3" w14:textId="77777777" w:rsidR="007134D6" w:rsidRDefault="007134D6" w:rsidP="007134D6">
      <w:pPr>
        <w:rPr>
          <w:rStyle w:val="Nummer"/>
          <w:b w:val="0"/>
        </w:rPr>
      </w:pPr>
      <w:r w:rsidRPr="007368C9">
        <w:rPr>
          <w:rStyle w:val="Nummer"/>
          <w:b w:val="0"/>
        </w:rPr>
        <w:object w:dxaOrig="1040" w:dyaOrig="639" w14:anchorId="22FBE3D6">
          <v:shape id="_x0000_i1671" type="#_x0000_t75" style="width:51.8pt;height:32.2pt" o:ole="">
            <v:imagedata r:id="rId1581" o:title=""/>
          </v:shape>
          <o:OLEObject Type="Embed" ProgID="Equation.DSMT4" ShapeID="_x0000_i1671" DrawAspect="Content" ObjectID="_1731936593" r:id="rId1582"/>
        </w:object>
      </w:r>
    </w:p>
    <w:p w14:paraId="3A333AC9" w14:textId="77777777" w:rsidR="007134D6" w:rsidRDefault="007134D6" w:rsidP="007134D6">
      <w:pPr>
        <w:rPr>
          <w:rStyle w:val="Nummer"/>
          <w:b w:val="0"/>
        </w:rPr>
      </w:pPr>
      <w:bookmarkStart w:id="3485" w:name="_Hlk405539613"/>
      <w:r>
        <w:rPr>
          <w:rStyle w:val="Nummer"/>
          <w:b w:val="0"/>
        </w:rPr>
        <w:t>und kann die Dichte berechnen</w:t>
      </w:r>
      <w:bookmarkEnd w:id="3485"/>
    </w:p>
    <w:p w14:paraId="5A6307EF" w14:textId="77777777" w:rsidR="007134D6" w:rsidRDefault="007134D6" w:rsidP="007134D6">
      <w:pPr>
        <w:rPr>
          <w:rStyle w:val="Nummer"/>
          <w:b w:val="0"/>
        </w:rPr>
      </w:pPr>
      <w:r w:rsidRPr="003142DB">
        <w:rPr>
          <w:rStyle w:val="Nummer"/>
        </w:rPr>
        <w:object w:dxaOrig="2060" w:dyaOrig="2079" w14:anchorId="3460547F">
          <v:shape id="_x0000_i1672" type="#_x0000_t75" style="width:102.55pt;height:104.2pt" o:ole="">
            <v:imagedata r:id="rId1583" o:title=""/>
          </v:shape>
          <o:OLEObject Type="Embed" ProgID="Equation.DSMT4" ShapeID="_x0000_i1672" DrawAspect="Content" ObjectID="_1731936594" r:id="rId1584"/>
        </w:object>
      </w:r>
    </w:p>
    <w:p w14:paraId="243450A4" w14:textId="77777777" w:rsidR="007134D6" w:rsidRDefault="007134D6" w:rsidP="007134D6">
      <w:pPr>
        <w:rPr>
          <w:rStyle w:val="Nummer"/>
          <w:b w:val="0"/>
        </w:rPr>
      </w:pPr>
      <w:bookmarkStart w:id="3486" w:name="_Hlk405540344"/>
      <w:r>
        <w:rPr>
          <w:rStyle w:val="Nummer"/>
          <w:b w:val="0"/>
        </w:rPr>
        <w:t xml:space="preserve">Das kann natürlich kein Gold sein, da Gold eine viel größere Dichte hat. Als Werkzeug wäre Gold auf Grund seiner Weichheit auch schlecht geeignet. </w:t>
      </w:r>
    </w:p>
    <w:p w14:paraId="06065DE0" w14:textId="77777777" w:rsidR="007134D6" w:rsidRDefault="007134D6" w:rsidP="007134D6">
      <w:pPr>
        <w:rPr>
          <w:rStyle w:val="Nummer"/>
          <w:b w:val="0"/>
        </w:rPr>
      </w:pPr>
      <w:r>
        <w:rPr>
          <w:rStyle w:val="Nummer"/>
          <w:b w:val="0"/>
        </w:rPr>
        <w:t xml:space="preserve">Goldfarbene Bohrer bestehen aus Schnellarbeitsstahl (HSS) mit einem dünnen Überzeug aus Titannitrit. </w:t>
      </w:r>
      <w:bookmarkEnd w:id="3486"/>
    </w:p>
    <w:p w14:paraId="3D4C19FD" w14:textId="77777777" w:rsidR="007134D6" w:rsidRPr="007A3D9F" w:rsidRDefault="007134D6" w:rsidP="007134D6">
      <w:pPr>
        <w:rPr>
          <w:rStyle w:val="Nummer"/>
          <w:b w:val="0"/>
        </w:rPr>
      </w:pPr>
    </w:p>
    <w:p w14:paraId="2B8DE0EB" w14:textId="77777777" w:rsidR="007134D6" w:rsidRDefault="007134D6" w:rsidP="007134D6">
      <w:pPr>
        <w:outlineLvl w:val="0"/>
        <w:rPr>
          <w:rStyle w:val="Nummer"/>
          <w:b w:val="0"/>
        </w:rPr>
      </w:pPr>
      <w:bookmarkStart w:id="3487" w:name="m902"/>
      <w:r w:rsidRPr="004F3038">
        <w:rPr>
          <w:rStyle w:val="Nummer"/>
        </w:rPr>
        <w:t xml:space="preserve">902. </w:t>
      </w:r>
      <w:bookmarkEnd w:id="3487"/>
      <w:r w:rsidRPr="006A51B5">
        <w:rPr>
          <w:rStyle w:val="Nummer"/>
          <w:b w:val="0"/>
        </w:rPr>
        <w:t xml:space="preserve">Der Schulweg setzt sich aus zwei Teilwegen zusammen: </w:t>
      </w:r>
      <w:r>
        <w:rPr>
          <w:rStyle w:val="Nummer"/>
          <w:b w:val="0"/>
        </w:rPr>
        <w:t>Den Weg rauf (s</w:t>
      </w:r>
      <w:r w:rsidRPr="00BA54EC">
        <w:rPr>
          <w:rStyle w:val="Nummer"/>
          <w:b w:val="0"/>
          <w:vertAlign w:val="subscript"/>
        </w:rPr>
        <w:t>1</w:t>
      </w:r>
      <w:r>
        <w:rPr>
          <w:rStyle w:val="Nummer"/>
          <w:b w:val="0"/>
        </w:rPr>
        <w:t>) und den Weg runter (s</w:t>
      </w:r>
      <w:r w:rsidRPr="00BA54EC">
        <w:rPr>
          <w:rStyle w:val="Nummer"/>
          <w:b w:val="0"/>
          <w:vertAlign w:val="subscript"/>
        </w:rPr>
        <w:t>2</w:t>
      </w:r>
      <w:r>
        <w:rPr>
          <w:rStyle w:val="Nummer"/>
          <w:b w:val="0"/>
        </w:rPr>
        <w:t>). Der Gesamtweg s ist die Summe aus beiden Wegen:</w:t>
      </w:r>
    </w:p>
    <w:p w14:paraId="7CFA6152" w14:textId="77777777" w:rsidR="007134D6" w:rsidRDefault="007134D6" w:rsidP="007134D6">
      <w:pPr>
        <w:rPr>
          <w:rStyle w:val="Nummer"/>
          <w:b w:val="0"/>
        </w:rPr>
      </w:pPr>
      <w:r w:rsidRPr="00BA54EC">
        <w:rPr>
          <w:rStyle w:val="Nummer"/>
        </w:rPr>
        <w:object w:dxaOrig="920" w:dyaOrig="320" w14:anchorId="6E96581D">
          <v:shape id="_x0000_i1673" type="#_x0000_t75" style="width:45.8pt;height:15.8pt" o:ole="">
            <v:imagedata r:id="rId1585" o:title=""/>
          </v:shape>
          <o:OLEObject Type="Embed" ProgID="Equation.DSMT4" ShapeID="_x0000_i1673" DrawAspect="Content" ObjectID="_1731936595" r:id="rId1586"/>
        </w:object>
      </w:r>
    </w:p>
    <w:p w14:paraId="2C7491B5" w14:textId="77777777" w:rsidR="007134D6" w:rsidRDefault="007134D6" w:rsidP="007134D6">
      <w:pPr>
        <w:rPr>
          <w:rStyle w:val="Nummer"/>
          <w:b w:val="0"/>
        </w:rPr>
      </w:pPr>
      <w:r>
        <w:rPr>
          <w:rStyle w:val="Nummer"/>
          <w:b w:val="0"/>
        </w:rPr>
        <w:t>Der Weg s</w:t>
      </w:r>
      <w:r w:rsidRPr="00BA54EC">
        <w:rPr>
          <w:rStyle w:val="Nummer"/>
          <w:b w:val="0"/>
          <w:vertAlign w:val="subscript"/>
        </w:rPr>
        <w:t>1</w:t>
      </w:r>
      <w:r>
        <w:rPr>
          <w:rStyle w:val="Nummer"/>
          <w:b w:val="0"/>
        </w:rPr>
        <w:t xml:space="preserve"> ist die gesuchte Größe:</w:t>
      </w:r>
    </w:p>
    <w:p w14:paraId="0F069D9B" w14:textId="77777777" w:rsidR="007134D6" w:rsidRDefault="007134D6" w:rsidP="007134D6">
      <w:pPr>
        <w:rPr>
          <w:rStyle w:val="Nummer"/>
          <w:b w:val="0"/>
        </w:rPr>
      </w:pPr>
      <w:r w:rsidRPr="00BA54EC">
        <w:rPr>
          <w:rStyle w:val="Nummer"/>
          <w:b w:val="0"/>
        </w:rPr>
        <w:object w:dxaOrig="980" w:dyaOrig="320" w14:anchorId="18BF316C">
          <v:shape id="_x0000_i1674" type="#_x0000_t75" style="width:48.55pt;height:15.8pt" o:ole="">
            <v:imagedata r:id="rId1587" o:title=""/>
          </v:shape>
          <o:OLEObject Type="Embed" ProgID="Equation.DSMT4" ShapeID="_x0000_i1674" DrawAspect="Content" ObjectID="_1731936596" r:id="rId1588"/>
        </w:object>
      </w:r>
    </w:p>
    <w:p w14:paraId="0BD8F66A" w14:textId="77777777" w:rsidR="007134D6" w:rsidRDefault="007134D6" w:rsidP="007134D6">
      <w:pPr>
        <w:rPr>
          <w:rStyle w:val="Nummer"/>
          <w:b w:val="0"/>
        </w:rPr>
      </w:pPr>
      <w:r>
        <w:rPr>
          <w:rStyle w:val="Nummer"/>
          <w:b w:val="0"/>
        </w:rPr>
        <w:t>Die Gesamtzeit setzt sich ebenfalls aus zwei Teilzeiten zusammen: Die Zeit rauf (t</w:t>
      </w:r>
      <w:r w:rsidRPr="00C21B61">
        <w:rPr>
          <w:rStyle w:val="Nummer"/>
          <w:b w:val="0"/>
          <w:vertAlign w:val="subscript"/>
        </w:rPr>
        <w:t>1</w:t>
      </w:r>
      <w:r>
        <w:rPr>
          <w:rStyle w:val="Nummer"/>
          <w:b w:val="0"/>
        </w:rPr>
        <w:t>) und die Zeit runter (t</w:t>
      </w:r>
      <w:r w:rsidRPr="00C21B61">
        <w:rPr>
          <w:rStyle w:val="Nummer"/>
          <w:b w:val="0"/>
          <w:vertAlign w:val="subscript"/>
        </w:rPr>
        <w:t>2</w:t>
      </w:r>
      <w:r>
        <w:rPr>
          <w:rStyle w:val="Nummer"/>
          <w:b w:val="0"/>
        </w:rPr>
        <w:t>). Die Gesamtzeit ist die Summe aus beiden Zeiten:</w:t>
      </w:r>
    </w:p>
    <w:p w14:paraId="1D71EF57" w14:textId="77777777" w:rsidR="007134D6" w:rsidRDefault="007134D6" w:rsidP="007134D6">
      <w:pPr>
        <w:rPr>
          <w:rStyle w:val="Nummer"/>
          <w:b w:val="0"/>
        </w:rPr>
      </w:pPr>
      <w:r w:rsidRPr="00BA54EC">
        <w:rPr>
          <w:rStyle w:val="Nummer"/>
          <w:b w:val="0"/>
        </w:rPr>
        <w:object w:dxaOrig="800" w:dyaOrig="320" w14:anchorId="79D7AA76">
          <v:shape id="_x0000_i1675" type="#_x0000_t75" style="width:39.8pt;height:15.8pt" o:ole="">
            <v:imagedata r:id="rId1589" o:title=""/>
          </v:shape>
          <o:OLEObject Type="Embed" ProgID="Equation.DSMT4" ShapeID="_x0000_i1675" DrawAspect="Content" ObjectID="_1731936597" r:id="rId1590"/>
        </w:object>
      </w:r>
    </w:p>
    <w:p w14:paraId="36F7A43D" w14:textId="77777777" w:rsidR="007134D6" w:rsidRPr="006A51B5" w:rsidRDefault="007134D6" w:rsidP="007134D6">
      <w:pPr>
        <w:rPr>
          <w:rStyle w:val="Nummer"/>
          <w:b w:val="0"/>
        </w:rPr>
      </w:pPr>
      <w:r>
        <w:rPr>
          <w:rStyle w:val="Nummer"/>
          <w:b w:val="0"/>
        </w:rPr>
        <w:t xml:space="preserve">Da die beiden Bewegungen gleichförmig sind, gilt </w:t>
      </w:r>
    </w:p>
    <w:p w14:paraId="55648483" w14:textId="77777777" w:rsidR="007134D6" w:rsidRDefault="007134D6" w:rsidP="007134D6">
      <w:pPr>
        <w:rPr>
          <w:rStyle w:val="Nummer"/>
          <w:b w:val="0"/>
        </w:rPr>
      </w:pPr>
      <w:r w:rsidRPr="00C21B61">
        <w:rPr>
          <w:rStyle w:val="Nummer"/>
        </w:rPr>
        <w:object w:dxaOrig="520" w:dyaOrig="580" w14:anchorId="61B373D7">
          <v:shape id="_x0000_i1676" type="#_x0000_t75" style="width:26.2pt;height:29.45pt" o:ole="">
            <v:imagedata r:id="rId1591" o:title=""/>
          </v:shape>
          <o:OLEObject Type="Embed" ProgID="Equation.DSMT4" ShapeID="_x0000_i1676" DrawAspect="Content" ObjectID="_1731936598" r:id="rId1592"/>
        </w:object>
      </w:r>
    </w:p>
    <w:p w14:paraId="0C3C72F4" w14:textId="77777777" w:rsidR="007134D6" w:rsidRDefault="007134D6" w:rsidP="007134D6">
      <w:pPr>
        <w:rPr>
          <w:rStyle w:val="Nummer"/>
          <w:b w:val="0"/>
        </w:rPr>
      </w:pPr>
      <w:r>
        <w:rPr>
          <w:rStyle w:val="Nummer"/>
          <w:b w:val="0"/>
        </w:rPr>
        <w:t>und nach dem Weg umgestellt:</w:t>
      </w:r>
    </w:p>
    <w:p w14:paraId="0612BA8F" w14:textId="77777777" w:rsidR="007134D6" w:rsidRDefault="007134D6" w:rsidP="007134D6">
      <w:pPr>
        <w:rPr>
          <w:rStyle w:val="Nummer"/>
          <w:b w:val="0"/>
        </w:rPr>
      </w:pPr>
      <w:r w:rsidRPr="00C21B61">
        <w:rPr>
          <w:rStyle w:val="Nummer"/>
        </w:rPr>
        <w:object w:dxaOrig="660" w:dyaOrig="300" w14:anchorId="3C6FEC6D">
          <v:shape id="_x0000_i1677" type="#_x0000_t75" style="width:33.25pt;height:15.25pt" o:ole="">
            <v:imagedata r:id="rId1593" o:title=""/>
          </v:shape>
          <o:OLEObject Type="Embed" ProgID="Equation.DSMT4" ShapeID="_x0000_i1677" DrawAspect="Content" ObjectID="_1731936599" r:id="rId1594"/>
        </w:object>
      </w:r>
    </w:p>
    <w:p w14:paraId="178BB11B" w14:textId="77777777" w:rsidR="007134D6" w:rsidRDefault="007134D6" w:rsidP="007134D6">
      <w:pPr>
        <w:rPr>
          <w:rStyle w:val="Nummer"/>
          <w:b w:val="0"/>
        </w:rPr>
      </w:pPr>
      <w:r>
        <w:rPr>
          <w:rStyle w:val="Nummer"/>
          <w:b w:val="0"/>
        </w:rPr>
        <w:t>Diese Gleichung kann in die Weggleichung eingesetzt werden:</w:t>
      </w:r>
    </w:p>
    <w:p w14:paraId="65161247" w14:textId="77777777" w:rsidR="007134D6" w:rsidRDefault="007134D6" w:rsidP="007134D6">
      <w:pPr>
        <w:rPr>
          <w:rStyle w:val="Nummer"/>
          <w:b w:val="0"/>
        </w:rPr>
      </w:pPr>
      <w:r w:rsidRPr="00BA54EC">
        <w:rPr>
          <w:rStyle w:val="Nummer"/>
        </w:rPr>
        <w:object w:dxaOrig="1520" w:dyaOrig="320" w14:anchorId="2CCDEBF6">
          <v:shape id="_x0000_i1678" type="#_x0000_t75" style="width:76.35pt;height:15.8pt" o:ole="">
            <v:imagedata r:id="rId1595" o:title=""/>
          </v:shape>
          <o:OLEObject Type="Embed" ProgID="Equation.DSMT4" ShapeID="_x0000_i1678" DrawAspect="Content" ObjectID="_1731936600" r:id="rId1596"/>
        </w:object>
      </w:r>
    </w:p>
    <w:p w14:paraId="1AC813D9" w14:textId="77777777" w:rsidR="007134D6" w:rsidRDefault="007134D6" w:rsidP="007134D6">
      <w:pPr>
        <w:rPr>
          <w:rStyle w:val="Nummer"/>
          <w:b w:val="0"/>
        </w:rPr>
      </w:pPr>
      <w:r>
        <w:rPr>
          <w:rStyle w:val="Nummer"/>
          <w:b w:val="0"/>
        </w:rPr>
        <w:t>In dieser Gleichung sind die beiden Zeiten unbekannt und sie ist so nicht lösbar. Es ist aber der Zusammenhang zwischen der Gesamtzeit und den Teilzeiten bekannt. Diesen kann man nach einer Einzelzeit umstellen:</w:t>
      </w:r>
    </w:p>
    <w:p w14:paraId="08AE2E72" w14:textId="77777777" w:rsidR="007134D6" w:rsidRDefault="007134D6" w:rsidP="007134D6">
      <w:pPr>
        <w:rPr>
          <w:rStyle w:val="Nummer"/>
          <w:b w:val="0"/>
        </w:rPr>
      </w:pPr>
      <w:r w:rsidRPr="00BA54EC">
        <w:rPr>
          <w:rStyle w:val="Nummer"/>
        </w:rPr>
        <w:object w:dxaOrig="859" w:dyaOrig="320" w14:anchorId="72E21874">
          <v:shape id="_x0000_i1679" type="#_x0000_t75" style="width:42.55pt;height:15.8pt" o:ole="">
            <v:imagedata r:id="rId1597" o:title=""/>
          </v:shape>
          <o:OLEObject Type="Embed" ProgID="Equation.DSMT4" ShapeID="_x0000_i1679" DrawAspect="Content" ObjectID="_1731936601" r:id="rId1598"/>
        </w:object>
      </w:r>
    </w:p>
    <w:p w14:paraId="1D389140" w14:textId="77777777" w:rsidR="007134D6" w:rsidRPr="006A51B5" w:rsidRDefault="007134D6" w:rsidP="007134D6">
      <w:pPr>
        <w:rPr>
          <w:rStyle w:val="Nummer"/>
          <w:b w:val="0"/>
        </w:rPr>
      </w:pPr>
      <w:r>
        <w:rPr>
          <w:rStyle w:val="Nummer"/>
          <w:b w:val="0"/>
        </w:rPr>
        <w:t>Setzt man diese Zeit ein, erhält man eine Gleichung mit der Zeit t</w:t>
      </w:r>
      <w:r w:rsidRPr="00745128">
        <w:rPr>
          <w:rStyle w:val="Nummer"/>
          <w:b w:val="0"/>
          <w:vertAlign w:val="subscript"/>
        </w:rPr>
        <w:t>2</w:t>
      </w:r>
      <w:r>
        <w:rPr>
          <w:rStyle w:val="Nummer"/>
          <w:b w:val="0"/>
        </w:rPr>
        <w:t xml:space="preserve"> als einzige Unbekannte.</w:t>
      </w:r>
    </w:p>
    <w:p w14:paraId="1E2902D1" w14:textId="77777777" w:rsidR="007134D6" w:rsidRDefault="007134D6" w:rsidP="007134D6">
      <w:pPr>
        <w:rPr>
          <w:rStyle w:val="Nummer"/>
          <w:b w:val="0"/>
        </w:rPr>
      </w:pPr>
      <w:r w:rsidRPr="00745128">
        <w:rPr>
          <w:rStyle w:val="Nummer"/>
          <w:b w:val="0"/>
        </w:rPr>
        <w:object w:dxaOrig="1960" w:dyaOrig="360" w14:anchorId="66D0FD0B">
          <v:shape id="_x0000_i1680" type="#_x0000_t75" style="width:98.2pt;height:18pt" o:ole="">
            <v:imagedata r:id="rId1599" o:title=""/>
          </v:shape>
          <o:OLEObject Type="Embed" ProgID="Equation.DSMT4" ShapeID="_x0000_i1680" DrawAspect="Content" ObjectID="_1731936602" r:id="rId1600"/>
        </w:object>
      </w:r>
    </w:p>
    <w:p w14:paraId="265DD91B" w14:textId="77777777" w:rsidR="007134D6" w:rsidRDefault="007134D6" w:rsidP="007134D6">
      <w:pPr>
        <w:rPr>
          <w:rStyle w:val="Nummer"/>
          <w:b w:val="0"/>
        </w:rPr>
      </w:pPr>
      <w:r>
        <w:rPr>
          <w:rStyle w:val="Nummer"/>
          <w:b w:val="0"/>
        </w:rPr>
        <w:t>Die kann man nun nach der Zeit umstellen und diese dann berechnen, nach dem alles schön in Grundeinheiten umgerechnet wurde:</w:t>
      </w:r>
    </w:p>
    <w:p w14:paraId="795E97BA" w14:textId="77777777" w:rsidR="007134D6" w:rsidRPr="007A3D9F" w:rsidRDefault="007134D6" w:rsidP="007134D6">
      <w:pPr>
        <w:rPr>
          <w:rStyle w:val="Nummer"/>
          <w:b w:val="0"/>
        </w:rPr>
      </w:pPr>
      <w:r w:rsidRPr="00745128">
        <w:rPr>
          <w:rStyle w:val="Nummer"/>
        </w:rPr>
        <w:object w:dxaOrig="3660" w:dyaOrig="2799" w14:anchorId="7A888634">
          <v:shape id="_x0000_i1681" type="#_x0000_t75" style="width:183.25pt;height:139.65pt" o:ole="">
            <v:imagedata r:id="rId1601" o:title=""/>
          </v:shape>
          <o:OLEObject Type="Embed" ProgID="Equation.DSMT4" ShapeID="_x0000_i1681" DrawAspect="Content" ObjectID="_1731936603" r:id="rId1602"/>
        </w:object>
      </w:r>
    </w:p>
    <w:p w14:paraId="3CEFC03E" w14:textId="77777777" w:rsidR="007134D6" w:rsidRDefault="007134D6" w:rsidP="007134D6">
      <w:r>
        <w:rPr>
          <w:rStyle w:val="Nummer"/>
          <w:b w:val="0"/>
        </w:rPr>
        <w:t>Das ist die Zeit für die Abfahrt. Die Zeit für den Weg zum Gipfel ist dann 2100 s – 508 s = 1592</w:t>
      </w:r>
      <w:r>
        <w:t>s. Mit der gegebenen Geschwindigkeit erhält man für diesen Weg einen Wert von</w:t>
      </w:r>
    </w:p>
    <w:p w14:paraId="54AEE629" w14:textId="77777777" w:rsidR="007134D6" w:rsidRDefault="007134D6" w:rsidP="007134D6">
      <w:r w:rsidRPr="00C62216">
        <w:rPr>
          <w:position w:val="-56"/>
        </w:rPr>
        <w:object w:dxaOrig="1700" w:dyaOrig="1260" w14:anchorId="629178B7">
          <v:shape id="_x0000_i1682" type="#_x0000_t75" style="width:84.55pt;height:63.25pt" o:ole="">
            <v:imagedata r:id="rId1603" o:title=""/>
          </v:shape>
          <o:OLEObject Type="Embed" ProgID="Equation.DSMT4" ShapeID="_x0000_i1682" DrawAspect="Content" ObjectID="_1731936604" r:id="rId1604"/>
        </w:object>
      </w:r>
    </w:p>
    <w:p w14:paraId="54C0925A" w14:textId="77777777" w:rsidR="007134D6" w:rsidRDefault="007134D6" w:rsidP="007134D6">
      <w:r>
        <w:t>Das sind rund 4,5 km, also mehr als die Hälfte des Weges.</w:t>
      </w:r>
    </w:p>
    <w:p w14:paraId="7ABB7044" w14:textId="77777777" w:rsidR="007134D6" w:rsidRDefault="007134D6" w:rsidP="007134D6">
      <w:r>
        <w:t>Der Rest ist dann</w:t>
      </w:r>
    </w:p>
    <w:p w14:paraId="03CEDE49" w14:textId="77777777" w:rsidR="007134D6" w:rsidRDefault="007134D6" w:rsidP="007134D6">
      <w:r w:rsidRPr="00C62216">
        <w:rPr>
          <w:position w:val="-56"/>
        </w:rPr>
        <w:object w:dxaOrig="1740" w:dyaOrig="1260" w14:anchorId="01D10031">
          <v:shape id="_x0000_i1683" type="#_x0000_t75" style="width:87.25pt;height:63.25pt" o:ole="">
            <v:imagedata r:id="rId1605" o:title=""/>
          </v:shape>
          <o:OLEObject Type="Embed" ProgID="Equation.DSMT4" ShapeID="_x0000_i1683" DrawAspect="Content" ObjectID="_1731936605" r:id="rId1606"/>
        </w:object>
      </w:r>
    </w:p>
    <w:p w14:paraId="32325A7B" w14:textId="77777777" w:rsidR="007134D6" w:rsidRDefault="007134D6" w:rsidP="007134D6">
      <w:r>
        <w:t>Berücksichtigt man die Ungenauigkeiten durch Rundungen, erhält man einen Gesamtweg von etwa 8 km.</w:t>
      </w:r>
    </w:p>
    <w:p w14:paraId="50C5F0DB" w14:textId="77777777" w:rsidR="007134D6" w:rsidRDefault="007134D6" w:rsidP="007134D6"/>
    <w:p w14:paraId="54B5E909" w14:textId="77777777" w:rsidR="007134D6" w:rsidRDefault="007134D6" w:rsidP="007134D6">
      <w:r>
        <w:t>Antwort: Der Weg nach oben ist rund 4,5 km lang.</w:t>
      </w:r>
    </w:p>
    <w:p w14:paraId="61B9D230" w14:textId="77777777" w:rsidR="007134D6" w:rsidRPr="00745128" w:rsidRDefault="007134D6" w:rsidP="007134D6"/>
    <w:p w14:paraId="30C16610" w14:textId="77777777" w:rsidR="007134D6" w:rsidRDefault="007134D6" w:rsidP="007134D6">
      <w:pPr>
        <w:rPr>
          <w:rStyle w:val="Nummer"/>
          <w:b w:val="0"/>
        </w:rPr>
      </w:pPr>
      <w:bookmarkStart w:id="3488" w:name="m903"/>
      <w:r w:rsidRPr="003439BB">
        <w:rPr>
          <w:rStyle w:val="Nummer"/>
        </w:rPr>
        <w:t>903.</w:t>
      </w:r>
      <w:bookmarkEnd w:id="3488"/>
      <w:r>
        <w:rPr>
          <w:rStyle w:val="Nummer"/>
        </w:rPr>
        <w:t xml:space="preserve"> </w:t>
      </w:r>
      <w:r>
        <w:rPr>
          <w:rStyle w:val="Nummer"/>
          <w:b w:val="0"/>
        </w:rPr>
        <w:t>Für jeden einzelnen Fall muss entschieden werden, welche der beiden Formeln zutrifft.</w:t>
      </w:r>
    </w:p>
    <w:p w14:paraId="06753980" w14:textId="77777777" w:rsidR="007134D6" w:rsidRDefault="007134D6" w:rsidP="007134D6">
      <w:pPr>
        <w:rPr>
          <w:rStyle w:val="Nummer"/>
          <w:b w:val="0"/>
        </w:rPr>
      </w:pPr>
      <w:r>
        <w:rPr>
          <w:rStyle w:val="Nummer"/>
          <w:b w:val="0"/>
        </w:rPr>
        <w:t xml:space="preserve"> </w:t>
      </w:r>
    </w:p>
    <w:p w14:paraId="5A2B9421" w14:textId="77777777" w:rsidR="007134D6" w:rsidRDefault="007134D6" w:rsidP="007134D6">
      <w:pPr>
        <w:rPr>
          <w:rStyle w:val="Nummer"/>
          <w:b w:val="0"/>
        </w:rPr>
      </w:pPr>
      <w:r w:rsidRPr="004B1AD4">
        <w:rPr>
          <w:rStyle w:val="Nummer"/>
        </w:rPr>
        <w:t>a)</w:t>
      </w:r>
      <w:r>
        <w:rPr>
          <w:rStyle w:val="Nummer"/>
          <w:b w:val="0"/>
        </w:rPr>
        <w:t xml:space="preserve"> Den Zusammenhang zwischen Radialkraft und Bahngeschwindigkeit beschreibt die erste Formel. Sind die Masse und der Bahnradius konstant, gilt</w:t>
      </w:r>
    </w:p>
    <w:p w14:paraId="54DE8B68" w14:textId="77777777" w:rsidR="007134D6" w:rsidRDefault="007134D6" w:rsidP="007134D6">
      <w:pPr>
        <w:rPr>
          <w:rStyle w:val="Nummer"/>
          <w:b w:val="0"/>
        </w:rPr>
      </w:pPr>
      <w:r w:rsidRPr="004B1AD4">
        <w:rPr>
          <w:rStyle w:val="Nummer"/>
        </w:rPr>
        <w:object w:dxaOrig="680" w:dyaOrig="340" w14:anchorId="4A010701">
          <v:shape id="_x0000_i1684" type="#_x0000_t75" style="width:33.8pt;height:17.45pt" o:ole="">
            <v:imagedata r:id="rId1607" o:title=""/>
          </v:shape>
          <o:OLEObject Type="Embed" ProgID="Equation.DSMT4" ShapeID="_x0000_i1684" DrawAspect="Content" ObjectID="_1731936606" r:id="rId1608"/>
        </w:object>
      </w:r>
    </w:p>
    <w:p w14:paraId="7896F151" w14:textId="77777777" w:rsidR="007134D6" w:rsidRDefault="007134D6" w:rsidP="007134D6">
      <w:pPr>
        <w:rPr>
          <w:rStyle w:val="Nummer"/>
          <w:b w:val="0"/>
        </w:rPr>
      </w:pPr>
      <w:r>
        <w:rPr>
          <w:rStyle w:val="Nummer"/>
          <w:b w:val="0"/>
        </w:rPr>
        <w:t xml:space="preserve">Wird die Bahngeschwindigkeit vervierfacht, </w:t>
      </w:r>
      <w:r w:rsidRPr="00341B74">
        <w:rPr>
          <w:rStyle w:val="Nummer"/>
          <w:b w:val="0"/>
        </w:rPr>
        <w:t>muss sich die Radialkraft um das Sechzehnfache erhöhen</w:t>
      </w:r>
      <w:r>
        <w:rPr>
          <w:rStyle w:val="Nummer"/>
          <w:b w:val="0"/>
        </w:rPr>
        <w:t>, um den Körper noch auf dieser Bahn zu halten.</w:t>
      </w:r>
    </w:p>
    <w:p w14:paraId="51B496C7" w14:textId="77777777" w:rsidR="007134D6" w:rsidRDefault="007134D6" w:rsidP="007134D6">
      <w:pPr>
        <w:rPr>
          <w:rStyle w:val="Nummer"/>
          <w:b w:val="0"/>
        </w:rPr>
      </w:pPr>
    </w:p>
    <w:p w14:paraId="18092EEE" w14:textId="77777777" w:rsidR="007134D6" w:rsidRDefault="007134D6" w:rsidP="007134D6">
      <w:pPr>
        <w:rPr>
          <w:rStyle w:val="Nummer"/>
          <w:b w:val="0"/>
        </w:rPr>
      </w:pPr>
      <w:r w:rsidRPr="004B1AD4">
        <w:rPr>
          <w:rStyle w:val="Nummer"/>
        </w:rPr>
        <w:t>b)</w:t>
      </w:r>
      <w:r>
        <w:rPr>
          <w:rStyle w:val="Nummer"/>
          <w:b w:val="0"/>
        </w:rPr>
        <w:t xml:space="preserve">  Auch hier kann die erste Formel verwendet werden. Bei konstanter Masse und Bahngeschwindigkeit gilt</w:t>
      </w:r>
    </w:p>
    <w:p w14:paraId="335A23BF" w14:textId="77777777" w:rsidR="007134D6" w:rsidRDefault="007134D6" w:rsidP="007134D6">
      <w:pPr>
        <w:rPr>
          <w:rStyle w:val="Nummer"/>
          <w:b w:val="0"/>
        </w:rPr>
      </w:pPr>
      <w:r w:rsidRPr="004B1AD4">
        <w:rPr>
          <w:rStyle w:val="Nummer"/>
        </w:rPr>
        <w:object w:dxaOrig="580" w:dyaOrig="580" w14:anchorId="24769BD7">
          <v:shape id="_x0000_i1685" type="#_x0000_t75" style="width:29.45pt;height:29.45pt" o:ole="">
            <v:imagedata r:id="rId1609" o:title=""/>
          </v:shape>
          <o:OLEObject Type="Embed" ProgID="Equation.DSMT4" ShapeID="_x0000_i1685" DrawAspect="Content" ObjectID="_1731936607" r:id="rId1610"/>
        </w:object>
      </w:r>
    </w:p>
    <w:p w14:paraId="241A3493" w14:textId="77777777" w:rsidR="007134D6" w:rsidRDefault="007134D6" w:rsidP="007134D6">
      <w:pPr>
        <w:rPr>
          <w:rStyle w:val="Nummer"/>
          <w:b w:val="0"/>
        </w:rPr>
      </w:pPr>
      <w:r>
        <w:rPr>
          <w:rStyle w:val="Nummer"/>
          <w:b w:val="0"/>
        </w:rPr>
        <w:t xml:space="preserve">Wird der Radius verdoppelt, </w:t>
      </w:r>
      <w:r w:rsidRPr="00341B74">
        <w:rPr>
          <w:rStyle w:val="Nummer"/>
          <w:b w:val="0"/>
        </w:rPr>
        <w:t>ist nur noch die halbe Radialkraft notwendig</w:t>
      </w:r>
      <w:r>
        <w:rPr>
          <w:rStyle w:val="Nummer"/>
          <w:b w:val="0"/>
        </w:rPr>
        <w:t>, um den Körper auf der Bahn zu halten.</w:t>
      </w:r>
    </w:p>
    <w:p w14:paraId="1C5FAB3E" w14:textId="77777777" w:rsidR="007134D6" w:rsidRDefault="007134D6" w:rsidP="007134D6">
      <w:pPr>
        <w:rPr>
          <w:rStyle w:val="Nummer"/>
          <w:b w:val="0"/>
        </w:rPr>
      </w:pPr>
    </w:p>
    <w:p w14:paraId="1D393A13" w14:textId="77777777" w:rsidR="007134D6" w:rsidRDefault="007134D6" w:rsidP="007134D6">
      <w:pPr>
        <w:rPr>
          <w:rStyle w:val="Nummer"/>
          <w:b w:val="0"/>
        </w:rPr>
      </w:pPr>
      <w:r w:rsidRPr="00C76BA2">
        <w:rPr>
          <w:rStyle w:val="Nummer"/>
        </w:rPr>
        <w:t>c)</w:t>
      </w:r>
      <w:r>
        <w:rPr>
          <w:rStyle w:val="Nummer"/>
          <w:b w:val="0"/>
        </w:rPr>
        <w:t xml:space="preserve"> Es wird jetzt die zweite Formel verwendet. Da Masse und Umlaufzeit konstant sind, gilt</w:t>
      </w:r>
    </w:p>
    <w:p w14:paraId="3775A87F" w14:textId="77777777" w:rsidR="007134D6" w:rsidRDefault="007134D6" w:rsidP="007134D6">
      <w:pPr>
        <w:rPr>
          <w:rStyle w:val="Nummer"/>
          <w:b w:val="0"/>
        </w:rPr>
      </w:pPr>
      <w:r w:rsidRPr="00A23549">
        <w:rPr>
          <w:rStyle w:val="Nummer"/>
        </w:rPr>
        <w:object w:dxaOrig="560" w:dyaOrig="320" w14:anchorId="754555DA">
          <v:shape id="_x0000_i1686" type="#_x0000_t75" style="width:27.8pt;height:15.8pt" o:ole="">
            <v:imagedata r:id="rId1611" o:title=""/>
          </v:shape>
          <o:OLEObject Type="Embed" ProgID="Equation.DSMT4" ShapeID="_x0000_i1686" DrawAspect="Content" ObjectID="_1731936608" r:id="rId1612"/>
        </w:object>
      </w:r>
    </w:p>
    <w:p w14:paraId="37CDCF74" w14:textId="77777777" w:rsidR="007134D6" w:rsidRDefault="007134D6" w:rsidP="007134D6">
      <w:pPr>
        <w:rPr>
          <w:rStyle w:val="Nummer"/>
          <w:b w:val="0"/>
        </w:rPr>
      </w:pPr>
      <w:r>
        <w:rPr>
          <w:rStyle w:val="Nummer"/>
          <w:b w:val="0"/>
        </w:rPr>
        <w:t xml:space="preserve">Eine Verdopplung des Bahnradius bedeutet </w:t>
      </w:r>
      <w:r w:rsidRPr="00341B74">
        <w:rPr>
          <w:rStyle w:val="Nummer"/>
          <w:b w:val="0"/>
        </w:rPr>
        <w:t>also eine Verdopplung der notwendigen Radialkraft</w:t>
      </w:r>
      <w:r>
        <w:rPr>
          <w:rStyle w:val="Nummer"/>
          <w:b w:val="0"/>
        </w:rPr>
        <w:t xml:space="preserve">. </w:t>
      </w:r>
    </w:p>
    <w:p w14:paraId="6D9C5B45" w14:textId="77777777" w:rsidR="007134D6" w:rsidRDefault="007134D6" w:rsidP="007134D6">
      <w:pPr>
        <w:rPr>
          <w:rStyle w:val="Nummer"/>
          <w:b w:val="0"/>
        </w:rPr>
      </w:pPr>
      <w:r>
        <w:rPr>
          <w:rStyle w:val="Nummer"/>
          <w:b w:val="0"/>
        </w:rPr>
        <w:t xml:space="preserve">Das widerspricht auf den ersten Blick der Aussage von Aufgabe b. Wenn die Umlaufzeit aber konstant bleibt, muss sich die Bahngeschwindigkeit vergrößert werden. </w:t>
      </w:r>
    </w:p>
    <w:p w14:paraId="226666DF" w14:textId="77777777" w:rsidR="007134D6" w:rsidRDefault="007134D6" w:rsidP="007134D6">
      <w:pPr>
        <w:rPr>
          <w:rStyle w:val="Nummer"/>
          <w:b w:val="0"/>
        </w:rPr>
      </w:pPr>
    </w:p>
    <w:p w14:paraId="4D8535C7" w14:textId="77777777" w:rsidR="007134D6" w:rsidRDefault="007134D6" w:rsidP="007134D6">
      <w:pPr>
        <w:rPr>
          <w:rStyle w:val="Nummer"/>
          <w:b w:val="0"/>
        </w:rPr>
      </w:pPr>
      <w:r>
        <w:rPr>
          <w:rStyle w:val="Nummer"/>
          <w:b w:val="0"/>
        </w:rPr>
        <w:lastRenderedPageBreak/>
        <w:t>d) Für die letzte Aufgabe kommt wieder die zweite Formel zum Einsatz. Es bleibt nur der Bahnradius konstant, also gilt</w:t>
      </w:r>
    </w:p>
    <w:p w14:paraId="0A6CF90D" w14:textId="77777777" w:rsidR="007134D6" w:rsidRDefault="007134D6" w:rsidP="007134D6">
      <w:pPr>
        <w:rPr>
          <w:rStyle w:val="Nummer"/>
          <w:b w:val="0"/>
        </w:rPr>
      </w:pPr>
      <w:r w:rsidRPr="00C76BA2">
        <w:rPr>
          <w:rStyle w:val="Nummer"/>
        </w:rPr>
        <w:object w:dxaOrig="740" w:dyaOrig="580" w14:anchorId="7FFB88B9">
          <v:shape id="_x0000_i1687" type="#_x0000_t75" style="width:36.55pt;height:29.45pt" o:ole="">
            <v:imagedata r:id="rId1613" o:title=""/>
          </v:shape>
          <o:OLEObject Type="Embed" ProgID="Equation.DSMT4" ShapeID="_x0000_i1687" DrawAspect="Content" ObjectID="_1731936609" r:id="rId1614"/>
        </w:object>
      </w:r>
    </w:p>
    <w:p w14:paraId="119B0E77" w14:textId="77777777" w:rsidR="007134D6" w:rsidRDefault="007134D6" w:rsidP="007134D6">
      <w:pPr>
        <w:rPr>
          <w:rStyle w:val="Nummer"/>
          <w:b w:val="0"/>
        </w:rPr>
      </w:pPr>
      <w:r>
        <w:rPr>
          <w:rStyle w:val="Nummer"/>
          <w:b w:val="0"/>
        </w:rPr>
        <w:t xml:space="preserve">Eine Halbierung der Masse bringt eine Halbierung der Radialkraft mit sich. Durch die Halbierung der Umlaufzeit wird die Kreisbewegung aber deutlich schneller, was auf Grund des Quadrates eine Vervierfachung der Radialkraft bewirkt. </w:t>
      </w:r>
    </w:p>
    <w:p w14:paraId="04869B30" w14:textId="77777777" w:rsidR="007134D6" w:rsidRDefault="007134D6" w:rsidP="007134D6">
      <w:pPr>
        <w:rPr>
          <w:rStyle w:val="Nummer"/>
          <w:b w:val="0"/>
        </w:rPr>
      </w:pPr>
      <w:r w:rsidRPr="00341B74">
        <w:rPr>
          <w:rStyle w:val="Nummer"/>
          <w:b w:val="0"/>
        </w:rPr>
        <w:t>Damit muss im Endeffekt die Radialkraft verdoppelt werden.</w:t>
      </w:r>
    </w:p>
    <w:p w14:paraId="3AFC3D81" w14:textId="77777777" w:rsidR="007134D6" w:rsidRDefault="007134D6" w:rsidP="007134D6">
      <w:pPr>
        <w:rPr>
          <w:rStyle w:val="Nummer"/>
          <w:b w:val="0"/>
        </w:rPr>
      </w:pPr>
    </w:p>
    <w:p w14:paraId="79D0591F" w14:textId="77777777" w:rsidR="007134D6" w:rsidRDefault="007134D6" w:rsidP="007134D6">
      <w:pPr>
        <w:rPr>
          <w:rStyle w:val="Nummer"/>
        </w:rPr>
      </w:pPr>
      <w:bookmarkStart w:id="3489" w:name="m904"/>
      <w:r w:rsidRPr="001911B6">
        <w:rPr>
          <w:rStyle w:val="Nummer"/>
        </w:rPr>
        <w:t>904.</w:t>
      </w:r>
      <w:bookmarkEnd w:id="3489"/>
      <w:r w:rsidRPr="001911B6">
        <w:rPr>
          <w:rStyle w:val="Nummer"/>
        </w:rPr>
        <w:t xml:space="preserve"> </w:t>
      </w:r>
    </w:p>
    <w:p w14:paraId="48F8039B" w14:textId="77777777" w:rsidR="007134D6" w:rsidRPr="001911B6" w:rsidRDefault="007134D6" w:rsidP="007134D6">
      <w:pPr>
        <w:rPr>
          <w:rStyle w:val="Nummer"/>
          <w:b w:val="0"/>
        </w:rPr>
      </w:pPr>
      <w:r>
        <w:rPr>
          <w:rStyle w:val="Nummer"/>
          <w:b w:val="0"/>
        </w:rPr>
        <w:t xml:space="preserve">a) </w:t>
      </w:r>
      <w:r w:rsidRPr="001911B6">
        <w:rPr>
          <w:rStyle w:val="Nummer"/>
          <w:b w:val="0"/>
        </w:rPr>
        <w:t>Die Spannenergie einer Feder ist ganz allgemein:</w:t>
      </w:r>
    </w:p>
    <w:p w14:paraId="6DAF2932" w14:textId="77777777" w:rsidR="007134D6" w:rsidRDefault="007134D6" w:rsidP="007134D6">
      <w:pPr>
        <w:rPr>
          <w:rStyle w:val="Nummer"/>
          <w:b w:val="0"/>
        </w:rPr>
      </w:pPr>
      <w:r w:rsidRPr="001911B6">
        <w:rPr>
          <w:rStyle w:val="Nummer"/>
        </w:rPr>
        <w:object w:dxaOrig="1219" w:dyaOrig="620" w14:anchorId="6FB91D36">
          <v:shape id="_x0000_i1688" type="#_x0000_t75" style="width:60.55pt;height:30.55pt" o:ole="">
            <v:imagedata r:id="rId1615" o:title=""/>
          </v:shape>
          <o:OLEObject Type="Embed" ProgID="Equation.DSMT4" ShapeID="_x0000_i1688" DrawAspect="Content" ObjectID="_1731936610" r:id="rId1616"/>
        </w:object>
      </w:r>
    </w:p>
    <w:p w14:paraId="73CC65D6" w14:textId="77777777" w:rsidR="007134D6" w:rsidRDefault="007134D6" w:rsidP="007134D6">
      <w:pPr>
        <w:rPr>
          <w:rStyle w:val="Nummer"/>
          <w:b w:val="0"/>
        </w:rPr>
      </w:pPr>
      <w:r>
        <w:rPr>
          <w:rStyle w:val="Nummer"/>
          <w:b w:val="0"/>
        </w:rPr>
        <w:t>Dabei ist F</w:t>
      </w:r>
      <w:r w:rsidRPr="0066485C">
        <w:rPr>
          <w:rStyle w:val="Nummer"/>
          <w:b w:val="0"/>
          <w:vertAlign w:val="subscript"/>
        </w:rPr>
        <w:t>E</w:t>
      </w:r>
      <w:r>
        <w:rPr>
          <w:rStyle w:val="Nummer"/>
          <w:b w:val="0"/>
        </w:rPr>
        <w:t xml:space="preserve"> die </w:t>
      </w:r>
      <w:proofErr w:type="spellStart"/>
      <w:r>
        <w:rPr>
          <w:rStyle w:val="Nummer"/>
          <w:b w:val="0"/>
        </w:rPr>
        <w:t>Endkraft</w:t>
      </w:r>
      <w:proofErr w:type="spellEnd"/>
      <w:r>
        <w:rPr>
          <w:rStyle w:val="Nummer"/>
          <w:b w:val="0"/>
        </w:rPr>
        <w:t xml:space="preserve">, mit der gespannt wird und entspricht hier der Maximalkraft. </w:t>
      </w:r>
    </w:p>
    <w:p w14:paraId="036BBA8E" w14:textId="77777777" w:rsidR="007134D6" w:rsidRDefault="007134D6" w:rsidP="007134D6">
      <w:pPr>
        <w:rPr>
          <w:rStyle w:val="Nummer"/>
          <w:b w:val="0"/>
        </w:rPr>
      </w:pPr>
      <w:r w:rsidRPr="001911B6">
        <w:rPr>
          <w:rStyle w:val="Nummer"/>
          <w:b w:val="0"/>
        </w:rPr>
        <w:object w:dxaOrig="1400" w:dyaOrig="620" w14:anchorId="2BA29223">
          <v:shape id="_x0000_i1689" type="#_x0000_t75" style="width:70.35pt;height:30.55pt" o:ole="">
            <v:imagedata r:id="rId1617" o:title=""/>
          </v:shape>
          <o:OLEObject Type="Embed" ProgID="Equation.DSMT4" ShapeID="_x0000_i1689" DrawAspect="Content" ObjectID="_1731936611" r:id="rId1618"/>
        </w:object>
      </w:r>
    </w:p>
    <w:p w14:paraId="56E09E25" w14:textId="77777777" w:rsidR="007134D6" w:rsidRDefault="007134D6" w:rsidP="007134D6">
      <w:pPr>
        <w:rPr>
          <w:rStyle w:val="Nummer"/>
          <w:b w:val="0"/>
        </w:rPr>
      </w:pPr>
      <w:r>
        <w:rPr>
          <w:rStyle w:val="Nummer"/>
          <w:b w:val="0"/>
        </w:rPr>
        <w:t>Die Federkonstante D beschreibt den Zusammenhang zwischen der Kraft, die auf die Feder wirkt und die Ausdehnung, also s:</w:t>
      </w:r>
    </w:p>
    <w:p w14:paraId="021FD301" w14:textId="77777777" w:rsidR="007134D6" w:rsidRDefault="007134D6" w:rsidP="007134D6">
      <w:pPr>
        <w:rPr>
          <w:rStyle w:val="Nummer"/>
          <w:b w:val="0"/>
        </w:rPr>
      </w:pPr>
      <w:r w:rsidRPr="001911B6">
        <w:rPr>
          <w:rStyle w:val="Nummer"/>
          <w:b w:val="0"/>
        </w:rPr>
        <w:object w:dxaOrig="800" w:dyaOrig="320" w14:anchorId="16CD0363">
          <v:shape id="_x0000_i1690" type="#_x0000_t75" style="width:39.8pt;height:15.8pt" o:ole="">
            <v:imagedata r:id="rId1619" o:title=""/>
          </v:shape>
          <o:OLEObject Type="Embed" ProgID="Equation.DSMT4" ShapeID="_x0000_i1690" DrawAspect="Content" ObjectID="_1731936612" r:id="rId1620"/>
        </w:object>
      </w:r>
    </w:p>
    <w:p w14:paraId="19EE6D83" w14:textId="77777777" w:rsidR="007134D6" w:rsidRDefault="007134D6" w:rsidP="007134D6">
      <w:pPr>
        <w:rPr>
          <w:rStyle w:val="Nummer"/>
          <w:b w:val="0"/>
        </w:rPr>
      </w:pPr>
      <w:r>
        <w:rPr>
          <w:rStyle w:val="Nummer"/>
          <w:b w:val="0"/>
        </w:rPr>
        <w:t>oder nach s umgestellt:</w:t>
      </w:r>
    </w:p>
    <w:p w14:paraId="6AEBEB25" w14:textId="77777777" w:rsidR="007134D6" w:rsidRDefault="007134D6" w:rsidP="007134D6">
      <w:pPr>
        <w:rPr>
          <w:rStyle w:val="Nummer"/>
          <w:b w:val="0"/>
        </w:rPr>
      </w:pPr>
      <w:r w:rsidRPr="00746614">
        <w:rPr>
          <w:rStyle w:val="Nummer"/>
          <w:b w:val="0"/>
        </w:rPr>
        <w:object w:dxaOrig="580" w:dyaOrig="620" w14:anchorId="5207A90E">
          <v:shape id="_x0000_i1691" type="#_x0000_t75" style="width:29.45pt;height:30.55pt" o:ole="">
            <v:imagedata r:id="rId1621" o:title=""/>
          </v:shape>
          <o:OLEObject Type="Embed" ProgID="Equation.DSMT4" ShapeID="_x0000_i1691" DrawAspect="Content" ObjectID="_1731936613" r:id="rId1622"/>
        </w:object>
      </w:r>
    </w:p>
    <w:p w14:paraId="77A8CFE4" w14:textId="77777777" w:rsidR="007134D6" w:rsidRDefault="007134D6" w:rsidP="007134D6">
      <w:pPr>
        <w:rPr>
          <w:rStyle w:val="Nummer"/>
          <w:b w:val="0"/>
        </w:rPr>
      </w:pPr>
      <w:r>
        <w:rPr>
          <w:rStyle w:val="Nummer"/>
          <w:b w:val="0"/>
        </w:rPr>
        <w:t xml:space="preserve">Da in diesem Fall zwei gleiche Federn </w:t>
      </w:r>
      <w:proofErr w:type="gramStart"/>
      <w:r>
        <w:rPr>
          <w:rStyle w:val="Nummer"/>
          <w:b w:val="0"/>
        </w:rPr>
        <w:t>parallel geschaltet</w:t>
      </w:r>
      <w:proofErr w:type="gramEnd"/>
      <w:r>
        <w:rPr>
          <w:rStyle w:val="Nummer"/>
          <w:b w:val="0"/>
        </w:rPr>
        <w:t xml:space="preserve"> sind, ist die Gesamtfederkonstante der Anordnung das Doppelte der Einzelfederkonstante. </w:t>
      </w:r>
    </w:p>
    <w:p w14:paraId="223C5BEF" w14:textId="77777777" w:rsidR="007134D6" w:rsidRDefault="007134D6" w:rsidP="007134D6">
      <w:pPr>
        <w:rPr>
          <w:rStyle w:val="Nummer"/>
          <w:b w:val="0"/>
        </w:rPr>
      </w:pPr>
      <w:r w:rsidRPr="0066485C">
        <w:rPr>
          <w:rStyle w:val="Nummer"/>
        </w:rPr>
        <w:object w:dxaOrig="820" w:dyaOrig="660" w14:anchorId="0AED71DB">
          <v:shape id="_x0000_i1692" type="#_x0000_t75" style="width:41.45pt;height:33.25pt" o:ole="">
            <v:imagedata r:id="rId1623" o:title=""/>
          </v:shape>
          <o:OLEObject Type="Embed" ProgID="Equation.DSMT4" ShapeID="_x0000_i1692" DrawAspect="Content" ObjectID="_1731936614" r:id="rId1624"/>
        </w:object>
      </w:r>
    </w:p>
    <w:p w14:paraId="009FAE47" w14:textId="77777777" w:rsidR="007134D6" w:rsidRDefault="007134D6" w:rsidP="007134D6">
      <w:pPr>
        <w:rPr>
          <w:rStyle w:val="Nummer"/>
          <w:b w:val="0"/>
        </w:rPr>
      </w:pPr>
      <w:r>
        <w:rPr>
          <w:rStyle w:val="Nummer"/>
          <w:b w:val="0"/>
        </w:rPr>
        <w:t>In die Gleichung für die Spannenergie eingesetzt:</w:t>
      </w:r>
    </w:p>
    <w:p w14:paraId="08ED9417" w14:textId="77777777" w:rsidR="007134D6" w:rsidRDefault="007134D6" w:rsidP="007134D6">
      <w:pPr>
        <w:rPr>
          <w:rStyle w:val="Nummer"/>
          <w:b w:val="0"/>
        </w:rPr>
      </w:pPr>
      <w:r w:rsidRPr="003B6C8A">
        <w:rPr>
          <w:rStyle w:val="Nummer"/>
        </w:rPr>
        <w:object w:dxaOrig="1280" w:dyaOrig="1400" w14:anchorId="52358406">
          <v:shape id="_x0000_i1693" type="#_x0000_t75" style="width:64.35pt;height:70.35pt" o:ole="">
            <v:imagedata r:id="rId1625" o:title=""/>
          </v:shape>
          <o:OLEObject Type="Embed" ProgID="Equation.DSMT4" ShapeID="_x0000_i1693" DrawAspect="Content" ObjectID="_1731936615" r:id="rId1626"/>
        </w:object>
      </w:r>
    </w:p>
    <w:p w14:paraId="1D56F5F9" w14:textId="77777777" w:rsidR="007134D6" w:rsidRDefault="007134D6" w:rsidP="007134D6">
      <w:pPr>
        <w:rPr>
          <w:rStyle w:val="Nummer"/>
          <w:b w:val="0"/>
        </w:rPr>
      </w:pPr>
    </w:p>
    <w:p w14:paraId="2C27189A" w14:textId="77777777" w:rsidR="007134D6" w:rsidRDefault="007134D6" w:rsidP="007134D6">
      <w:pPr>
        <w:rPr>
          <w:rStyle w:val="Nummer"/>
          <w:b w:val="0"/>
        </w:rPr>
      </w:pPr>
      <w:r>
        <w:rPr>
          <w:rStyle w:val="Nummer"/>
          <w:b w:val="0"/>
        </w:rPr>
        <w:t xml:space="preserve">b) Es wird beim Abschießen des Steines die Spannenergie der Federn in kinetische Energie umgewandelt. </w:t>
      </w:r>
    </w:p>
    <w:p w14:paraId="72E7A48C" w14:textId="77777777" w:rsidR="007134D6" w:rsidRDefault="007134D6" w:rsidP="007134D6">
      <w:pPr>
        <w:rPr>
          <w:rStyle w:val="Nummer"/>
          <w:b w:val="0"/>
        </w:rPr>
      </w:pPr>
      <w:r w:rsidRPr="00561173">
        <w:rPr>
          <w:rStyle w:val="Nummer"/>
        </w:rPr>
        <w:object w:dxaOrig="1500" w:dyaOrig="1040" w14:anchorId="6A16AD20">
          <v:shape id="_x0000_i1694" type="#_x0000_t75" style="width:75.25pt;height:51.8pt" o:ole="">
            <v:imagedata r:id="rId1627" o:title=""/>
          </v:shape>
          <o:OLEObject Type="Embed" ProgID="Equation.DSMT4" ShapeID="_x0000_i1694" DrawAspect="Content" ObjectID="_1731936616" r:id="rId1628"/>
        </w:object>
      </w:r>
    </w:p>
    <w:p w14:paraId="3BA073D3" w14:textId="77777777" w:rsidR="007134D6" w:rsidRDefault="007134D6" w:rsidP="007134D6">
      <w:pPr>
        <w:rPr>
          <w:rStyle w:val="Nummer"/>
          <w:b w:val="0"/>
        </w:rPr>
      </w:pPr>
      <w:r>
        <w:rPr>
          <w:rStyle w:val="Nummer"/>
          <w:b w:val="0"/>
        </w:rPr>
        <w:t>v ist die gesuchte Größe, also wird die Gleichung danach umgestellt:</w:t>
      </w:r>
    </w:p>
    <w:p w14:paraId="15884989" w14:textId="77777777" w:rsidR="007134D6" w:rsidRDefault="007134D6" w:rsidP="007134D6">
      <w:pPr>
        <w:rPr>
          <w:rStyle w:val="Nummer"/>
          <w:b w:val="0"/>
        </w:rPr>
      </w:pPr>
      <w:r w:rsidRPr="00561173">
        <w:rPr>
          <w:rStyle w:val="Nummer"/>
        </w:rPr>
        <w:object w:dxaOrig="2700" w:dyaOrig="2799" w14:anchorId="02FC8164">
          <v:shape id="_x0000_i1695" type="#_x0000_t75" style="width:135.25pt;height:139.65pt" o:ole="">
            <v:imagedata r:id="rId1629" o:title=""/>
          </v:shape>
          <o:OLEObject Type="Embed" ProgID="Equation.DSMT4" ShapeID="_x0000_i1695" DrawAspect="Content" ObjectID="_1731936617" r:id="rId1630"/>
        </w:object>
      </w:r>
    </w:p>
    <w:p w14:paraId="2879C51E" w14:textId="77777777" w:rsidR="007134D6" w:rsidRDefault="007134D6" w:rsidP="007134D6">
      <w:pPr>
        <w:rPr>
          <w:rStyle w:val="Nummer"/>
          <w:b w:val="0"/>
        </w:rPr>
      </w:pPr>
      <w:bookmarkStart w:id="3490" w:name="m905"/>
    </w:p>
    <w:p w14:paraId="628BDA27" w14:textId="77777777" w:rsidR="007134D6" w:rsidRDefault="007134D6" w:rsidP="007134D6">
      <w:pPr>
        <w:rPr>
          <w:rStyle w:val="Nummer"/>
        </w:rPr>
      </w:pPr>
      <w:r w:rsidRPr="00730533">
        <w:rPr>
          <w:rStyle w:val="Nummer"/>
        </w:rPr>
        <w:t>905.</w:t>
      </w:r>
      <w:bookmarkEnd w:id="3490"/>
    </w:p>
    <w:p w14:paraId="2A3CE43C" w14:textId="77777777" w:rsidR="007134D6" w:rsidRDefault="007134D6" w:rsidP="007134D6">
      <w:pPr>
        <w:rPr>
          <w:rStyle w:val="Nummer"/>
        </w:rPr>
      </w:pPr>
      <w:r>
        <w:rPr>
          <w:rStyle w:val="Nummer"/>
        </w:rPr>
        <w:t>a)</w:t>
      </w:r>
    </w:p>
    <w:p w14:paraId="7D0C9202" w14:textId="77777777" w:rsidR="007134D6" w:rsidRDefault="007134D6" w:rsidP="007134D6">
      <w:pPr>
        <w:rPr>
          <w:rStyle w:val="Nummer"/>
          <w:b w:val="0"/>
        </w:rPr>
      </w:pPr>
      <w:r>
        <w:rPr>
          <w:rStyle w:val="Nummer"/>
        </w:rPr>
        <w:t xml:space="preserve">grün: </w:t>
      </w:r>
      <w:r w:rsidRPr="00730533">
        <w:rPr>
          <w:rStyle w:val="Nummer"/>
          <w:b w:val="0"/>
        </w:rPr>
        <w:t>potenzielle Energie</w:t>
      </w:r>
    </w:p>
    <w:p w14:paraId="664A4A1D" w14:textId="77777777" w:rsidR="007134D6" w:rsidRDefault="007134D6" w:rsidP="007134D6">
      <w:pPr>
        <w:rPr>
          <w:rStyle w:val="Nummer"/>
          <w:b w:val="0"/>
        </w:rPr>
      </w:pPr>
      <w:r>
        <w:rPr>
          <w:rStyle w:val="Nummer"/>
          <w:b w:val="0"/>
        </w:rPr>
        <w:t>Zu Beginn befindet sich der Ball in der Starthöhe, seine potenzielle Energie ist am Größten. Beim Loslassen bewegt er sich gleichmäßig beschleunigt nach unten. Damit wird seine Höhe immer kleiner, durch die gleichmäßige Beschleunigung in quadratischer Abhängigkeit von der Zeit. Dadurch entsteht eine umgekehrte Parabel.</w:t>
      </w:r>
    </w:p>
    <w:p w14:paraId="4B0A303F" w14:textId="77777777" w:rsidR="007134D6" w:rsidRDefault="007134D6" w:rsidP="007134D6">
      <w:pPr>
        <w:rPr>
          <w:rStyle w:val="Nummer"/>
          <w:b w:val="0"/>
        </w:rPr>
      </w:pPr>
    </w:p>
    <w:p w14:paraId="60E9C870" w14:textId="77777777" w:rsidR="007134D6" w:rsidRDefault="007134D6" w:rsidP="007134D6">
      <w:pPr>
        <w:rPr>
          <w:rStyle w:val="Nummer"/>
          <w:b w:val="0"/>
        </w:rPr>
      </w:pPr>
      <w:r w:rsidRPr="00730533">
        <w:rPr>
          <w:rStyle w:val="Nummer"/>
        </w:rPr>
        <w:t>rot:</w:t>
      </w:r>
      <w:r>
        <w:rPr>
          <w:rStyle w:val="Nummer"/>
          <w:b w:val="0"/>
        </w:rPr>
        <w:t xml:space="preserve"> kinetische Energie</w:t>
      </w:r>
    </w:p>
    <w:p w14:paraId="03BB4B94" w14:textId="77777777" w:rsidR="007134D6" w:rsidRDefault="007134D6" w:rsidP="007134D6">
      <w:pPr>
        <w:rPr>
          <w:rStyle w:val="Nummer"/>
          <w:b w:val="0"/>
        </w:rPr>
      </w:pPr>
      <w:r>
        <w:rPr>
          <w:rStyle w:val="Nummer"/>
          <w:b w:val="0"/>
        </w:rPr>
        <w:t xml:space="preserve">Zu Beginn hat der Ball keine Geschwindigkeit, seine kinetische Energie ist Null. Beim Fallen wird er immer schneller und damit steigt seine kinetische Energie. </w:t>
      </w:r>
    </w:p>
    <w:p w14:paraId="434F2CE8" w14:textId="77777777" w:rsidR="007134D6" w:rsidRDefault="007134D6" w:rsidP="007134D6">
      <w:pPr>
        <w:rPr>
          <w:rStyle w:val="Nummer"/>
          <w:b w:val="0"/>
        </w:rPr>
      </w:pPr>
      <w:r>
        <w:rPr>
          <w:rStyle w:val="Nummer"/>
          <w:b w:val="0"/>
        </w:rPr>
        <w:t xml:space="preserve">Die Geschwindigkeit wächst bei einer gleichmäßig beschleunigten Bewegung linear mit der </w:t>
      </w:r>
      <w:proofErr w:type="spellStart"/>
      <w:r>
        <w:rPr>
          <w:rStyle w:val="Nummer"/>
          <w:b w:val="0"/>
        </w:rPr>
        <w:t>zeit</w:t>
      </w:r>
      <w:proofErr w:type="spellEnd"/>
      <w:r>
        <w:rPr>
          <w:rStyle w:val="Nummer"/>
          <w:b w:val="0"/>
        </w:rPr>
        <w:t>, die kinetische Energie ist aber proportional zum Quadrat der Geschwindigkeit. Deshalb ist die Kurve eine Parabel.</w:t>
      </w:r>
    </w:p>
    <w:p w14:paraId="4F7A8657" w14:textId="77777777" w:rsidR="007134D6" w:rsidRDefault="007134D6" w:rsidP="007134D6">
      <w:pPr>
        <w:rPr>
          <w:rStyle w:val="Nummer"/>
          <w:b w:val="0"/>
        </w:rPr>
      </w:pPr>
    </w:p>
    <w:p w14:paraId="2A808B14" w14:textId="77777777" w:rsidR="007134D6" w:rsidRPr="00730533" w:rsidRDefault="007134D6" w:rsidP="007134D6">
      <w:pPr>
        <w:rPr>
          <w:rStyle w:val="Nummer"/>
          <w:b w:val="0"/>
        </w:rPr>
      </w:pPr>
      <w:r w:rsidRPr="00730533">
        <w:rPr>
          <w:rStyle w:val="Nummer"/>
        </w:rPr>
        <w:t>blau:</w:t>
      </w:r>
      <w:r>
        <w:rPr>
          <w:rStyle w:val="Nummer"/>
          <w:b w:val="0"/>
        </w:rPr>
        <w:t xml:space="preserve"> Spannenergie.</w:t>
      </w:r>
    </w:p>
    <w:p w14:paraId="20643F15" w14:textId="77777777" w:rsidR="007134D6" w:rsidRDefault="007134D6" w:rsidP="007134D6">
      <w:pPr>
        <w:rPr>
          <w:rStyle w:val="Nummer"/>
          <w:b w:val="0"/>
        </w:rPr>
      </w:pPr>
      <w:r>
        <w:rPr>
          <w:rStyle w:val="Nummer"/>
          <w:b w:val="0"/>
        </w:rPr>
        <w:t xml:space="preserve">Er ist am Boden und seine potenzielle Energie bezüglich des Bodens ist Null. Da er sich für einen kurzen Moment nicht bewegt, ist seine kinetische Energie ebenfalls Null. </w:t>
      </w:r>
    </w:p>
    <w:p w14:paraId="40D4C0AD" w14:textId="77777777" w:rsidR="007134D6" w:rsidRDefault="007134D6" w:rsidP="007134D6">
      <w:pPr>
        <w:rPr>
          <w:rStyle w:val="Nummer"/>
          <w:b w:val="0"/>
        </w:rPr>
      </w:pPr>
      <w:r>
        <w:rPr>
          <w:rStyle w:val="Nummer"/>
          <w:b w:val="0"/>
        </w:rPr>
        <w:t xml:space="preserve">Beim Aufprall wird der Ball ein wenig zusammengedrückt und die gesamte Energie für den Sprung nach oben steckt in der Spannenergie. </w:t>
      </w:r>
    </w:p>
    <w:p w14:paraId="3CF08198" w14:textId="77777777" w:rsidR="007134D6" w:rsidRDefault="007134D6" w:rsidP="007134D6">
      <w:pPr>
        <w:rPr>
          <w:rStyle w:val="Nummer"/>
          <w:b w:val="0"/>
        </w:rPr>
      </w:pPr>
      <w:r>
        <w:rPr>
          <w:rStyle w:val="Nummer"/>
          <w:b w:val="0"/>
        </w:rPr>
        <w:t>Da dabei Wärmeenergie entsteht, erreicht er nicht mehr die Ausgangshöhe.</w:t>
      </w:r>
    </w:p>
    <w:p w14:paraId="71A86867" w14:textId="77777777" w:rsidR="007134D6" w:rsidRDefault="007134D6" w:rsidP="007134D6">
      <w:pPr>
        <w:rPr>
          <w:rStyle w:val="Nummer"/>
          <w:b w:val="0"/>
        </w:rPr>
      </w:pPr>
    </w:p>
    <w:p w14:paraId="64BA1C7F" w14:textId="77777777" w:rsidR="007134D6" w:rsidRPr="004A373F" w:rsidRDefault="007134D6" w:rsidP="007134D6">
      <w:pPr>
        <w:rPr>
          <w:rStyle w:val="Nummer"/>
        </w:rPr>
      </w:pPr>
      <w:r w:rsidRPr="004A373F">
        <w:rPr>
          <w:rStyle w:val="Nummer"/>
        </w:rPr>
        <w:t xml:space="preserve">b) </w:t>
      </w:r>
    </w:p>
    <w:tbl>
      <w:tblPr>
        <w:tblW w:w="0" w:type="auto"/>
        <w:tblLook w:val="01E0" w:firstRow="1" w:lastRow="1" w:firstColumn="1" w:lastColumn="1" w:noHBand="0" w:noVBand="0"/>
      </w:tblPr>
      <w:tblGrid>
        <w:gridCol w:w="10061"/>
      </w:tblGrid>
      <w:tr w:rsidR="007134D6" w:rsidRPr="00AA635E" w14:paraId="122CBF2B" w14:textId="77777777" w:rsidTr="00AA635E">
        <w:tc>
          <w:tcPr>
            <w:tcW w:w="10061" w:type="dxa"/>
            <w:shd w:val="clear" w:color="auto" w:fill="auto"/>
          </w:tcPr>
          <w:p w14:paraId="52E40F53" w14:textId="77777777" w:rsidR="007134D6" w:rsidRPr="00AA635E" w:rsidRDefault="00B42104" w:rsidP="007134D6">
            <w:pPr>
              <w:rPr>
                <w:rStyle w:val="Nummer"/>
                <w:b w:val="0"/>
              </w:rPr>
            </w:pPr>
            <w:r>
              <w:rPr>
                <w:rStyle w:val="Nummer"/>
              </w:rPr>
              <w:lastRenderedPageBreak/>
              <w:pict w14:anchorId="2BFC87DC">
                <v:shape id="_x0000_i1696" type="#_x0000_t75" style="width:415.65pt;height:257.45pt">
                  <v:imagedata r:id="rId1631" o:title="lsm905"/>
                </v:shape>
              </w:pict>
            </w:r>
          </w:p>
        </w:tc>
      </w:tr>
      <w:tr w:rsidR="007134D6" w:rsidRPr="00AA635E" w14:paraId="25DD31C5" w14:textId="77777777" w:rsidTr="00AA635E">
        <w:tc>
          <w:tcPr>
            <w:tcW w:w="10061" w:type="dxa"/>
            <w:shd w:val="clear" w:color="auto" w:fill="auto"/>
          </w:tcPr>
          <w:p w14:paraId="59AE8A32" w14:textId="77777777" w:rsidR="007134D6" w:rsidRPr="00AA635E" w:rsidRDefault="007134D6" w:rsidP="007134D6">
            <w:pPr>
              <w:rPr>
                <w:rStyle w:val="Nummer"/>
                <w:b w:val="0"/>
              </w:rPr>
            </w:pPr>
            <w:r w:rsidRPr="00AA635E">
              <w:rPr>
                <w:rStyle w:val="Nummer"/>
                <w:b w:val="0"/>
              </w:rPr>
              <w:t>Die violette Kurve ist die Gesamtenergie. Während der Ball in der Luft ist bleibt sie durch das Vernachlässigen der Luftreibung konstant. Es findet eine einfache Umwandlung von potenzieller in kinetische Energie und zurück statt.</w:t>
            </w:r>
          </w:p>
          <w:p w14:paraId="17F87523" w14:textId="77777777" w:rsidR="007134D6" w:rsidRPr="00AA635E" w:rsidRDefault="007134D6" w:rsidP="007134D6">
            <w:pPr>
              <w:rPr>
                <w:rStyle w:val="Nummer"/>
                <w:b w:val="0"/>
              </w:rPr>
            </w:pPr>
            <w:r w:rsidRPr="00AA635E">
              <w:rPr>
                <w:rStyle w:val="Nummer"/>
                <w:b w:val="0"/>
              </w:rPr>
              <w:t>Beim Aufprall wird Wärmeenergie frei, die an die Umgebung abgegeben wird. Sie stellt entwertete Energie dar und ist für das Springen des Balls nicht mehr von Bedeutung.</w:t>
            </w:r>
          </w:p>
          <w:p w14:paraId="31B27271" w14:textId="77777777" w:rsidR="007134D6" w:rsidRPr="00AA635E" w:rsidRDefault="007134D6" w:rsidP="007134D6">
            <w:pPr>
              <w:rPr>
                <w:rStyle w:val="Nummer"/>
                <w:b w:val="0"/>
              </w:rPr>
            </w:pPr>
            <w:r w:rsidRPr="00AA635E">
              <w:rPr>
                <w:rStyle w:val="Nummer"/>
                <w:b w:val="0"/>
              </w:rPr>
              <w:t>Dadurch springt der Ball nicht mehr so hoch.</w:t>
            </w:r>
          </w:p>
        </w:tc>
      </w:tr>
      <w:tr w:rsidR="007134D6" w:rsidRPr="00AA635E" w14:paraId="550FA187" w14:textId="77777777" w:rsidTr="00AA635E">
        <w:tc>
          <w:tcPr>
            <w:tcW w:w="10061" w:type="dxa"/>
            <w:shd w:val="clear" w:color="auto" w:fill="auto"/>
          </w:tcPr>
          <w:p w14:paraId="31CB0871" w14:textId="77777777" w:rsidR="007134D6" w:rsidRPr="00AA635E" w:rsidRDefault="00B42104" w:rsidP="007134D6">
            <w:pPr>
              <w:rPr>
                <w:rStyle w:val="Nummer"/>
                <w:b w:val="0"/>
              </w:rPr>
            </w:pPr>
            <w:r>
              <w:rPr>
                <w:rStyle w:val="Nummer"/>
              </w:rPr>
              <w:pict w14:anchorId="11F4D50C">
                <v:shape id="_x0000_i1697" type="#_x0000_t75" style="width:415.65pt;height:257.45pt">
                  <v:imagedata r:id="rId1632" o:title="lsm905_1"/>
                </v:shape>
              </w:pict>
            </w:r>
          </w:p>
        </w:tc>
      </w:tr>
      <w:tr w:rsidR="007134D6" w:rsidRPr="00AA635E" w14:paraId="5477F84D" w14:textId="77777777" w:rsidTr="00AA635E">
        <w:tc>
          <w:tcPr>
            <w:tcW w:w="10061" w:type="dxa"/>
            <w:shd w:val="clear" w:color="auto" w:fill="auto"/>
          </w:tcPr>
          <w:p w14:paraId="53B4A703" w14:textId="77777777" w:rsidR="007134D6" w:rsidRPr="00AA635E" w:rsidRDefault="007134D6" w:rsidP="007134D6">
            <w:pPr>
              <w:rPr>
                <w:rStyle w:val="Nummer"/>
                <w:b w:val="0"/>
              </w:rPr>
            </w:pPr>
            <w:r w:rsidRPr="00AA635E">
              <w:rPr>
                <w:rStyle w:val="Nummer"/>
                <w:b w:val="0"/>
              </w:rPr>
              <w:t>Der angelegte Maßstab zeigt, dass ein Viertel der Bewegungsenergie in Wärme umgewandelt wurde.</w:t>
            </w:r>
          </w:p>
        </w:tc>
      </w:tr>
    </w:tbl>
    <w:p w14:paraId="197D967D" w14:textId="77777777" w:rsidR="007134D6" w:rsidRDefault="007134D6" w:rsidP="007134D6">
      <w:pPr>
        <w:rPr>
          <w:rStyle w:val="Nummer"/>
          <w:b w:val="0"/>
        </w:rPr>
      </w:pPr>
    </w:p>
    <w:p w14:paraId="0202FE33" w14:textId="77777777" w:rsidR="007134D6" w:rsidRDefault="007134D6" w:rsidP="007134D6">
      <w:pPr>
        <w:rPr>
          <w:rStyle w:val="Nummer"/>
          <w:b w:val="0"/>
        </w:rPr>
      </w:pPr>
    </w:p>
    <w:p w14:paraId="47DE9443" w14:textId="77777777" w:rsidR="007134D6" w:rsidRPr="004A373F" w:rsidRDefault="007134D6" w:rsidP="007134D6">
      <w:pPr>
        <w:rPr>
          <w:rStyle w:val="Nummer"/>
        </w:rPr>
      </w:pPr>
      <w:bookmarkStart w:id="3491" w:name="m906"/>
      <w:r w:rsidRPr="004A373F">
        <w:rPr>
          <w:rStyle w:val="Nummer"/>
        </w:rPr>
        <w:t>906.</w:t>
      </w:r>
      <w:bookmarkEnd w:id="3491"/>
      <w:r w:rsidRPr="004A373F">
        <w:rPr>
          <w:rStyle w:val="Nummer"/>
        </w:rPr>
        <w:t xml:space="preserve"> </w:t>
      </w:r>
    </w:p>
    <w:tbl>
      <w:tblPr>
        <w:tblW w:w="0" w:type="auto"/>
        <w:tblLook w:val="01E0" w:firstRow="1" w:lastRow="1" w:firstColumn="1" w:lastColumn="1" w:noHBand="0" w:noVBand="0"/>
      </w:tblPr>
      <w:tblGrid>
        <w:gridCol w:w="5030"/>
        <w:gridCol w:w="5031"/>
      </w:tblGrid>
      <w:tr w:rsidR="007134D6" w:rsidRPr="00AA635E" w14:paraId="467BD78F" w14:textId="77777777" w:rsidTr="00AA635E">
        <w:tc>
          <w:tcPr>
            <w:tcW w:w="5030" w:type="dxa"/>
            <w:shd w:val="clear" w:color="auto" w:fill="auto"/>
          </w:tcPr>
          <w:p w14:paraId="40EAAEDA" w14:textId="77777777" w:rsidR="007134D6" w:rsidRPr="00AA635E" w:rsidRDefault="00B42104" w:rsidP="007134D6">
            <w:pPr>
              <w:rPr>
                <w:rStyle w:val="Nummer"/>
                <w:b w:val="0"/>
              </w:rPr>
            </w:pPr>
            <w:r>
              <w:rPr>
                <w:rStyle w:val="Nummer"/>
              </w:rPr>
              <w:lastRenderedPageBreak/>
              <w:pict w14:anchorId="789DFAD5">
                <v:shape id="_x0000_i1698" type="#_x0000_t75" style="width:200.2pt;height:150pt">
                  <v:imagedata r:id="rId1633" o:title="m906_1"/>
                </v:shape>
              </w:pict>
            </w:r>
          </w:p>
        </w:tc>
        <w:tc>
          <w:tcPr>
            <w:tcW w:w="5031" w:type="dxa"/>
            <w:shd w:val="clear" w:color="auto" w:fill="auto"/>
          </w:tcPr>
          <w:p w14:paraId="0642A9E1" w14:textId="77777777" w:rsidR="007134D6" w:rsidRPr="00AA635E" w:rsidRDefault="00B42104" w:rsidP="007134D6">
            <w:pPr>
              <w:rPr>
                <w:rStyle w:val="Nummer"/>
                <w:b w:val="0"/>
              </w:rPr>
            </w:pPr>
            <w:r>
              <w:rPr>
                <w:rStyle w:val="Nummer"/>
              </w:rPr>
              <w:pict w14:anchorId="5FACB689">
                <v:shape id="_x0000_i1699" type="#_x0000_t75" style="width:200.2pt;height:150pt">
                  <v:imagedata r:id="rId1634" o:title="m906_2"/>
                </v:shape>
              </w:pict>
            </w:r>
          </w:p>
        </w:tc>
      </w:tr>
      <w:tr w:rsidR="007134D6" w:rsidRPr="00AA635E" w14:paraId="38C12C58" w14:textId="77777777" w:rsidTr="00AA635E">
        <w:tc>
          <w:tcPr>
            <w:tcW w:w="10061" w:type="dxa"/>
            <w:gridSpan w:val="2"/>
            <w:shd w:val="clear" w:color="auto" w:fill="auto"/>
          </w:tcPr>
          <w:p w14:paraId="180952FB" w14:textId="77777777" w:rsidR="007134D6" w:rsidRPr="00AA635E" w:rsidRDefault="007134D6" w:rsidP="007134D6">
            <w:pPr>
              <w:rPr>
                <w:rStyle w:val="Nummer"/>
                <w:b w:val="0"/>
              </w:rPr>
            </w:pPr>
            <w:r>
              <w:t>b) Die Spritzweite ändert sich nicht.</w:t>
            </w:r>
            <w:r>
              <w:br/>
              <w:t xml:space="preserve">Die Anordnung wird als </w:t>
            </w:r>
            <w:hyperlink r:id="rId1635" w:tgtFrame="_blank" w:history="1">
              <w:proofErr w:type="spellStart"/>
              <w:r>
                <w:rPr>
                  <w:rStyle w:val="Hyperlink"/>
                </w:rPr>
                <w:t>Mariottesche</w:t>
              </w:r>
              <w:proofErr w:type="spellEnd"/>
              <w:r>
                <w:rPr>
                  <w:rStyle w:val="Hyperlink"/>
                </w:rPr>
                <w:t xml:space="preserve"> Flasche</w:t>
              </w:r>
            </w:hyperlink>
            <w:r>
              <w:t xml:space="preserve"> bezeichnet. Entscheidend für die Spritzweite ist nur der Abstand zwischen dem Loch und dem unteren Ende des Strohhalms.</w:t>
            </w:r>
          </w:p>
        </w:tc>
      </w:tr>
    </w:tbl>
    <w:p w14:paraId="65CEF88B" w14:textId="77777777" w:rsidR="007134D6" w:rsidRDefault="007134D6" w:rsidP="007134D6">
      <w:pPr>
        <w:rPr>
          <w:rStyle w:val="Nummer"/>
          <w:b w:val="0"/>
        </w:rPr>
      </w:pPr>
    </w:p>
    <w:p w14:paraId="5021DEC3" w14:textId="77777777" w:rsidR="007134D6" w:rsidRDefault="007134D6" w:rsidP="007134D6">
      <w:pPr>
        <w:rPr>
          <w:rStyle w:val="Nummer"/>
          <w:b w:val="0"/>
        </w:rPr>
      </w:pPr>
    </w:p>
    <w:p w14:paraId="3E6BB8C1" w14:textId="77777777" w:rsidR="007134D6" w:rsidRDefault="007134D6" w:rsidP="007134D6">
      <w:pPr>
        <w:rPr>
          <w:rStyle w:val="Nummer"/>
          <w:b w:val="0"/>
        </w:rPr>
      </w:pPr>
      <w:bookmarkStart w:id="3492" w:name="m907"/>
      <w:r w:rsidRPr="004A373F">
        <w:rPr>
          <w:rStyle w:val="Nummer"/>
        </w:rPr>
        <w:t>907.</w:t>
      </w:r>
      <w:bookmarkEnd w:id="3492"/>
      <w:r>
        <w:rPr>
          <w:rStyle w:val="Nummer"/>
          <w:b w:val="0"/>
        </w:rPr>
        <w:t xml:space="preserve"> Wenn Speiche den anderen Fahrer zum zweiten Mal überrundet, ist er 1000 m weitergefahren. Beide Fahrer sind aber die gleiche Zeit seit dem Start unterwegs. Als Formel sieht das so aus:</w:t>
      </w:r>
    </w:p>
    <w:p w14:paraId="459B9CC1" w14:textId="77777777" w:rsidR="007134D6" w:rsidRDefault="007134D6" w:rsidP="007134D6">
      <w:pPr>
        <w:rPr>
          <w:rStyle w:val="Nummer"/>
          <w:b w:val="0"/>
        </w:rPr>
      </w:pPr>
      <w:r w:rsidRPr="007E584D">
        <w:rPr>
          <w:rStyle w:val="Nummer"/>
          <w:b w:val="0"/>
        </w:rPr>
        <w:object w:dxaOrig="1700" w:dyaOrig="360" w14:anchorId="7FE39B07">
          <v:shape id="_x0000_i1700" type="#_x0000_t75" style="width:84.55pt;height:18pt" o:ole="">
            <v:imagedata r:id="rId1636" o:title=""/>
          </v:shape>
          <o:OLEObject Type="Embed" ProgID="Equation.DSMT4" ShapeID="_x0000_i1700" DrawAspect="Content" ObjectID="_1731936618" r:id="rId1637"/>
        </w:object>
      </w:r>
      <w:r>
        <w:rPr>
          <w:rStyle w:val="Nummer"/>
          <w:b w:val="0"/>
        </w:rPr>
        <w:t>und</w:t>
      </w:r>
    </w:p>
    <w:p w14:paraId="7DD96D61" w14:textId="77777777" w:rsidR="007134D6" w:rsidRDefault="007134D6" w:rsidP="007134D6">
      <w:pPr>
        <w:rPr>
          <w:rStyle w:val="Nummer"/>
          <w:b w:val="0"/>
        </w:rPr>
      </w:pPr>
      <w:r w:rsidRPr="005142F6">
        <w:rPr>
          <w:rStyle w:val="Nummer"/>
        </w:rPr>
        <w:object w:dxaOrig="940" w:dyaOrig="360" w14:anchorId="59BF6602">
          <v:shape id="_x0000_i1701" type="#_x0000_t75" style="width:47.45pt;height:18pt" o:ole="">
            <v:imagedata r:id="rId1638" o:title=""/>
          </v:shape>
          <o:OLEObject Type="Embed" ProgID="Equation.DSMT4" ShapeID="_x0000_i1701" DrawAspect="Content" ObjectID="_1731936619" r:id="rId1639"/>
        </w:object>
      </w:r>
    </w:p>
    <w:p w14:paraId="19461734" w14:textId="77777777" w:rsidR="007134D6" w:rsidRDefault="007134D6" w:rsidP="007134D6">
      <w:pPr>
        <w:rPr>
          <w:rStyle w:val="Nummer"/>
          <w:b w:val="0"/>
        </w:rPr>
      </w:pPr>
      <w:r>
        <w:rPr>
          <w:rStyle w:val="Nummer"/>
          <w:b w:val="0"/>
        </w:rPr>
        <w:t>Da die Geschwindigkeiten konstant sind, gilt weiterhin</w:t>
      </w:r>
    </w:p>
    <w:p w14:paraId="30F4EE33" w14:textId="77777777" w:rsidR="007134D6" w:rsidRDefault="007134D6" w:rsidP="007134D6">
      <w:pPr>
        <w:rPr>
          <w:rStyle w:val="Nummer"/>
          <w:b w:val="0"/>
        </w:rPr>
      </w:pPr>
      <w:r w:rsidRPr="005142F6">
        <w:rPr>
          <w:rStyle w:val="Nummer"/>
        </w:rPr>
        <w:object w:dxaOrig="700" w:dyaOrig="999" w14:anchorId="1EB94E58">
          <v:shape id="_x0000_i1702" type="#_x0000_t75" style="width:35.45pt;height:50.2pt" o:ole="">
            <v:imagedata r:id="rId1640" o:title=""/>
          </v:shape>
          <o:OLEObject Type="Embed" ProgID="Equation.DSMT4" ShapeID="_x0000_i1702" DrawAspect="Content" ObjectID="_1731936620" r:id="rId1641"/>
        </w:object>
      </w:r>
    </w:p>
    <w:p w14:paraId="3F62D8DE" w14:textId="77777777" w:rsidR="007134D6" w:rsidRDefault="007134D6" w:rsidP="007134D6">
      <w:pPr>
        <w:rPr>
          <w:rStyle w:val="Nummer"/>
          <w:b w:val="0"/>
        </w:rPr>
      </w:pPr>
      <w:r>
        <w:rPr>
          <w:rStyle w:val="Nummer"/>
          <w:b w:val="0"/>
        </w:rPr>
        <w:t>Das kann man in die erste Gleichung einsetzen:</w:t>
      </w:r>
    </w:p>
    <w:p w14:paraId="4E269B48" w14:textId="77777777" w:rsidR="007134D6" w:rsidRDefault="007134D6" w:rsidP="007134D6">
      <w:pPr>
        <w:rPr>
          <w:rStyle w:val="Nummer"/>
          <w:b w:val="0"/>
        </w:rPr>
      </w:pPr>
      <w:r w:rsidRPr="007E584D">
        <w:rPr>
          <w:rStyle w:val="Nummer"/>
        </w:rPr>
        <w:object w:dxaOrig="2240" w:dyaOrig="360" w14:anchorId="45FF43DC">
          <v:shape id="_x0000_i1703" type="#_x0000_t75" style="width:111.8pt;height:18pt" o:ole="">
            <v:imagedata r:id="rId1642" o:title=""/>
          </v:shape>
          <o:OLEObject Type="Embed" ProgID="Equation.DSMT4" ShapeID="_x0000_i1703" DrawAspect="Content" ObjectID="_1731936621" r:id="rId1643"/>
        </w:object>
      </w:r>
    </w:p>
    <w:p w14:paraId="3A2002CE" w14:textId="77777777" w:rsidR="007134D6" w:rsidRDefault="007134D6" w:rsidP="007134D6">
      <w:pPr>
        <w:rPr>
          <w:rStyle w:val="Nummer"/>
          <w:b w:val="0"/>
        </w:rPr>
      </w:pPr>
      <w:r>
        <w:rPr>
          <w:rStyle w:val="Nummer"/>
          <w:b w:val="0"/>
        </w:rPr>
        <w:t>und nach der gesuchten Zeit t umstellen:</w:t>
      </w:r>
    </w:p>
    <w:p w14:paraId="79187705" w14:textId="77777777" w:rsidR="007134D6" w:rsidRDefault="007134D6" w:rsidP="007134D6">
      <w:pPr>
        <w:rPr>
          <w:rStyle w:val="Nummer"/>
          <w:b w:val="0"/>
        </w:rPr>
      </w:pPr>
      <w:r w:rsidRPr="00E5551C">
        <w:rPr>
          <w:rStyle w:val="Nummer"/>
          <w:b w:val="0"/>
        </w:rPr>
        <w:object w:dxaOrig="2220" w:dyaOrig="1800" w14:anchorId="6CDB2A1B">
          <v:shape id="_x0000_i1704" type="#_x0000_t75" style="width:111.25pt;height:90pt" o:ole="">
            <v:imagedata r:id="rId1644" o:title=""/>
          </v:shape>
          <o:OLEObject Type="Embed" ProgID="Equation.DSMT4" ShapeID="_x0000_i1704" DrawAspect="Content" ObjectID="_1731936622" r:id="rId1645"/>
        </w:object>
      </w:r>
    </w:p>
    <w:p w14:paraId="3A9AE105" w14:textId="77777777" w:rsidR="007134D6" w:rsidRDefault="007134D6" w:rsidP="007134D6">
      <w:pPr>
        <w:rPr>
          <w:rStyle w:val="Nummer"/>
          <w:b w:val="0"/>
        </w:rPr>
      </w:pPr>
      <w:r>
        <w:rPr>
          <w:rStyle w:val="Nummer"/>
          <w:b w:val="0"/>
        </w:rPr>
        <w:t xml:space="preserve">Die Geschwindigkeiten der beiden Fahrer erhält man aus der Anzahl der Runden, also der gefahrenen Strecke, in den 20 min. Fahrer Speiche hat in dieser Zeit 36 Runden = 18 000 m geschafft und Fahrer Nabe nur 33 Runden = 16 500 m. Damit beträgt die Geschwindigkeit von </w:t>
      </w:r>
      <w:proofErr w:type="gramStart"/>
      <w:r>
        <w:rPr>
          <w:rStyle w:val="Nummer"/>
          <w:b w:val="0"/>
        </w:rPr>
        <w:t>Speiche  15</w:t>
      </w:r>
      <w:proofErr w:type="gramEnd"/>
      <w:r>
        <w:t>m/s</w:t>
      </w:r>
      <w:r>
        <w:rPr>
          <w:rStyle w:val="Nummer"/>
          <w:b w:val="0"/>
        </w:rPr>
        <w:t xml:space="preserve"> und die von Nabe 13,75 m/s. Die Differenz der beiden Geschwindigkeiten ist 1,25</w:t>
      </w:r>
      <w:r>
        <w:t xml:space="preserve"> m/s</w:t>
      </w:r>
      <w:r>
        <w:rPr>
          <w:rStyle w:val="Nummer"/>
          <w:b w:val="0"/>
        </w:rPr>
        <w:t xml:space="preserve"> groß. Damit kann die gesuchte Zeit berechnet werden:</w:t>
      </w:r>
    </w:p>
    <w:p w14:paraId="62B74D5D" w14:textId="77777777" w:rsidR="007134D6" w:rsidRDefault="007134D6" w:rsidP="007134D6">
      <w:pPr>
        <w:rPr>
          <w:rStyle w:val="Nummer"/>
          <w:b w:val="0"/>
        </w:rPr>
      </w:pPr>
      <w:r w:rsidRPr="00E5551C">
        <w:rPr>
          <w:rStyle w:val="Nummer"/>
        </w:rPr>
        <w:object w:dxaOrig="1120" w:dyaOrig="1280" w14:anchorId="2EEB502F">
          <v:shape id="_x0000_i1705" type="#_x0000_t75" style="width:56.2pt;height:64.35pt" o:ole="">
            <v:imagedata r:id="rId1646" o:title=""/>
          </v:shape>
          <o:OLEObject Type="Embed" ProgID="Equation.DSMT4" ShapeID="_x0000_i1705" DrawAspect="Content" ObjectID="_1731936623" r:id="rId1647"/>
        </w:object>
      </w:r>
    </w:p>
    <w:p w14:paraId="2D1FCCBE" w14:textId="77777777" w:rsidR="007134D6" w:rsidRDefault="007134D6" w:rsidP="007134D6">
      <w:pPr>
        <w:rPr>
          <w:rStyle w:val="Nummer"/>
          <w:b w:val="0"/>
        </w:rPr>
      </w:pPr>
    </w:p>
    <w:tbl>
      <w:tblPr>
        <w:tblW w:w="0" w:type="auto"/>
        <w:tblLook w:val="01E0" w:firstRow="1" w:lastRow="1" w:firstColumn="1" w:lastColumn="1" w:noHBand="0" w:noVBand="0"/>
      </w:tblPr>
      <w:tblGrid>
        <w:gridCol w:w="4786"/>
        <w:gridCol w:w="5275"/>
      </w:tblGrid>
      <w:tr w:rsidR="007134D6" w:rsidRPr="00AA635E" w14:paraId="67205EB8" w14:textId="77777777" w:rsidTr="00AA635E">
        <w:tc>
          <w:tcPr>
            <w:tcW w:w="4786" w:type="dxa"/>
            <w:shd w:val="clear" w:color="auto" w:fill="auto"/>
          </w:tcPr>
          <w:p w14:paraId="37FE5457" w14:textId="77777777" w:rsidR="007134D6" w:rsidRPr="002B6409" w:rsidRDefault="007134D6" w:rsidP="007134D6">
            <w:pPr>
              <w:rPr>
                <w:rStyle w:val="Nummer"/>
              </w:rPr>
            </w:pPr>
            <w:bookmarkStart w:id="3493" w:name="m908"/>
            <w:r w:rsidRPr="002B6409">
              <w:rPr>
                <w:rStyle w:val="Nummer"/>
              </w:rPr>
              <w:lastRenderedPageBreak/>
              <w:t>908</w:t>
            </w:r>
            <w:bookmarkEnd w:id="3493"/>
            <w:r w:rsidRPr="002B6409">
              <w:rPr>
                <w:rStyle w:val="Nummer"/>
              </w:rPr>
              <w:t xml:space="preserve">. </w:t>
            </w:r>
          </w:p>
          <w:p w14:paraId="32F653BD" w14:textId="77777777" w:rsidR="007134D6" w:rsidRPr="00AA635E" w:rsidRDefault="007134D6" w:rsidP="007134D6">
            <w:pPr>
              <w:rPr>
                <w:rStyle w:val="Nummer"/>
                <w:b w:val="0"/>
              </w:rPr>
            </w:pPr>
            <w:r w:rsidRPr="00150B82">
              <w:rPr>
                <w:rStyle w:val="Nummer"/>
              </w:rPr>
              <w:t>Abschnitt a)</w:t>
            </w:r>
            <w:r w:rsidRPr="00AA635E">
              <w:rPr>
                <w:rStyle w:val="Nummer"/>
                <w:b w:val="0"/>
              </w:rPr>
              <w:t xml:space="preserve"> Die Bewegung erfolgt gleichförmig, die Geschwindigkeit ändert sich also nicht. Sie beträgt </w:t>
            </w:r>
            <w:proofErr w:type="gramStart"/>
            <w:r w:rsidRPr="00AA635E">
              <w:rPr>
                <w:rStyle w:val="Nummer"/>
                <w:b w:val="0"/>
              </w:rPr>
              <w:t>in  den</w:t>
            </w:r>
            <w:proofErr w:type="gramEnd"/>
            <w:r w:rsidRPr="00AA635E">
              <w:rPr>
                <w:rStyle w:val="Nummer"/>
                <w:b w:val="0"/>
              </w:rPr>
              <w:t xml:space="preserve"> ersten 2 Sekunden konstant 1 m/s. Damit beginnt die Bewegung des Körpers   bei 0 m und erreicht nach 2 s eine Entfernung von 2 m vom Startpunkt aus.</w:t>
            </w:r>
          </w:p>
          <w:p w14:paraId="2EF7541A" w14:textId="77777777" w:rsidR="007134D6" w:rsidRPr="00AA635E" w:rsidRDefault="007134D6" w:rsidP="007134D6">
            <w:pPr>
              <w:rPr>
                <w:rStyle w:val="Nummer"/>
                <w:b w:val="0"/>
              </w:rPr>
            </w:pPr>
            <w:r w:rsidRPr="00F869A2">
              <w:rPr>
                <w:rStyle w:val="Nummer"/>
              </w:rPr>
              <w:t>Abschnitt b)</w:t>
            </w:r>
            <w:r w:rsidRPr="00AA635E">
              <w:rPr>
                <w:rStyle w:val="Nummer"/>
                <w:b w:val="0"/>
              </w:rPr>
              <w:t xml:space="preserve"> ist eine gleichmäßig beschleunigte Bewegung, der Körper ändert in gleichen Zeitabschnitten seine Geschwindigkeit um den gleichen Wert.</w:t>
            </w:r>
          </w:p>
          <w:p w14:paraId="61622623" w14:textId="77777777" w:rsidR="007134D6" w:rsidRPr="00AA635E" w:rsidRDefault="007134D6" w:rsidP="007134D6">
            <w:pPr>
              <w:rPr>
                <w:rStyle w:val="Nummer"/>
                <w:b w:val="0"/>
              </w:rPr>
            </w:pPr>
            <w:r w:rsidRPr="00AA635E">
              <w:rPr>
                <w:rStyle w:val="Nummer"/>
                <w:b w:val="0"/>
              </w:rPr>
              <w:t>Aus dem Diagramm ist zu entnehmen, dass er in einer Sekunde von 1 m/s aus 2 m/s beschleunigt. Die Beschleunigung beträgt also</w:t>
            </w:r>
          </w:p>
        </w:tc>
        <w:tc>
          <w:tcPr>
            <w:tcW w:w="5275" w:type="dxa"/>
            <w:shd w:val="clear" w:color="auto" w:fill="auto"/>
          </w:tcPr>
          <w:p w14:paraId="0D5DEB81" w14:textId="77777777" w:rsidR="007134D6" w:rsidRPr="00AA635E" w:rsidRDefault="00B42104" w:rsidP="007134D6">
            <w:pPr>
              <w:rPr>
                <w:rStyle w:val="Nummer"/>
                <w:b w:val="0"/>
              </w:rPr>
            </w:pPr>
            <w:r>
              <w:rPr>
                <w:rStyle w:val="Nummer"/>
              </w:rPr>
              <w:pict w14:anchorId="146FF704">
                <v:shape id="_x0000_i1706" type="#_x0000_t75" style="width:206.2pt;height:200.2pt">
                  <v:imagedata r:id="rId1648" o:title="lsm908"/>
                </v:shape>
              </w:pict>
            </w:r>
          </w:p>
        </w:tc>
      </w:tr>
    </w:tbl>
    <w:p w14:paraId="5FDEB526" w14:textId="77777777" w:rsidR="007134D6" w:rsidRDefault="007134D6" w:rsidP="007134D6">
      <w:pPr>
        <w:rPr>
          <w:rStyle w:val="Nummer"/>
          <w:b w:val="0"/>
        </w:rPr>
      </w:pPr>
      <w:r w:rsidRPr="00150B82">
        <w:rPr>
          <w:rStyle w:val="Nummer"/>
        </w:rPr>
        <w:object w:dxaOrig="800" w:dyaOrig="2299" w14:anchorId="2664030F">
          <v:shape id="_x0000_i1707" type="#_x0000_t75" style="width:39.8pt;height:114.55pt" o:ole="">
            <v:imagedata r:id="rId1649" o:title=""/>
          </v:shape>
          <o:OLEObject Type="Embed" ProgID="Equation.DSMT4" ShapeID="_x0000_i1707" DrawAspect="Content" ObjectID="_1731936624" r:id="rId1650"/>
        </w:object>
      </w:r>
    </w:p>
    <w:p w14:paraId="7DD859C1" w14:textId="77777777" w:rsidR="007134D6" w:rsidRDefault="007134D6" w:rsidP="007134D6">
      <w:pPr>
        <w:rPr>
          <w:rStyle w:val="Nummer"/>
          <w:b w:val="0"/>
        </w:rPr>
      </w:pPr>
      <w:r>
        <w:rPr>
          <w:rStyle w:val="Nummer"/>
          <w:b w:val="0"/>
        </w:rPr>
        <w:t>Damit kann der Punkt berechnet werden, den der Körper am Ende der Beschleunigung, erreicht hat. Es gilt die komplette Gleichung für die gleichmäßig beschleunigte Bewegung:</w:t>
      </w:r>
    </w:p>
    <w:p w14:paraId="6FF830FB" w14:textId="77777777" w:rsidR="007134D6" w:rsidRDefault="007134D6" w:rsidP="007134D6">
      <w:pPr>
        <w:rPr>
          <w:rStyle w:val="Nummer"/>
          <w:b w:val="0"/>
        </w:rPr>
      </w:pPr>
      <w:r w:rsidRPr="00225CA7">
        <w:rPr>
          <w:rStyle w:val="Nummer"/>
        </w:rPr>
        <w:object w:dxaOrig="1840" w:dyaOrig="620" w14:anchorId="65D62F89">
          <v:shape id="_x0000_i1708" type="#_x0000_t75" style="width:92.2pt;height:30.55pt" o:ole="">
            <v:imagedata r:id="rId1651" o:title=""/>
          </v:shape>
          <o:OLEObject Type="Embed" ProgID="Equation.DSMT4" ShapeID="_x0000_i1708" DrawAspect="Content" ObjectID="_1731936625" r:id="rId1652"/>
        </w:object>
      </w:r>
    </w:p>
    <w:p w14:paraId="1F7BEE5E" w14:textId="77777777" w:rsidR="007134D6" w:rsidRDefault="007134D6" w:rsidP="007134D6">
      <w:pPr>
        <w:rPr>
          <w:rStyle w:val="Nummer"/>
          <w:b w:val="0"/>
        </w:rPr>
      </w:pPr>
      <w:r>
        <w:rPr>
          <w:rStyle w:val="Nummer"/>
          <w:b w:val="0"/>
        </w:rPr>
        <w:t>Der letzte Summand ist der bereits zurückgelegte Weg. Der mittlere Summand ist der Weg, der zurückgelegt wird, wenn das Fahrzeug nicht beschleunigt. Der erste Summand ist der Weg, der dazukommt, weil das Fahrzeug schneller wird.</w:t>
      </w:r>
    </w:p>
    <w:p w14:paraId="70745640" w14:textId="77777777" w:rsidR="007134D6" w:rsidRDefault="007134D6" w:rsidP="007134D6">
      <w:pPr>
        <w:rPr>
          <w:rStyle w:val="Nummer"/>
          <w:b w:val="0"/>
        </w:rPr>
      </w:pPr>
      <w:r>
        <w:rPr>
          <w:rStyle w:val="Nummer"/>
          <w:b w:val="0"/>
        </w:rPr>
        <w:t xml:space="preserve"> </w:t>
      </w:r>
      <w:r w:rsidRPr="00584307">
        <w:rPr>
          <w:rStyle w:val="Nummer"/>
        </w:rPr>
        <w:object w:dxaOrig="2840" w:dyaOrig="1620" w14:anchorId="64EA99D9">
          <v:shape id="_x0000_i1709" type="#_x0000_t75" style="width:142.35pt;height:81.25pt" o:ole="">
            <v:imagedata r:id="rId1653" o:title=""/>
          </v:shape>
          <o:OLEObject Type="Embed" ProgID="Equation.DSMT4" ShapeID="_x0000_i1709" DrawAspect="Content" ObjectID="_1731936626" r:id="rId1654"/>
        </w:object>
      </w:r>
    </w:p>
    <w:p w14:paraId="3A1DC7BE" w14:textId="77777777" w:rsidR="007134D6" w:rsidRDefault="007134D6" w:rsidP="007134D6">
      <w:pPr>
        <w:rPr>
          <w:rStyle w:val="Nummer"/>
          <w:b w:val="0"/>
        </w:rPr>
      </w:pPr>
      <w:r>
        <w:rPr>
          <w:rStyle w:val="Nummer"/>
          <w:b w:val="0"/>
        </w:rPr>
        <w:t>Die Kurve stellt eine quadratische Funktion dar, darf also nicht gerade gezeichnet werden.</w:t>
      </w:r>
    </w:p>
    <w:p w14:paraId="23848C7B" w14:textId="77777777" w:rsidR="007134D6" w:rsidRDefault="007134D6" w:rsidP="007134D6">
      <w:pPr>
        <w:rPr>
          <w:rStyle w:val="Nummer"/>
          <w:b w:val="0"/>
        </w:rPr>
      </w:pPr>
      <w:r w:rsidRPr="008D6E09">
        <w:rPr>
          <w:rStyle w:val="Nummer"/>
        </w:rPr>
        <w:t>Abschnitt c)</w:t>
      </w:r>
      <w:r>
        <w:rPr>
          <w:rStyle w:val="Nummer"/>
          <w:b w:val="0"/>
        </w:rPr>
        <w:t xml:space="preserve"> ist wieder eine gleichförmige Bewegung und es gilt:</w:t>
      </w:r>
    </w:p>
    <w:p w14:paraId="2F0E16F6" w14:textId="77777777" w:rsidR="007134D6" w:rsidRDefault="007134D6" w:rsidP="007134D6">
      <w:pPr>
        <w:rPr>
          <w:rStyle w:val="Nummer"/>
          <w:b w:val="0"/>
        </w:rPr>
      </w:pPr>
      <w:r w:rsidRPr="008D6E09">
        <w:rPr>
          <w:rStyle w:val="Nummer"/>
        </w:rPr>
        <w:object w:dxaOrig="1640" w:dyaOrig="1359" w14:anchorId="171CF612">
          <v:shape id="_x0000_i1710" type="#_x0000_t75" style="width:81.8pt;height:68.2pt" o:ole="">
            <v:imagedata r:id="rId1655" o:title=""/>
          </v:shape>
          <o:OLEObject Type="Embed" ProgID="Equation.DSMT4" ShapeID="_x0000_i1710" DrawAspect="Content" ObjectID="_1731936627" r:id="rId1656"/>
        </w:object>
      </w:r>
    </w:p>
    <w:p w14:paraId="4A93B1C2" w14:textId="77777777" w:rsidR="007134D6" w:rsidRDefault="007134D6" w:rsidP="007134D6">
      <w:pPr>
        <w:rPr>
          <w:rStyle w:val="Nummer"/>
          <w:b w:val="0"/>
        </w:rPr>
      </w:pPr>
      <w:r w:rsidRPr="008D6E09">
        <w:rPr>
          <w:rStyle w:val="Nummer"/>
        </w:rPr>
        <w:t>Abschnitt d)</w:t>
      </w:r>
      <w:r>
        <w:rPr>
          <w:rStyle w:val="Nummer"/>
          <w:b w:val="0"/>
        </w:rPr>
        <w:t xml:space="preserve"> ist eine abbremsende Bewegung, also eine negativ beschleunigte Bewegung. Der Körper bremst innerhalb von 1 s bis zum Stillstand ab. Das heißt, am Ende dieses Abschnitts bewegt er sich gar nicht mehr und die </w:t>
      </w:r>
      <w:proofErr w:type="spellStart"/>
      <w:r>
        <w:rPr>
          <w:rStyle w:val="Nummer"/>
          <w:b w:val="0"/>
        </w:rPr>
        <w:t>Wegkurve</w:t>
      </w:r>
      <w:proofErr w:type="spellEnd"/>
      <w:r>
        <w:rPr>
          <w:rStyle w:val="Nummer"/>
          <w:b w:val="0"/>
        </w:rPr>
        <w:t xml:space="preserve"> verläuft im Diagramm waagerecht. Der </w:t>
      </w:r>
      <w:proofErr w:type="gramStart"/>
      <w:r>
        <w:rPr>
          <w:rStyle w:val="Nummer"/>
          <w:b w:val="0"/>
        </w:rPr>
        <w:t>bis dahin zurückgelegte Weg</w:t>
      </w:r>
      <w:proofErr w:type="gramEnd"/>
      <w:r>
        <w:rPr>
          <w:rStyle w:val="Nummer"/>
          <w:b w:val="0"/>
        </w:rPr>
        <w:t xml:space="preserve"> berechnet sich wieder mit</w:t>
      </w:r>
    </w:p>
    <w:p w14:paraId="1F1749E1" w14:textId="77777777" w:rsidR="007134D6" w:rsidRDefault="007134D6" w:rsidP="007134D6">
      <w:pPr>
        <w:rPr>
          <w:rStyle w:val="Nummer"/>
          <w:b w:val="0"/>
        </w:rPr>
      </w:pPr>
      <w:r w:rsidRPr="00225CA7">
        <w:rPr>
          <w:rStyle w:val="Nummer"/>
        </w:rPr>
        <w:object w:dxaOrig="1840" w:dyaOrig="620" w14:anchorId="4D18DB04">
          <v:shape id="_x0000_i1711" type="#_x0000_t75" style="width:92.2pt;height:30.55pt" o:ole="">
            <v:imagedata r:id="rId1651" o:title=""/>
          </v:shape>
          <o:OLEObject Type="Embed" ProgID="Equation.DSMT4" ShapeID="_x0000_i1711" DrawAspect="Content" ObjectID="_1731936628" r:id="rId1657"/>
        </w:object>
      </w:r>
    </w:p>
    <w:p w14:paraId="5B79ED84" w14:textId="77777777" w:rsidR="007134D6" w:rsidRDefault="007134D6" w:rsidP="007134D6">
      <w:pPr>
        <w:rPr>
          <w:rStyle w:val="Nummer"/>
          <w:b w:val="0"/>
        </w:rPr>
      </w:pPr>
      <w:r>
        <w:rPr>
          <w:rStyle w:val="Nummer"/>
          <w:b w:val="0"/>
        </w:rPr>
        <w:lastRenderedPageBreak/>
        <w:t>Dabei ist jetzt der erste Summand negativ, da durch das Bremsen weniger Weg zurückgelegt wird, als wenn das Fahrzeug ungebremst weiterfährt.</w:t>
      </w:r>
    </w:p>
    <w:p w14:paraId="6F99C44E" w14:textId="77777777" w:rsidR="007134D6" w:rsidRDefault="007134D6" w:rsidP="007134D6">
      <w:pPr>
        <w:rPr>
          <w:rStyle w:val="Nummer"/>
          <w:b w:val="0"/>
        </w:rPr>
      </w:pPr>
      <w:r>
        <w:rPr>
          <w:rStyle w:val="Nummer"/>
          <w:b w:val="0"/>
        </w:rPr>
        <w:t>Die Beschleunigung lässt sich aus dem Diagramm leicht ablesen und beträgt</w:t>
      </w:r>
    </w:p>
    <w:p w14:paraId="790CDEFE" w14:textId="77777777" w:rsidR="007134D6" w:rsidRDefault="007134D6" w:rsidP="007134D6">
      <w:pPr>
        <w:rPr>
          <w:rStyle w:val="Nummer"/>
          <w:b w:val="0"/>
        </w:rPr>
      </w:pPr>
      <w:r w:rsidRPr="008D6E09">
        <w:rPr>
          <w:rStyle w:val="Nummer"/>
          <w:b w:val="0"/>
        </w:rPr>
        <w:object w:dxaOrig="980" w:dyaOrig="620" w14:anchorId="4D97176C">
          <v:shape id="_x0000_i1712" type="#_x0000_t75" style="width:48.55pt;height:30.55pt" o:ole="">
            <v:imagedata r:id="rId1658" o:title=""/>
          </v:shape>
          <o:OLEObject Type="Embed" ProgID="Equation.DSMT4" ShapeID="_x0000_i1712" DrawAspect="Content" ObjectID="_1731936629" r:id="rId1659"/>
        </w:object>
      </w:r>
    </w:p>
    <w:p w14:paraId="7DD39D72" w14:textId="77777777" w:rsidR="007134D6" w:rsidRDefault="007134D6" w:rsidP="007134D6">
      <w:pPr>
        <w:rPr>
          <w:rStyle w:val="Nummer"/>
          <w:b w:val="0"/>
        </w:rPr>
      </w:pPr>
      <w:bookmarkStart w:id="3494" w:name="_Hlk412466147"/>
      <w:r>
        <w:rPr>
          <w:rStyle w:val="Nummer"/>
          <w:b w:val="0"/>
        </w:rPr>
        <w:t>Damit kann der Weg berechnet werden:</w:t>
      </w:r>
    </w:p>
    <w:bookmarkEnd w:id="3494"/>
    <w:p w14:paraId="3A4C2343" w14:textId="77777777" w:rsidR="007134D6" w:rsidRDefault="007134D6" w:rsidP="007134D6">
      <w:pPr>
        <w:rPr>
          <w:rStyle w:val="Nummer"/>
          <w:b w:val="0"/>
        </w:rPr>
      </w:pPr>
      <w:r w:rsidRPr="00584307">
        <w:rPr>
          <w:rStyle w:val="Nummer"/>
        </w:rPr>
        <w:object w:dxaOrig="3019" w:dyaOrig="1620" w14:anchorId="386A6473">
          <v:shape id="_x0000_i1713" type="#_x0000_t75" style="width:150.55pt;height:81.25pt" o:ole="">
            <v:imagedata r:id="rId1660" o:title=""/>
          </v:shape>
          <o:OLEObject Type="Embed" ProgID="Equation.DSMT4" ShapeID="_x0000_i1713" DrawAspect="Content" ObjectID="_1731936630" r:id="rId1661"/>
        </w:object>
      </w:r>
    </w:p>
    <w:p w14:paraId="15F19D21" w14:textId="77777777" w:rsidR="007134D6" w:rsidRDefault="007134D6" w:rsidP="007134D6">
      <w:pPr>
        <w:rPr>
          <w:rStyle w:val="Nummer"/>
          <w:b w:val="0"/>
        </w:rPr>
      </w:pPr>
      <w:bookmarkStart w:id="3495" w:name="_Hlk412466192"/>
      <w:r>
        <w:rPr>
          <w:rStyle w:val="Nummer"/>
          <w:b w:val="0"/>
        </w:rPr>
        <w:t xml:space="preserve">Im </w:t>
      </w:r>
      <w:r w:rsidRPr="008D6E09">
        <w:rPr>
          <w:rStyle w:val="Nummer"/>
        </w:rPr>
        <w:t>Abschnitt e)</w:t>
      </w:r>
      <w:r>
        <w:rPr>
          <w:rStyle w:val="Nummer"/>
          <w:b w:val="0"/>
        </w:rPr>
        <w:t xml:space="preserve"> fährt das Fahrzeug wieder zurück! Da es zu Beginn </w:t>
      </w:r>
      <w:proofErr w:type="gramStart"/>
      <w:r>
        <w:rPr>
          <w:rStyle w:val="Nummer"/>
          <w:b w:val="0"/>
        </w:rPr>
        <w:t>still stand</w:t>
      </w:r>
      <w:proofErr w:type="gramEnd"/>
      <w:r>
        <w:rPr>
          <w:rStyle w:val="Nummer"/>
          <w:b w:val="0"/>
        </w:rPr>
        <w:t>, kann man jetzt schreiben:</w:t>
      </w:r>
    </w:p>
    <w:bookmarkEnd w:id="3495"/>
    <w:p w14:paraId="7125C205" w14:textId="77777777" w:rsidR="007134D6" w:rsidRDefault="007134D6" w:rsidP="007134D6">
      <w:pPr>
        <w:rPr>
          <w:rStyle w:val="Nummer"/>
          <w:b w:val="0"/>
        </w:rPr>
      </w:pPr>
      <w:r w:rsidRPr="00225CA7">
        <w:rPr>
          <w:rStyle w:val="Nummer"/>
          <w:b w:val="0"/>
        </w:rPr>
        <w:object w:dxaOrig="1240" w:dyaOrig="620" w14:anchorId="649C5DED">
          <v:shape id="_x0000_i1714" type="#_x0000_t75" style="width:62.2pt;height:30.55pt" o:ole="">
            <v:imagedata r:id="rId1662" o:title=""/>
          </v:shape>
          <o:OLEObject Type="Embed" ProgID="Equation.DSMT4" ShapeID="_x0000_i1714" DrawAspect="Content" ObjectID="_1731936631" r:id="rId1663"/>
        </w:object>
      </w:r>
    </w:p>
    <w:p w14:paraId="50911B26" w14:textId="77777777" w:rsidR="007134D6" w:rsidRDefault="007134D6" w:rsidP="007134D6">
      <w:pPr>
        <w:rPr>
          <w:rStyle w:val="Nummer"/>
          <w:b w:val="0"/>
        </w:rPr>
      </w:pPr>
      <w:bookmarkStart w:id="3496" w:name="_Hlk412466234"/>
      <w:r>
        <w:rPr>
          <w:rStyle w:val="Nummer"/>
          <w:b w:val="0"/>
        </w:rPr>
        <w:t>Die Beschleunigung ist wieder negativ.</w:t>
      </w:r>
    </w:p>
    <w:bookmarkEnd w:id="3496"/>
    <w:p w14:paraId="69CB58D8" w14:textId="77777777" w:rsidR="007134D6" w:rsidRDefault="007134D6" w:rsidP="007134D6">
      <w:r w:rsidRPr="00514593">
        <w:rPr>
          <w:position w:val="-56"/>
        </w:rPr>
        <w:object w:dxaOrig="2460" w:dyaOrig="1240" w14:anchorId="5DCC383E">
          <v:shape id="_x0000_i1715" type="#_x0000_t75" style="width:123.25pt;height:62.2pt" o:ole="">
            <v:imagedata r:id="rId1664" o:title=""/>
          </v:shape>
          <o:OLEObject Type="Embed" ProgID="Equation.DSMT4" ShapeID="_x0000_i1715" DrawAspect="Content" ObjectID="_1731936632" r:id="rId1665"/>
        </w:object>
      </w:r>
    </w:p>
    <w:p w14:paraId="391C40B8" w14:textId="77777777" w:rsidR="007134D6" w:rsidRDefault="007134D6" w:rsidP="007134D6">
      <w:bookmarkStart w:id="3497" w:name="_Hlk412466272"/>
      <w:r>
        <w:t xml:space="preserve">Das ist die Entfernung, die das Fahrzeug am Ende von Abschnitt c) hatte. </w:t>
      </w:r>
    </w:p>
    <w:p w14:paraId="0BEB9C0D" w14:textId="77777777" w:rsidR="007134D6" w:rsidRDefault="007134D6" w:rsidP="007134D6"/>
    <w:p w14:paraId="68CE63F4" w14:textId="77777777" w:rsidR="007134D6" w:rsidRDefault="007134D6" w:rsidP="007134D6">
      <w:r>
        <w:t>Warum ist das so?</w:t>
      </w:r>
    </w:p>
    <w:p w14:paraId="50DD818C" w14:textId="77777777" w:rsidR="007134D6" w:rsidRDefault="007134D6" w:rsidP="007134D6">
      <w:r>
        <w:t>Der zurückgelegte Weg entspricht dem Flächeninhalt unter der v-t-Kurve. Man kann also zur Bestimmung des zurückgelegten Weges einfach die Kästchen unter der Kurve auszählen und erhält die Wege.</w:t>
      </w:r>
    </w:p>
    <w:p w14:paraId="5CBFC601" w14:textId="77777777" w:rsidR="007134D6" w:rsidRDefault="007134D6" w:rsidP="007134D6">
      <w:r>
        <w:t>Im Diagramm entspricht ein Kästchen einem viertel Meter, denn 4 Kästchen sind genau ein Meter.</w:t>
      </w:r>
    </w:p>
    <w:p w14:paraId="441BEEA7" w14:textId="74A89808" w:rsidR="007134D6" w:rsidRDefault="009C1813" w:rsidP="007134D6">
      <w:r>
        <w:t>Bis</w:t>
      </w:r>
      <w:r w:rsidR="007134D6">
        <w:t xml:space="preserve"> zum Ende von Abschnitt b) liegen 34 komplette Kästchen und 4 halbe Kästchen unter der Kurve. Das sind zusammen 36 Kästchen, also die oben berechneten 9 m.</w:t>
      </w:r>
    </w:p>
    <w:p w14:paraId="7E9F51C8" w14:textId="77777777" w:rsidR="007134D6" w:rsidRDefault="007134D6" w:rsidP="007134D6">
      <w:r>
        <w:t>Im Abschnitt d kommen nochmals 6 ganze Kästchen hinzu, was 1,5 m entspricht. Abschnitt e) ist symmetrisch zu d), liegt aber unter der t-Achse. Damit wird der Weg, der in d) hinzugekommen ist, in e) wieder abgezogen.</w:t>
      </w:r>
    </w:p>
    <w:bookmarkEnd w:id="3497"/>
    <w:p w14:paraId="4111730C" w14:textId="77777777" w:rsidR="007134D6" w:rsidRDefault="007134D6" w:rsidP="007134D6"/>
    <w:tbl>
      <w:tblPr>
        <w:tblW w:w="0" w:type="auto"/>
        <w:tblLook w:val="01E0" w:firstRow="1" w:lastRow="1" w:firstColumn="1" w:lastColumn="1" w:noHBand="0" w:noVBand="0"/>
      </w:tblPr>
      <w:tblGrid>
        <w:gridCol w:w="5030"/>
        <w:gridCol w:w="5031"/>
      </w:tblGrid>
      <w:tr w:rsidR="007134D6" w14:paraId="45BBA894" w14:textId="77777777" w:rsidTr="00AA635E">
        <w:tc>
          <w:tcPr>
            <w:tcW w:w="5030" w:type="dxa"/>
            <w:shd w:val="clear" w:color="auto" w:fill="auto"/>
          </w:tcPr>
          <w:p w14:paraId="557763E8" w14:textId="77777777" w:rsidR="007134D6" w:rsidRDefault="007134D6" w:rsidP="007134D6">
            <w:r w:rsidRPr="009C1813">
              <w:rPr>
                <w:b/>
              </w:rPr>
              <w:t>b)</w:t>
            </w:r>
            <w:r>
              <w:t xml:space="preserve"> Die dargestellte Spannung kann an der Sekundärwindung eines Trafos abgegriffen werden. Die Primärwicklung ist über ein Potentiometer an einer Gleichspannungsquelle angeschlossen.</w:t>
            </w:r>
          </w:p>
          <w:p w14:paraId="60409F3C" w14:textId="77777777" w:rsidR="007134D6" w:rsidRDefault="007134D6" w:rsidP="007134D6">
            <w:r>
              <w:t>Wenn am Potentiometer gedreht wird, ändert sich die Spannung an der Primärspule und damit auch die Stromstärke. Das bewirkt eine Änderung des Magnetfeldes und damit die Induktion einer Spannung in der Sekundärspule.</w:t>
            </w:r>
          </w:p>
          <w:p w14:paraId="2A29A67A" w14:textId="77777777" w:rsidR="007134D6" w:rsidRDefault="007134D6" w:rsidP="007134D6">
            <w:r>
              <w:t>Das Drehwinkel-Zeit-Diagramm für das Drehen am Potentiometer muss so aussehen wie das Weg-Zeit-Diagramm für die Bewegung.</w:t>
            </w:r>
          </w:p>
        </w:tc>
        <w:tc>
          <w:tcPr>
            <w:tcW w:w="5031" w:type="dxa"/>
            <w:shd w:val="clear" w:color="auto" w:fill="auto"/>
          </w:tcPr>
          <w:p w14:paraId="1AE45C75" w14:textId="77777777" w:rsidR="007134D6" w:rsidRDefault="00B42104" w:rsidP="007134D6">
            <w:r>
              <w:pict w14:anchorId="7E9698FB">
                <v:shape id="_x0000_i1716" type="#_x0000_t75" style="width:234.55pt;height:162.55pt">
                  <v:imagedata r:id="rId1666" o:title="m908_2"/>
                </v:shape>
              </w:pict>
            </w:r>
          </w:p>
        </w:tc>
      </w:tr>
    </w:tbl>
    <w:p w14:paraId="4B3F18D2" w14:textId="77777777" w:rsidR="007134D6" w:rsidRDefault="007134D6" w:rsidP="007134D6">
      <w:r>
        <w:t xml:space="preserve"> </w:t>
      </w:r>
    </w:p>
    <w:p w14:paraId="4EA80F13" w14:textId="77777777" w:rsidR="007134D6" w:rsidRDefault="007134D6" w:rsidP="007134D6"/>
    <w:p w14:paraId="20571D20" w14:textId="77777777" w:rsidR="007134D6" w:rsidRDefault="007134D6" w:rsidP="007134D6">
      <w:bookmarkStart w:id="3498" w:name="m909"/>
      <w:r w:rsidRPr="007F6366">
        <w:rPr>
          <w:rStyle w:val="Nummer"/>
        </w:rPr>
        <w:lastRenderedPageBreak/>
        <w:t>909.</w:t>
      </w:r>
      <w:bookmarkEnd w:id="3498"/>
      <w:r>
        <w:t xml:space="preserve"> 999er Gold bedeutet, dass es praktisch reines Gold darstellt. Die garantierte Reinheit von 999er Gold beträgt 99,99% Goldgehalt. Damit kann man als Dichte für den Barren die Dichte von:</w:t>
      </w:r>
    </w:p>
    <w:p w14:paraId="49052A91" w14:textId="77777777" w:rsidR="007134D6" w:rsidRDefault="007134D6" w:rsidP="007134D6">
      <w:r w:rsidRPr="005A6D3E">
        <w:rPr>
          <w:position w:val="-24"/>
        </w:rPr>
        <w:object w:dxaOrig="1660" w:dyaOrig="620" w14:anchorId="7277DC0D">
          <v:shape id="_x0000_i1717" type="#_x0000_t75" style="width:82.35pt;height:30.55pt" o:ole="">
            <v:imagedata r:id="rId1667" o:title=""/>
          </v:shape>
          <o:OLEObject Type="Embed" ProgID="Equation.DSMT4" ShapeID="_x0000_i1717" DrawAspect="Content" ObjectID="_1731936633" r:id="rId1668"/>
        </w:object>
      </w:r>
    </w:p>
    <w:p w14:paraId="663EE3A0" w14:textId="77777777" w:rsidR="007134D6" w:rsidRDefault="007134D6" w:rsidP="007134D6">
      <w:r>
        <w:t>annehmen.</w:t>
      </w:r>
    </w:p>
    <w:p w14:paraId="15AF60FF" w14:textId="77777777" w:rsidR="007134D6" w:rsidRDefault="007134D6" w:rsidP="007134D6">
      <w:r>
        <w:t>Beim Blattgoldschlagen wird das vorhandene Volumen des Barrens auf ein gleiches Volumen geschlagen, dessen Dicke bekannt ist. Die Fläche dieses Körpers ist gesucht.</w:t>
      </w:r>
    </w:p>
    <w:p w14:paraId="0428D162" w14:textId="77777777" w:rsidR="007134D6" w:rsidRDefault="007134D6" w:rsidP="007134D6">
      <w:r>
        <w:t>Welches Volumen nimmt der kleine Goldbarren ein? Da die Masse und die Dichte bekannt sind, kann das Volumen berechnet werden:</w:t>
      </w:r>
    </w:p>
    <w:p w14:paraId="2CF55FAA" w14:textId="77777777" w:rsidR="007134D6" w:rsidRDefault="007134D6" w:rsidP="007134D6">
      <w:r w:rsidRPr="0084140A">
        <w:rPr>
          <w:position w:val="-114"/>
        </w:rPr>
        <w:object w:dxaOrig="1740" w:dyaOrig="2400" w14:anchorId="7B41DD20">
          <v:shape id="_x0000_i1718" type="#_x0000_t75" style="width:87.25pt;height:120pt" o:ole="">
            <v:imagedata r:id="rId1669" o:title=""/>
          </v:shape>
          <o:OLEObject Type="Embed" ProgID="Equation.DSMT4" ShapeID="_x0000_i1718" DrawAspect="Content" ObjectID="_1731936634" r:id="rId1670"/>
        </w:object>
      </w:r>
    </w:p>
    <w:p w14:paraId="5C63C609" w14:textId="77777777" w:rsidR="007134D6" w:rsidRDefault="007134D6" w:rsidP="007134D6">
      <w:pPr>
        <w:rPr>
          <w:rStyle w:val="Nummer"/>
          <w:b w:val="0"/>
        </w:rPr>
      </w:pPr>
      <w:r>
        <w:rPr>
          <w:rStyle w:val="Nummer"/>
          <w:b w:val="0"/>
        </w:rPr>
        <w:t>Betrachtet man das geschlagene Blattgold als Quader, ist das Volumen das Produkt aus Fläche und Höhe:</w:t>
      </w:r>
    </w:p>
    <w:p w14:paraId="7AB139D5" w14:textId="77777777" w:rsidR="007134D6" w:rsidRDefault="007134D6" w:rsidP="007134D6">
      <w:pPr>
        <w:rPr>
          <w:rStyle w:val="Nummer"/>
          <w:b w:val="0"/>
        </w:rPr>
      </w:pPr>
      <w:r w:rsidRPr="001E6F9F">
        <w:rPr>
          <w:rStyle w:val="Nummer"/>
          <w:b w:val="0"/>
        </w:rPr>
        <w:object w:dxaOrig="840" w:dyaOrig="960" w14:anchorId="28CCFEF3">
          <v:shape id="_x0000_i1719" type="#_x0000_t75" style="width:42pt;height:48pt" o:ole="">
            <v:imagedata r:id="rId1671" o:title=""/>
          </v:shape>
          <o:OLEObject Type="Embed" ProgID="Equation.DSMT4" ShapeID="_x0000_i1719" DrawAspect="Content" ObjectID="_1731936635" r:id="rId1672"/>
        </w:object>
      </w:r>
    </w:p>
    <w:p w14:paraId="7C04962A" w14:textId="77777777" w:rsidR="007134D6" w:rsidRDefault="007134D6" w:rsidP="007134D6">
      <w:pPr>
        <w:rPr>
          <w:rStyle w:val="Nummer"/>
          <w:b w:val="0"/>
        </w:rPr>
      </w:pPr>
      <w:r>
        <w:rPr>
          <w:rStyle w:val="Nummer"/>
          <w:b w:val="0"/>
        </w:rPr>
        <w:t>Die gegebene Dicke entspricht der Höhe h. Sie beträgt in cm umgerechnet</w:t>
      </w:r>
    </w:p>
    <w:p w14:paraId="5701B7C7" w14:textId="77777777" w:rsidR="007134D6" w:rsidRDefault="007134D6" w:rsidP="007134D6">
      <w:pPr>
        <w:rPr>
          <w:rStyle w:val="Nummer"/>
          <w:b w:val="0"/>
        </w:rPr>
      </w:pPr>
      <w:r w:rsidRPr="001E6F9F">
        <w:rPr>
          <w:rStyle w:val="Nummer"/>
        </w:rPr>
        <w:object w:dxaOrig="1760" w:dyaOrig="1840" w14:anchorId="5B5D8086">
          <v:shape id="_x0000_i1720" type="#_x0000_t75" style="width:87.8pt;height:92.2pt" o:ole="">
            <v:imagedata r:id="rId1673" o:title=""/>
          </v:shape>
          <o:OLEObject Type="Embed" ProgID="Equation.DSMT4" ShapeID="_x0000_i1720" DrawAspect="Content" ObjectID="_1731936636" r:id="rId1674"/>
        </w:object>
      </w:r>
    </w:p>
    <w:p w14:paraId="77F42422" w14:textId="77777777" w:rsidR="007134D6" w:rsidRDefault="007134D6" w:rsidP="007134D6">
      <w:pPr>
        <w:rPr>
          <w:rStyle w:val="Nummer"/>
          <w:b w:val="0"/>
        </w:rPr>
      </w:pPr>
      <w:r>
        <w:rPr>
          <w:rStyle w:val="Nummer"/>
          <w:b w:val="0"/>
        </w:rPr>
        <w:t>Damit kann die Fläche berechnet werden:</w:t>
      </w:r>
    </w:p>
    <w:p w14:paraId="6C1B1A32" w14:textId="77777777" w:rsidR="007134D6" w:rsidRDefault="007134D6" w:rsidP="007134D6">
      <w:pPr>
        <w:rPr>
          <w:rStyle w:val="Nummer"/>
          <w:b w:val="0"/>
        </w:rPr>
      </w:pPr>
      <w:r w:rsidRPr="00CD2C7E">
        <w:rPr>
          <w:rStyle w:val="Nummer"/>
        </w:rPr>
        <w:object w:dxaOrig="1800" w:dyaOrig="1080" w14:anchorId="2D188320">
          <v:shape id="_x0000_i1721" type="#_x0000_t75" style="width:90pt;height:54pt" o:ole="">
            <v:imagedata r:id="rId1675" o:title=""/>
          </v:shape>
          <o:OLEObject Type="Embed" ProgID="Equation.DSMT4" ShapeID="_x0000_i1721" DrawAspect="Content" ObjectID="_1731936637" r:id="rId1676"/>
        </w:object>
      </w:r>
    </w:p>
    <w:p w14:paraId="66C8D517" w14:textId="77777777" w:rsidR="007134D6" w:rsidRDefault="007134D6" w:rsidP="007134D6">
      <w:pPr>
        <w:rPr>
          <w:rStyle w:val="Nummer"/>
          <w:b w:val="0"/>
        </w:rPr>
      </w:pPr>
      <w:r>
        <w:rPr>
          <w:rStyle w:val="Nummer"/>
          <w:b w:val="0"/>
        </w:rPr>
        <w:t>Das ist etwa ein halber Quadratmeter oder eine quadratische Fläche von jeweils 72 cm.</w:t>
      </w:r>
    </w:p>
    <w:p w14:paraId="41A3C6F8" w14:textId="77777777" w:rsidR="007134D6" w:rsidRDefault="007134D6" w:rsidP="007134D6">
      <w:pPr>
        <w:rPr>
          <w:rStyle w:val="Nummer"/>
          <w:b w:val="0"/>
        </w:rPr>
      </w:pPr>
    </w:p>
    <w:p w14:paraId="4314FC59" w14:textId="77777777" w:rsidR="007134D6" w:rsidRDefault="007134D6" w:rsidP="007134D6">
      <w:pPr>
        <w:rPr>
          <w:rStyle w:val="Nummer"/>
          <w:b w:val="0"/>
        </w:rPr>
      </w:pPr>
      <w:bookmarkStart w:id="3499" w:name="m910"/>
      <w:r w:rsidRPr="008234BD">
        <w:rPr>
          <w:rStyle w:val="Nummer"/>
        </w:rPr>
        <w:t>910.</w:t>
      </w:r>
      <w:bookmarkEnd w:id="3499"/>
      <w:r>
        <w:rPr>
          <w:rStyle w:val="Nummer"/>
          <w:b w:val="0"/>
        </w:rPr>
        <w:t xml:space="preserve"> Wenn man wissen will, wie viele Goldatome in der dünnen Blattgoldfolie übereinander liegen, muss man als erstes die Dicke der Folie kennen. </w:t>
      </w:r>
    </w:p>
    <w:p w14:paraId="1721BD86" w14:textId="77777777" w:rsidR="007134D6" w:rsidRDefault="007134D6" w:rsidP="007134D6">
      <w:r>
        <w:t>999er Gold bedeutet, dass es praktisch reines Gold darstellt. Die garantierte Reinheit von 999er Gold beträgt 99,99% Goldgehalt. Damit kann man als Dichte für den Barren die Dichte von:</w:t>
      </w:r>
    </w:p>
    <w:p w14:paraId="04707355" w14:textId="77777777" w:rsidR="007134D6" w:rsidRDefault="007134D6" w:rsidP="007134D6">
      <w:r w:rsidRPr="005A6D3E">
        <w:rPr>
          <w:position w:val="-24"/>
        </w:rPr>
        <w:object w:dxaOrig="1660" w:dyaOrig="620" w14:anchorId="206B326D">
          <v:shape id="_x0000_i1722" type="#_x0000_t75" style="width:82.35pt;height:30.55pt" o:ole="">
            <v:imagedata r:id="rId1667" o:title=""/>
          </v:shape>
          <o:OLEObject Type="Embed" ProgID="Equation.DSMT4" ShapeID="_x0000_i1722" DrawAspect="Content" ObjectID="_1731936638" r:id="rId1677"/>
        </w:object>
      </w:r>
    </w:p>
    <w:p w14:paraId="69053973" w14:textId="77777777" w:rsidR="007134D6" w:rsidRDefault="007134D6" w:rsidP="007134D6">
      <w:r>
        <w:t>annehmen.</w:t>
      </w:r>
    </w:p>
    <w:p w14:paraId="0879EC1D" w14:textId="77777777" w:rsidR="007134D6" w:rsidRDefault="007134D6" w:rsidP="007134D6">
      <w:r>
        <w:t>Welches Volumen nimmt der kleine Goldbarren ein? Da die Masse und die Dichte bekannt sind, kann das Volumen berechnet werden:</w:t>
      </w:r>
    </w:p>
    <w:p w14:paraId="4863C743" w14:textId="77777777" w:rsidR="007134D6" w:rsidRDefault="007134D6" w:rsidP="007134D6">
      <w:r w:rsidRPr="0092072E">
        <w:rPr>
          <w:position w:val="-60"/>
        </w:rPr>
        <w:object w:dxaOrig="680" w:dyaOrig="1320" w14:anchorId="4B7A443B">
          <v:shape id="_x0000_i1723" type="#_x0000_t75" style="width:33.8pt;height:66pt" o:ole="">
            <v:imagedata r:id="rId1678" o:title=""/>
          </v:shape>
          <o:OLEObject Type="Embed" ProgID="Equation.DSMT4" ShapeID="_x0000_i1723" DrawAspect="Content" ObjectID="_1731936639" r:id="rId1679"/>
        </w:object>
      </w:r>
    </w:p>
    <w:p w14:paraId="36E02E0E" w14:textId="77777777" w:rsidR="007134D6" w:rsidRDefault="007134D6" w:rsidP="007134D6">
      <w:pPr>
        <w:rPr>
          <w:rStyle w:val="Nummer"/>
          <w:b w:val="0"/>
        </w:rPr>
      </w:pPr>
      <w:r>
        <w:rPr>
          <w:rStyle w:val="Nummer"/>
          <w:b w:val="0"/>
        </w:rPr>
        <w:t>Betrachtet man das geschlagene Blattgold als Quader, ist das Volumen das Produkt aus Fläche und Höhe:</w:t>
      </w:r>
    </w:p>
    <w:p w14:paraId="5153AB52" w14:textId="77777777" w:rsidR="007134D6" w:rsidRDefault="007134D6" w:rsidP="007134D6">
      <w:pPr>
        <w:rPr>
          <w:rStyle w:val="Nummer"/>
          <w:b w:val="0"/>
        </w:rPr>
      </w:pPr>
      <w:r w:rsidRPr="0092072E">
        <w:rPr>
          <w:rStyle w:val="Nummer"/>
          <w:b w:val="0"/>
        </w:rPr>
        <w:object w:dxaOrig="840" w:dyaOrig="1680" w14:anchorId="2C9873F6">
          <v:shape id="_x0000_i1724" type="#_x0000_t75" style="width:42pt;height:84pt" o:ole="">
            <v:imagedata r:id="rId1680" o:title=""/>
          </v:shape>
          <o:OLEObject Type="Embed" ProgID="Equation.DSMT4" ShapeID="_x0000_i1724" DrawAspect="Content" ObjectID="_1731936640" r:id="rId1681"/>
        </w:object>
      </w:r>
    </w:p>
    <w:p w14:paraId="11E059A2" w14:textId="77777777" w:rsidR="007134D6" w:rsidRDefault="007134D6" w:rsidP="007134D6">
      <w:pPr>
        <w:rPr>
          <w:rStyle w:val="Nummer"/>
          <w:b w:val="0"/>
        </w:rPr>
      </w:pPr>
      <w:r>
        <w:rPr>
          <w:rStyle w:val="Nummer"/>
          <w:b w:val="0"/>
        </w:rPr>
        <w:t>h ist die gesuchte Dicke der Folie und kann nun berechnet werden:</w:t>
      </w:r>
    </w:p>
    <w:p w14:paraId="66DB6474" w14:textId="77777777" w:rsidR="007134D6" w:rsidRDefault="007134D6" w:rsidP="007134D6">
      <w:pPr>
        <w:rPr>
          <w:rStyle w:val="Nummer"/>
          <w:b w:val="0"/>
        </w:rPr>
      </w:pPr>
      <w:r w:rsidRPr="00C16037">
        <w:rPr>
          <w:rStyle w:val="Nummer"/>
          <w:b w:val="0"/>
        </w:rPr>
        <w:object w:dxaOrig="2580" w:dyaOrig="1719" w14:anchorId="6FA566C0">
          <v:shape id="_x0000_i1725" type="#_x0000_t75" style="width:129.25pt;height:85.65pt" o:ole="">
            <v:imagedata r:id="rId1682" o:title=""/>
          </v:shape>
          <o:OLEObject Type="Embed" ProgID="Equation.DSMT4" ShapeID="_x0000_i1725" DrawAspect="Content" ObjectID="_1731936641" r:id="rId1683"/>
        </w:object>
      </w:r>
    </w:p>
    <w:p w14:paraId="09A9B6B9" w14:textId="77777777" w:rsidR="007134D6" w:rsidRDefault="007134D6" w:rsidP="007134D6">
      <w:pPr>
        <w:rPr>
          <w:rStyle w:val="Nummer"/>
          <w:b w:val="0"/>
        </w:rPr>
      </w:pPr>
    </w:p>
    <w:p w14:paraId="4ED37EFE" w14:textId="77777777" w:rsidR="007134D6" w:rsidRDefault="007134D6" w:rsidP="007134D6">
      <w:pPr>
        <w:rPr>
          <w:rStyle w:val="Nummer"/>
          <w:b w:val="0"/>
        </w:rPr>
      </w:pPr>
      <w:r>
        <w:rPr>
          <w:rStyle w:val="Nummer"/>
          <w:b w:val="0"/>
        </w:rPr>
        <w:t xml:space="preserve">Die Goldatome sind nun aber nicht einfach </w:t>
      </w:r>
      <w:proofErr w:type="gramStart"/>
      <w:r>
        <w:rPr>
          <w:rStyle w:val="Nummer"/>
          <w:b w:val="0"/>
        </w:rPr>
        <w:t>übereinander gestapelt</w:t>
      </w:r>
      <w:proofErr w:type="gramEnd"/>
      <w:r>
        <w:rPr>
          <w:rStyle w:val="Nummer"/>
          <w:b w:val="0"/>
        </w:rPr>
        <w:t xml:space="preserve">, </w:t>
      </w:r>
      <w:proofErr w:type="spellStart"/>
      <w:r>
        <w:rPr>
          <w:rStyle w:val="Nummer"/>
          <w:b w:val="0"/>
        </w:rPr>
        <w:t>sonder</w:t>
      </w:r>
      <w:proofErr w:type="spellEnd"/>
      <w:r>
        <w:rPr>
          <w:rStyle w:val="Nummer"/>
          <w:b w:val="0"/>
        </w:rPr>
        <w:t xml:space="preserve"> durch die kubisch flächenzentrierte Anordnung so dicht wie nur möglich gepackt. </w:t>
      </w:r>
    </w:p>
    <w:p w14:paraId="22BBC16C" w14:textId="77777777" w:rsidR="007134D6" w:rsidRDefault="007134D6" w:rsidP="007134D6">
      <w:pPr>
        <w:rPr>
          <w:rStyle w:val="Nummer"/>
          <w:b w:val="0"/>
        </w:rPr>
      </w:pPr>
      <w:r>
        <w:rPr>
          <w:rStyle w:val="Nummer"/>
          <w:b w:val="0"/>
        </w:rPr>
        <w:t>Wie groß ist der Abstand zweier Atomlagen in dieser Anordnung?</w:t>
      </w:r>
    </w:p>
    <w:tbl>
      <w:tblPr>
        <w:tblW w:w="0" w:type="auto"/>
        <w:tblLook w:val="01E0" w:firstRow="1" w:lastRow="1" w:firstColumn="1" w:lastColumn="1" w:noHBand="0" w:noVBand="0"/>
      </w:tblPr>
      <w:tblGrid>
        <w:gridCol w:w="3910"/>
        <w:gridCol w:w="6227"/>
      </w:tblGrid>
      <w:tr w:rsidR="007134D6" w:rsidRPr="00AA635E" w14:paraId="44AD179D" w14:textId="77777777" w:rsidTr="00AA635E">
        <w:tc>
          <w:tcPr>
            <w:tcW w:w="5030" w:type="dxa"/>
            <w:shd w:val="clear" w:color="auto" w:fill="auto"/>
          </w:tcPr>
          <w:p w14:paraId="17F81C56" w14:textId="77777777" w:rsidR="007134D6" w:rsidRPr="00AA635E" w:rsidRDefault="007134D6" w:rsidP="007134D6">
            <w:pPr>
              <w:rPr>
                <w:rStyle w:val="Nummer"/>
                <w:b w:val="0"/>
              </w:rPr>
            </w:pPr>
            <w:r w:rsidRPr="00AA635E">
              <w:rPr>
                <w:rStyle w:val="Nummer"/>
                <w:b w:val="0"/>
              </w:rPr>
              <w:t>Die Atome sind als kubisch flächenzentriertes Gitter angeordnet. In dem Würfel, den die 14 Goldatome bilden, stehen 8 Atome in den Ecken und die restlichen 6 Stück in jeder Mitte jeder Seitenfläche.</w:t>
            </w:r>
          </w:p>
          <w:p w14:paraId="2463C963" w14:textId="77777777" w:rsidR="007134D6" w:rsidRPr="00AA635E" w:rsidRDefault="007134D6" w:rsidP="007134D6">
            <w:pPr>
              <w:rPr>
                <w:rStyle w:val="Nummer"/>
                <w:b w:val="0"/>
              </w:rPr>
            </w:pPr>
            <w:r w:rsidRPr="00AA635E">
              <w:rPr>
                <w:rStyle w:val="Nummer"/>
                <w:b w:val="0"/>
              </w:rPr>
              <w:t>Die Frage ist, wie groß der Abstand zwischen der unteren und der mittleren Lage ist, wenn die Atome mit dem bekannten Durchmesser eng aneinander liegen.</w:t>
            </w:r>
          </w:p>
        </w:tc>
        <w:tc>
          <w:tcPr>
            <w:tcW w:w="5031" w:type="dxa"/>
            <w:shd w:val="clear" w:color="auto" w:fill="auto"/>
          </w:tcPr>
          <w:p w14:paraId="2331B302" w14:textId="77777777" w:rsidR="007134D6" w:rsidRPr="00AA635E" w:rsidRDefault="00B42104" w:rsidP="007134D6">
            <w:pPr>
              <w:rPr>
                <w:rStyle w:val="Nummer"/>
                <w:b w:val="0"/>
              </w:rPr>
            </w:pPr>
            <w:r>
              <w:rPr>
                <w:rStyle w:val="Nummer"/>
                <w:b w:val="0"/>
              </w:rPr>
              <w:pict w14:anchorId="3763D168">
                <v:shape id="_x0000_i1726" type="#_x0000_t75" style="width:215.45pt;height:168pt">
                  <v:imagedata r:id="rId1684" o:title="m910_1"/>
                </v:shape>
              </w:pict>
            </w:r>
          </w:p>
        </w:tc>
      </w:tr>
      <w:tr w:rsidR="007134D6" w:rsidRPr="00AA635E" w14:paraId="6F575E26" w14:textId="77777777" w:rsidTr="00AA635E">
        <w:tc>
          <w:tcPr>
            <w:tcW w:w="5030" w:type="dxa"/>
            <w:shd w:val="clear" w:color="auto" w:fill="auto"/>
          </w:tcPr>
          <w:p w14:paraId="3F6FAB3E" w14:textId="77777777" w:rsidR="007134D6" w:rsidRPr="00AA635E" w:rsidRDefault="007134D6" w:rsidP="007134D6">
            <w:pPr>
              <w:rPr>
                <w:rStyle w:val="Nummer"/>
                <w:b w:val="0"/>
              </w:rPr>
            </w:pPr>
            <w:r w:rsidRPr="00AA635E">
              <w:rPr>
                <w:rStyle w:val="Nummer"/>
                <w:b w:val="0"/>
              </w:rPr>
              <w:lastRenderedPageBreak/>
              <w:t>Der Abstand a ist die gesuchte Strecke. Zwischen drei Atomen lässt sich ein gleichschenkliges, rechtwinkliges Dreieck einzeichnen. Für die Basis, die ja das Doppelte der gesuchten Strecke entspricht, kann man dann schreiben:</w:t>
            </w:r>
          </w:p>
          <w:p w14:paraId="3A092EC2" w14:textId="77777777" w:rsidR="007134D6" w:rsidRPr="00AA635E" w:rsidRDefault="007134D6" w:rsidP="007134D6">
            <w:pPr>
              <w:rPr>
                <w:rStyle w:val="Nummer"/>
                <w:b w:val="0"/>
              </w:rPr>
            </w:pPr>
            <w:r w:rsidRPr="00AA635E">
              <w:rPr>
                <w:rStyle w:val="Nummer"/>
              </w:rPr>
              <w:object w:dxaOrig="1560" w:dyaOrig="2200" w14:anchorId="0B654DCA">
                <v:shape id="_x0000_i1727" type="#_x0000_t75" style="width:78pt;height:110.2pt" o:ole="">
                  <v:imagedata r:id="rId1685" o:title=""/>
                </v:shape>
                <o:OLEObject Type="Embed" ProgID="Equation.DSMT4" ShapeID="_x0000_i1727" DrawAspect="Content" ObjectID="_1731936642" r:id="rId1686"/>
              </w:object>
            </w:r>
          </w:p>
          <w:p w14:paraId="0D539C06" w14:textId="77777777" w:rsidR="007134D6" w:rsidRPr="00AA635E" w:rsidRDefault="007134D6" w:rsidP="007134D6">
            <w:pPr>
              <w:rPr>
                <w:rStyle w:val="Nummer"/>
                <w:b w:val="0"/>
              </w:rPr>
            </w:pPr>
            <w:r w:rsidRPr="00AA635E">
              <w:rPr>
                <w:rStyle w:val="Nummer"/>
                <w:b w:val="0"/>
              </w:rPr>
              <w:t>Die gesuchte Anzahl der Lagen von Goldatomen ist dann die Dicke der Goldfolie durch den Abstand der Goldatome, also</w:t>
            </w:r>
          </w:p>
          <w:p w14:paraId="5B9559F6" w14:textId="77777777" w:rsidR="007134D6" w:rsidRPr="00AA635E" w:rsidRDefault="007134D6" w:rsidP="007134D6">
            <w:pPr>
              <w:rPr>
                <w:rStyle w:val="Nummer"/>
                <w:b w:val="0"/>
              </w:rPr>
            </w:pPr>
            <w:r w:rsidRPr="00AA635E">
              <w:rPr>
                <w:rStyle w:val="Nummer"/>
              </w:rPr>
              <w:object w:dxaOrig="960" w:dyaOrig="1719" w14:anchorId="4865EB0A">
                <v:shape id="_x0000_i1728" type="#_x0000_t75" style="width:48pt;height:85.65pt" o:ole="">
                  <v:imagedata r:id="rId1687" o:title=""/>
                </v:shape>
                <o:OLEObject Type="Embed" ProgID="Equation.DSMT4" ShapeID="_x0000_i1728" DrawAspect="Content" ObjectID="_1731936643" r:id="rId1688"/>
              </w:object>
            </w:r>
          </w:p>
        </w:tc>
        <w:tc>
          <w:tcPr>
            <w:tcW w:w="5031" w:type="dxa"/>
            <w:shd w:val="clear" w:color="auto" w:fill="auto"/>
          </w:tcPr>
          <w:p w14:paraId="0BA90CA9" w14:textId="77777777" w:rsidR="007134D6" w:rsidRPr="00AA635E" w:rsidRDefault="00B42104" w:rsidP="007134D6">
            <w:pPr>
              <w:rPr>
                <w:rStyle w:val="Nummer"/>
                <w:b w:val="0"/>
              </w:rPr>
            </w:pPr>
            <w:r>
              <w:rPr>
                <w:rStyle w:val="Nummer"/>
                <w:b w:val="0"/>
              </w:rPr>
              <w:pict w14:anchorId="08F6C25E">
                <v:shape id="_x0000_i1729" type="#_x0000_t75" style="width:300.55pt;height:303.25pt">
                  <v:imagedata r:id="rId1689" o:title="m910_3"/>
                </v:shape>
              </w:pict>
            </w:r>
          </w:p>
        </w:tc>
      </w:tr>
    </w:tbl>
    <w:p w14:paraId="05C3BED6" w14:textId="77777777" w:rsidR="007134D6" w:rsidRDefault="007134D6" w:rsidP="007134D6">
      <w:pPr>
        <w:rPr>
          <w:rStyle w:val="Nummer"/>
          <w:b w:val="0"/>
        </w:rPr>
      </w:pPr>
    </w:p>
    <w:p w14:paraId="417CC1ED" w14:textId="77777777" w:rsidR="007134D6" w:rsidRDefault="007134D6" w:rsidP="007134D6">
      <w:pPr>
        <w:rPr>
          <w:rStyle w:val="Nummer"/>
          <w:b w:val="0"/>
        </w:rPr>
      </w:pPr>
    </w:p>
    <w:p w14:paraId="6A28850D" w14:textId="77777777" w:rsidR="007134D6" w:rsidRDefault="007134D6" w:rsidP="007134D6">
      <w:pPr>
        <w:rPr>
          <w:rStyle w:val="Nummer"/>
          <w:b w:val="0"/>
        </w:rPr>
      </w:pPr>
      <w:bookmarkStart w:id="3500" w:name="m911"/>
      <w:r>
        <w:rPr>
          <w:rStyle w:val="Nummer"/>
          <w:b w:val="0"/>
        </w:rPr>
        <w:t>911. richtig sind die Aussagen a, b und d.</w:t>
      </w:r>
    </w:p>
    <w:bookmarkEnd w:id="3500"/>
    <w:p w14:paraId="2F852967" w14:textId="77777777" w:rsidR="007134D6" w:rsidRDefault="007134D6" w:rsidP="007134D6">
      <w:pPr>
        <w:rPr>
          <w:rStyle w:val="Nummer"/>
          <w:b w:val="0"/>
        </w:rPr>
      </w:pPr>
    </w:p>
    <w:p w14:paraId="22921A8E" w14:textId="77777777" w:rsidR="007134D6" w:rsidRDefault="007134D6" w:rsidP="007134D6">
      <w:pPr>
        <w:rPr>
          <w:rStyle w:val="Nummer"/>
          <w:b w:val="0"/>
        </w:rPr>
      </w:pPr>
      <w:bookmarkStart w:id="3501" w:name="m912"/>
      <w:r>
        <w:rPr>
          <w:rStyle w:val="Nummer"/>
          <w:b w:val="0"/>
        </w:rPr>
        <w:t>912.</w:t>
      </w:r>
      <w:bookmarkEnd w:id="3501"/>
      <w:r>
        <w:rPr>
          <w:rStyle w:val="Nummer"/>
          <w:b w:val="0"/>
        </w:rPr>
        <w:t xml:space="preserve"> </w:t>
      </w:r>
    </w:p>
    <w:p w14:paraId="5A116DA9" w14:textId="77777777" w:rsidR="007134D6" w:rsidRDefault="007134D6" w:rsidP="007134D6">
      <w:pPr>
        <w:rPr>
          <w:rStyle w:val="Nummer"/>
          <w:b w:val="0"/>
        </w:rPr>
      </w:pPr>
      <w:r w:rsidRPr="00B42104">
        <w:rPr>
          <w:rStyle w:val="Nummer"/>
        </w:rPr>
        <w:t xml:space="preserve">a) </w:t>
      </w:r>
      <w:r>
        <w:rPr>
          <w:rStyle w:val="Nummer"/>
          <w:b w:val="0"/>
        </w:rPr>
        <w:t>Der Körper kommt durch den oberen Punkt der Kreisbahn gerade so durch, wenn die Fliehkraft, die ihn nach außen drückt, genau so groß wie seine Gewichtskraft ist.</w:t>
      </w:r>
    </w:p>
    <w:p w14:paraId="69A8CF73" w14:textId="77777777" w:rsidR="007134D6" w:rsidRDefault="007134D6" w:rsidP="007134D6">
      <w:pPr>
        <w:rPr>
          <w:rStyle w:val="Nummer"/>
          <w:b w:val="0"/>
        </w:rPr>
      </w:pPr>
      <w:r>
        <w:rPr>
          <w:rStyle w:val="Nummer"/>
          <w:b w:val="0"/>
        </w:rPr>
        <w:t>Für diesen Punkt gilt also der Kraftansatz:</w:t>
      </w:r>
    </w:p>
    <w:p w14:paraId="0C2B4D91" w14:textId="77777777" w:rsidR="007134D6" w:rsidRDefault="007134D6" w:rsidP="007134D6">
      <w:pPr>
        <w:rPr>
          <w:rStyle w:val="Nummer"/>
          <w:b w:val="0"/>
        </w:rPr>
      </w:pPr>
      <w:r w:rsidRPr="001B7CBA">
        <w:rPr>
          <w:rStyle w:val="Nummer"/>
        </w:rPr>
        <w:object w:dxaOrig="660" w:dyaOrig="340" w14:anchorId="7D8B3A8E">
          <v:shape id="_x0000_i1730" type="#_x0000_t75" style="width:33.25pt;height:17.45pt" o:ole="">
            <v:imagedata r:id="rId1690" o:title=""/>
          </v:shape>
          <o:OLEObject Type="Embed" ProgID="Equation.DSMT4" ShapeID="_x0000_i1730" DrawAspect="Content" ObjectID="_1731936644" r:id="rId1691"/>
        </w:object>
      </w:r>
    </w:p>
    <w:p w14:paraId="744B5E88" w14:textId="77777777" w:rsidR="007134D6" w:rsidRDefault="007134D6" w:rsidP="007134D6">
      <w:pPr>
        <w:rPr>
          <w:rStyle w:val="Nummer"/>
          <w:b w:val="0"/>
        </w:rPr>
      </w:pPr>
      <w:r>
        <w:rPr>
          <w:rStyle w:val="Nummer"/>
          <w:b w:val="0"/>
        </w:rPr>
        <w:t>Die Fliehkraft als Scheinkraft berechnet sich nach der gleichen Formel wie die Radialkraft. Damit kann eine Aussage für die Geschwindigkeit im oberen Punkt gemacht werden:</w:t>
      </w:r>
    </w:p>
    <w:p w14:paraId="0A7683B7" w14:textId="77777777" w:rsidR="007134D6" w:rsidRDefault="007134D6" w:rsidP="007134D6">
      <w:pPr>
        <w:rPr>
          <w:rStyle w:val="Nummer"/>
          <w:b w:val="0"/>
        </w:rPr>
      </w:pPr>
      <w:r w:rsidRPr="001B7CBA">
        <w:rPr>
          <w:rStyle w:val="Nummer"/>
        </w:rPr>
        <w:object w:dxaOrig="1180" w:dyaOrig="999" w14:anchorId="61525272">
          <v:shape id="_x0000_i1731" type="#_x0000_t75" style="width:59.45pt;height:50.2pt" o:ole="">
            <v:imagedata r:id="rId1692" o:title=""/>
          </v:shape>
          <o:OLEObject Type="Embed" ProgID="Equation.DSMT4" ShapeID="_x0000_i1731" DrawAspect="Content" ObjectID="_1731936645" r:id="rId1693"/>
        </w:object>
      </w:r>
    </w:p>
    <w:p w14:paraId="7FA7C424" w14:textId="77777777" w:rsidR="007134D6" w:rsidRDefault="007134D6" w:rsidP="007134D6">
      <w:pPr>
        <w:rPr>
          <w:rStyle w:val="Nummer"/>
          <w:b w:val="0"/>
        </w:rPr>
      </w:pPr>
      <w:r>
        <w:rPr>
          <w:rStyle w:val="Nummer"/>
          <w:b w:val="0"/>
        </w:rPr>
        <w:t>Da der Körper im oberen Punkt eine Geschwindigkeit haben muss, besitzt er dort kinetische Energie. Gleichzeitig hat er noch potenzielle Energie, denn er ist ja 52 cm über dem unteren Punkt.</w:t>
      </w:r>
    </w:p>
    <w:p w14:paraId="621C8FEA" w14:textId="77777777" w:rsidR="007134D6" w:rsidRDefault="007134D6" w:rsidP="007134D6">
      <w:pPr>
        <w:rPr>
          <w:rStyle w:val="Nummer"/>
          <w:b w:val="0"/>
        </w:rPr>
      </w:pPr>
      <w:r>
        <w:rPr>
          <w:rStyle w:val="Nummer"/>
          <w:b w:val="0"/>
        </w:rPr>
        <w:t>Im unteren Punkt hat der Körper nur kinetische Energie. Diese muss mindestens so groß sein wie die Summe aus potenzieller und kinetischer Energie im oberen Punkt (Energieerhaltungssatz).</w:t>
      </w:r>
    </w:p>
    <w:p w14:paraId="7CC9E124" w14:textId="77777777" w:rsidR="007134D6" w:rsidRDefault="007134D6" w:rsidP="007134D6">
      <w:pPr>
        <w:rPr>
          <w:rStyle w:val="Nummer"/>
          <w:b w:val="0"/>
        </w:rPr>
      </w:pPr>
      <w:r w:rsidRPr="001B7CBA">
        <w:rPr>
          <w:rStyle w:val="Nummer"/>
        </w:rPr>
        <w:object w:dxaOrig="1719" w:dyaOrig="360" w14:anchorId="2E31B8CE">
          <v:shape id="_x0000_i1732" type="#_x0000_t75" style="width:85.65pt;height:18pt" o:ole="">
            <v:imagedata r:id="rId1694" o:title=""/>
          </v:shape>
          <o:OLEObject Type="Embed" ProgID="Equation.DSMT4" ShapeID="_x0000_i1732" DrawAspect="Content" ObjectID="_1731936646" r:id="rId1695"/>
        </w:object>
      </w:r>
    </w:p>
    <w:p w14:paraId="67CF19D0" w14:textId="77777777" w:rsidR="007134D6" w:rsidRDefault="007134D6" w:rsidP="007134D6">
      <w:pPr>
        <w:rPr>
          <w:rStyle w:val="Nummer"/>
          <w:b w:val="0"/>
        </w:rPr>
      </w:pPr>
      <w:r>
        <w:rPr>
          <w:rStyle w:val="Nummer"/>
          <w:b w:val="0"/>
        </w:rPr>
        <w:t>Damit kann die Geschwindigkeit im unteren Punkt berechnet werden:</w:t>
      </w:r>
    </w:p>
    <w:p w14:paraId="0F1E2498" w14:textId="77777777" w:rsidR="007134D6" w:rsidRDefault="007134D6" w:rsidP="007134D6">
      <w:pPr>
        <w:rPr>
          <w:rStyle w:val="Nummer"/>
          <w:b w:val="0"/>
        </w:rPr>
      </w:pPr>
      <w:r w:rsidRPr="001B7CBA">
        <w:rPr>
          <w:rStyle w:val="Nummer"/>
          <w:b w:val="0"/>
        </w:rPr>
        <w:object w:dxaOrig="2100" w:dyaOrig="1180" w14:anchorId="448B8510">
          <v:shape id="_x0000_i1733" type="#_x0000_t75" style="width:105.25pt;height:59.45pt" o:ole="">
            <v:imagedata r:id="rId1696" o:title=""/>
          </v:shape>
          <o:OLEObject Type="Embed" ProgID="Equation.DSMT4" ShapeID="_x0000_i1733" DrawAspect="Content" ObjectID="_1731936647" r:id="rId1697"/>
        </w:object>
      </w:r>
    </w:p>
    <w:p w14:paraId="126EA181" w14:textId="77777777" w:rsidR="007134D6" w:rsidRDefault="007134D6" w:rsidP="007134D6">
      <w:pPr>
        <w:rPr>
          <w:rStyle w:val="Nummer"/>
          <w:b w:val="0"/>
        </w:rPr>
      </w:pPr>
      <w:r>
        <w:rPr>
          <w:rStyle w:val="Nummer"/>
          <w:b w:val="0"/>
        </w:rPr>
        <w:t>Die Masse fällt komplett raus. Die Höhe h ist der doppelte Radius. Und für die Geschwindigkeit im oberen Punkt wurde schon eine Formel gefunden:</w:t>
      </w:r>
    </w:p>
    <w:bookmarkStart w:id="3502" w:name="_GoBack"/>
    <w:bookmarkEnd w:id="3502"/>
    <w:p w14:paraId="393693E0" w14:textId="77777777" w:rsidR="007134D6" w:rsidRDefault="007134D6" w:rsidP="007134D6">
      <w:pPr>
        <w:rPr>
          <w:rStyle w:val="Nummer"/>
          <w:b w:val="0"/>
        </w:rPr>
      </w:pPr>
      <w:r w:rsidRPr="001B7CBA">
        <w:rPr>
          <w:rStyle w:val="Nummer"/>
          <w:b w:val="0"/>
        </w:rPr>
        <w:object w:dxaOrig="2260" w:dyaOrig="2620" w14:anchorId="377C8291">
          <v:shape id="_x0000_i1734" type="#_x0000_t75" style="width:113.45pt;height:130.35pt" o:ole="">
            <v:imagedata r:id="rId1698" o:title=""/>
          </v:shape>
          <o:OLEObject Type="Embed" ProgID="Equation.DSMT4" ShapeID="_x0000_i1734" DrawAspect="Content" ObjectID="_1731936648" r:id="rId1699"/>
        </w:object>
      </w:r>
      <w:r>
        <w:rPr>
          <w:rStyle w:val="Nummer"/>
          <w:b w:val="0"/>
        </w:rPr>
        <w:t xml:space="preserve"> </w:t>
      </w:r>
    </w:p>
    <w:p w14:paraId="7DD3D32F" w14:textId="77777777" w:rsidR="007134D6" w:rsidRDefault="007134D6" w:rsidP="007134D6">
      <w:pPr>
        <w:rPr>
          <w:rStyle w:val="Nummer"/>
          <w:b w:val="0"/>
        </w:rPr>
      </w:pPr>
    </w:p>
    <w:p w14:paraId="4259B7F9" w14:textId="77777777" w:rsidR="007134D6" w:rsidRDefault="007134D6" w:rsidP="007134D6">
      <w:pPr>
        <w:rPr>
          <w:rStyle w:val="Nummer"/>
          <w:b w:val="0"/>
        </w:rPr>
      </w:pPr>
      <w:r w:rsidRPr="00B42104">
        <w:rPr>
          <w:rStyle w:val="Nummer"/>
        </w:rPr>
        <w:t>b)</w:t>
      </w:r>
      <w:r>
        <w:rPr>
          <w:rStyle w:val="Nummer"/>
          <w:b w:val="0"/>
        </w:rPr>
        <w:t xml:space="preserve"> Beim Bremsvorgang wird Bewegungsenergie in Wärmeenergie umgewandelt. Die Energieumwandlung erfolgt durch mechanische Arbeit, also</w:t>
      </w:r>
    </w:p>
    <w:p w14:paraId="06F395B7" w14:textId="77777777" w:rsidR="007134D6" w:rsidRDefault="007134D6" w:rsidP="007134D6">
      <w:pPr>
        <w:rPr>
          <w:rStyle w:val="Nummer"/>
          <w:b w:val="0"/>
        </w:rPr>
      </w:pPr>
      <w:r w:rsidRPr="004E5F0D">
        <w:rPr>
          <w:rStyle w:val="Nummer"/>
        </w:rPr>
        <w:object w:dxaOrig="820" w:dyaOrig="300" w14:anchorId="3EA9C0A7">
          <v:shape id="_x0000_i1735" type="#_x0000_t75" style="width:41.45pt;height:15.25pt" o:ole="">
            <v:imagedata r:id="rId1700" o:title=""/>
          </v:shape>
          <o:OLEObject Type="Embed" ProgID="Equation.DSMT4" ShapeID="_x0000_i1735" DrawAspect="Content" ObjectID="_1731936649" r:id="rId1701"/>
        </w:object>
      </w:r>
    </w:p>
    <w:p w14:paraId="49C3412E" w14:textId="77777777" w:rsidR="007134D6" w:rsidRDefault="007134D6" w:rsidP="007134D6">
      <w:pPr>
        <w:rPr>
          <w:rStyle w:val="Nummer"/>
          <w:b w:val="0"/>
        </w:rPr>
      </w:pPr>
      <w:r>
        <w:rPr>
          <w:rStyle w:val="Nummer"/>
          <w:b w:val="0"/>
        </w:rPr>
        <w:t>Die Arbeit ist</w:t>
      </w:r>
    </w:p>
    <w:p w14:paraId="62A86849" w14:textId="77777777" w:rsidR="007134D6" w:rsidRDefault="007134D6" w:rsidP="007134D6">
      <w:pPr>
        <w:rPr>
          <w:rStyle w:val="Nummer"/>
          <w:b w:val="0"/>
        </w:rPr>
      </w:pPr>
      <w:r w:rsidRPr="004E5F0D">
        <w:rPr>
          <w:rStyle w:val="Nummer"/>
        </w:rPr>
        <w:object w:dxaOrig="820" w:dyaOrig="300" w14:anchorId="1150A78E">
          <v:shape id="_x0000_i1736" type="#_x0000_t75" style="width:41.45pt;height:15.25pt" o:ole="">
            <v:imagedata r:id="rId1702" o:title=""/>
          </v:shape>
          <o:OLEObject Type="Embed" ProgID="Equation.DSMT4" ShapeID="_x0000_i1736" DrawAspect="Content" ObjectID="_1731936650" r:id="rId1703"/>
        </w:object>
      </w:r>
    </w:p>
    <w:p w14:paraId="71B5ABE8" w14:textId="77777777" w:rsidR="007134D6" w:rsidRDefault="007134D6" w:rsidP="007134D6">
      <w:pPr>
        <w:rPr>
          <w:rStyle w:val="Nummer"/>
          <w:b w:val="0"/>
        </w:rPr>
      </w:pPr>
      <w:r>
        <w:rPr>
          <w:rStyle w:val="Nummer"/>
          <w:b w:val="0"/>
        </w:rPr>
        <w:t>F ist die gesuchte Bremskraft und s der gegebene Bremsweg.</w:t>
      </w:r>
    </w:p>
    <w:p w14:paraId="6190D8FE" w14:textId="77777777" w:rsidR="007134D6" w:rsidRDefault="007134D6" w:rsidP="007134D6">
      <w:pPr>
        <w:rPr>
          <w:rStyle w:val="Nummer"/>
          <w:b w:val="0"/>
        </w:rPr>
      </w:pPr>
      <w:r>
        <w:rPr>
          <w:rStyle w:val="Nummer"/>
          <w:b w:val="0"/>
        </w:rPr>
        <w:t>Die Energieänderung ist die Differenz der Bewegungsenergien.</w:t>
      </w:r>
    </w:p>
    <w:p w14:paraId="0CE16FE7" w14:textId="77777777" w:rsidR="007134D6" w:rsidRDefault="007134D6" w:rsidP="007134D6">
      <w:pPr>
        <w:rPr>
          <w:rStyle w:val="Nummer"/>
          <w:b w:val="0"/>
        </w:rPr>
      </w:pPr>
      <w:r w:rsidRPr="00092A3C">
        <w:rPr>
          <w:rStyle w:val="Nummer"/>
        </w:rPr>
        <w:object w:dxaOrig="1939" w:dyaOrig="1640" w14:anchorId="5E38A0BE">
          <v:shape id="_x0000_i1737" type="#_x0000_t75" style="width:96.55pt;height:81.8pt" o:ole="">
            <v:imagedata r:id="rId1704" o:title=""/>
          </v:shape>
          <o:OLEObject Type="Embed" ProgID="Equation.DSMT4" ShapeID="_x0000_i1737" DrawAspect="Content" ObjectID="_1731936651" r:id="rId1705"/>
        </w:object>
      </w:r>
    </w:p>
    <w:p w14:paraId="3F8EAC69" w14:textId="77777777" w:rsidR="007134D6" w:rsidRDefault="007134D6" w:rsidP="007134D6">
      <w:pPr>
        <w:rPr>
          <w:rStyle w:val="Nummer"/>
          <w:b w:val="0"/>
        </w:rPr>
      </w:pPr>
      <w:r>
        <w:rPr>
          <w:rStyle w:val="Nummer"/>
          <w:b w:val="0"/>
        </w:rPr>
        <w:t>Die Gleichung für die Arbeit wird nach der gesuchten Kraft umgestellt, die dann berechnet werden kann:</w:t>
      </w:r>
    </w:p>
    <w:p w14:paraId="5F791A86" w14:textId="77777777" w:rsidR="007134D6" w:rsidRDefault="007134D6" w:rsidP="007134D6">
      <w:pPr>
        <w:rPr>
          <w:rStyle w:val="Nummer"/>
          <w:b w:val="0"/>
        </w:rPr>
      </w:pPr>
      <w:r w:rsidRPr="00092A3C">
        <w:rPr>
          <w:rStyle w:val="Nummer"/>
          <w:b w:val="0"/>
        </w:rPr>
        <w:object w:dxaOrig="3460" w:dyaOrig="2840" w14:anchorId="3D7B6EAB">
          <v:shape id="_x0000_i1738" type="#_x0000_t75" style="width:172.9pt;height:142.35pt" o:ole="">
            <v:imagedata r:id="rId1706" o:title=""/>
          </v:shape>
          <o:OLEObject Type="Embed" ProgID="Equation.DSMT4" ShapeID="_x0000_i1738" DrawAspect="Content" ObjectID="_1731936652" r:id="rId1707"/>
        </w:object>
      </w:r>
    </w:p>
    <w:p w14:paraId="43FB737A" w14:textId="77777777" w:rsidR="007134D6" w:rsidRDefault="007134D6" w:rsidP="007134D6">
      <w:pPr>
        <w:rPr>
          <w:rStyle w:val="Nummer"/>
          <w:b w:val="0"/>
        </w:rPr>
      </w:pPr>
      <w:r>
        <w:rPr>
          <w:rStyle w:val="Nummer"/>
          <w:b w:val="0"/>
        </w:rPr>
        <w:t>Das negative Vorzeichen besagt, dass die Kraft entgegen der Bewegungsrichtung wirkt.</w:t>
      </w:r>
    </w:p>
    <w:p w14:paraId="2089DF45" w14:textId="77777777" w:rsidR="007134D6" w:rsidRDefault="007134D6" w:rsidP="007134D6">
      <w:pPr>
        <w:rPr>
          <w:rStyle w:val="Nummer"/>
          <w:b w:val="0"/>
        </w:rPr>
      </w:pPr>
    </w:p>
    <w:tbl>
      <w:tblPr>
        <w:tblW w:w="0" w:type="auto"/>
        <w:tblLook w:val="01E0" w:firstRow="1" w:lastRow="1" w:firstColumn="1" w:lastColumn="1" w:noHBand="0" w:noVBand="0"/>
      </w:tblPr>
      <w:tblGrid>
        <w:gridCol w:w="4918"/>
        <w:gridCol w:w="5219"/>
      </w:tblGrid>
      <w:tr w:rsidR="007134D6" w:rsidRPr="00AA635E" w14:paraId="101A9700" w14:textId="77777777" w:rsidTr="00AA635E">
        <w:tc>
          <w:tcPr>
            <w:tcW w:w="4918" w:type="dxa"/>
            <w:shd w:val="clear" w:color="auto" w:fill="auto"/>
          </w:tcPr>
          <w:p w14:paraId="64472CA3" w14:textId="77777777" w:rsidR="007134D6" w:rsidRPr="00AA635E" w:rsidRDefault="007134D6" w:rsidP="007134D6">
            <w:pPr>
              <w:rPr>
                <w:rStyle w:val="Nummer"/>
                <w:b w:val="0"/>
              </w:rPr>
            </w:pPr>
            <w:bookmarkStart w:id="3503" w:name="m913"/>
            <w:r w:rsidRPr="00AA635E">
              <w:rPr>
                <w:rStyle w:val="Nummer"/>
                <w:b w:val="0"/>
              </w:rPr>
              <w:lastRenderedPageBreak/>
              <w:t>913.</w:t>
            </w:r>
            <w:bookmarkEnd w:id="3503"/>
            <w:r w:rsidRPr="00AA635E">
              <w:rPr>
                <w:rStyle w:val="Nummer"/>
                <w:b w:val="0"/>
              </w:rPr>
              <w:t xml:space="preserve"> Auf den Massekörper wirken die nach unten gerichtete Gewichtskraft und die </w:t>
            </w:r>
            <w:proofErr w:type="gramStart"/>
            <w:r w:rsidRPr="00AA635E">
              <w:rPr>
                <w:rStyle w:val="Nummer"/>
                <w:b w:val="0"/>
              </w:rPr>
              <w:t>nach außen wirkende Fliehkraft</w:t>
            </w:r>
            <w:proofErr w:type="gramEnd"/>
            <w:r w:rsidRPr="00AA635E">
              <w:rPr>
                <w:rStyle w:val="Nummer"/>
                <w:b w:val="0"/>
              </w:rPr>
              <w:t>. Der Körper wird dadurch so weit ausgelenkt, dass die resultierende Kraft in ihrer Richtung mit dem Faden eine Linie bildet.</w:t>
            </w:r>
          </w:p>
          <w:p w14:paraId="19884980" w14:textId="77777777" w:rsidR="007134D6" w:rsidRPr="00AA635E" w:rsidRDefault="007134D6" w:rsidP="007134D6">
            <w:pPr>
              <w:rPr>
                <w:rStyle w:val="Nummer"/>
                <w:b w:val="0"/>
              </w:rPr>
            </w:pPr>
          </w:p>
          <w:p w14:paraId="1C7876A3" w14:textId="77777777" w:rsidR="007134D6" w:rsidRPr="00AA635E" w:rsidRDefault="007134D6" w:rsidP="007134D6">
            <w:pPr>
              <w:rPr>
                <w:rStyle w:val="Nummer"/>
                <w:b w:val="0"/>
              </w:rPr>
            </w:pPr>
            <w:r w:rsidRPr="00AA635E">
              <w:rPr>
                <w:rStyle w:val="Nummer"/>
                <w:b w:val="0"/>
              </w:rPr>
              <w:t>Je größer die Drehzahl, umso größer ist die Auslenkung.</w:t>
            </w:r>
          </w:p>
          <w:p w14:paraId="546C1B76" w14:textId="77777777" w:rsidR="007134D6" w:rsidRPr="00AA635E" w:rsidRDefault="007134D6" w:rsidP="007134D6">
            <w:pPr>
              <w:rPr>
                <w:rStyle w:val="Nummer"/>
                <w:b w:val="0"/>
              </w:rPr>
            </w:pPr>
            <w:r w:rsidRPr="00AA635E">
              <w:rPr>
                <w:rStyle w:val="Nummer"/>
                <w:b w:val="0"/>
              </w:rPr>
              <w:t>Eine größere Auslenkung bedeutet, dass der Winkel zwischen der resultierenden Kraft und der Gewichtskraft größer wird. Da im Kräfteparallelogramm die resultierende Kraft durch die vektorielle Addition von Fliehkraft und Gewichtskraft gebildet wird und die Gewichtskraft konstant bleibt, muss die Fliehkraft betrachtet werden.</w:t>
            </w:r>
          </w:p>
          <w:p w14:paraId="52666C50" w14:textId="77777777" w:rsidR="007134D6" w:rsidRPr="00AA635E" w:rsidRDefault="007134D6" w:rsidP="007134D6">
            <w:pPr>
              <w:rPr>
                <w:rStyle w:val="Nummer"/>
                <w:b w:val="0"/>
              </w:rPr>
            </w:pPr>
            <w:r w:rsidRPr="00AA635E">
              <w:rPr>
                <w:rStyle w:val="Nummer"/>
                <w:b w:val="0"/>
              </w:rPr>
              <w:t>Die Zentrifugalkraft berechnet sich mit</w:t>
            </w:r>
          </w:p>
          <w:p w14:paraId="3E5608DD" w14:textId="77777777" w:rsidR="007134D6" w:rsidRPr="00AA635E" w:rsidRDefault="007134D6" w:rsidP="007134D6">
            <w:pPr>
              <w:rPr>
                <w:rStyle w:val="Nummer"/>
                <w:b w:val="0"/>
              </w:rPr>
            </w:pPr>
            <w:r w:rsidRPr="00AA635E">
              <w:rPr>
                <w:rStyle w:val="Nummer"/>
                <w:b w:val="0"/>
              </w:rPr>
              <w:object w:dxaOrig="1160" w:dyaOrig="340" w14:anchorId="43516133">
                <v:shape id="_x0000_i1739" type="#_x0000_t75" style="width:57.8pt;height:17.45pt" o:ole="">
                  <v:imagedata r:id="rId1708" o:title=""/>
                </v:shape>
                <o:OLEObject Type="Embed" ProgID="Equation.DSMT4" ShapeID="_x0000_i1739" DrawAspect="Content" ObjectID="_1731936653" r:id="rId1709"/>
              </w:object>
            </w:r>
          </w:p>
          <w:p w14:paraId="059ECAEC" w14:textId="77777777" w:rsidR="007134D6" w:rsidRPr="00AA635E" w:rsidRDefault="007134D6" w:rsidP="007134D6">
            <w:pPr>
              <w:rPr>
                <w:rStyle w:val="Nummer"/>
                <w:b w:val="0"/>
              </w:rPr>
            </w:pPr>
            <w:r w:rsidRPr="00AA635E">
              <w:rPr>
                <w:rStyle w:val="Nummer"/>
                <w:b w:val="0"/>
              </w:rPr>
              <w:t>In der Winkelgeschwindigkeit steckt die Drehzahl:</w:t>
            </w:r>
          </w:p>
          <w:p w14:paraId="37DB81E6" w14:textId="77777777" w:rsidR="007134D6" w:rsidRPr="00AA635E" w:rsidRDefault="007134D6" w:rsidP="007134D6">
            <w:pPr>
              <w:rPr>
                <w:rStyle w:val="Nummer"/>
                <w:b w:val="0"/>
              </w:rPr>
            </w:pPr>
            <w:r w:rsidRPr="00AA635E">
              <w:rPr>
                <w:rStyle w:val="Nummer"/>
                <w:b w:val="0"/>
              </w:rPr>
              <w:object w:dxaOrig="960" w:dyaOrig="300" w14:anchorId="240ABB85">
                <v:shape id="_x0000_i1740" type="#_x0000_t75" style="width:48pt;height:15.25pt" o:ole="">
                  <v:imagedata r:id="rId1710" o:title=""/>
                </v:shape>
                <o:OLEObject Type="Embed" ProgID="Equation.DSMT4" ShapeID="_x0000_i1740" DrawAspect="Content" ObjectID="_1731936654" r:id="rId1711"/>
              </w:object>
            </w:r>
          </w:p>
          <w:p w14:paraId="7B1316F0" w14:textId="77777777" w:rsidR="007134D6" w:rsidRPr="00AA635E" w:rsidRDefault="007134D6" w:rsidP="007134D6">
            <w:pPr>
              <w:rPr>
                <w:rStyle w:val="Nummer"/>
                <w:b w:val="0"/>
              </w:rPr>
            </w:pPr>
            <w:r w:rsidRPr="00AA635E">
              <w:rPr>
                <w:rStyle w:val="Nummer"/>
                <w:b w:val="0"/>
              </w:rPr>
              <w:t>In die Kraftgleichung eingesetzt, ergibt das</w:t>
            </w:r>
          </w:p>
          <w:p w14:paraId="2663F2D8" w14:textId="77777777" w:rsidR="007134D6" w:rsidRPr="00AA635E" w:rsidRDefault="007134D6" w:rsidP="007134D6">
            <w:pPr>
              <w:rPr>
                <w:rStyle w:val="Nummer"/>
                <w:b w:val="0"/>
              </w:rPr>
            </w:pPr>
            <w:r w:rsidRPr="00AA635E">
              <w:rPr>
                <w:rStyle w:val="Nummer"/>
              </w:rPr>
              <w:object w:dxaOrig="1660" w:dyaOrig="340" w14:anchorId="4AC89690">
                <v:shape id="_x0000_i1741" type="#_x0000_t75" style="width:82.35pt;height:17.45pt" o:ole="">
                  <v:imagedata r:id="rId1712" o:title=""/>
                </v:shape>
                <o:OLEObject Type="Embed" ProgID="Equation.DSMT4" ShapeID="_x0000_i1741" DrawAspect="Content" ObjectID="_1731936655" r:id="rId1713"/>
              </w:object>
            </w:r>
          </w:p>
          <w:p w14:paraId="63681378" w14:textId="77777777" w:rsidR="007134D6" w:rsidRPr="00AA635E" w:rsidRDefault="007134D6" w:rsidP="007134D6">
            <w:pPr>
              <w:rPr>
                <w:rStyle w:val="Nummer"/>
                <w:b w:val="0"/>
              </w:rPr>
            </w:pPr>
            <w:r w:rsidRPr="00AA635E">
              <w:rPr>
                <w:rStyle w:val="Nummer"/>
                <w:b w:val="0"/>
              </w:rPr>
              <w:t xml:space="preserve">Damit wird mit einer größeren Drehzahl die Fliehkraft größer. </w:t>
            </w:r>
          </w:p>
          <w:p w14:paraId="2ABFDBFB" w14:textId="77777777" w:rsidR="007134D6" w:rsidRPr="00AA635E" w:rsidRDefault="007134D6" w:rsidP="007134D6">
            <w:pPr>
              <w:rPr>
                <w:rStyle w:val="Nummer"/>
                <w:b w:val="0"/>
              </w:rPr>
            </w:pPr>
          </w:p>
        </w:tc>
        <w:tc>
          <w:tcPr>
            <w:tcW w:w="5219" w:type="dxa"/>
            <w:shd w:val="clear" w:color="auto" w:fill="auto"/>
          </w:tcPr>
          <w:p w14:paraId="1D66E98D" w14:textId="77777777" w:rsidR="007134D6" w:rsidRPr="00AA635E" w:rsidRDefault="00B42104" w:rsidP="007134D6">
            <w:pPr>
              <w:rPr>
                <w:rStyle w:val="Nummer"/>
                <w:b w:val="0"/>
              </w:rPr>
            </w:pPr>
            <w:r>
              <w:rPr>
                <w:rStyle w:val="Nummer"/>
              </w:rPr>
              <w:pict w14:anchorId="0C44E377">
                <v:shape id="_x0000_i1742" type="#_x0000_t75" style="width:249.8pt;height:338.2pt">
                  <v:imagedata r:id="rId1714" o:title="m913_2"/>
                </v:shape>
              </w:pict>
            </w:r>
          </w:p>
        </w:tc>
      </w:tr>
      <w:tr w:rsidR="007134D6" w:rsidRPr="00AA635E" w14:paraId="11DCF362" w14:textId="77777777" w:rsidTr="00AA635E">
        <w:tc>
          <w:tcPr>
            <w:tcW w:w="4918" w:type="dxa"/>
            <w:shd w:val="clear" w:color="auto" w:fill="auto"/>
          </w:tcPr>
          <w:p w14:paraId="671F8721" w14:textId="77777777" w:rsidR="007134D6" w:rsidRPr="00AA635E" w:rsidRDefault="007134D6" w:rsidP="007134D6">
            <w:pPr>
              <w:rPr>
                <w:rStyle w:val="Nummer"/>
                <w:b w:val="0"/>
              </w:rPr>
            </w:pPr>
          </w:p>
        </w:tc>
        <w:tc>
          <w:tcPr>
            <w:tcW w:w="5219" w:type="dxa"/>
            <w:shd w:val="clear" w:color="auto" w:fill="auto"/>
          </w:tcPr>
          <w:p w14:paraId="3F8FFCAB" w14:textId="77777777" w:rsidR="007134D6" w:rsidRPr="00AA635E" w:rsidRDefault="007134D6" w:rsidP="007134D6">
            <w:pPr>
              <w:rPr>
                <w:rStyle w:val="Nummer"/>
                <w:b w:val="0"/>
              </w:rPr>
            </w:pPr>
          </w:p>
        </w:tc>
      </w:tr>
    </w:tbl>
    <w:p w14:paraId="6471A01C" w14:textId="77777777" w:rsidR="007134D6" w:rsidRDefault="007134D6" w:rsidP="007134D6">
      <w:pPr>
        <w:rPr>
          <w:rStyle w:val="Nummer"/>
          <w:b w:val="0"/>
        </w:rPr>
      </w:pPr>
    </w:p>
    <w:p w14:paraId="76184423" w14:textId="77777777" w:rsidR="007134D6" w:rsidRDefault="007134D6" w:rsidP="007134D6">
      <w:pPr>
        <w:rPr>
          <w:rStyle w:val="Nummer"/>
          <w:b w:val="0"/>
        </w:rPr>
      </w:pPr>
      <w:bookmarkStart w:id="3504" w:name="m914"/>
      <w:r>
        <w:rPr>
          <w:rStyle w:val="Nummer"/>
          <w:b w:val="0"/>
        </w:rPr>
        <w:t>914.</w:t>
      </w:r>
      <w:bookmarkEnd w:id="3504"/>
      <w:r>
        <w:rPr>
          <w:rStyle w:val="Nummer"/>
          <w:b w:val="0"/>
        </w:rPr>
        <w:t xml:space="preserve"> Der Hund ist 1389 </w:t>
      </w:r>
      <w:proofErr w:type="gramStart"/>
      <w:r>
        <w:rPr>
          <w:rStyle w:val="Nummer"/>
          <w:b w:val="0"/>
        </w:rPr>
        <w:t>m  gelaufen</w:t>
      </w:r>
      <w:proofErr w:type="gramEnd"/>
      <w:r>
        <w:rPr>
          <w:rStyle w:val="Nummer"/>
          <w:b w:val="0"/>
        </w:rPr>
        <w:t>.</w:t>
      </w:r>
    </w:p>
    <w:p w14:paraId="1BFAD71F" w14:textId="77777777" w:rsidR="007134D6" w:rsidRDefault="007134D6" w:rsidP="007134D6">
      <w:pPr>
        <w:rPr>
          <w:rStyle w:val="Nummer"/>
          <w:b w:val="0"/>
        </w:rPr>
      </w:pPr>
    </w:p>
    <w:p w14:paraId="011B8307" w14:textId="77777777" w:rsidR="007134D6" w:rsidRDefault="00B42104" w:rsidP="007134D6">
      <w:pPr>
        <w:rPr>
          <w:rStyle w:val="Nummer"/>
          <w:b w:val="0"/>
        </w:rPr>
      </w:pPr>
      <w:hyperlink r:id="rId1715" w:anchor="m914" w:history="1">
        <w:r w:rsidR="007134D6" w:rsidRPr="009723E8">
          <w:rPr>
            <w:rStyle w:val="Hyperlink"/>
          </w:rPr>
          <w:t>vollständige Lösung</w:t>
        </w:r>
      </w:hyperlink>
    </w:p>
    <w:p w14:paraId="177E50F4" w14:textId="77777777" w:rsidR="007134D6" w:rsidRDefault="007134D6" w:rsidP="007134D6">
      <w:pPr>
        <w:rPr>
          <w:rStyle w:val="Nummer"/>
          <w:b w:val="0"/>
        </w:rPr>
      </w:pPr>
    </w:p>
    <w:p w14:paraId="63F456F7" w14:textId="77777777" w:rsidR="007134D6" w:rsidRDefault="007134D6" w:rsidP="007134D6">
      <w:pPr>
        <w:rPr>
          <w:rStyle w:val="Nummer"/>
          <w:b w:val="0"/>
        </w:rPr>
      </w:pPr>
      <w:bookmarkStart w:id="3505" w:name="m915"/>
      <w:r>
        <w:rPr>
          <w:rStyle w:val="Nummer"/>
          <w:b w:val="0"/>
        </w:rPr>
        <w:t>915.</w:t>
      </w:r>
      <w:bookmarkEnd w:id="3505"/>
      <w:r>
        <w:rPr>
          <w:rStyle w:val="Nummer"/>
          <w:b w:val="0"/>
        </w:rPr>
        <w:t xml:space="preserve"> </w:t>
      </w:r>
    </w:p>
    <w:p w14:paraId="2FB91B29" w14:textId="77777777" w:rsidR="007134D6" w:rsidRDefault="007134D6" w:rsidP="007134D6">
      <w:pPr>
        <w:rPr>
          <w:rStyle w:val="Nummer"/>
          <w:b w:val="0"/>
        </w:rPr>
      </w:pPr>
      <w:r>
        <w:rPr>
          <w:rStyle w:val="Nummer"/>
          <w:b w:val="0"/>
        </w:rPr>
        <w:t>Da der Bus mit durchschnittlich 80 km/h fährt und nach 2 Stunden die Raststätte erreicht, ist die Raststätte 160 km entfernt.</w:t>
      </w:r>
    </w:p>
    <w:p w14:paraId="6B53B262" w14:textId="77777777" w:rsidR="007134D6" w:rsidRDefault="007134D6" w:rsidP="007134D6">
      <w:pPr>
        <w:rPr>
          <w:rStyle w:val="Nummer"/>
          <w:b w:val="0"/>
        </w:rPr>
      </w:pPr>
      <w:r>
        <w:rPr>
          <w:rStyle w:val="Nummer"/>
          <w:b w:val="0"/>
        </w:rPr>
        <w:t>Der Vater fährt 0,5 Stunden nach dem Start des Busses los. Er muss die 160 km bis zur Raststätte innerhalb von 2 Stunden schaffen, damit er noch vor der Weiterfahrt dort ankommt.</w:t>
      </w:r>
    </w:p>
    <w:p w14:paraId="04EF462D" w14:textId="77777777" w:rsidR="007134D6" w:rsidRDefault="007134D6" w:rsidP="007134D6">
      <w:pPr>
        <w:rPr>
          <w:rStyle w:val="Nummer"/>
          <w:b w:val="0"/>
        </w:rPr>
      </w:pPr>
      <w:r>
        <w:rPr>
          <w:rStyle w:val="Nummer"/>
          <w:b w:val="0"/>
        </w:rPr>
        <w:t>Seine Geschwindigkeit muss also so groß sein, dass er in 2 Stunden 160 km schafft:</w:t>
      </w:r>
    </w:p>
    <w:p w14:paraId="6A63E777" w14:textId="77777777" w:rsidR="007134D6" w:rsidRDefault="007134D6" w:rsidP="007134D6">
      <w:pPr>
        <w:rPr>
          <w:rStyle w:val="Nummer"/>
          <w:b w:val="0"/>
        </w:rPr>
      </w:pPr>
      <w:r w:rsidRPr="00AC5A25">
        <w:rPr>
          <w:rStyle w:val="Nummer"/>
        </w:rPr>
        <w:object w:dxaOrig="1080" w:dyaOrig="1820" w14:anchorId="49D6F4D7">
          <v:shape id="_x0000_i1743" type="#_x0000_t75" style="width:54pt;height:90.55pt" o:ole="">
            <v:imagedata r:id="rId1716" o:title=""/>
          </v:shape>
          <o:OLEObject Type="Embed" ProgID="Equation.DSMT4" ShapeID="_x0000_i1743" DrawAspect="Content" ObjectID="_1731936656" r:id="rId1717"/>
        </w:object>
      </w:r>
    </w:p>
    <w:p w14:paraId="15B3A623" w14:textId="77777777" w:rsidR="007134D6" w:rsidRDefault="007134D6" w:rsidP="007134D6">
      <w:pPr>
        <w:rPr>
          <w:rStyle w:val="Nummer"/>
          <w:b w:val="0"/>
        </w:rPr>
      </w:pPr>
      <w:r>
        <w:rPr>
          <w:rStyle w:val="Nummer"/>
          <w:b w:val="0"/>
        </w:rPr>
        <w:t>Er muss mit durchschnittlich 80 km/h fahren.</w:t>
      </w:r>
    </w:p>
    <w:p w14:paraId="27F94164" w14:textId="77777777" w:rsidR="007134D6" w:rsidRDefault="007134D6" w:rsidP="007134D6">
      <w:pPr>
        <w:rPr>
          <w:rStyle w:val="Nummer"/>
          <w:b w:val="0"/>
        </w:rPr>
      </w:pPr>
    </w:p>
    <w:p w14:paraId="204E6768" w14:textId="77777777" w:rsidR="007134D6" w:rsidRDefault="007134D6" w:rsidP="007134D6">
      <w:pPr>
        <w:rPr>
          <w:rStyle w:val="Nummer"/>
          <w:b w:val="0"/>
        </w:rPr>
      </w:pPr>
      <w:bookmarkStart w:id="3506" w:name="m916"/>
      <w:r>
        <w:rPr>
          <w:rStyle w:val="Nummer"/>
          <w:b w:val="0"/>
        </w:rPr>
        <w:t>916.</w:t>
      </w:r>
      <w:bookmarkEnd w:id="3506"/>
      <w:r>
        <w:rPr>
          <w:rStyle w:val="Nummer"/>
          <w:b w:val="0"/>
        </w:rPr>
        <w:t xml:space="preserve"> </w:t>
      </w:r>
      <w:r>
        <w:t>Das Auto muss eine Leistung von 47,3 kW oder 64,3 PS haben.</w:t>
      </w:r>
    </w:p>
    <w:p w14:paraId="7AE1BE98" w14:textId="77777777" w:rsidR="007134D6" w:rsidRDefault="007134D6" w:rsidP="007134D6">
      <w:pPr>
        <w:rPr>
          <w:rStyle w:val="Nummer"/>
          <w:b w:val="0"/>
        </w:rPr>
      </w:pPr>
    </w:p>
    <w:p w14:paraId="4159C7CD" w14:textId="77777777" w:rsidR="007134D6" w:rsidRDefault="00B42104" w:rsidP="007134D6">
      <w:pPr>
        <w:rPr>
          <w:rStyle w:val="Nummer"/>
          <w:b w:val="0"/>
        </w:rPr>
      </w:pPr>
      <w:hyperlink r:id="rId1718" w:anchor="m916" w:history="1">
        <w:r w:rsidR="007134D6" w:rsidRPr="00A705B2">
          <w:rPr>
            <w:rStyle w:val="Hyperlink"/>
          </w:rPr>
          <w:t>vollständige Lösung</w:t>
        </w:r>
      </w:hyperlink>
    </w:p>
    <w:p w14:paraId="2C52E39B" w14:textId="77777777" w:rsidR="007134D6" w:rsidRDefault="007134D6" w:rsidP="007134D6">
      <w:pPr>
        <w:rPr>
          <w:rStyle w:val="Nummer"/>
          <w:b w:val="0"/>
        </w:rPr>
      </w:pPr>
      <w:bookmarkStart w:id="3507" w:name="m917"/>
      <w:r>
        <w:rPr>
          <w:rStyle w:val="Nummer"/>
          <w:b w:val="0"/>
        </w:rPr>
        <w:lastRenderedPageBreak/>
        <w:t>917.</w:t>
      </w:r>
      <w:bookmarkEnd w:id="3507"/>
      <w:r>
        <w:rPr>
          <w:rStyle w:val="Nummer"/>
          <w:b w:val="0"/>
        </w:rPr>
        <w:t xml:space="preserve"> c) deutlich mehr als in den blauen Ballon.</w:t>
      </w:r>
    </w:p>
    <w:tbl>
      <w:tblPr>
        <w:tblW w:w="0" w:type="auto"/>
        <w:tblLook w:val="01E0" w:firstRow="1" w:lastRow="1" w:firstColumn="1" w:lastColumn="1" w:noHBand="0" w:noVBand="0"/>
      </w:tblPr>
      <w:tblGrid>
        <w:gridCol w:w="5030"/>
        <w:gridCol w:w="5031"/>
      </w:tblGrid>
      <w:tr w:rsidR="007134D6" w:rsidRPr="00AA635E" w14:paraId="2EAC5F33" w14:textId="77777777" w:rsidTr="00AA635E">
        <w:tc>
          <w:tcPr>
            <w:tcW w:w="5030" w:type="dxa"/>
            <w:shd w:val="clear" w:color="auto" w:fill="auto"/>
          </w:tcPr>
          <w:p w14:paraId="02F28CE0" w14:textId="77777777" w:rsidR="007134D6" w:rsidRPr="00AA635E" w:rsidRDefault="00B42104" w:rsidP="007134D6">
            <w:pPr>
              <w:rPr>
                <w:rStyle w:val="Nummer"/>
                <w:b w:val="0"/>
              </w:rPr>
            </w:pPr>
            <w:r>
              <w:rPr>
                <w:rStyle w:val="Nummer"/>
              </w:rPr>
              <w:pict w14:anchorId="567BC72D">
                <v:shape id="_x0000_i1744" type="#_x0000_t75" style="width:240pt;height:180pt">
                  <v:imagedata r:id="rId1719" o:title="m917_4"/>
                </v:shape>
              </w:pict>
            </w:r>
          </w:p>
        </w:tc>
        <w:tc>
          <w:tcPr>
            <w:tcW w:w="5031" w:type="dxa"/>
            <w:shd w:val="clear" w:color="auto" w:fill="auto"/>
          </w:tcPr>
          <w:p w14:paraId="2E131F81" w14:textId="77777777" w:rsidR="007134D6" w:rsidRPr="00AA635E" w:rsidRDefault="00B42104" w:rsidP="007134D6">
            <w:pPr>
              <w:rPr>
                <w:rStyle w:val="Nummer"/>
                <w:b w:val="0"/>
              </w:rPr>
            </w:pPr>
            <w:r>
              <w:rPr>
                <w:rStyle w:val="Nummer"/>
              </w:rPr>
              <w:pict w14:anchorId="6594F8D7">
                <v:shape id="_x0000_i1745" type="#_x0000_t75" style="width:240pt;height:180pt">
                  <v:imagedata r:id="rId1720" o:title="m917_5"/>
                </v:shape>
              </w:pict>
            </w:r>
          </w:p>
        </w:tc>
      </w:tr>
      <w:tr w:rsidR="007134D6" w:rsidRPr="00AA635E" w14:paraId="2F8BAE78" w14:textId="77777777" w:rsidTr="00AA635E">
        <w:tc>
          <w:tcPr>
            <w:tcW w:w="5030" w:type="dxa"/>
            <w:shd w:val="clear" w:color="auto" w:fill="auto"/>
          </w:tcPr>
          <w:p w14:paraId="25CCEF03" w14:textId="77777777" w:rsidR="007134D6" w:rsidRPr="00AA635E" w:rsidRDefault="00B42104" w:rsidP="007134D6">
            <w:pPr>
              <w:rPr>
                <w:rStyle w:val="Nummer"/>
                <w:b w:val="0"/>
              </w:rPr>
            </w:pPr>
            <w:r>
              <w:rPr>
                <w:rStyle w:val="Nummer"/>
              </w:rPr>
              <w:pict w14:anchorId="1F1B34BD">
                <v:shape id="_x0000_i1746" type="#_x0000_t75" style="width:240pt;height:180pt">
                  <v:imagedata r:id="rId1721" o:title="m917_6"/>
                </v:shape>
              </w:pict>
            </w:r>
          </w:p>
        </w:tc>
        <w:tc>
          <w:tcPr>
            <w:tcW w:w="5031" w:type="dxa"/>
            <w:shd w:val="clear" w:color="auto" w:fill="auto"/>
          </w:tcPr>
          <w:p w14:paraId="41FA0481" w14:textId="77777777" w:rsidR="007134D6" w:rsidRPr="00AA635E" w:rsidRDefault="007134D6" w:rsidP="007134D6">
            <w:pPr>
              <w:rPr>
                <w:rStyle w:val="Nummer"/>
                <w:b w:val="0"/>
              </w:rPr>
            </w:pPr>
          </w:p>
        </w:tc>
      </w:tr>
    </w:tbl>
    <w:p w14:paraId="1CB0F0C3" w14:textId="77777777" w:rsidR="007134D6" w:rsidRDefault="007134D6" w:rsidP="007134D6">
      <w:pPr>
        <w:rPr>
          <w:rStyle w:val="Nummer"/>
          <w:b w:val="0"/>
        </w:rPr>
      </w:pPr>
    </w:p>
    <w:p w14:paraId="4B112109" w14:textId="77777777" w:rsidR="007134D6" w:rsidRDefault="007134D6" w:rsidP="007134D6">
      <w:pPr>
        <w:rPr>
          <w:rStyle w:val="Nummer"/>
          <w:b w:val="0"/>
        </w:rPr>
      </w:pPr>
      <w:r>
        <w:rPr>
          <w:rStyle w:val="Nummer"/>
          <w:b w:val="0"/>
        </w:rPr>
        <w:t>Durch den deutlich längeren Schlauch ist am unteren Ende ein deutlich höherer Schweredruck. Dadurch kommt so viel Wasser in den roten Ballon, dass er zum Platzen gebracht wird.</w:t>
      </w:r>
    </w:p>
    <w:p w14:paraId="6B2D38F3" w14:textId="77777777" w:rsidR="007134D6" w:rsidRDefault="007134D6" w:rsidP="007134D6">
      <w:pPr>
        <w:rPr>
          <w:rStyle w:val="Nummer"/>
          <w:b w:val="0"/>
        </w:rPr>
      </w:pPr>
    </w:p>
    <w:p w14:paraId="40EEA495" w14:textId="77777777" w:rsidR="007134D6" w:rsidRPr="00FB5F70" w:rsidRDefault="007134D6" w:rsidP="007134D6">
      <w:pPr>
        <w:rPr>
          <w:rStyle w:val="Nummer"/>
        </w:rPr>
      </w:pPr>
      <w:bookmarkStart w:id="3508" w:name="m918"/>
      <w:r w:rsidRPr="00FB5F70">
        <w:rPr>
          <w:rStyle w:val="Nummer"/>
        </w:rPr>
        <w:t>918.</w:t>
      </w:r>
      <w:bookmarkEnd w:id="3508"/>
      <w:r w:rsidRPr="00FB5F70">
        <w:rPr>
          <w:rStyle w:val="Nummer"/>
        </w:rPr>
        <w:t xml:space="preserve"> </w:t>
      </w:r>
    </w:p>
    <w:p w14:paraId="1E2CCDF5" w14:textId="77777777" w:rsidR="007134D6" w:rsidRDefault="007134D6" w:rsidP="007134D6">
      <w:pPr>
        <w:rPr>
          <w:rStyle w:val="Nummer"/>
        </w:rPr>
      </w:pPr>
      <w:r w:rsidRPr="00FB5F70">
        <w:rPr>
          <w:rStyle w:val="Nummer"/>
        </w:rPr>
        <w:t xml:space="preserve">a) </w:t>
      </w:r>
    </w:p>
    <w:p w14:paraId="37E60413" w14:textId="77777777" w:rsidR="007134D6" w:rsidRPr="00FB5F70" w:rsidRDefault="007134D6" w:rsidP="007134D6">
      <w:pPr>
        <w:rPr>
          <w:rStyle w:val="Nummer"/>
        </w:rPr>
      </w:pPr>
      <w:r>
        <w:object w:dxaOrig="10260" w:dyaOrig="5043" w14:anchorId="71C2E7F6">
          <v:shape id="_x0000_i1747" type="#_x0000_t75" style="width:513.25pt;height:252.55pt" o:ole="">
            <v:imagedata r:id="rId1722" o:title=""/>
          </v:shape>
          <o:OLEObject Type="Embed" ProgID="Excel.Sheet.8" ShapeID="_x0000_i1747" DrawAspect="Content" ObjectID="_1731936657" r:id="rId1723">
            <o:FieldCodes>\s</o:FieldCodes>
          </o:OLEObject>
        </w:object>
      </w:r>
    </w:p>
    <w:p w14:paraId="0E371F1A" w14:textId="77777777" w:rsidR="007134D6" w:rsidRDefault="00B42104" w:rsidP="007134D6">
      <w:pPr>
        <w:rPr>
          <w:rStyle w:val="Nummer"/>
          <w:b w:val="0"/>
        </w:rPr>
      </w:pPr>
      <w:hyperlink r:id="rId1724" w:history="1">
        <w:r w:rsidR="007134D6" w:rsidRPr="00FB5F70">
          <w:rPr>
            <w:rStyle w:val="Hyperlink"/>
          </w:rPr>
          <w:t>Diagrammquelle</w:t>
        </w:r>
      </w:hyperlink>
    </w:p>
    <w:p w14:paraId="73B0E5E2" w14:textId="77777777" w:rsidR="007134D6" w:rsidRDefault="007134D6" w:rsidP="007134D6">
      <w:pPr>
        <w:rPr>
          <w:rStyle w:val="Nummer"/>
          <w:b w:val="0"/>
        </w:rPr>
      </w:pPr>
      <w:r w:rsidRPr="0072672F">
        <w:rPr>
          <w:rStyle w:val="Nummer"/>
        </w:rPr>
        <w:t>b)</w:t>
      </w:r>
      <w:r>
        <w:rPr>
          <w:rStyle w:val="Nummer"/>
          <w:b w:val="0"/>
        </w:rPr>
        <w:t xml:space="preserve"> Die Schwingungsdauer T berechnet sich mit</w:t>
      </w:r>
    </w:p>
    <w:p w14:paraId="64700D34" w14:textId="77777777" w:rsidR="007134D6" w:rsidRDefault="007134D6" w:rsidP="007134D6">
      <w:r w:rsidRPr="00E23072">
        <w:rPr>
          <w:position w:val="-26"/>
        </w:rPr>
        <w:object w:dxaOrig="1219" w:dyaOrig="700" w14:anchorId="5D49B623">
          <v:shape id="_x0000_i1748" type="#_x0000_t75" style="width:60.55pt;height:35.45pt" o:ole="">
            <v:imagedata r:id="rId1725" o:title=""/>
          </v:shape>
          <o:OLEObject Type="Embed" ProgID="Equation.DSMT4" ShapeID="_x0000_i1748" DrawAspect="Content" ObjectID="_1731936658" r:id="rId1726"/>
        </w:object>
      </w:r>
    </w:p>
    <w:p w14:paraId="39B778B4" w14:textId="77777777" w:rsidR="007134D6" w:rsidRDefault="007134D6" w:rsidP="007134D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50"/>
        <w:gridCol w:w="993"/>
        <w:gridCol w:w="992"/>
        <w:gridCol w:w="849"/>
        <w:gridCol w:w="1090"/>
        <w:gridCol w:w="1090"/>
        <w:gridCol w:w="1090"/>
        <w:gridCol w:w="1090"/>
      </w:tblGrid>
      <w:tr w:rsidR="007134D6" w14:paraId="1B9C66B1" w14:textId="77777777" w:rsidTr="00AA635E">
        <w:tc>
          <w:tcPr>
            <w:tcW w:w="2093" w:type="dxa"/>
            <w:shd w:val="clear" w:color="auto" w:fill="auto"/>
          </w:tcPr>
          <w:p w14:paraId="4E9E720C" w14:textId="77777777" w:rsidR="007134D6" w:rsidRDefault="007134D6" w:rsidP="00AA635E">
            <w:pPr>
              <w:widowControl w:val="0"/>
            </w:pPr>
            <w:proofErr w:type="spellStart"/>
            <w:r>
              <w:t>m</w:t>
            </w:r>
            <w:r w:rsidRPr="00AA635E">
              <w:rPr>
                <w:vertAlign w:val="subscript"/>
              </w:rPr>
              <w:t>K</w:t>
            </w:r>
            <w:proofErr w:type="spellEnd"/>
            <w:r>
              <w:t xml:space="preserve"> in kg</w:t>
            </w:r>
          </w:p>
        </w:tc>
        <w:tc>
          <w:tcPr>
            <w:tcW w:w="850" w:type="dxa"/>
            <w:shd w:val="clear" w:color="auto" w:fill="auto"/>
          </w:tcPr>
          <w:p w14:paraId="2F8A1C57" w14:textId="77777777" w:rsidR="007134D6" w:rsidRDefault="007134D6" w:rsidP="00AA635E">
            <w:pPr>
              <w:widowControl w:val="0"/>
            </w:pPr>
            <w:r>
              <w:t>0,100</w:t>
            </w:r>
          </w:p>
        </w:tc>
        <w:tc>
          <w:tcPr>
            <w:tcW w:w="993" w:type="dxa"/>
            <w:shd w:val="clear" w:color="auto" w:fill="auto"/>
          </w:tcPr>
          <w:p w14:paraId="606DF13F" w14:textId="77777777" w:rsidR="007134D6" w:rsidRDefault="007134D6" w:rsidP="00AA635E">
            <w:pPr>
              <w:widowControl w:val="0"/>
            </w:pPr>
            <w:r>
              <w:t>0,075</w:t>
            </w:r>
          </w:p>
        </w:tc>
        <w:tc>
          <w:tcPr>
            <w:tcW w:w="992" w:type="dxa"/>
            <w:shd w:val="clear" w:color="auto" w:fill="auto"/>
          </w:tcPr>
          <w:p w14:paraId="74CCEE34" w14:textId="77777777" w:rsidR="007134D6" w:rsidRDefault="007134D6" w:rsidP="00AA635E">
            <w:pPr>
              <w:widowControl w:val="0"/>
            </w:pPr>
            <w:r>
              <w:t>0,050</w:t>
            </w:r>
          </w:p>
        </w:tc>
        <w:tc>
          <w:tcPr>
            <w:tcW w:w="849" w:type="dxa"/>
            <w:shd w:val="clear" w:color="auto" w:fill="auto"/>
          </w:tcPr>
          <w:p w14:paraId="74DB2571" w14:textId="77777777" w:rsidR="007134D6" w:rsidRDefault="007134D6" w:rsidP="00AA635E">
            <w:pPr>
              <w:widowControl w:val="0"/>
            </w:pPr>
            <w:r>
              <w:t>0,040</w:t>
            </w:r>
          </w:p>
        </w:tc>
        <w:tc>
          <w:tcPr>
            <w:tcW w:w="1090" w:type="dxa"/>
            <w:shd w:val="clear" w:color="auto" w:fill="auto"/>
          </w:tcPr>
          <w:p w14:paraId="16385744" w14:textId="77777777" w:rsidR="007134D6" w:rsidRDefault="007134D6" w:rsidP="00AA635E">
            <w:pPr>
              <w:widowControl w:val="0"/>
            </w:pPr>
            <w:r>
              <w:t>0,032</w:t>
            </w:r>
          </w:p>
        </w:tc>
        <w:tc>
          <w:tcPr>
            <w:tcW w:w="1090" w:type="dxa"/>
            <w:shd w:val="clear" w:color="auto" w:fill="auto"/>
          </w:tcPr>
          <w:p w14:paraId="0A787EE2" w14:textId="77777777" w:rsidR="007134D6" w:rsidRDefault="007134D6" w:rsidP="00AA635E">
            <w:pPr>
              <w:widowControl w:val="0"/>
            </w:pPr>
            <w:r>
              <w:t>0,020</w:t>
            </w:r>
          </w:p>
        </w:tc>
        <w:tc>
          <w:tcPr>
            <w:tcW w:w="1090" w:type="dxa"/>
            <w:shd w:val="clear" w:color="auto" w:fill="auto"/>
          </w:tcPr>
          <w:p w14:paraId="4BA859E6" w14:textId="77777777" w:rsidR="007134D6" w:rsidRDefault="007134D6" w:rsidP="00AA635E">
            <w:pPr>
              <w:widowControl w:val="0"/>
            </w:pPr>
            <w:r>
              <w:t>0,010</w:t>
            </w:r>
          </w:p>
        </w:tc>
        <w:tc>
          <w:tcPr>
            <w:tcW w:w="1090" w:type="dxa"/>
            <w:shd w:val="clear" w:color="auto" w:fill="auto"/>
          </w:tcPr>
          <w:p w14:paraId="148DB66E" w14:textId="77777777" w:rsidR="007134D6" w:rsidRDefault="007134D6" w:rsidP="00AA635E">
            <w:pPr>
              <w:widowControl w:val="0"/>
            </w:pPr>
            <w:r>
              <w:t>0,006</w:t>
            </w:r>
          </w:p>
        </w:tc>
      </w:tr>
      <w:tr w:rsidR="007134D6" w14:paraId="325888D8" w14:textId="77777777" w:rsidTr="00AA635E">
        <w:tc>
          <w:tcPr>
            <w:tcW w:w="2093" w:type="dxa"/>
            <w:shd w:val="clear" w:color="auto" w:fill="auto"/>
          </w:tcPr>
          <w:p w14:paraId="5A1C47C6" w14:textId="77777777" w:rsidR="007134D6" w:rsidRDefault="007134D6" w:rsidP="00AA635E">
            <w:pPr>
              <w:widowControl w:val="0"/>
            </w:pPr>
            <w:r>
              <w:t>T in s(Messwert)</w:t>
            </w:r>
          </w:p>
        </w:tc>
        <w:tc>
          <w:tcPr>
            <w:tcW w:w="850" w:type="dxa"/>
            <w:shd w:val="clear" w:color="auto" w:fill="auto"/>
          </w:tcPr>
          <w:p w14:paraId="09FA6EF8" w14:textId="77777777" w:rsidR="007134D6" w:rsidRDefault="007134D6" w:rsidP="00AA635E">
            <w:pPr>
              <w:widowControl w:val="0"/>
            </w:pPr>
            <w:r>
              <w:t>0,89</w:t>
            </w:r>
          </w:p>
        </w:tc>
        <w:tc>
          <w:tcPr>
            <w:tcW w:w="993" w:type="dxa"/>
            <w:shd w:val="clear" w:color="auto" w:fill="auto"/>
          </w:tcPr>
          <w:p w14:paraId="677FD31E" w14:textId="77777777" w:rsidR="007134D6" w:rsidRDefault="007134D6" w:rsidP="00AA635E">
            <w:pPr>
              <w:widowControl w:val="0"/>
            </w:pPr>
            <w:r>
              <w:t>0,78</w:t>
            </w:r>
          </w:p>
        </w:tc>
        <w:tc>
          <w:tcPr>
            <w:tcW w:w="992" w:type="dxa"/>
            <w:shd w:val="clear" w:color="auto" w:fill="auto"/>
          </w:tcPr>
          <w:p w14:paraId="2DD31A7D" w14:textId="77777777" w:rsidR="007134D6" w:rsidRDefault="007134D6" w:rsidP="00AA635E">
            <w:pPr>
              <w:widowControl w:val="0"/>
            </w:pPr>
            <w:r>
              <w:t>0,66</w:t>
            </w:r>
          </w:p>
        </w:tc>
        <w:tc>
          <w:tcPr>
            <w:tcW w:w="849" w:type="dxa"/>
            <w:shd w:val="clear" w:color="auto" w:fill="auto"/>
          </w:tcPr>
          <w:p w14:paraId="16ABF92A" w14:textId="77777777" w:rsidR="007134D6" w:rsidRDefault="007134D6" w:rsidP="00AA635E">
            <w:pPr>
              <w:widowControl w:val="0"/>
            </w:pPr>
            <w:r>
              <w:t>0,61</w:t>
            </w:r>
          </w:p>
        </w:tc>
        <w:tc>
          <w:tcPr>
            <w:tcW w:w="1090" w:type="dxa"/>
            <w:shd w:val="clear" w:color="auto" w:fill="auto"/>
          </w:tcPr>
          <w:p w14:paraId="5E828C3C" w14:textId="77777777" w:rsidR="007134D6" w:rsidRDefault="007134D6" w:rsidP="00AA635E">
            <w:pPr>
              <w:widowControl w:val="0"/>
            </w:pPr>
            <w:r>
              <w:t>0,54</w:t>
            </w:r>
          </w:p>
        </w:tc>
        <w:tc>
          <w:tcPr>
            <w:tcW w:w="1090" w:type="dxa"/>
            <w:shd w:val="clear" w:color="auto" w:fill="auto"/>
          </w:tcPr>
          <w:p w14:paraId="514ABAAE" w14:textId="77777777" w:rsidR="007134D6" w:rsidRDefault="007134D6" w:rsidP="00AA635E">
            <w:pPr>
              <w:widowControl w:val="0"/>
            </w:pPr>
            <w:r>
              <w:t>0,48</w:t>
            </w:r>
          </w:p>
        </w:tc>
        <w:tc>
          <w:tcPr>
            <w:tcW w:w="1090" w:type="dxa"/>
            <w:shd w:val="clear" w:color="auto" w:fill="auto"/>
          </w:tcPr>
          <w:p w14:paraId="3AE879BB" w14:textId="77777777" w:rsidR="007134D6" w:rsidRDefault="007134D6" w:rsidP="00AA635E">
            <w:pPr>
              <w:widowControl w:val="0"/>
            </w:pPr>
            <w:r>
              <w:t>0,39</w:t>
            </w:r>
          </w:p>
        </w:tc>
        <w:tc>
          <w:tcPr>
            <w:tcW w:w="1090" w:type="dxa"/>
            <w:shd w:val="clear" w:color="auto" w:fill="auto"/>
          </w:tcPr>
          <w:p w14:paraId="0392D095" w14:textId="77777777" w:rsidR="007134D6" w:rsidRDefault="007134D6" w:rsidP="00AA635E">
            <w:pPr>
              <w:widowControl w:val="0"/>
            </w:pPr>
            <w:r>
              <w:t>0,32</w:t>
            </w:r>
          </w:p>
        </w:tc>
      </w:tr>
      <w:tr w:rsidR="007134D6" w14:paraId="41661C33" w14:textId="77777777" w:rsidTr="00AA635E">
        <w:tc>
          <w:tcPr>
            <w:tcW w:w="2093" w:type="dxa"/>
            <w:shd w:val="clear" w:color="auto" w:fill="auto"/>
          </w:tcPr>
          <w:p w14:paraId="0986A076" w14:textId="77777777" w:rsidR="007134D6" w:rsidRDefault="007134D6" w:rsidP="00AA635E">
            <w:pPr>
              <w:widowControl w:val="0"/>
            </w:pPr>
            <w:r>
              <w:t>T in s (ideal)</w:t>
            </w:r>
          </w:p>
        </w:tc>
        <w:tc>
          <w:tcPr>
            <w:tcW w:w="850" w:type="dxa"/>
            <w:shd w:val="clear" w:color="auto" w:fill="auto"/>
          </w:tcPr>
          <w:p w14:paraId="0CC6881E" w14:textId="77777777" w:rsidR="007134D6" w:rsidRDefault="007134D6" w:rsidP="00AA635E">
            <w:pPr>
              <w:widowControl w:val="0"/>
            </w:pPr>
            <w:r>
              <w:t>0,84</w:t>
            </w:r>
          </w:p>
        </w:tc>
        <w:tc>
          <w:tcPr>
            <w:tcW w:w="993" w:type="dxa"/>
            <w:shd w:val="clear" w:color="auto" w:fill="auto"/>
          </w:tcPr>
          <w:p w14:paraId="376091AF" w14:textId="77777777" w:rsidR="007134D6" w:rsidRDefault="007134D6" w:rsidP="00AA635E">
            <w:pPr>
              <w:widowControl w:val="0"/>
            </w:pPr>
            <w:r>
              <w:t>0,73</w:t>
            </w:r>
          </w:p>
        </w:tc>
        <w:tc>
          <w:tcPr>
            <w:tcW w:w="992" w:type="dxa"/>
            <w:shd w:val="clear" w:color="auto" w:fill="auto"/>
          </w:tcPr>
          <w:p w14:paraId="0EC1B58D" w14:textId="77777777" w:rsidR="007134D6" w:rsidRDefault="007134D6" w:rsidP="00AA635E">
            <w:pPr>
              <w:widowControl w:val="0"/>
            </w:pPr>
            <w:r>
              <w:t>0,6</w:t>
            </w:r>
          </w:p>
        </w:tc>
        <w:tc>
          <w:tcPr>
            <w:tcW w:w="849" w:type="dxa"/>
            <w:shd w:val="clear" w:color="auto" w:fill="auto"/>
          </w:tcPr>
          <w:p w14:paraId="385EA6EF" w14:textId="77777777" w:rsidR="007134D6" w:rsidRDefault="007134D6" w:rsidP="00AA635E">
            <w:pPr>
              <w:widowControl w:val="0"/>
            </w:pPr>
            <w:r>
              <w:t>0,53</w:t>
            </w:r>
          </w:p>
        </w:tc>
        <w:tc>
          <w:tcPr>
            <w:tcW w:w="1090" w:type="dxa"/>
            <w:shd w:val="clear" w:color="auto" w:fill="auto"/>
          </w:tcPr>
          <w:p w14:paraId="2236E7F5" w14:textId="77777777" w:rsidR="007134D6" w:rsidRDefault="007134D6" w:rsidP="00AA635E">
            <w:pPr>
              <w:widowControl w:val="0"/>
            </w:pPr>
            <w:r>
              <w:t>0,48</w:t>
            </w:r>
          </w:p>
        </w:tc>
        <w:tc>
          <w:tcPr>
            <w:tcW w:w="1090" w:type="dxa"/>
            <w:shd w:val="clear" w:color="auto" w:fill="auto"/>
          </w:tcPr>
          <w:p w14:paraId="2F6D6045" w14:textId="77777777" w:rsidR="007134D6" w:rsidRDefault="007134D6" w:rsidP="00AA635E">
            <w:pPr>
              <w:widowControl w:val="0"/>
            </w:pPr>
            <w:r>
              <w:t>0,38</w:t>
            </w:r>
          </w:p>
        </w:tc>
        <w:tc>
          <w:tcPr>
            <w:tcW w:w="1090" w:type="dxa"/>
            <w:shd w:val="clear" w:color="auto" w:fill="auto"/>
          </w:tcPr>
          <w:p w14:paraId="12130EBC" w14:textId="77777777" w:rsidR="007134D6" w:rsidRDefault="007134D6" w:rsidP="00AA635E">
            <w:pPr>
              <w:widowControl w:val="0"/>
            </w:pPr>
            <w:r>
              <w:t>0,27</w:t>
            </w:r>
          </w:p>
        </w:tc>
        <w:tc>
          <w:tcPr>
            <w:tcW w:w="1090" w:type="dxa"/>
            <w:shd w:val="clear" w:color="auto" w:fill="auto"/>
          </w:tcPr>
          <w:p w14:paraId="002909B5" w14:textId="77777777" w:rsidR="007134D6" w:rsidRDefault="007134D6" w:rsidP="00AA635E">
            <w:pPr>
              <w:widowControl w:val="0"/>
            </w:pPr>
            <w:r>
              <w:t>0,21</w:t>
            </w:r>
          </w:p>
        </w:tc>
      </w:tr>
      <w:tr w:rsidR="007134D6" w14:paraId="0BD9028C" w14:textId="77777777" w:rsidTr="00AA635E">
        <w:tc>
          <w:tcPr>
            <w:tcW w:w="2093" w:type="dxa"/>
            <w:shd w:val="clear" w:color="auto" w:fill="auto"/>
          </w:tcPr>
          <w:p w14:paraId="0554BA42" w14:textId="77777777" w:rsidR="007134D6" w:rsidRDefault="007134D6" w:rsidP="00AA635E">
            <w:pPr>
              <w:widowControl w:val="0"/>
            </w:pPr>
            <w:r>
              <w:t>k</w:t>
            </w:r>
          </w:p>
        </w:tc>
        <w:tc>
          <w:tcPr>
            <w:tcW w:w="850" w:type="dxa"/>
            <w:shd w:val="clear" w:color="auto" w:fill="auto"/>
          </w:tcPr>
          <w:p w14:paraId="1E7A1CCB" w14:textId="77777777" w:rsidR="007134D6" w:rsidRDefault="007134D6" w:rsidP="00AA635E">
            <w:pPr>
              <w:widowControl w:val="0"/>
            </w:pPr>
            <w:r>
              <w:t>0,35</w:t>
            </w:r>
          </w:p>
        </w:tc>
        <w:tc>
          <w:tcPr>
            <w:tcW w:w="993" w:type="dxa"/>
            <w:shd w:val="clear" w:color="auto" w:fill="auto"/>
          </w:tcPr>
          <w:p w14:paraId="4DAF4EAB" w14:textId="77777777" w:rsidR="007134D6" w:rsidRDefault="007134D6" w:rsidP="00AA635E">
            <w:pPr>
              <w:widowControl w:val="0"/>
            </w:pPr>
            <w:r>
              <w:t>0,32</w:t>
            </w:r>
          </w:p>
        </w:tc>
        <w:tc>
          <w:tcPr>
            <w:tcW w:w="992" w:type="dxa"/>
            <w:shd w:val="clear" w:color="auto" w:fill="auto"/>
          </w:tcPr>
          <w:p w14:paraId="5969D56E" w14:textId="77777777" w:rsidR="007134D6" w:rsidRDefault="007134D6" w:rsidP="00AA635E">
            <w:pPr>
              <w:widowControl w:val="0"/>
            </w:pPr>
            <w:r>
              <w:t>0,35</w:t>
            </w:r>
          </w:p>
        </w:tc>
        <w:tc>
          <w:tcPr>
            <w:tcW w:w="849" w:type="dxa"/>
            <w:shd w:val="clear" w:color="auto" w:fill="auto"/>
          </w:tcPr>
          <w:p w14:paraId="4C2DB899" w14:textId="77777777" w:rsidR="007134D6" w:rsidRDefault="007134D6" w:rsidP="00AA635E">
            <w:pPr>
              <w:widowControl w:val="0"/>
            </w:pPr>
            <w:r>
              <w:t>0,38</w:t>
            </w:r>
          </w:p>
        </w:tc>
        <w:tc>
          <w:tcPr>
            <w:tcW w:w="1090" w:type="dxa"/>
            <w:shd w:val="clear" w:color="auto" w:fill="auto"/>
          </w:tcPr>
          <w:p w14:paraId="110FA50B" w14:textId="77777777" w:rsidR="007134D6" w:rsidRDefault="007134D6" w:rsidP="00AA635E">
            <w:pPr>
              <w:widowControl w:val="0"/>
            </w:pPr>
            <w:r>
              <w:t>0,34</w:t>
            </w:r>
          </w:p>
        </w:tc>
        <w:tc>
          <w:tcPr>
            <w:tcW w:w="1090" w:type="dxa"/>
            <w:shd w:val="clear" w:color="auto" w:fill="auto"/>
          </w:tcPr>
          <w:p w14:paraId="203B5A36" w14:textId="77777777" w:rsidR="007134D6" w:rsidRDefault="007134D6" w:rsidP="00AA635E">
            <w:pPr>
              <w:widowControl w:val="0"/>
            </w:pPr>
            <w:r>
              <w:t>0,39</w:t>
            </w:r>
          </w:p>
        </w:tc>
        <w:tc>
          <w:tcPr>
            <w:tcW w:w="1090" w:type="dxa"/>
            <w:shd w:val="clear" w:color="auto" w:fill="auto"/>
          </w:tcPr>
          <w:p w14:paraId="20007A79" w14:textId="77777777" w:rsidR="007134D6" w:rsidRDefault="007134D6" w:rsidP="00AA635E">
            <w:pPr>
              <w:widowControl w:val="0"/>
            </w:pPr>
            <w:r>
              <w:t>0,35</w:t>
            </w:r>
          </w:p>
        </w:tc>
        <w:tc>
          <w:tcPr>
            <w:tcW w:w="1090" w:type="dxa"/>
            <w:shd w:val="clear" w:color="auto" w:fill="auto"/>
          </w:tcPr>
          <w:p w14:paraId="4D6737EB" w14:textId="77777777" w:rsidR="007134D6" w:rsidRDefault="007134D6" w:rsidP="00AA635E">
            <w:pPr>
              <w:widowControl w:val="0"/>
            </w:pPr>
            <w:r>
              <w:t>0,26</w:t>
            </w:r>
          </w:p>
        </w:tc>
      </w:tr>
    </w:tbl>
    <w:p w14:paraId="1F4375F9" w14:textId="77777777" w:rsidR="007134D6" w:rsidRDefault="007134D6" w:rsidP="007134D6">
      <w:pPr>
        <w:rPr>
          <w:rStyle w:val="Nummer"/>
          <w:b w:val="0"/>
        </w:rPr>
      </w:pPr>
    </w:p>
    <w:p w14:paraId="7A11A560" w14:textId="77777777" w:rsidR="007134D6" w:rsidRDefault="007134D6" w:rsidP="007134D6">
      <w:pPr>
        <w:rPr>
          <w:rStyle w:val="Nummer"/>
          <w:b w:val="0"/>
        </w:rPr>
      </w:pPr>
      <w:r>
        <w:rPr>
          <w:rStyle w:val="Nummer"/>
          <w:b w:val="0"/>
        </w:rPr>
        <w:t>Die berechnete Kurve verläuft wie die gemessene Kurve.</w:t>
      </w:r>
    </w:p>
    <w:p w14:paraId="12023E80" w14:textId="77777777" w:rsidR="007134D6" w:rsidRDefault="007134D6" w:rsidP="007134D6">
      <w:pPr>
        <w:rPr>
          <w:rStyle w:val="Nummer"/>
          <w:b w:val="0"/>
        </w:rPr>
      </w:pPr>
      <w:r>
        <w:rPr>
          <w:rStyle w:val="Nummer"/>
          <w:b w:val="0"/>
        </w:rPr>
        <w:t>Alle Werte sind kleiner als die gemessenen Werte. Die Abweichung wird mit größer werdender Masse des schwingenden Körpers kleiner.</w:t>
      </w:r>
    </w:p>
    <w:p w14:paraId="7B247A41" w14:textId="77777777" w:rsidR="007134D6" w:rsidRDefault="007134D6" w:rsidP="007134D6">
      <w:pPr>
        <w:rPr>
          <w:rStyle w:val="Nummer"/>
          <w:b w:val="0"/>
        </w:rPr>
      </w:pPr>
    </w:p>
    <w:p w14:paraId="417313F0" w14:textId="77777777" w:rsidR="007134D6" w:rsidRDefault="007134D6" w:rsidP="007134D6">
      <w:pPr>
        <w:rPr>
          <w:rStyle w:val="Nummer"/>
          <w:b w:val="0"/>
        </w:rPr>
      </w:pPr>
      <w:r>
        <w:rPr>
          <w:rStyle w:val="Nummer"/>
          <w:b w:val="0"/>
        </w:rPr>
        <w:t>c) Setzt man die korrigierte Masse in die Gleichung für die Periodendauer ein, erhält man</w:t>
      </w:r>
    </w:p>
    <w:p w14:paraId="76D0AFA2" w14:textId="77777777" w:rsidR="007134D6" w:rsidRDefault="007134D6" w:rsidP="007134D6">
      <w:pPr>
        <w:rPr>
          <w:rStyle w:val="Nummer"/>
          <w:b w:val="0"/>
        </w:rPr>
      </w:pPr>
      <w:r w:rsidRPr="00820E81">
        <w:rPr>
          <w:rStyle w:val="Nummer"/>
        </w:rPr>
        <w:object w:dxaOrig="2060" w:dyaOrig="700" w14:anchorId="6FDD3A99">
          <v:shape id="_x0000_i1749" type="#_x0000_t75" style="width:102.55pt;height:35.45pt" o:ole="">
            <v:imagedata r:id="rId1727" o:title=""/>
          </v:shape>
          <o:OLEObject Type="Embed" ProgID="Equation.DSMT4" ShapeID="_x0000_i1749" DrawAspect="Content" ObjectID="_1731936659" r:id="rId1728"/>
        </w:object>
      </w:r>
    </w:p>
    <w:p w14:paraId="3EEEC4B3" w14:textId="77777777" w:rsidR="007134D6" w:rsidRDefault="007134D6" w:rsidP="007134D6">
      <w:pPr>
        <w:rPr>
          <w:rStyle w:val="Nummer"/>
          <w:b w:val="0"/>
        </w:rPr>
      </w:pPr>
      <w:r>
        <w:rPr>
          <w:rStyle w:val="Nummer"/>
          <w:b w:val="0"/>
        </w:rPr>
        <w:t>Diese Gleichung wird nach dem Korrekturfaktor umgestellt:</w:t>
      </w:r>
    </w:p>
    <w:p w14:paraId="68FCE1C3" w14:textId="77777777" w:rsidR="007134D6" w:rsidRDefault="007134D6" w:rsidP="007134D6">
      <w:pPr>
        <w:rPr>
          <w:rStyle w:val="Nummer"/>
          <w:b w:val="0"/>
        </w:rPr>
      </w:pPr>
      <w:r w:rsidRPr="00820E81">
        <w:rPr>
          <w:rStyle w:val="Nummer"/>
        </w:rPr>
        <w:object w:dxaOrig="2920" w:dyaOrig="3879" w14:anchorId="151DF047">
          <v:shape id="_x0000_i1750" type="#_x0000_t75" style="width:145.65pt;height:194.2pt" o:ole="">
            <v:imagedata r:id="rId1729" o:title=""/>
          </v:shape>
          <o:OLEObject Type="Embed" ProgID="Equation.DSMT4" ShapeID="_x0000_i1750" DrawAspect="Content" ObjectID="_1731936660" r:id="rId1730"/>
        </w:object>
      </w:r>
    </w:p>
    <w:p w14:paraId="486DF4C5" w14:textId="77777777" w:rsidR="007134D6" w:rsidRDefault="007134D6" w:rsidP="007134D6">
      <w:pPr>
        <w:rPr>
          <w:rStyle w:val="Nummer"/>
          <w:b w:val="0"/>
        </w:rPr>
      </w:pPr>
    </w:p>
    <w:p w14:paraId="3D53F7DE" w14:textId="77777777" w:rsidR="007134D6" w:rsidRDefault="007134D6" w:rsidP="007134D6">
      <w:pPr>
        <w:rPr>
          <w:rStyle w:val="Nummer"/>
          <w:b w:val="0"/>
        </w:rPr>
      </w:pPr>
    </w:p>
    <w:p w14:paraId="5958D25E" w14:textId="77777777" w:rsidR="007134D6" w:rsidRPr="000738FD" w:rsidRDefault="007134D6" w:rsidP="007134D6">
      <w:pPr>
        <w:rPr>
          <w:rStyle w:val="Nummer"/>
        </w:rPr>
      </w:pPr>
      <w:bookmarkStart w:id="3509" w:name="m919"/>
      <w:r w:rsidRPr="000738FD">
        <w:rPr>
          <w:rStyle w:val="Nummer"/>
        </w:rPr>
        <w:t>919.</w:t>
      </w:r>
      <w:bookmarkEnd w:id="3509"/>
      <w:r w:rsidRPr="000738FD">
        <w:rPr>
          <w:rStyle w:val="Nummer"/>
        </w:rPr>
        <w:t xml:space="preserve"> </w:t>
      </w:r>
    </w:p>
    <w:p w14:paraId="3F8B4E5E" w14:textId="77777777" w:rsidR="007134D6" w:rsidRDefault="007134D6" w:rsidP="007134D6">
      <w:pPr>
        <w:rPr>
          <w:rStyle w:val="Nummer"/>
          <w:b w:val="0"/>
        </w:rPr>
      </w:pPr>
      <w:r w:rsidRPr="000738FD">
        <w:rPr>
          <w:rStyle w:val="Nummer"/>
        </w:rPr>
        <w:t>a)</w:t>
      </w:r>
      <w:r>
        <w:rPr>
          <w:rStyle w:val="Nummer"/>
          <w:b w:val="0"/>
        </w:rPr>
        <w:t xml:space="preserve"> Die allgemeine Gleichung für den Zusammenhang y(t) lautet:</w:t>
      </w:r>
    </w:p>
    <w:p w14:paraId="5E4A4D67" w14:textId="77777777" w:rsidR="007134D6" w:rsidRDefault="007134D6" w:rsidP="007134D6">
      <w:pPr>
        <w:rPr>
          <w:rStyle w:val="Nummer"/>
          <w:b w:val="0"/>
        </w:rPr>
      </w:pPr>
      <w:r w:rsidRPr="005F29AD">
        <w:rPr>
          <w:rStyle w:val="Nummer"/>
          <w:b w:val="0"/>
        </w:rPr>
        <w:object w:dxaOrig="1640" w:dyaOrig="340" w14:anchorId="38978E76">
          <v:shape id="_x0000_i1751" type="#_x0000_t75" style="width:81.8pt;height:17.45pt" o:ole="">
            <v:imagedata r:id="rId1731" o:title=""/>
          </v:shape>
          <o:OLEObject Type="Embed" ProgID="Equation.DSMT4" ShapeID="_x0000_i1751" DrawAspect="Content" ObjectID="_1731936661" r:id="rId1732"/>
        </w:object>
      </w:r>
    </w:p>
    <w:p w14:paraId="63885FC7" w14:textId="77777777" w:rsidR="007134D6" w:rsidRDefault="007134D6" w:rsidP="007134D6">
      <w:pPr>
        <w:rPr>
          <w:rStyle w:val="Nummer"/>
          <w:b w:val="0"/>
        </w:rPr>
      </w:pPr>
      <w:r>
        <w:rPr>
          <w:rStyle w:val="Nummer"/>
          <w:b w:val="0"/>
        </w:rPr>
        <w:t xml:space="preserve">Mit </w:t>
      </w:r>
    </w:p>
    <w:p w14:paraId="01CF3CB3" w14:textId="77777777" w:rsidR="007134D6" w:rsidRDefault="007134D6" w:rsidP="007134D6">
      <w:pPr>
        <w:rPr>
          <w:rStyle w:val="Nummer"/>
          <w:b w:val="0"/>
        </w:rPr>
      </w:pPr>
      <w:r w:rsidRPr="005F29AD">
        <w:rPr>
          <w:rStyle w:val="Nummer"/>
        </w:rPr>
        <w:object w:dxaOrig="700" w:dyaOrig="580" w14:anchorId="29412753">
          <v:shape id="_x0000_i1752" type="#_x0000_t75" style="width:35.45pt;height:29.45pt" o:ole="">
            <v:imagedata r:id="rId1733" o:title=""/>
          </v:shape>
          <o:OLEObject Type="Embed" ProgID="Equation.DSMT4" ShapeID="_x0000_i1752" DrawAspect="Content" ObjectID="_1731936662" r:id="rId1734"/>
        </w:object>
      </w:r>
    </w:p>
    <w:p w14:paraId="0658459F" w14:textId="77777777" w:rsidR="007134D6" w:rsidRDefault="007134D6" w:rsidP="007134D6">
      <w:pPr>
        <w:rPr>
          <w:rStyle w:val="Nummer"/>
          <w:b w:val="0"/>
        </w:rPr>
      </w:pPr>
      <w:r>
        <w:rPr>
          <w:rStyle w:val="Nummer"/>
          <w:b w:val="0"/>
        </w:rPr>
        <w:t>erhält man</w:t>
      </w:r>
    </w:p>
    <w:p w14:paraId="037386C9" w14:textId="77777777" w:rsidR="007134D6" w:rsidRDefault="007134D6" w:rsidP="007134D6">
      <w:pPr>
        <w:rPr>
          <w:rStyle w:val="Nummer"/>
          <w:b w:val="0"/>
        </w:rPr>
      </w:pPr>
      <w:r w:rsidRPr="005F29AD">
        <w:rPr>
          <w:rStyle w:val="Nummer"/>
        </w:rPr>
        <w:object w:dxaOrig="2260" w:dyaOrig="680" w14:anchorId="438E688E">
          <v:shape id="_x0000_i1753" type="#_x0000_t75" style="width:113.45pt;height:33.8pt" o:ole="">
            <v:imagedata r:id="rId1735" o:title=""/>
          </v:shape>
          <o:OLEObject Type="Embed" ProgID="Equation.DSMT4" ShapeID="_x0000_i1753" DrawAspect="Content" ObjectID="_1731936663" r:id="rId1736"/>
        </w:object>
      </w:r>
    </w:p>
    <w:p w14:paraId="020682F6" w14:textId="77777777" w:rsidR="007134D6" w:rsidRDefault="007134D6" w:rsidP="007134D6">
      <w:pPr>
        <w:rPr>
          <w:rStyle w:val="Nummer"/>
          <w:b w:val="0"/>
        </w:rPr>
      </w:pPr>
      <w:r>
        <w:rPr>
          <w:rStyle w:val="Nummer"/>
          <w:b w:val="0"/>
        </w:rPr>
        <w:t>Die allgemeine Gleichung für den Zusammenhang v(t) ist</w:t>
      </w:r>
    </w:p>
    <w:p w14:paraId="4EDAD98E" w14:textId="77777777" w:rsidR="007134D6" w:rsidRDefault="007134D6" w:rsidP="007134D6">
      <w:pPr>
        <w:rPr>
          <w:rStyle w:val="Nummer"/>
          <w:b w:val="0"/>
        </w:rPr>
      </w:pPr>
      <w:r w:rsidRPr="005F29AD">
        <w:rPr>
          <w:rStyle w:val="Nummer"/>
        </w:rPr>
        <w:object w:dxaOrig="1920" w:dyaOrig="340" w14:anchorId="494DDB6A">
          <v:shape id="_x0000_i1754" type="#_x0000_t75" style="width:96pt;height:17.45pt" o:ole="">
            <v:imagedata r:id="rId1737" o:title=""/>
          </v:shape>
          <o:OLEObject Type="Embed" ProgID="Equation.DSMT4" ShapeID="_x0000_i1754" DrawAspect="Content" ObjectID="_1731936664" r:id="rId1738"/>
        </w:object>
      </w:r>
    </w:p>
    <w:p w14:paraId="3CD90CBF" w14:textId="77777777" w:rsidR="007134D6" w:rsidRDefault="007134D6" w:rsidP="007134D6">
      <w:pPr>
        <w:rPr>
          <w:rStyle w:val="Nummer"/>
          <w:b w:val="0"/>
        </w:rPr>
      </w:pPr>
      <w:r>
        <w:rPr>
          <w:rStyle w:val="Nummer"/>
          <w:b w:val="0"/>
        </w:rPr>
        <w:t>Daraus wird für den konkreten Fall</w:t>
      </w:r>
    </w:p>
    <w:p w14:paraId="6DCAD9B8" w14:textId="77777777" w:rsidR="007134D6" w:rsidRDefault="007134D6" w:rsidP="007134D6">
      <w:pPr>
        <w:rPr>
          <w:rStyle w:val="Nummer"/>
          <w:b w:val="0"/>
        </w:rPr>
      </w:pPr>
      <w:r w:rsidRPr="005F29AD">
        <w:rPr>
          <w:rStyle w:val="Nummer"/>
        </w:rPr>
        <w:object w:dxaOrig="2840" w:dyaOrig="680" w14:anchorId="4AE74474">
          <v:shape id="_x0000_i1755" type="#_x0000_t75" style="width:142.35pt;height:33.8pt" o:ole="">
            <v:imagedata r:id="rId1739" o:title=""/>
          </v:shape>
          <o:OLEObject Type="Embed" ProgID="Equation.DSMT4" ShapeID="_x0000_i1755" DrawAspect="Content" ObjectID="_1731936665" r:id="rId1740"/>
        </w:object>
      </w:r>
    </w:p>
    <w:p w14:paraId="1A0F5BFC" w14:textId="77777777" w:rsidR="007134D6" w:rsidRDefault="007134D6" w:rsidP="007134D6">
      <w:pPr>
        <w:rPr>
          <w:rStyle w:val="Nummer"/>
          <w:b w:val="0"/>
        </w:rPr>
      </w:pPr>
      <w:r>
        <w:rPr>
          <w:rStyle w:val="Nummer"/>
          <w:b w:val="0"/>
        </w:rPr>
        <w:t>Die Beschleunigung wird allgemein mit</w:t>
      </w:r>
    </w:p>
    <w:p w14:paraId="5A489B00" w14:textId="77777777" w:rsidR="007134D6" w:rsidRDefault="007134D6" w:rsidP="007134D6">
      <w:pPr>
        <w:rPr>
          <w:rStyle w:val="Nummer"/>
          <w:b w:val="0"/>
        </w:rPr>
      </w:pPr>
      <w:r w:rsidRPr="005F29AD">
        <w:rPr>
          <w:rStyle w:val="Nummer"/>
        </w:rPr>
        <w:object w:dxaOrig="2160" w:dyaOrig="360" w14:anchorId="2539F2E7">
          <v:shape id="_x0000_i1756" type="#_x0000_t75" style="width:108pt;height:18pt" o:ole="">
            <v:imagedata r:id="rId1741" o:title=""/>
          </v:shape>
          <o:OLEObject Type="Embed" ProgID="Equation.DSMT4" ShapeID="_x0000_i1756" DrawAspect="Content" ObjectID="_1731936666" r:id="rId1742"/>
        </w:object>
      </w:r>
    </w:p>
    <w:p w14:paraId="2E6F41A4" w14:textId="77777777" w:rsidR="007134D6" w:rsidRDefault="007134D6" w:rsidP="007134D6">
      <w:pPr>
        <w:rPr>
          <w:rStyle w:val="Nummer"/>
          <w:b w:val="0"/>
        </w:rPr>
      </w:pPr>
      <w:r>
        <w:rPr>
          <w:rStyle w:val="Nummer"/>
          <w:b w:val="0"/>
        </w:rPr>
        <w:t xml:space="preserve">angegeben. </w:t>
      </w:r>
    </w:p>
    <w:p w14:paraId="7D3606F8" w14:textId="77777777" w:rsidR="007134D6" w:rsidRDefault="007134D6" w:rsidP="007134D6">
      <w:pPr>
        <w:rPr>
          <w:rStyle w:val="Nummer"/>
          <w:b w:val="0"/>
        </w:rPr>
      </w:pPr>
      <w:r>
        <w:rPr>
          <w:rStyle w:val="Nummer"/>
          <w:b w:val="0"/>
        </w:rPr>
        <w:t>Das ergibt dann</w:t>
      </w:r>
    </w:p>
    <w:p w14:paraId="1CB6427F" w14:textId="77777777" w:rsidR="007134D6" w:rsidRDefault="007134D6" w:rsidP="007134D6">
      <w:pPr>
        <w:rPr>
          <w:rStyle w:val="Nummer"/>
          <w:b w:val="0"/>
        </w:rPr>
      </w:pPr>
      <w:r w:rsidRPr="005F29AD">
        <w:rPr>
          <w:rStyle w:val="Nummer"/>
        </w:rPr>
        <w:object w:dxaOrig="3140" w:dyaOrig="680" w14:anchorId="3B285CD0">
          <v:shape id="_x0000_i1757" type="#_x0000_t75" style="width:157.65pt;height:33.8pt" o:ole="">
            <v:imagedata r:id="rId1743" o:title=""/>
          </v:shape>
          <o:OLEObject Type="Embed" ProgID="Equation.DSMT4" ShapeID="_x0000_i1757" DrawAspect="Content" ObjectID="_1731936667" r:id="rId1744"/>
        </w:object>
      </w:r>
    </w:p>
    <w:p w14:paraId="1721B2EB" w14:textId="77777777" w:rsidR="007134D6" w:rsidRDefault="007134D6" w:rsidP="007134D6">
      <w:pPr>
        <w:rPr>
          <w:rStyle w:val="Nummer"/>
        </w:rPr>
      </w:pPr>
      <w:r w:rsidRPr="000D5DE1">
        <w:rPr>
          <w:rStyle w:val="Nummer"/>
        </w:rPr>
        <w:t>c)</w:t>
      </w:r>
    </w:p>
    <w:p w14:paraId="02D99E5E" w14:textId="77777777" w:rsidR="007134D6" w:rsidRPr="000D5DE1" w:rsidRDefault="007134D6" w:rsidP="007134D6">
      <w:pPr>
        <w:rPr>
          <w:rStyle w:val="Nummer"/>
        </w:rPr>
      </w:pPr>
      <w:r>
        <w:object w:dxaOrig="9651" w:dyaOrig="4849" w14:anchorId="167D69B0">
          <v:shape id="_x0000_i1758" type="#_x0000_t75" style="width:481.65pt;height:242.2pt" o:ole="">
            <v:imagedata r:id="rId1745" o:title=""/>
          </v:shape>
          <o:OLEObject Type="Embed" ProgID="Excel.Sheet.8" ShapeID="_x0000_i1758" DrawAspect="Content" ObjectID="_1731936668" r:id="rId1746">
            <o:FieldCodes>\s</o:FieldCodes>
          </o:OLEObject>
        </w:object>
      </w:r>
    </w:p>
    <w:p w14:paraId="719D2A14" w14:textId="77777777" w:rsidR="007134D6" w:rsidRDefault="007134D6" w:rsidP="007134D6">
      <w:pPr>
        <w:rPr>
          <w:rStyle w:val="Nummer"/>
          <w:b w:val="0"/>
        </w:rPr>
      </w:pPr>
      <w:r>
        <w:rPr>
          <w:rStyle w:val="Nummer"/>
          <w:b w:val="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5"/>
        <w:gridCol w:w="2515"/>
        <w:gridCol w:w="2515"/>
        <w:gridCol w:w="2516"/>
      </w:tblGrid>
      <w:tr w:rsidR="007134D6" w:rsidRPr="00AA635E" w14:paraId="03DBB382" w14:textId="77777777" w:rsidTr="00AA635E">
        <w:tc>
          <w:tcPr>
            <w:tcW w:w="2515" w:type="dxa"/>
            <w:shd w:val="clear" w:color="auto" w:fill="auto"/>
          </w:tcPr>
          <w:p w14:paraId="3564285F" w14:textId="77777777" w:rsidR="007134D6" w:rsidRPr="00AA635E" w:rsidRDefault="007134D6" w:rsidP="007134D6">
            <w:pPr>
              <w:rPr>
                <w:rStyle w:val="Nummer"/>
                <w:b w:val="0"/>
              </w:rPr>
            </w:pPr>
            <w:r w:rsidRPr="00AA635E">
              <w:rPr>
                <w:rStyle w:val="Nummer"/>
                <w:b w:val="0"/>
              </w:rPr>
              <w:t>t in s</w:t>
            </w:r>
          </w:p>
        </w:tc>
        <w:tc>
          <w:tcPr>
            <w:tcW w:w="2515" w:type="dxa"/>
            <w:shd w:val="clear" w:color="auto" w:fill="auto"/>
          </w:tcPr>
          <w:p w14:paraId="5E6D8CAB" w14:textId="77777777" w:rsidR="007134D6" w:rsidRPr="00AA635E" w:rsidRDefault="007134D6" w:rsidP="007134D6">
            <w:pPr>
              <w:rPr>
                <w:rStyle w:val="Nummer"/>
                <w:b w:val="0"/>
              </w:rPr>
            </w:pPr>
            <w:r w:rsidRPr="00AA635E">
              <w:rPr>
                <w:rStyle w:val="Nummer"/>
                <w:b w:val="0"/>
              </w:rPr>
              <w:t>s in m</w:t>
            </w:r>
          </w:p>
        </w:tc>
        <w:tc>
          <w:tcPr>
            <w:tcW w:w="2515" w:type="dxa"/>
            <w:shd w:val="clear" w:color="auto" w:fill="auto"/>
          </w:tcPr>
          <w:p w14:paraId="2BBA52E4" w14:textId="77777777" w:rsidR="007134D6" w:rsidRPr="00AA635E" w:rsidRDefault="007134D6" w:rsidP="007134D6">
            <w:pPr>
              <w:rPr>
                <w:rStyle w:val="Nummer"/>
                <w:b w:val="0"/>
              </w:rPr>
            </w:pPr>
            <w:r w:rsidRPr="00AA635E">
              <w:rPr>
                <w:rStyle w:val="Nummer"/>
                <w:b w:val="0"/>
              </w:rPr>
              <w:object w:dxaOrig="620" w:dyaOrig="580" w14:anchorId="644C3B69">
                <v:shape id="_x0000_i1759" type="#_x0000_t75" style="width:30.55pt;height:29.45pt" o:ole="">
                  <v:imagedata r:id="rId1747" o:title=""/>
                </v:shape>
                <o:OLEObject Type="Embed" ProgID="Equation.DSMT4" ShapeID="_x0000_i1759" DrawAspect="Content" ObjectID="_1731936669" r:id="rId1748"/>
              </w:object>
            </w:r>
          </w:p>
        </w:tc>
        <w:tc>
          <w:tcPr>
            <w:tcW w:w="2516" w:type="dxa"/>
            <w:shd w:val="clear" w:color="auto" w:fill="auto"/>
          </w:tcPr>
          <w:p w14:paraId="260AB558" w14:textId="77777777" w:rsidR="007134D6" w:rsidRPr="00AA635E" w:rsidRDefault="007134D6" w:rsidP="007134D6">
            <w:pPr>
              <w:rPr>
                <w:rStyle w:val="Nummer"/>
                <w:b w:val="0"/>
              </w:rPr>
            </w:pPr>
            <w:r w:rsidRPr="00AA635E">
              <w:rPr>
                <w:rStyle w:val="Nummer"/>
              </w:rPr>
              <w:object w:dxaOrig="660" w:dyaOrig="580" w14:anchorId="5B900701">
                <v:shape id="_x0000_i1760" type="#_x0000_t75" style="width:33.25pt;height:29.45pt" o:ole="">
                  <v:imagedata r:id="rId1749" o:title=""/>
                </v:shape>
                <o:OLEObject Type="Embed" ProgID="Equation.DSMT4" ShapeID="_x0000_i1760" DrawAspect="Content" ObjectID="_1731936670" r:id="rId1750"/>
              </w:object>
            </w:r>
          </w:p>
        </w:tc>
      </w:tr>
      <w:tr w:rsidR="007134D6" w:rsidRPr="00AA635E" w14:paraId="4C3D72BD" w14:textId="77777777" w:rsidTr="00AA635E">
        <w:tc>
          <w:tcPr>
            <w:tcW w:w="2515" w:type="dxa"/>
            <w:shd w:val="clear" w:color="auto" w:fill="auto"/>
          </w:tcPr>
          <w:p w14:paraId="1E824118" w14:textId="77777777" w:rsidR="007134D6" w:rsidRPr="00AA635E" w:rsidRDefault="007134D6" w:rsidP="007134D6">
            <w:pPr>
              <w:rPr>
                <w:rStyle w:val="Nummer"/>
                <w:b w:val="0"/>
              </w:rPr>
            </w:pPr>
            <w:r w:rsidRPr="00AA635E">
              <w:rPr>
                <w:rStyle w:val="Nummer"/>
                <w:b w:val="0"/>
              </w:rPr>
              <w:t>0,1</w:t>
            </w:r>
          </w:p>
        </w:tc>
        <w:tc>
          <w:tcPr>
            <w:tcW w:w="2515" w:type="dxa"/>
            <w:shd w:val="clear" w:color="auto" w:fill="auto"/>
          </w:tcPr>
          <w:p w14:paraId="0607F869" w14:textId="77777777" w:rsidR="007134D6" w:rsidRPr="00AA635E" w:rsidRDefault="007134D6" w:rsidP="007134D6">
            <w:pPr>
              <w:rPr>
                <w:rStyle w:val="Nummer"/>
                <w:b w:val="0"/>
              </w:rPr>
            </w:pPr>
            <w:r w:rsidRPr="00AA635E">
              <w:rPr>
                <w:rStyle w:val="Nummer"/>
                <w:b w:val="0"/>
              </w:rPr>
              <w:t>0,035</w:t>
            </w:r>
          </w:p>
        </w:tc>
        <w:tc>
          <w:tcPr>
            <w:tcW w:w="2515" w:type="dxa"/>
            <w:shd w:val="clear" w:color="auto" w:fill="auto"/>
          </w:tcPr>
          <w:p w14:paraId="7AD17A94" w14:textId="77777777" w:rsidR="007134D6" w:rsidRPr="00AA635E" w:rsidRDefault="007134D6" w:rsidP="007134D6">
            <w:pPr>
              <w:rPr>
                <w:rStyle w:val="Nummer"/>
                <w:b w:val="0"/>
              </w:rPr>
            </w:pPr>
            <w:r w:rsidRPr="00AA635E">
              <w:rPr>
                <w:rStyle w:val="Nummer"/>
                <w:b w:val="0"/>
              </w:rPr>
              <w:t>0,3</w:t>
            </w:r>
          </w:p>
        </w:tc>
        <w:tc>
          <w:tcPr>
            <w:tcW w:w="2516" w:type="dxa"/>
            <w:shd w:val="clear" w:color="auto" w:fill="auto"/>
          </w:tcPr>
          <w:p w14:paraId="515886EF" w14:textId="77777777" w:rsidR="007134D6" w:rsidRPr="00AA635E" w:rsidRDefault="007134D6" w:rsidP="007134D6">
            <w:pPr>
              <w:rPr>
                <w:rStyle w:val="Nummer"/>
                <w:b w:val="0"/>
              </w:rPr>
            </w:pPr>
            <w:r w:rsidRPr="00AA635E">
              <w:rPr>
                <w:rStyle w:val="Nummer"/>
                <w:b w:val="0"/>
              </w:rPr>
              <w:t>-0,7</w:t>
            </w:r>
          </w:p>
        </w:tc>
      </w:tr>
      <w:tr w:rsidR="007134D6" w:rsidRPr="00AA635E" w14:paraId="46193FB8" w14:textId="77777777" w:rsidTr="00AA635E">
        <w:tc>
          <w:tcPr>
            <w:tcW w:w="2515" w:type="dxa"/>
            <w:shd w:val="clear" w:color="auto" w:fill="auto"/>
          </w:tcPr>
          <w:p w14:paraId="6C67966C" w14:textId="77777777" w:rsidR="007134D6" w:rsidRPr="00AA635E" w:rsidRDefault="007134D6" w:rsidP="007134D6">
            <w:pPr>
              <w:rPr>
                <w:rStyle w:val="Nummer"/>
                <w:b w:val="0"/>
              </w:rPr>
            </w:pPr>
            <w:r w:rsidRPr="00AA635E">
              <w:rPr>
                <w:rStyle w:val="Nummer"/>
                <w:b w:val="0"/>
              </w:rPr>
              <w:t>0,2</w:t>
            </w:r>
          </w:p>
        </w:tc>
        <w:tc>
          <w:tcPr>
            <w:tcW w:w="2515" w:type="dxa"/>
            <w:shd w:val="clear" w:color="auto" w:fill="auto"/>
          </w:tcPr>
          <w:p w14:paraId="5D029E4D" w14:textId="77777777" w:rsidR="007134D6" w:rsidRPr="00AA635E" w:rsidRDefault="007134D6" w:rsidP="007134D6">
            <w:pPr>
              <w:rPr>
                <w:rStyle w:val="Nummer"/>
                <w:b w:val="0"/>
              </w:rPr>
            </w:pPr>
            <w:r w:rsidRPr="00AA635E">
              <w:rPr>
                <w:rStyle w:val="Nummer"/>
                <w:b w:val="0"/>
              </w:rPr>
              <w:t>0,063</w:t>
            </w:r>
          </w:p>
        </w:tc>
        <w:tc>
          <w:tcPr>
            <w:tcW w:w="2515" w:type="dxa"/>
            <w:shd w:val="clear" w:color="auto" w:fill="auto"/>
          </w:tcPr>
          <w:p w14:paraId="487FCD8F" w14:textId="77777777" w:rsidR="007134D6" w:rsidRPr="00AA635E" w:rsidRDefault="007134D6" w:rsidP="007134D6">
            <w:pPr>
              <w:rPr>
                <w:rStyle w:val="Nummer"/>
                <w:b w:val="0"/>
              </w:rPr>
            </w:pPr>
            <w:r w:rsidRPr="00AA635E">
              <w:rPr>
                <w:rStyle w:val="Nummer"/>
                <w:b w:val="0"/>
              </w:rPr>
              <w:t>0,22</w:t>
            </w:r>
          </w:p>
        </w:tc>
        <w:tc>
          <w:tcPr>
            <w:tcW w:w="2516" w:type="dxa"/>
            <w:shd w:val="clear" w:color="auto" w:fill="auto"/>
          </w:tcPr>
          <w:p w14:paraId="69FDBBC4" w14:textId="77777777" w:rsidR="007134D6" w:rsidRPr="00AA635E" w:rsidRDefault="007134D6" w:rsidP="007134D6">
            <w:pPr>
              <w:rPr>
                <w:rStyle w:val="Nummer"/>
                <w:b w:val="0"/>
              </w:rPr>
            </w:pPr>
            <w:r w:rsidRPr="00AA635E">
              <w:rPr>
                <w:rStyle w:val="Nummer"/>
                <w:b w:val="0"/>
              </w:rPr>
              <w:t>-1,3</w:t>
            </w:r>
          </w:p>
        </w:tc>
      </w:tr>
      <w:tr w:rsidR="007134D6" w:rsidRPr="00AA635E" w14:paraId="1CC2B1B3" w14:textId="77777777" w:rsidTr="00AA635E">
        <w:tc>
          <w:tcPr>
            <w:tcW w:w="2515" w:type="dxa"/>
            <w:shd w:val="clear" w:color="auto" w:fill="auto"/>
          </w:tcPr>
          <w:p w14:paraId="51AE56CD" w14:textId="77777777" w:rsidR="007134D6" w:rsidRPr="00AA635E" w:rsidRDefault="007134D6" w:rsidP="007134D6">
            <w:pPr>
              <w:rPr>
                <w:rStyle w:val="Nummer"/>
                <w:b w:val="0"/>
              </w:rPr>
            </w:pPr>
            <w:r w:rsidRPr="00AA635E">
              <w:rPr>
                <w:rStyle w:val="Nummer"/>
                <w:b w:val="0"/>
              </w:rPr>
              <w:t>0,3</w:t>
            </w:r>
          </w:p>
        </w:tc>
        <w:tc>
          <w:tcPr>
            <w:tcW w:w="2515" w:type="dxa"/>
            <w:shd w:val="clear" w:color="auto" w:fill="auto"/>
          </w:tcPr>
          <w:p w14:paraId="2844D1F6" w14:textId="77777777" w:rsidR="007134D6" w:rsidRPr="00AA635E" w:rsidRDefault="007134D6" w:rsidP="007134D6">
            <w:pPr>
              <w:rPr>
                <w:rStyle w:val="Nummer"/>
                <w:b w:val="0"/>
              </w:rPr>
            </w:pPr>
            <w:r w:rsidRPr="00AA635E">
              <w:rPr>
                <w:rStyle w:val="Nummer"/>
                <w:b w:val="0"/>
              </w:rPr>
              <w:t>0,078</w:t>
            </w:r>
          </w:p>
        </w:tc>
        <w:tc>
          <w:tcPr>
            <w:tcW w:w="2515" w:type="dxa"/>
            <w:shd w:val="clear" w:color="auto" w:fill="auto"/>
          </w:tcPr>
          <w:p w14:paraId="73379BE3" w14:textId="77777777" w:rsidR="007134D6" w:rsidRPr="00AA635E" w:rsidRDefault="007134D6" w:rsidP="007134D6">
            <w:pPr>
              <w:rPr>
                <w:rStyle w:val="Nummer"/>
                <w:b w:val="0"/>
              </w:rPr>
            </w:pPr>
            <w:r w:rsidRPr="00AA635E">
              <w:rPr>
                <w:rStyle w:val="Nummer"/>
                <w:b w:val="0"/>
              </w:rPr>
              <w:t>0,08</w:t>
            </w:r>
          </w:p>
        </w:tc>
        <w:tc>
          <w:tcPr>
            <w:tcW w:w="2516" w:type="dxa"/>
            <w:shd w:val="clear" w:color="auto" w:fill="auto"/>
          </w:tcPr>
          <w:p w14:paraId="37644548" w14:textId="77777777" w:rsidR="007134D6" w:rsidRPr="00AA635E" w:rsidRDefault="007134D6" w:rsidP="007134D6">
            <w:pPr>
              <w:rPr>
                <w:rStyle w:val="Nummer"/>
                <w:b w:val="0"/>
              </w:rPr>
            </w:pPr>
            <w:r w:rsidRPr="00AA635E">
              <w:rPr>
                <w:rStyle w:val="Nummer"/>
                <w:b w:val="0"/>
              </w:rPr>
              <w:t>-1,6</w:t>
            </w:r>
          </w:p>
        </w:tc>
      </w:tr>
      <w:tr w:rsidR="007134D6" w:rsidRPr="00AA635E" w14:paraId="3B8DB316" w14:textId="77777777" w:rsidTr="00AA635E">
        <w:tc>
          <w:tcPr>
            <w:tcW w:w="2515" w:type="dxa"/>
            <w:shd w:val="clear" w:color="auto" w:fill="auto"/>
          </w:tcPr>
          <w:p w14:paraId="7427F1FF" w14:textId="77777777" w:rsidR="007134D6" w:rsidRPr="00AA635E" w:rsidRDefault="007134D6" w:rsidP="007134D6">
            <w:pPr>
              <w:rPr>
                <w:rStyle w:val="Nummer"/>
                <w:b w:val="0"/>
              </w:rPr>
            </w:pPr>
            <w:r w:rsidRPr="00AA635E">
              <w:rPr>
                <w:rStyle w:val="Nummer"/>
                <w:b w:val="0"/>
              </w:rPr>
              <w:t>0,5</w:t>
            </w:r>
          </w:p>
        </w:tc>
        <w:tc>
          <w:tcPr>
            <w:tcW w:w="2515" w:type="dxa"/>
            <w:shd w:val="clear" w:color="auto" w:fill="auto"/>
          </w:tcPr>
          <w:p w14:paraId="3B7BB8E6" w14:textId="77777777" w:rsidR="007134D6" w:rsidRPr="00AA635E" w:rsidRDefault="007134D6" w:rsidP="007134D6">
            <w:pPr>
              <w:rPr>
                <w:rStyle w:val="Nummer"/>
                <w:b w:val="0"/>
              </w:rPr>
            </w:pPr>
            <w:r w:rsidRPr="00AA635E">
              <w:rPr>
                <w:rStyle w:val="Nummer"/>
                <w:b w:val="0"/>
              </w:rPr>
              <w:t>0,063</w:t>
            </w:r>
          </w:p>
        </w:tc>
        <w:tc>
          <w:tcPr>
            <w:tcW w:w="2515" w:type="dxa"/>
            <w:shd w:val="clear" w:color="auto" w:fill="auto"/>
          </w:tcPr>
          <w:p w14:paraId="147133BD" w14:textId="77777777" w:rsidR="007134D6" w:rsidRPr="00AA635E" w:rsidRDefault="007134D6" w:rsidP="007134D6">
            <w:pPr>
              <w:rPr>
                <w:rStyle w:val="Nummer"/>
                <w:b w:val="0"/>
              </w:rPr>
            </w:pPr>
            <w:r w:rsidRPr="00AA635E">
              <w:rPr>
                <w:rStyle w:val="Nummer"/>
                <w:b w:val="0"/>
              </w:rPr>
              <w:t>-0,22</w:t>
            </w:r>
          </w:p>
        </w:tc>
        <w:tc>
          <w:tcPr>
            <w:tcW w:w="2516" w:type="dxa"/>
            <w:shd w:val="clear" w:color="auto" w:fill="auto"/>
          </w:tcPr>
          <w:p w14:paraId="55DA8784" w14:textId="77777777" w:rsidR="007134D6" w:rsidRPr="00AA635E" w:rsidRDefault="007134D6" w:rsidP="007134D6">
            <w:pPr>
              <w:rPr>
                <w:rStyle w:val="Nummer"/>
                <w:b w:val="0"/>
              </w:rPr>
            </w:pPr>
            <w:r w:rsidRPr="00AA635E">
              <w:rPr>
                <w:rStyle w:val="Nummer"/>
                <w:b w:val="0"/>
              </w:rPr>
              <w:t>-1,3</w:t>
            </w:r>
          </w:p>
        </w:tc>
      </w:tr>
    </w:tbl>
    <w:p w14:paraId="461C2E8E" w14:textId="77777777" w:rsidR="007134D6" w:rsidRDefault="007134D6" w:rsidP="007134D6">
      <w:pPr>
        <w:rPr>
          <w:rStyle w:val="Nummer"/>
          <w:b w:val="0"/>
        </w:rPr>
      </w:pPr>
    </w:p>
    <w:p w14:paraId="4232D614" w14:textId="77777777" w:rsidR="007134D6" w:rsidRDefault="007134D6" w:rsidP="007134D6">
      <w:pPr>
        <w:rPr>
          <w:rStyle w:val="Nummer"/>
          <w:b w:val="0"/>
        </w:rPr>
      </w:pPr>
    </w:p>
    <w:p w14:paraId="334B8499" w14:textId="77777777" w:rsidR="007134D6" w:rsidRPr="001447FC" w:rsidRDefault="007134D6" w:rsidP="007134D6">
      <w:pPr>
        <w:rPr>
          <w:rStyle w:val="Nummer"/>
        </w:rPr>
      </w:pPr>
      <w:r w:rsidRPr="001447FC">
        <w:rPr>
          <w:rStyle w:val="Nummer"/>
        </w:rPr>
        <w:t xml:space="preserve">d) </w:t>
      </w:r>
    </w:p>
    <w:p w14:paraId="732AB86C" w14:textId="77777777" w:rsidR="007134D6" w:rsidRDefault="007134D6" w:rsidP="007134D6">
      <w:pPr>
        <w:rPr>
          <w:rStyle w:val="Nummer"/>
          <w:b w:val="0"/>
        </w:rPr>
      </w:pPr>
      <w:r>
        <w:rPr>
          <w:rStyle w:val="Nummer"/>
          <w:b w:val="0"/>
        </w:rPr>
        <w:t>Man nimmt die oben gefundene Gleichung:</w:t>
      </w:r>
    </w:p>
    <w:p w14:paraId="48F1F514" w14:textId="77777777" w:rsidR="007134D6" w:rsidRDefault="007134D6" w:rsidP="007134D6">
      <w:pPr>
        <w:rPr>
          <w:rStyle w:val="Nummer"/>
          <w:b w:val="0"/>
        </w:rPr>
      </w:pPr>
      <w:r w:rsidRPr="005F29AD">
        <w:rPr>
          <w:rStyle w:val="Nummer"/>
        </w:rPr>
        <w:object w:dxaOrig="2840" w:dyaOrig="680" w14:anchorId="3F69A5BA">
          <v:shape id="_x0000_i1761" type="#_x0000_t75" style="width:142.35pt;height:33.8pt" o:ole="">
            <v:imagedata r:id="rId1739" o:title=""/>
          </v:shape>
          <o:OLEObject Type="Embed" ProgID="Equation.DSMT4" ShapeID="_x0000_i1761" DrawAspect="Content" ObjectID="_1731936671" r:id="rId1751"/>
        </w:object>
      </w:r>
    </w:p>
    <w:p w14:paraId="0553E533" w14:textId="77777777" w:rsidR="007134D6" w:rsidRDefault="007134D6" w:rsidP="007134D6">
      <w:pPr>
        <w:rPr>
          <w:rStyle w:val="Nummer"/>
          <w:b w:val="0"/>
        </w:rPr>
      </w:pPr>
      <w:r>
        <w:rPr>
          <w:rStyle w:val="Nummer"/>
          <w:b w:val="0"/>
        </w:rPr>
        <w:t xml:space="preserve">Die maximale Geschwindigkeit wird zum Zeitpunkt 0 erreicht. Damit wird aber der Ausdruck in der Klammer 0 und </w:t>
      </w:r>
      <w:proofErr w:type="gramStart"/>
      <w:r>
        <w:rPr>
          <w:rStyle w:val="Nummer"/>
          <w:b w:val="0"/>
        </w:rPr>
        <w:t>cos(</w:t>
      </w:r>
      <w:proofErr w:type="gramEnd"/>
      <w:r>
        <w:rPr>
          <w:rStyle w:val="Nummer"/>
          <w:b w:val="0"/>
        </w:rPr>
        <w:t>0)=1. Die Gleichung vereinfacht sich zu</w:t>
      </w:r>
    </w:p>
    <w:p w14:paraId="7E8C7C56" w14:textId="77777777" w:rsidR="007134D6" w:rsidRDefault="007134D6" w:rsidP="007134D6">
      <w:pPr>
        <w:rPr>
          <w:rStyle w:val="Nummer"/>
          <w:b w:val="0"/>
        </w:rPr>
      </w:pPr>
      <w:r w:rsidRPr="00E831C9">
        <w:rPr>
          <w:rStyle w:val="Nummer"/>
          <w:b w:val="0"/>
        </w:rPr>
        <w:object w:dxaOrig="1600" w:dyaOrig="1219" w14:anchorId="5307ADC8">
          <v:shape id="_x0000_i1762" type="#_x0000_t75" style="width:79.65pt;height:60.55pt" o:ole="">
            <v:imagedata r:id="rId1752" o:title=""/>
          </v:shape>
          <o:OLEObject Type="Embed" ProgID="Equation.DSMT4" ShapeID="_x0000_i1762" DrawAspect="Content" ObjectID="_1731936672" r:id="rId1753"/>
        </w:object>
      </w:r>
    </w:p>
    <w:p w14:paraId="6E8AF2E4" w14:textId="77777777" w:rsidR="007134D6" w:rsidRDefault="007134D6" w:rsidP="007134D6">
      <w:pPr>
        <w:rPr>
          <w:rStyle w:val="Nummer"/>
          <w:b w:val="0"/>
        </w:rPr>
      </w:pPr>
    </w:p>
    <w:p w14:paraId="6394F436" w14:textId="77777777" w:rsidR="007134D6" w:rsidRDefault="007134D6" w:rsidP="007134D6">
      <w:pPr>
        <w:rPr>
          <w:rStyle w:val="Nummer"/>
          <w:b w:val="0"/>
        </w:rPr>
      </w:pPr>
      <w:r>
        <w:rPr>
          <w:rStyle w:val="Nummer"/>
          <w:b w:val="0"/>
        </w:rPr>
        <w:t>Die Beschleunigung berechnet sich mit</w:t>
      </w:r>
    </w:p>
    <w:p w14:paraId="64699E4C" w14:textId="77777777" w:rsidR="007134D6" w:rsidRDefault="007134D6" w:rsidP="007134D6">
      <w:pPr>
        <w:rPr>
          <w:rStyle w:val="Nummer"/>
          <w:b w:val="0"/>
        </w:rPr>
      </w:pPr>
      <w:r w:rsidRPr="005F29AD">
        <w:rPr>
          <w:rStyle w:val="Nummer"/>
        </w:rPr>
        <w:object w:dxaOrig="3140" w:dyaOrig="680" w14:anchorId="68A2A9FF">
          <v:shape id="_x0000_i1763" type="#_x0000_t75" style="width:157.65pt;height:33.8pt" o:ole="">
            <v:imagedata r:id="rId1743" o:title=""/>
          </v:shape>
          <o:OLEObject Type="Embed" ProgID="Equation.DSMT4" ShapeID="_x0000_i1763" DrawAspect="Content" ObjectID="_1731936673" r:id="rId1754"/>
        </w:object>
      </w:r>
    </w:p>
    <w:p w14:paraId="42EAABEA" w14:textId="1DCE9413" w:rsidR="007134D6" w:rsidRDefault="007134D6" w:rsidP="007134D6">
      <w:pPr>
        <w:rPr>
          <w:rStyle w:val="Nummer"/>
          <w:b w:val="0"/>
        </w:rPr>
      </w:pPr>
      <w:r>
        <w:rPr>
          <w:rStyle w:val="Nummer"/>
          <w:b w:val="0"/>
        </w:rPr>
        <w:t>Sie ist dann am größten, wenn 0 ist, also am Um</w:t>
      </w:r>
      <w:r w:rsidR="001447FC">
        <w:rPr>
          <w:rStyle w:val="Nummer"/>
          <w:b w:val="0"/>
        </w:rPr>
        <w:t>k</w:t>
      </w:r>
      <w:r>
        <w:rPr>
          <w:rStyle w:val="Nummer"/>
          <w:b w:val="0"/>
        </w:rPr>
        <w:t xml:space="preserve">ehrpunkt. Das erfolgt nach einem Viertel der Schwingungsdauer.  </w:t>
      </w:r>
    </w:p>
    <w:p w14:paraId="3FD215D6" w14:textId="77777777" w:rsidR="007134D6" w:rsidRDefault="007134D6" w:rsidP="007134D6">
      <w:pPr>
        <w:rPr>
          <w:rStyle w:val="Nummer"/>
          <w:b w:val="0"/>
        </w:rPr>
      </w:pPr>
      <w:r>
        <w:rPr>
          <w:rStyle w:val="Nummer"/>
          <w:b w:val="0"/>
        </w:rPr>
        <w:t>Setzt man für t diesen Wert ein, ergibt der Sinusausdruck den Wert ein. Es gilt für die maximale Beschleunigung also:</w:t>
      </w:r>
    </w:p>
    <w:p w14:paraId="799C86CF" w14:textId="77777777" w:rsidR="007134D6" w:rsidRDefault="007134D6" w:rsidP="007134D6">
      <w:pPr>
        <w:rPr>
          <w:rStyle w:val="Nummer"/>
          <w:b w:val="0"/>
        </w:rPr>
      </w:pPr>
      <w:r w:rsidRPr="00583C9C">
        <w:rPr>
          <w:rStyle w:val="Nummer"/>
          <w:b w:val="0"/>
        </w:rPr>
        <w:object w:dxaOrig="1920" w:dyaOrig="1260" w14:anchorId="43607B65">
          <v:shape id="_x0000_i1764" type="#_x0000_t75" style="width:96pt;height:63.25pt" o:ole="">
            <v:imagedata r:id="rId1755" o:title=""/>
          </v:shape>
          <o:OLEObject Type="Embed" ProgID="Equation.DSMT4" ShapeID="_x0000_i1764" DrawAspect="Content" ObjectID="_1731936674" r:id="rId1756"/>
        </w:object>
      </w:r>
    </w:p>
    <w:p w14:paraId="04ECABC3" w14:textId="77777777" w:rsidR="007134D6" w:rsidRDefault="007134D6" w:rsidP="007134D6">
      <w:pPr>
        <w:rPr>
          <w:rStyle w:val="Nummer"/>
          <w:b w:val="0"/>
        </w:rPr>
      </w:pPr>
      <w:r>
        <w:rPr>
          <w:rStyle w:val="Nummer"/>
          <w:b w:val="0"/>
        </w:rPr>
        <w:t xml:space="preserve">Das Minus gibt nur Auskunft über die Richtung der Bewegung. Die maximale Beschleunigung ist also </w:t>
      </w:r>
      <w:r w:rsidRPr="00583C9C">
        <w:rPr>
          <w:rStyle w:val="Nummer"/>
        </w:rPr>
        <w:object w:dxaOrig="620" w:dyaOrig="580" w14:anchorId="676AB0C6">
          <v:shape id="_x0000_i1765" type="#_x0000_t75" style="width:30.55pt;height:29.45pt" o:ole="">
            <v:imagedata r:id="rId1757" o:title=""/>
          </v:shape>
          <o:OLEObject Type="Embed" ProgID="Equation.DSMT4" ShapeID="_x0000_i1765" DrawAspect="Content" ObjectID="_1731936675" r:id="rId1758"/>
        </w:object>
      </w:r>
      <w:r>
        <w:rPr>
          <w:rStyle w:val="Nummer"/>
          <w:b w:val="0"/>
        </w:rPr>
        <w:t>.</w:t>
      </w:r>
    </w:p>
    <w:p w14:paraId="0686155C" w14:textId="77777777" w:rsidR="007134D6" w:rsidRDefault="007134D6" w:rsidP="007134D6">
      <w:pPr>
        <w:rPr>
          <w:rStyle w:val="Nummer"/>
          <w:b w:val="0"/>
        </w:rPr>
      </w:pPr>
    </w:p>
    <w:p w14:paraId="60EE22C4" w14:textId="77777777" w:rsidR="007134D6" w:rsidRDefault="007134D6" w:rsidP="007134D6">
      <w:pPr>
        <w:rPr>
          <w:rStyle w:val="Nummer"/>
          <w:b w:val="0"/>
        </w:rPr>
      </w:pPr>
      <w:bookmarkStart w:id="3510" w:name="m920"/>
      <w:r>
        <w:rPr>
          <w:rStyle w:val="Nummer"/>
          <w:b w:val="0"/>
        </w:rPr>
        <w:t xml:space="preserve">920. </w:t>
      </w:r>
      <w:bookmarkEnd w:id="3510"/>
    </w:p>
    <w:p w14:paraId="2AB8A9D2" w14:textId="77777777" w:rsidR="007134D6" w:rsidRDefault="007134D6" w:rsidP="007134D6">
      <w:pPr>
        <w:rPr>
          <w:rStyle w:val="Nummer"/>
          <w:b w:val="0"/>
        </w:rPr>
      </w:pPr>
      <w:bookmarkStart w:id="3511" w:name="_Hlk429635104"/>
      <w:r>
        <w:rPr>
          <w:rStyle w:val="Nummer"/>
          <w:b w:val="0"/>
        </w:rPr>
        <w:t xml:space="preserve">a) ist richtig. </w:t>
      </w:r>
    </w:p>
    <w:p w14:paraId="0957B75B" w14:textId="77777777" w:rsidR="007134D6" w:rsidRDefault="007134D6" w:rsidP="007134D6">
      <w:pPr>
        <w:rPr>
          <w:rStyle w:val="Nummer"/>
          <w:b w:val="0"/>
        </w:rPr>
      </w:pPr>
      <w:r>
        <w:rPr>
          <w:rStyle w:val="Nummer"/>
          <w:b w:val="0"/>
        </w:rPr>
        <w:t>Die Aufzeichnung der Schwingung beginnt in der Gleichgewichtslage des Pendels. Dort sind die Elongation 0 und die Geschwindigkeit am größten. Im weiteren Verlauf wird die Geschwindigkeit kleiner, das Pendel bremst als. Damit ist die Beschleunigung negativ.</w:t>
      </w:r>
    </w:p>
    <w:p w14:paraId="0521DE47" w14:textId="77777777" w:rsidR="007134D6" w:rsidRDefault="007134D6" w:rsidP="007134D6">
      <w:pPr>
        <w:rPr>
          <w:rStyle w:val="Nummer"/>
          <w:b w:val="0"/>
        </w:rPr>
      </w:pPr>
      <w:r>
        <w:rPr>
          <w:rStyle w:val="Nummer"/>
          <w:b w:val="0"/>
        </w:rPr>
        <w:t>Damit fallen die Diagramm c) und d) weg.</w:t>
      </w:r>
    </w:p>
    <w:p w14:paraId="7F58F074" w14:textId="77777777" w:rsidR="007134D6" w:rsidRDefault="007134D6" w:rsidP="007134D6">
      <w:pPr>
        <w:rPr>
          <w:rStyle w:val="Nummer"/>
          <w:b w:val="0"/>
        </w:rPr>
      </w:pPr>
      <w:r>
        <w:rPr>
          <w:rStyle w:val="Nummer"/>
          <w:b w:val="0"/>
        </w:rPr>
        <w:t>Im ersten Viertel der Schwingung bewegt sich der Körper mit kleiner werdender Geschwindigkeit von der Ruhelage (Nullpunkt des Bezugssystems) weg. Der Abstand zum Nullpunkt wird also immer größer, so dass auch die Geschwindigkeit positiv sein muss.</w:t>
      </w:r>
    </w:p>
    <w:p w14:paraId="120D87DB" w14:textId="77777777" w:rsidR="007134D6" w:rsidRDefault="007134D6" w:rsidP="007134D6">
      <w:pPr>
        <w:rPr>
          <w:rStyle w:val="Nummer"/>
          <w:b w:val="0"/>
        </w:rPr>
      </w:pPr>
      <w:r>
        <w:rPr>
          <w:rStyle w:val="Nummer"/>
          <w:b w:val="0"/>
        </w:rPr>
        <w:t xml:space="preserve">Es kann also nur das Diagramm a) richtig sein. </w:t>
      </w:r>
    </w:p>
    <w:bookmarkEnd w:id="3511"/>
    <w:p w14:paraId="2C219DD3" w14:textId="77777777" w:rsidR="007134D6" w:rsidRDefault="007134D6" w:rsidP="007134D6">
      <w:pPr>
        <w:rPr>
          <w:rStyle w:val="Nummer"/>
          <w:b w:val="0"/>
        </w:rPr>
      </w:pPr>
    </w:p>
    <w:p w14:paraId="20B06326" w14:textId="77777777" w:rsidR="007134D6" w:rsidRDefault="007134D6" w:rsidP="007134D6">
      <w:pPr>
        <w:rPr>
          <w:rStyle w:val="Nummer"/>
          <w:b w:val="0"/>
        </w:rPr>
      </w:pPr>
    </w:p>
    <w:p w14:paraId="29D864D3" w14:textId="77777777" w:rsidR="007134D6" w:rsidRDefault="007134D6" w:rsidP="007134D6">
      <w:pPr>
        <w:rPr>
          <w:rStyle w:val="Nummer"/>
          <w:b w:val="0"/>
        </w:rPr>
      </w:pPr>
      <w:bookmarkStart w:id="3512" w:name="m921"/>
      <w:r>
        <w:rPr>
          <w:rStyle w:val="Nummer"/>
          <w:b w:val="0"/>
        </w:rPr>
        <w:t>921.</w:t>
      </w:r>
      <w:bookmarkEnd w:id="3512"/>
      <w:r>
        <w:rPr>
          <w:rStyle w:val="Nummer"/>
          <w:b w:val="0"/>
        </w:rPr>
        <w:t xml:space="preserve"> Die Schwingungsdauer eines Fadenpendels lässt sich bei kleinen Auslenkungen mit</w:t>
      </w:r>
    </w:p>
    <w:p w14:paraId="6DA0B915" w14:textId="77777777" w:rsidR="007134D6" w:rsidRDefault="007134D6" w:rsidP="007134D6">
      <w:pPr>
        <w:rPr>
          <w:rStyle w:val="Nummer"/>
          <w:b w:val="0"/>
        </w:rPr>
      </w:pPr>
      <w:r w:rsidRPr="00660A2C">
        <w:rPr>
          <w:rStyle w:val="Nummer"/>
        </w:rPr>
        <w:object w:dxaOrig="1160" w:dyaOrig="680" w14:anchorId="030C8908">
          <v:shape id="_x0000_i1766" type="#_x0000_t75" style="width:57.8pt;height:33.8pt" o:ole="">
            <v:imagedata r:id="rId1759" o:title=""/>
          </v:shape>
          <o:OLEObject Type="Embed" ProgID="Equation.DSMT4" ShapeID="_x0000_i1766" DrawAspect="Content" ObjectID="_1731936676" r:id="rId1760"/>
        </w:object>
      </w:r>
    </w:p>
    <w:p w14:paraId="49E950F1" w14:textId="77777777" w:rsidR="007134D6" w:rsidRDefault="007134D6" w:rsidP="007134D6">
      <w:pPr>
        <w:rPr>
          <w:rStyle w:val="Nummer"/>
          <w:b w:val="0"/>
        </w:rPr>
      </w:pPr>
      <w:r>
        <w:rPr>
          <w:rStyle w:val="Nummer"/>
          <w:b w:val="0"/>
        </w:rPr>
        <w:t>berechnen.</w:t>
      </w:r>
    </w:p>
    <w:p w14:paraId="16D30033" w14:textId="77777777" w:rsidR="007134D6" w:rsidRDefault="007134D6" w:rsidP="007134D6">
      <w:pPr>
        <w:rPr>
          <w:rStyle w:val="Nummer"/>
          <w:b w:val="0"/>
        </w:rPr>
      </w:pPr>
      <w:r>
        <w:rPr>
          <w:rStyle w:val="Nummer"/>
          <w:b w:val="0"/>
        </w:rPr>
        <w:t>Nun sind leider weder die Länge noch die Fallbeschleunigung bekannt. Die soll ja gerade bestimmt werden.</w:t>
      </w:r>
    </w:p>
    <w:p w14:paraId="37BB656B" w14:textId="77777777" w:rsidR="007134D6" w:rsidRDefault="007134D6" w:rsidP="007134D6">
      <w:pPr>
        <w:rPr>
          <w:rStyle w:val="Nummer"/>
          <w:b w:val="0"/>
        </w:rPr>
      </w:pPr>
      <w:r>
        <w:rPr>
          <w:rStyle w:val="Nummer"/>
          <w:b w:val="0"/>
        </w:rPr>
        <w:t>Man weiß aber, dass die Länge des zweiten Pendels</w:t>
      </w:r>
    </w:p>
    <w:p w14:paraId="2B2E78E3" w14:textId="77777777" w:rsidR="007134D6" w:rsidRDefault="007134D6" w:rsidP="007134D6">
      <w:pPr>
        <w:rPr>
          <w:rStyle w:val="Nummer"/>
          <w:b w:val="0"/>
        </w:rPr>
      </w:pPr>
      <w:r w:rsidRPr="00660A2C">
        <w:rPr>
          <w:rStyle w:val="Nummer"/>
        </w:rPr>
        <w:object w:dxaOrig="1080" w:dyaOrig="320" w14:anchorId="12F19701">
          <v:shape id="_x0000_i1767" type="#_x0000_t75" style="width:54pt;height:15.8pt" o:ole="">
            <v:imagedata r:id="rId1761" o:title=""/>
          </v:shape>
          <o:OLEObject Type="Embed" ProgID="Equation.DSMT4" ShapeID="_x0000_i1767" DrawAspect="Content" ObjectID="_1731936677" r:id="rId1762"/>
        </w:object>
      </w:r>
    </w:p>
    <w:p w14:paraId="30E06D17" w14:textId="77777777" w:rsidR="007134D6" w:rsidRDefault="007134D6" w:rsidP="007134D6">
      <w:pPr>
        <w:rPr>
          <w:rStyle w:val="Nummer"/>
          <w:b w:val="0"/>
        </w:rPr>
      </w:pPr>
      <w:r>
        <w:rPr>
          <w:rStyle w:val="Nummer"/>
          <w:b w:val="0"/>
        </w:rPr>
        <w:t xml:space="preserve">ist. </w:t>
      </w:r>
    </w:p>
    <w:p w14:paraId="2CC5CFEB" w14:textId="77777777" w:rsidR="007134D6" w:rsidRDefault="007134D6" w:rsidP="007134D6">
      <w:pPr>
        <w:rPr>
          <w:rStyle w:val="Nummer"/>
          <w:b w:val="0"/>
        </w:rPr>
      </w:pPr>
      <w:r>
        <w:rPr>
          <w:rStyle w:val="Nummer"/>
          <w:b w:val="0"/>
        </w:rPr>
        <w:t>Damit ist die Schwingungsdauer des ersten Pendels</w:t>
      </w:r>
    </w:p>
    <w:p w14:paraId="3BC62591" w14:textId="77777777" w:rsidR="007134D6" w:rsidRDefault="007134D6" w:rsidP="007134D6">
      <w:pPr>
        <w:rPr>
          <w:rStyle w:val="Nummer"/>
          <w:b w:val="0"/>
        </w:rPr>
      </w:pPr>
      <w:r w:rsidRPr="00660A2C">
        <w:rPr>
          <w:rStyle w:val="Nummer"/>
          <w:b w:val="0"/>
        </w:rPr>
        <w:object w:dxaOrig="1280" w:dyaOrig="700" w14:anchorId="593AC373">
          <v:shape id="_x0000_i1768" type="#_x0000_t75" style="width:64.35pt;height:35.45pt" o:ole="">
            <v:imagedata r:id="rId1763" o:title=""/>
          </v:shape>
          <o:OLEObject Type="Embed" ProgID="Equation.DSMT4" ShapeID="_x0000_i1768" DrawAspect="Content" ObjectID="_1731936678" r:id="rId1764"/>
        </w:object>
      </w:r>
    </w:p>
    <w:p w14:paraId="3B9BF22F" w14:textId="77777777" w:rsidR="007134D6" w:rsidRDefault="007134D6" w:rsidP="007134D6">
      <w:pPr>
        <w:rPr>
          <w:rStyle w:val="Nummer"/>
          <w:b w:val="0"/>
        </w:rPr>
      </w:pPr>
      <w:r>
        <w:rPr>
          <w:rStyle w:val="Nummer"/>
          <w:b w:val="0"/>
        </w:rPr>
        <w:t>und die des zweiten Pendels</w:t>
      </w:r>
    </w:p>
    <w:p w14:paraId="68A6CBFD" w14:textId="77777777" w:rsidR="007134D6" w:rsidRDefault="007134D6" w:rsidP="007134D6">
      <w:pPr>
        <w:rPr>
          <w:rStyle w:val="Nummer"/>
          <w:b w:val="0"/>
        </w:rPr>
      </w:pPr>
      <w:r w:rsidRPr="00660A2C">
        <w:rPr>
          <w:rStyle w:val="Nummer"/>
        </w:rPr>
        <w:object w:dxaOrig="1740" w:dyaOrig="700" w14:anchorId="3E690B90">
          <v:shape id="_x0000_i1769" type="#_x0000_t75" style="width:87.25pt;height:35.45pt" o:ole="">
            <v:imagedata r:id="rId1765" o:title=""/>
          </v:shape>
          <o:OLEObject Type="Embed" ProgID="Equation.DSMT4" ShapeID="_x0000_i1769" DrawAspect="Content" ObjectID="_1731936679" r:id="rId1766"/>
        </w:object>
      </w:r>
    </w:p>
    <w:p w14:paraId="61EC9DB9" w14:textId="77777777" w:rsidR="007134D6" w:rsidRDefault="007134D6" w:rsidP="007134D6">
      <w:pPr>
        <w:rPr>
          <w:rStyle w:val="Nummer"/>
          <w:b w:val="0"/>
        </w:rPr>
      </w:pPr>
      <w:r>
        <w:rPr>
          <w:rStyle w:val="Nummer"/>
          <w:b w:val="0"/>
        </w:rPr>
        <w:t xml:space="preserve">Wenn man beide Gleichungen nach der Länge des ersten Pendels umstellt, diese dann </w:t>
      </w:r>
      <w:proofErr w:type="gramStart"/>
      <w:r>
        <w:rPr>
          <w:rStyle w:val="Nummer"/>
          <w:b w:val="0"/>
        </w:rPr>
        <w:t>gleich setzt</w:t>
      </w:r>
      <w:proofErr w:type="gramEnd"/>
      <w:r>
        <w:rPr>
          <w:rStyle w:val="Nummer"/>
          <w:b w:val="0"/>
        </w:rPr>
        <w:t xml:space="preserve">, ist die gesuchte Fallbeschleunigung die </w:t>
      </w:r>
      <w:proofErr w:type="spellStart"/>
      <w:r>
        <w:rPr>
          <w:rStyle w:val="Nummer"/>
          <w:b w:val="0"/>
        </w:rPr>
        <w:t>eizige</w:t>
      </w:r>
      <w:proofErr w:type="spellEnd"/>
      <w:r>
        <w:rPr>
          <w:rStyle w:val="Nummer"/>
          <w:b w:val="0"/>
        </w:rPr>
        <w:t xml:space="preserve"> unbekannte Größe.</w:t>
      </w:r>
    </w:p>
    <w:p w14:paraId="4D6BA2DD" w14:textId="77777777" w:rsidR="007134D6" w:rsidRDefault="007134D6" w:rsidP="007134D6">
      <w:pPr>
        <w:rPr>
          <w:rStyle w:val="Nummer"/>
          <w:b w:val="0"/>
        </w:rPr>
      </w:pPr>
      <w:r w:rsidRPr="00660A2C">
        <w:rPr>
          <w:rStyle w:val="Nummer"/>
        </w:rPr>
        <w:object w:dxaOrig="1660" w:dyaOrig="2000" w14:anchorId="5EED65A8">
          <v:shape id="_x0000_i1770" type="#_x0000_t75" style="width:82.35pt;height:99.8pt" o:ole="">
            <v:imagedata r:id="rId1767" o:title=""/>
          </v:shape>
          <o:OLEObject Type="Embed" ProgID="Equation.DSMT4" ShapeID="_x0000_i1770" DrawAspect="Content" ObjectID="_1731936680" r:id="rId1768"/>
        </w:object>
      </w:r>
    </w:p>
    <w:p w14:paraId="3553DE43" w14:textId="77777777" w:rsidR="007134D6" w:rsidRDefault="007134D6" w:rsidP="007134D6">
      <w:pPr>
        <w:rPr>
          <w:rStyle w:val="Nummer"/>
          <w:b w:val="0"/>
        </w:rPr>
      </w:pPr>
      <w:r>
        <w:rPr>
          <w:rStyle w:val="Nummer"/>
          <w:b w:val="0"/>
        </w:rPr>
        <w:t>Diese Gleichung kann nach der gesuchten Größe umgestellt werden:</w:t>
      </w:r>
    </w:p>
    <w:p w14:paraId="6D829258" w14:textId="77777777" w:rsidR="007134D6" w:rsidRDefault="007134D6" w:rsidP="007134D6">
      <w:pPr>
        <w:rPr>
          <w:rStyle w:val="Nummer"/>
          <w:b w:val="0"/>
        </w:rPr>
      </w:pPr>
    </w:p>
    <w:p w14:paraId="45352A49" w14:textId="77777777" w:rsidR="007134D6" w:rsidRDefault="007134D6" w:rsidP="007134D6">
      <w:pPr>
        <w:rPr>
          <w:rStyle w:val="Nummer"/>
          <w:b w:val="0"/>
        </w:rPr>
      </w:pPr>
      <w:r w:rsidRPr="00794CC8">
        <w:rPr>
          <w:rStyle w:val="Nummer"/>
          <w:b w:val="0"/>
        </w:rPr>
        <w:object w:dxaOrig="2160" w:dyaOrig="3320" w14:anchorId="5461CFC5">
          <v:shape id="_x0000_i1771" type="#_x0000_t75" style="width:108pt;height:165.8pt" o:ole="">
            <v:imagedata r:id="rId1769" o:title=""/>
          </v:shape>
          <o:OLEObject Type="Embed" ProgID="Equation.DSMT4" ShapeID="_x0000_i1771" DrawAspect="Content" ObjectID="_1731936681" r:id="rId1770"/>
        </w:object>
      </w:r>
    </w:p>
    <w:p w14:paraId="23A41726" w14:textId="77777777" w:rsidR="007134D6" w:rsidRDefault="007134D6" w:rsidP="007134D6">
      <w:pPr>
        <w:rPr>
          <w:rStyle w:val="Nummer"/>
          <w:b w:val="0"/>
        </w:rPr>
      </w:pPr>
    </w:p>
    <w:p w14:paraId="6918E478" w14:textId="77777777" w:rsidR="007134D6" w:rsidRDefault="007134D6" w:rsidP="007134D6">
      <w:pPr>
        <w:rPr>
          <w:rStyle w:val="Nummer"/>
        </w:rPr>
      </w:pPr>
      <w:bookmarkStart w:id="3513" w:name="m922"/>
      <w:r w:rsidRPr="00607DE8">
        <w:rPr>
          <w:rStyle w:val="Nummer"/>
        </w:rPr>
        <w:t>922.</w:t>
      </w:r>
      <w:bookmarkEnd w:id="3513"/>
      <w:r w:rsidRPr="00607DE8">
        <w:rPr>
          <w:rStyle w:val="Nummer"/>
        </w:rPr>
        <w:t xml:space="preserve"> </w:t>
      </w:r>
    </w:p>
    <w:p w14:paraId="7B01BD5C" w14:textId="77777777" w:rsidR="007134D6" w:rsidRPr="00607DE8" w:rsidRDefault="007134D6" w:rsidP="007134D6">
      <w:pPr>
        <w:rPr>
          <w:rStyle w:val="Nummer"/>
          <w:b w:val="0"/>
        </w:rPr>
      </w:pPr>
      <w:r w:rsidRPr="00E0469A">
        <w:rPr>
          <w:rStyle w:val="Nummer"/>
          <w:b w:val="0"/>
        </w:rPr>
        <w:t>a)</w:t>
      </w:r>
      <w:r>
        <w:rPr>
          <w:rStyle w:val="Nummer"/>
        </w:rPr>
        <w:t xml:space="preserve"> </w:t>
      </w:r>
      <w:r w:rsidRPr="00607DE8">
        <w:rPr>
          <w:rStyle w:val="Nummer"/>
          <w:b w:val="0"/>
        </w:rPr>
        <w:t>Feder 1 ist die härtere Feder.</w:t>
      </w:r>
    </w:p>
    <w:p w14:paraId="0CCA7699" w14:textId="77777777" w:rsidR="007134D6" w:rsidRDefault="007134D6" w:rsidP="007134D6">
      <w:pPr>
        <w:rPr>
          <w:rStyle w:val="Nummer"/>
          <w:b w:val="0"/>
        </w:rPr>
      </w:pPr>
      <w:r w:rsidRPr="00607DE8">
        <w:rPr>
          <w:rStyle w:val="Nummer"/>
          <w:b w:val="0"/>
        </w:rPr>
        <w:t xml:space="preserve">b) </w:t>
      </w:r>
      <w:r>
        <w:rPr>
          <w:rStyle w:val="Nummer"/>
          <w:b w:val="0"/>
        </w:rPr>
        <w:t>Wenn die Feder um 5 cm gedehnt werden soll, sind bei Feder 1 5 N erforderlich. Bei Feder 2 sind es nur 3 N, sie ist also leichter zu dehnen und damit weicher.</w:t>
      </w:r>
    </w:p>
    <w:p w14:paraId="4E348EF1" w14:textId="77777777" w:rsidR="007134D6" w:rsidRDefault="007134D6" w:rsidP="007134D6">
      <w:pPr>
        <w:rPr>
          <w:rStyle w:val="Nummer"/>
          <w:b w:val="0"/>
        </w:rPr>
      </w:pPr>
    </w:p>
    <w:p w14:paraId="515C98B4" w14:textId="77777777" w:rsidR="007134D6" w:rsidRDefault="007134D6" w:rsidP="007134D6">
      <w:pPr>
        <w:rPr>
          <w:rStyle w:val="Nummer"/>
          <w:b w:val="0"/>
        </w:rPr>
      </w:pPr>
      <w:bookmarkStart w:id="3514" w:name="m923"/>
      <w:r w:rsidRPr="003B0508">
        <w:rPr>
          <w:rStyle w:val="Nummer"/>
        </w:rPr>
        <w:t>923.</w:t>
      </w:r>
      <w:bookmarkEnd w:id="3514"/>
      <w:r w:rsidRPr="003B0508">
        <w:rPr>
          <w:rStyle w:val="Nummer"/>
        </w:rPr>
        <w:t xml:space="preserve"> </w:t>
      </w:r>
      <w:r w:rsidRPr="003B0508">
        <w:rPr>
          <w:rStyle w:val="Nummer"/>
          <w:b w:val="0"/>
        </w:rPr>
        <w:t xml:space="preserve">Beim aperiodischen Grenzfall </w:t>
      </w:r>
      <w:r>
        <w:rPr>
          <w:rStyle w:val="Nummer"/>
          <w:b w:val="0"/>
        </w:rPr>
        <w:t xml:space="preserve">ist die Dämpfung des Schwingers so groß, dass er nach einer Anregung zur Nulllage </w:t>
      </w:r>
      <w:proofErr w:type="gramStart"/>
      <w:r>
        <w:rPr>
          <w:rStyle w:val="Nummer"/>
          <w:b w:val="0"/>
        </w:rPr>
        <w:t>zurück schwingt</w:t>
      </w:r>
      <w:proofErr w:type="gramEnd"/>
      <w:r>
        <w:rPr>
          <w:rStyle w:val="Nummer"/>
          <w:b w:val="0"/>
        </w:rPr>
        <w:t>, ohne über die Nulllage hinaus zu schwingen.</w:t>
      </w:r>
    </w:p>
    <w:p w14:paraId="685B1378" w14:textId="77777777" w:rsidR="007134D6" w:rsidRDefault="007134D6" w:rsidP="007134D6">
      <w:pPr>
        <w:rPr>
          <w:rStyle w:val="Nummer"/>
          <w:b w:val="0"/>
        </w:rPr>
      </w:pPr>
      <w:r>
        <w:rPr>
          <w:rStyle w:val="Nummer"/>
          <w:b w:val="0"/>
        </w:rPr>
        <w:t>Anwendung: Messgeräte, Stoßdämpfer</w:t>
      </w:r>
    </w:p>
    <w:p w14:paraId="0906D9E2" w14:textId="77777777" w:rsidR="007134D6" w:rsidRDefault="007134D6" w:rsidP="007134D6">
      <w:pPr>
        <w:rPr>
          <w:rStyle w:val="Nummer"/>
          <w:b w:val="0"/>
        </w:rPr>
      </w:pPr>
    </w:p>
    <w:p w14:paraId="66E16D2B" w14:textId="77777777" w:rsidR="007134D6" w:rsidRDefault="007134D6" w:rsidP="007134D6">
      <w:pPr>
        <w:rPr>
          <w:rStyle w:val="Nummer"/>
        </w:rPr>
      </w:pPr>
      <w:bookmarkStart w:id="3515" w:name="m924"/>
      <w:r w:rsidRPr="00230D56">
        <w:rPr>
          <w:rStyle w:val="Nummer"/>
        </w:rPr>
        <w:t>924.</w:t>
      </w:r>
      <w:bookmarkEnd w:id="3515"/>
      <w:r w:rsidRPr="00230D56">
        <w:rPr>
          <w:rStyle w:val="Nummer"/>
        </w:rPr>
        <w:t xml:space="preserve"> </w:t>
      </w:r>
    </w:p>
    <w:p w14:paraId="7126020E" w14:textId="77777777" w:rsidR="007134D6" w:rsidRDefault="007134D6" w:rsidP="007134D6">
      <w:pPr>
        <w:rPr>
          <w:rStyle w:val="Nummer"/>
          <w:b w:val="0"/>
        </w:rPr>
      </w:pPr>
      <w:r w:rsidRPr="00B41482">
        <w:rPr>
          <w:rStyle w:val="Nummer"/>
          <w:b w:val="0"/>
        </w:rPr>
        <w:t xml:space="preserve">Die Gleichung zur Berechnung der Schwingungsdauer </w:t>
      </w:r>
      <w:r>
        <w:rPr>
          <w:rStyle w:val="Nummer"/>
          <w:b w:val="0"/>
        </w:rPr>
        <w:t>ist</w:t>
      </w:r>
    </w:p>
    <w:p w14:paraId="5A29C174" w14:textId="77777777" w:rsidR="007134D6" w:rsidRDefault="007134D6" w:rsidP="007134D6">
      <w:pPr>
        <w:rPr>
          <w:rStyle w:val="Nummer"/>
          <w:b w:val="0"/>
        </w:rPr>
      </w:pPr>
      <w:r w:rsidRPr="00B41482">
        <w:rPr>
          <w:rStyle w:val="Nummer"/>
          <w:b w:val="0"/>
        </w:rPr>
        <w:object w:dxaOrig="1219" w:dyaOrig="700" w14:anchorId="476CAE6E">
          <v:shape id="_x0000_i1772" type="#_x0000_t75" style="width:60.55pt;height:35.45pt" o:ole="">
            <v:imagedata r:id="rId1771" o:title=""/>
          </v:shape>
          <o:OLEObject Type="Embed" ProgID="Equation.DSMT4" ShapeID="_x0000_i1772" DrawAspect="Content" ObjectID="_1731936682" r:id="rId1772"/>
        </w:object>
      </w:r>
    </w:p>
    <w:p w14:paraId="0EEF6E6A" w14:textId="77777777" w:rsidR="007134D6" w:rsidRDefault="007134D6" w:rsidP="007134D6">
      <w:pPr>
        <w:rPr>
          <w:rStyle w:val="Nummer"/>
          <w:b w:val="0"/>
        </w:rPr>
      </w:pPr>
      <w:r>
        <w:rPr>
          <w:rStyle w:val="Nummer"/>
          <w:b w:val="0"/>
        </w:rPr>
        <w:t>Setzt man die Grundeinheiten ein, erhält man</w:t>
      </w:r>
    </w:p>
    <w:p w14:paraId="126B81DF" w14:textId="77777777" w:rsidR="007134D6" w:rsidRDefault="007134D6" w:rsidP="007134D6">
      <w:pPr>
        <w:rPr>
          <w:rStyle w:val="Nummer"/>
          <w:b w:val="0"/>
        </w:rPr>
      </w:pPr>
      <w:r w:rsidRPr="00B41482">
        <w:rPr>
          <w:rStyle w:val="Nummer"/>
        </w:rPr>
        <w:object w:dxaOrig="1140" w:dyaOrig="999" w14:anchorId="2F6C8116">
          <v:shape id="_x0000_i1773" type="#_x0000_t75" style="width:57.25pt;height:50.2pt" o:ole="">
            <v:imagedata r:id="rId1773" o:title=""/>
          </v:shape>
          <o:OLEObject Type="Embed" ProgID="Equation.DSMT4" ShapeID="_x0000_i1773" DrawAspect="Content" ObjectID="_1731936683" r:id="rId1774"/>
        </w:object>
      </w:r>
    </w:p>
    <w:p w14:paraId="416205AE" w14:textId="77777777" w:rsidR="007134D6" w:rsidRDefault="007134D6" w:rsidP="007134D6">
      <w:pPr>
        <w:rPr>
          <w:rStyle w:val="Nummer"/>
          <w:b w:val="0"/>
        </w:rPr>
      </w:pPr>
      <w:r>
        <w:rPr>
          <w:rStyle w:val="Nummer"/>
          <w:b w:val="0"/>
        </w:rPr>
        <w:t xml:space="preserve">Für das Newton schreibt man </w:t>
      </w:r>
      <w:r w:rsidRPr="00B41482">
        <w:rPr>
          <w:rStyle w:val="Nummer"/>
          <w:b w:val="0"/>
        </w:rPr>
        <w:object w:dxaOrig="639" w:dyaOrig="620" w14:anchorId="70A0FBA3">
          <v:shape id="_x0000_i1774" type="#_x0000_t75" style="width:32.2pt;height:30.55pt" o:ole="">
            <v:imagedata r:id="rId1775" o:title=""/>
          </v:shape>
          <o:OLEObject Type="Embed" ProgID="Equation.DSMT4" ShapeID="_x0000_i1774" DrawAspect="Content" ObjectID="_1731936684" r:id="rId1776"/>
        </w:object>
      </w:r>
    </w:p>
    <w:p w14:paraId="6880AA7E" w14:textId="77777777" w:rsidR="007134D6" w:rsidRDefault="007134D6" w:rsidP="007134D6">
      <w:pPr>
        <w:rPr>
          <w:rStyle w:val="Nummer"/>
          <w:b w:val="0"/>
        </w:rPr>
      </w:pPr>
      <w:r w:rsidRPr="00B41482">
        <w:rPr>
          <w:rStyle w:val="Nummer"/>
        </w:rPr>
        <w:object w:dxaOrig="1620" w:dyaOrig="3300" w14:anchorId="6AE28377">
          <v:shape id="_x0000_i1775" type="#_x0000_t75" style="width:81.25pt;height:165.25pt" o:ole="">
            <v:imagedata r:id="rId1777" o:title=""/>
          </v:shape>
          <o:OLEObject Type="Embed" ProgID="Equation.DSMT4" ShapeID="_x0000_i1775" DrawAspect="Content" ObjectID="_1731936685" r:id="rId1778"/>
        </w:object>
      </w:r>
    </w:p>
    <w:p w14:paraId="2B198C26" w14:textId="77777777" w:rsidR="007134D6" w:rsidRDefault="007134D6" w:rsidP="007134D6">
      <w:pPr>
        <w:rPr>
          <w:rStyle w:val="Nummer"/>
          <w:b w:val="0"/>
        </w:rPr>
      </w:pPr>
      <w:r>
        <w:rPr>
          <w:rStyle w:val="Nummer"/>
          <w:b w:val="0"/>
        </w:rPr>
        <w:t>Das sieht schlimmer aus als es ist. Durch den unteren Bruch teilt man, indem man mit dem Kehrwert multipliziert:</w:t>
      </w:r>
    </w:p>
    <w:p w14:paraId="0E22689F" w14:textId="77777777" w:rsidR="007134D6" w:rsidRDefault="007134D6" w:rsidP="007134D6">
      <w:pPr>
        <w:rPr>
          <w:rStyle w:val="Nummer"/>
          <w:b w:val="0"/>
        </w:rPr>
      </w:pPr>
    </w:p>
    <w:p w14:paraId="591454EE" w14:textId="77777777" w:rsidR="007134D6" w:rsidRPr="00B41482" w:rsidRDefault="007134D6" w:rsidP="007134D6">
      <w:pPr>
        <w:rPr>
          <w:rStyle w:val="Nummer"/>
          <w:b w:val="0"/>
        </w:rPr>
      </w:pPr>
      <w:r w:rsidRPr="005C35B6">
        <w:rPr>
          <w:rStyle w:val="Nummer"/>
          <w:b w:val="0"/>
        </w:rPr>
        <w:object w:dxaOrig="1280" w:dyaOrig="1620" w14:anchorId="0EDA51C3">
          <v:shape id="_x0000_i1776" type="#_x0000_t75" style="width:64.35pt;height:81.25pt" o:ole="">
            <v:imagedata r:id="rId1779" o:title=""/>
          </v:shape>
          <o:OLEObject Type="Embed" ProgID="Equation.DSMT4" ShapeID="_x0000_i1776" DrawAspect="Content" ObjectID="_1731936686" r:id="rId1780"/>
        </w:object>
      </w:r>
    </w:p>
    <w:p w14:paraId="7C0B1F00" w14:textId="77777777" w:rsidR="007134D6" w:rsidRPr="00B41482" w:rsidRDefault="007134D6" w:rsidP="007134D6">
      <w:pPr>
        <w:rPr>
          <w:rStyle w:val="Nummer"/>
          <w:b w:val="0"/>
        </w:rPr>
      </w:pPr>
    </w:p>
    <w:p w14:paraId="51B13C75" w14:textId="77777777" w:rsidR="007134D6" w:rsidRPr="00B41482" w:rsidRDefault="007134D6" w:rsidP="007134D6">
      <w:pPr>
        <w:rPr>
          <w:rStyle w:val="Nummer"/>
          <w:b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0"/>
        <w:gridCol w:w="5031"/>
      </w:tblGrid>
      <w:tr w:rsidR="007134D6" w14:paraId="0FD0B917" w14:textId="77777777" w:rsidTr="00AA635E">
        <w:tc>
          <w:tcPr>
            <w:tcW w:w="5030" w:type="dxa"/>
            <w:shd w:val="clear" w:color="auto" w:fill="auto"/>
          </w:tcPr>
          <w:p w14:paraId="17693F48" w14:textId="77777777" w:rsidR="007134D6" w:rsidRPr="00AA635E" w:rsidRDefault="007134D6" w:rsidP="007134D6">
            <w:pPr>
              <w:rPr>
                <w:rStyle w:val="Nummer"/>
                <w:b w:val="0"/>
              </w:rPr>
            </w:pPr>
            <w:bookmarkStart w:id="3516" w:name="m925"/>
            <w:r w:rsidRPr="0008095E">
              <w:rPr>
                <w:rStyle w:val="Nummer"/>
              </w:rPr>
              <w:t xml:space="preserve">925. </w:t>
            </w:r>
            <w:r w:rsidRPr="00AA635E">
              <w:rPr>
                <w:rStyle w:val="Nummer"/>
                <w:b w:val="0"/>
              </w:rPr>
              <w:t>Eine hydraulische Anlage besteht in der einfachsten Form aus zwei verschieden dicken Zylindern, in denen jeweils ein Kolben bewegt werden kann.</w:t>
            </w:r>
          </w:p>
          <w:p w14:paraId="3BAD5A6A" w14:textId="77777777" w:rsidR="007134D6" w:rsidRPr="00AA635E" w:rsidRDefault="007134D6" w:rsidP="007134D6">
            <w:pPr>
              <w:rPr>
                <w:rStyle w:val="Nummer"/>
                <w:b w:val="0"/>
              </w:rPr>
            </w:pPr>
            <w:r w:rsidRPr="00AA635E">
              <w:rPr>
                <w:rStyle w:val="Nummer"/>
                <w:b w:val="0"/>
              </w:rPr>
              <w:t>Die beiden Zylinder sind über ein Rohr miteinander verbunden. In der gesamten Anlage ist eine Flüssigkeit, z.B. Öl.</w:t>
            </w:r>
          </w:p>
          <w:p w14:paraId="04726343" w14:textId="77777777" w:rsidR="007134D6" w:rsidRPr="00AA635E" w:rsidRDefault="007134D6" w:rsidP="007134D6">
            <w:pPr>
              <w:rPr>
                <w:rStyle w:val="Nummer"/>
                <w:b w:val="0"/>
              </w:rPr>
            </w:pPr>
            <w:r w:rsidRPr="00AA635E">
              <w:rPr>
                <w:rStyle w:val="Nummer"/>
                <w:b w:val="0"/>
              </w:rPr>
              <w:t>Da die beiden Zylinder einfach verbunden sind, ist der Druck in der gesamten Anlage gleich groß</w:t>
            </w:r>
          </w:p>
          <w:p w14:paraId="3356B125" w14:textId="77777777" w:rsidR="007134D6" w:rsidRPr="00AA635E" w:rsidRDefault="007134D6" w:rsidP="007134D6">
            <w:pPr>
              <w:rPr>
                <w:rStyle w:val="Nummer"/>
                <w:b w:val="0"/>
              </w:rPr>
            </w:pPr>
            <w:r w:rsidRPr="00AA635E">
              <w:rPr>
                <w:rStyle w:val="Nummer"/>
                <w:b w:val="0"/>
              </w:rPr>
              <w:t>Der Druck berechnet sich mit</w:t>
            </w:r>
          </w:p>
          <w:p w14:paraId="1FD6ADF0" w14:textId="77777777" w:rsidR="007134D6" w:rsidRPr="00AA635E" w:rsidRDefault="007134D6" w:rsidP="007134D6">
            <w:pPr>
              <w:rPr>
                <w:rStyle w:val="Nummer"/>
                <w:b w:val="0"/>
              </w:rPr>
            </w:pPr>
            <w:r w:rsidRPr="00AA635E">
              <w:rPr>
                <w:rStyle w:val="Nummer"/>
              </w:rPr>
              <w:object w:dxaOrig="580" w:dyaOrig="580" w14:anchorId="687F5E1C">
                <v:shape id="_x0000_i1777" type="#_x0000_t75" style="width:29.45pt;height:29.45pt" o:ole="">
                  <v:imagedata r:id="rId1781" o:title=""/>
                </v:shape>
                <o:OLEObject Type="Embed" ProgID="Equation.DSMT4" ShapeID="_x0000_i1777" DrawAspect="Content" ObjectID="_1731936687" r:id="rId1782"/>
              </w:object>
            </w:r>
          </w:p>
          <w:p w14:paraId="09DB8D55" w14:textId="77777777" w:rsidR="007134D6" w:rsidRPr="00AA635E" w:rsidRDefault="007134D6" w:rsidP="007134D6">
            <w:pPr>
              <w:rPr>
                <w:rStyle w:val="Nummer"/>
                <w:b w:val="0"/>
              </w:rPr>
            </w:pPr>
            <w:r w:rsidRPr="00AA635E">
              <w:rPr>
                <w:rStyle w:val="Nummer"/>
                <w:b w:val="0"/>
              </w:rPr>
              <w:t>Der Quotient aus der wirkenden Fläche und der Kraft auf diese Fläche ist immer gleich groß. Wenn die Fläche klein ist, ist auch die Kraft klein; wenn die Fläche groß ist, ist auch die Kraft groß.</w:t>
            </w:r>
          </w:p>
          <w:p w14:paraId="46C9B1BF" w14:textId="77777777" w:rsidR="007134D6" w:rsidRPr="00AA635E" w:rsidRDefault="007134D6" w:rsidP="007134D6">
            <w:pPr>
              <w:rPr>
                <w:rStyle w:val="Nummer"/>
                <w:b w:val="0"/>
              </w:rPr>
            </w:pPr>
            <w:r w:rsidRPr="00AA635E">
              <w:rPr>
                <w:rStyle w:val="Nummer"/>
                <w:b w:val="0"/>
              </w:rPr>
              <w:t>Die kleine Kraft am kleinen Pumpkolben wird also zu einer großen Kraft am großen Arbeitskolben.</w:t>
            </w:r>
          </w:p>
          <w:p w14:paraId="42B4CB3F" w14:textId="77777777" w:rsidR="007134D6" w:rsidRPr="0008095E" w:rsidRDefault="007134D6" w:rsidP="007134D6">
            <w:pPr>
              <w:rPr>
                <w:rStyle w:val="Nummer"/>
              </w:rPr>
            </w:pPr>
          </w:p>
        </w:tc>
        <w:tc>
          <w:tcPr>
            <w:tcW w:w="5031" w:type="dxa"/>
            <w:shd w:val="clear" w:color="auto" w:fill="auto"/>
          </w:tcPr>
          <w:p w14:paraId="2CE60814" w14:textId="77777777" w:rsidR="007134D6" w:rsidRDefault="00B42104" w:rsidP="007134D6">
            <w:pPr>
              <w:rPr>
                <w:rStyle w:val="Nummer"/>
              </w:rPr>
            </w:pPr>
            <w:r>
              <w:rPr>
                <w:rStyle w:val="Nummer"/>
              </w:rPr>
              <w:pict w14:anchorId="794A41D1">
                <v:shape id="_x0000_i1778" type="#_x0000_t75" style="width:216.55pt;height:211.65pt">
                  <v:imagedata r:id="rId1783" o:title="m925"/>
                </v:shape>
              </w:pict>
            </w:r>
          </w:p>
        </w:tc>
      </w:tr>
    </w:tbl>
    <w:p w14:paraId="55596851" w14:textId="77777777" w:rsidR="007134D6" w:rsidRDefault="007134D6" w:rsidP="007134D6">
      <w:pPr>
        <w:rPr>
          <w:rStyle w:val="Nummer"/>
        </w:rPr>
      </w:pPr>
    </w:p>
    <w:p w14:paraId="6203D7C5" w14:textId="77777777" w:rsidR="007134D6" w:rsidRPr="002C41EA" w:rsidRDefault="007134D6" w:rsidP="007134D6">
      <w:pPr>
        <w:rPr>
          <w:rStyle w:val="Nummer"/>
        </w:rPr>
      </w:pPr>
      <w:bookmarkStart w:id="3517" w:name="m926"/>
      <w:bookmarkEnd w:id="3516"/>
      <w:r w:rsidRPr="002C41EA">
        <w:rPr>
          <w:rStyle w:val="Nummer"/>
        </w:rPr>
        <w:t>926.</w:t>
      </w:r>
      <w:bookmarkEnd w:id="3517"/>
      <w:r w:rsidRPr="002C41EA">
        <w:rPr>
          <w:rStyle w:val="Nummer"/>
        </w:rPr>
        <w:t xml:space="preserve"> </w:t>
      </w:r>
    </w:p>
    <w:p w14:paraId="4879936E" w14:textId="77777777" w:rsidR="007134D6" w:rsidRPr="002C41EA" w:rsidRDefault="007134D6" w:rsidP="007134D6">
      <w:pPr>
        <w:rPr>
          <w:rStyle w:val="Nummer"/>
        </w:rPr>
      </w:pPr>
      <w:r w:rsidRPr="002C41EA">
        <w:rPr>
          <w:rStyle w:val="Nummer"/>
        </w:rPr>
        <w:t xml:space="preserve">a) </w:t>
      </w:r>
    </w:p>
    <w:p w14:paraId="7B19CE41" w14:textId="77777777" w:rsidR="007134D6" w:rsidRDefault="007134D6" w:rsidP="007134D6">
      <w:pPr>
        <w:rPr>
          <w:rStyle w:val="Nummer"/>
          <w:b w:val="0"/>
        </w:rPr>
      </w:pPr>
      <w:r>
        <w:object w:dxaOrig="7665" w:dyaOrig="4097" w14:anchorId="30CBF37A">
          <v:shape id="_x0000_i1779" type="#_x0000_t75" style="width:383.45pt;height:205.1pt" o:ole="">
            <v:imagedata r:id="rId1784" o:title=""/>
          </v:shape>
          <o:OLEObject Type="Embed" ProgID="Excel.Sheet.8" ShapeID="_x0000_i1779" DrawAspect="Content" ObjectID="_1731936688" r:id="rId1785">
            <o:FieldCodes>\s</o:FieldCodes>
          </o:OLEObject>
        </w:object>
      </w:r>
    </w:p>
    <w:p w14:paraId="280A9803" w14:textId="77777777" w:rsidR="007134D6" w:rsidRPr="008E6C85" w:rsidRDefault="007134D6" w:rsidP="007134D6">
      <w:pPr>
        <w:rPr>
          <w:rStyle w:val="Nummer"/>
        </w:rPr>
      </w:pPr>
      <w:r w:rsidRPr="008E6C85">
        <w:rPr>
          <w:rStyle w:val="Nummer"/>
        </w:rPr>
        <w:t>b)</w:t>
      </w:r>
    </w:p>
    <w:p w14:paraId="3976836E" w14:textId="77777777" w:rsidR="007134D6" w:rsidRDefault="007134D6" w:rsidP="007134D6">
      <w:pPr>
        <w:rPr>
          <w:rStyle w:val="Nummer"/>
          <w:b w:val="0"/>
        </w:rPr>
      </w:pPr>
      <w:r>
        <w:rPr>
          <w:rStyle w:val="Nummer"/>
          <w:b w:val="0"/>
        </w:rPr>
        <w:t>Die Beschleunigung gibt an, um welchen Wert sich die Geschwindigkeit in einer Sekunde ändert, also</w:t>
      </w:r>
    </w:p>
    <w:p w14:paraId="129CF2B9" w14:textId="77777777" w:rsidR="007134D6" w:rsidRDefault="007134D6" w:rsidP="007134D6">
      <w:pPr>
        <w:rPr>
          <w:rStyle w:val="Nummer"/>
          <w:b w:val="0"/>
        </w:rPr>
      </w:pPr>
      <w:r w:rsidRPr="008E6C85">
        <w:rPr>
          <w:rStyle w:val="Nummer"/>
        </w:rPr>
        <w:object w:dxaOrig="740" w:dyaOrig="660" w14:anchorId="1B484F3D">
          <v:shape id="_x0000_i1780" type="#_x0000_t75" style="width:36.55pt;height:33.25pt" o:ole="">
            <v:imagedata r:id="rId1786" o:title=""/>
          </v:shape>
          <o:OLEObject Type="Embed" ProgID="Equation.DSMT4" ShapeID="_x0000_i1780" DrawAspect="Content" ObjectID="_1731936689" r:id="rId1787"/>
        </w:object>
      </w:r>
    </w:p>
    <w:p w14:paraId="2A185BEE" w14:textId="77777777" w:rsidR="007134D6" w:rsidRDefault="007134D6" w:rsidP="007134D6">
      <w:pPr>
        <w:rPr>
          <w:rStyle w:val="Nummer"/>
          <w:b w:val="0"/>
        </w:rPr>
      </w:pPr>
      <w:r>
        <w:rPr>
          <w:rStyle w:val="Nummer"/>
          <w:b w:val="0"/>
        </w:rPr>
        <w:lastRenderedPageBreak/>
        <w:t>Die Endgeschwindigkeit ist mit 90 kmh</w:t>
      </w:r>
      <w:r w:rsidRPr="008E6C85">
        <w:rPr>
          <w:rStyle w:val="Nummer"/>
          <w:b w:val="0"/>
          <w:vertAlign w:val="superscript"/>
        </w:rPr>
        <w:t>-1</w:t>
      </w:r>
      <w:r>
        <w:rPr>
          <w:rStyle w:val="Nummer"/>
          <w:b w:val="0"/>
        </w:rPr>
        <w:t xml:space="preserve"> gegeben. Um das zu erreichen, benötigt der Zug 20 s. </w:t>
      </w:r>
    </w:p>
    <w:p w14:paraId="038B8032" w14:textId="77777777" w:rsidR="007134D6" w:rsidRDefault="007134D6" w:rsidP="007134D6">
      <w:pPr>
        <w:rPr>
          <w:rStyle w:val="Nummer"/>
          <w:b w:val="0"/>
        </w:rPr>
      </w:pPr>
      <w:r>
        <w:rPr>
          <w:rStyle w:val="Nummer"/>
          <w:b w:val="0"/>
        </w:rPr>
        <w:t>Die Geschwindigkeit muss noch in die Grundeinheit ms</w:t>
      </w:r>
      <w:r w:rsidRPr="006300F3">
        <w:rPr>
          <w:rStyle w:val="Nummer"/>
          <w:b w:val="0"/>
          <w:vertAlign w:val="superscript"/>
        </w:rPr>
        <w:t>-1</w:t>
      </w:r>
      <w:r>
        <w:rPr>
          <w:rStyle w:val="Nummer"/>
          <w:b w:val="0"/>
        </w:rPr>
        <w:t xml:space="preserve"> umgerechnet werden:</w:t>
      </w:r>
    </w:p>
    <w:p w14:paraId="19C1C3A0" w14:textId="77777777" w:rsidR="007134D6" w:rsidRDefault="007134D6" w:rsidP="007134D6">
      <w:pPr>
        <w:rPr>
          <w:rStyle w:val="Nummer"/>
          <w:b w:val="0"/>
        </w:rPr>
      </w:pPr>
      <w:r w:rsidRPr="006300F3">
        <w:rPr>
          <w:rStyle w:val="Nummer"/>
        </w:rPr>
        <w:object w:dxaOrig="1860" w:dyaOrig="620" w14:anchorId="40148850">
          <v:shape id="_x0000_i1781" type="#_x0000_t75" style="width:93.25pt;height:30.55pt" o:ole="">
            <v:imagedata r:id="rId1788" o:title=""/>
          </v:shape>
          <o:OLEObject Type="Embed" ProgID="Equation.DSMT4" ShapeID="_x0000_i1781" DrawAspect="Content" ObjectID="_1731936690" r:id="rId1789"/>
        </w:object>
      </w:r>
    </w:p>
    <w:p w14:paraId="397A9336" w14:textId="77777777" w:rsidR="007134D6" w:rsidRDefault="007134D6" w:rsidP="007134D6">
      <w:pPr>
        <w:rPr>
          <w:rStyle w:val="Nummer"/>
          <w:b w:val="0"/>
        </w:rPr>
      </w:pPr>
      <w:r>
        <w:rPr>
          <w:rStyle w:val="Nummer"/>
          <w:b w:val="0"/>
        </w:rPr>
        <w:t>Damit kann nun die Beschleunigung berechnet werden:</w:t>
      </w:r>
    </w:p>
    <w:p w14:paraId="2E6E6066" w14:textId="77777777" w:rsidR="007134D6" w:rsidRDefault="007134D6" w:rsidP="007134D6">
      <w:pPr>
        <w:rPr>
          <w:rStyle w:val="Nummer"/>
          <w:b w:val="0"/>
        </w:rPr>
      </w:pPr>
      <w:r w:rsidRPr="006300F3">
        <w:rPr>
          <w:rStyle w:val="Nummer"/>
        </w:rPr>
        <w:object w:dxaOrig="1100" w:dyaOrig="1600" w14:anchorId="6EBE44E5">
          <v:shape id="_x0000_i1782" type="#_x0000_t75" style="width:54.55pt;height:79.65pt" o:ole="">
            <v:imagedata r:id="rId1790" o:title=""/>
          </v:shape>
          <o:OLEObject Type="Embed" ProgID="Equation.DSMT4" ShapeID="_x0000_i1782" DrawAspect="Content" ObjectID="_1731936691" r:id="rId1791"/>
        </w:object>
      </w:r>
    </w:p>
    <w:p w14:paraId="5B750477" w14:textId="77777777" w:rsidR="007134D6" w:rsidRDefault="007134D6" w:rsidP="007134D6">
      <w:pPr>
        <w:rPr>
          <w:rStyle w:val="Nummer"/>
          <w:b w:val="0"/>
        </w:rPr>
      </w:pPr>
      <w:r>
        <w:rPr>
          <w:rStyle w:val="Nummer"/>
          <w:b w:val="0"/>
        </w:rPr>
        <w:t>Das bedeutet, dass sich die Geschwindigkeit in einer Sekunde um 1,25 ms</w:t>
      </w:r>
      <w:r w:rsidRPr="006300F3">
        <w:rPr>
          <w:rStyle w:val="Nummer"/>
          <w:b w:val="0"/>
          <w:vertAlign w:val="superscript"/>
        </w:rPr>
        <w:t>-1</w:t>
      </w:r>
      <w:r>
        <w:rPr>
          <w:rStyle w:val="Nummer"/>
          <w:b w:val="0"/>
        </w:rPr>
        <w:t xml:space="preserve"> erhöht.</w:t>
      </w:r>
    </w:p>
    <w:p w14:paraId="33393A26" w14:textId="77777777" w:rsidR="007134D6" w:rsidRDefault="007134D6" w:rsidP="007134D6">
      <w:pPr>
        <w:rPr>
          <w:rStyle w:val="Nummer"/>
          <w:b w:val="0"/>
        </w:rPr>
      </w:pPr>
    </w:p>
    <w:p w14:paraId="35789361" w14:textId="77777777" w:rsidR="007134D6" w:rsidRDefault="007134D6" w:rsidP="007134D6">
      <w:pPr>
        <w:rPr>
          <w:rStyle w:val="Nummer"/>
          <w:b w:val="0"/>
        </w:rPr>
      </w:pPr>
      <w:r w:rsidRPr="00A72978">
        <w:rPr>
          <w:rStyle w:val="Nummer"/>
        </w:rPr>
        <w:t>c)</w:t>
      </w:r>
      <w:r>
        <w:rPr>
          <w:rStyle w:val="Nummer"/>
          <w:b w:val="0"/>
        </w:rPr>
        <w:t xml:space="preserve"> Der Zug fährt 12 s mit einer Geschwindigkeit von 25 ms</w:t>
      </w:r>
      <w:r w:rsidRPr="00A72978">
        <w:rPr>
          <w:rStyle w:val="Nummer"/>
          <w:b w:val="0"/>
          <w:vertAlign w:val="superscript"/>
        </w:rPr>
        <w:t>-1</w:t>
      </w:r>
      <w:r>
        <w:rPr>
          <w:rStyle w:val="Nummer"/>
          <w:b w:val="0"/>
        </w:rPr>
        <w:t>. Damit lässt sich der Weg berechnen:</w:t>
      </w:r>
    </w:p>
    <w:p w14:paraId="6DBAC654" w14:textId="77777777" w:rsidR="007134D6" w:rsidRDefault="007134D6" w:rsidP="007134D6">
      <w:pPr>
        <w:rPr>
          <w:rStyle w:val="Nummer"/>
          <w:b w:val="0"/>
        </w:rPr>
      </w:pPr>
      <w:r w:rsidRPr="00A72978">
        <w:rPr>
          <w:rStyle w:val="Nummer"/>
          <w:b w:val="0"/>
        </w:rPr>
        <w:object w:dxaOrig="1400" w:dyaOrig="1320" w14:anchorId="1465EB3F">
          <v:shape id="_x0000_i1783" type="#_x0000_t75" style="width:70.35pt;height:66pt" o:ole="">
            <v:imagedata r:id="rId1792" o:title=""/>
          </v:shape>
          <o:OLEObject Type="Embed" ProgID="Equation.DSMT4" ShapeID="_x0000_i1783" DrawAspect="Content" ObjectID="_1731936692" r:id="rId1793"/>
        </w:object>
      </w:r>
    </w:p>
    <w:p w14:paraId="31577968" w14:textId="77777777" w:rsidR="007134D6" w:rsidRDefault="007134D6" w:rsidP="007134D6">
      <w:pPr>
        <w:rPr>
          <w:rStyle w:val="Nummer"/>
          <w:b w:val="0"/>
        </w:rPr>
      </w:pPr>
      <w:r>
        <w:rPr>
          <w:rStyle w:val="Nummer"/>
          <w:b w:val="0"/>
        </w:rPr>
        <w:t>Der Zug fährt, nachdem er die Geschwindigkeit erreicht hat, noch 300 m bis zum Kontrollpunkt.</w:t>
      </w:r>
    </w:p>
    <w:p w14:paraId="03D94C0C" w14:textId="77777777" w:rsidR="007134D6" w:rsidRDefault="007134D6" w:rsidP="007134D6">
      <w:pPr>
        <w:rPr>
          <w:rStyle w:val="Nummer"/>
          <w:b w:val="0"/>
        </w:rPr>
      </w:pPr>
    </w:p>
    <w:p w14:paraId="424723DA" w14:textId="77777777" w:rsidR="007134D6" w:rsidRDefault="007134D6" w:rsidP="007134D6">
      <w:pPr>
        <w:rPr>
          <w:rStyle w:val="Nummer"/>
          <w:b w:val="0"/>
        </w:rPr>
      </w:pPr>
    </w:p>
    <w:p w14:paraId="3E374494" w14:textId="77777777" w:rsidR="007134D6" w:rsidRDefault="007134D6" w:rsidP="007134D6">
      <w:pPr>
        <w:jc w:val="both"/>
      </w:pPr>
      <w:bookmarkStart w:id="3518" w:name="m927"/>
      <w:r w:rsidRPr="0028427C">
        <w:rPr>
          <w:rStyle w:val="Nummer"/>
        </w:rPr>
        <w:t>927.</w:t>
      </w:r>
      <w:r>
        <w:rPr>
          <w:rStyle w:val="Nummer"/>
          <w:b w:val="0"/>
        </w:rPr>
        <w:t xml:space="preserve"> </w:t>
      </w:r>
      <w:r>
        <w:t>c) Die Zwecken haben sich zu einem Verbund zusammengeschlossen und keine schwimmt mehr einzeln herum.</w:t>
      </w:r>
    </w:p>
    <w:p w14:paraId="694EA832" w14:textId="77777777" w:rsidR="007134D6" w:rsidRDefault="007134D6" w:rsidP="007134D6">
      <w:pPr>
        <w:rPr>
          <w:rStyle w:val="Nummer"/>
          <w:b w:val="0"/>
        </w:rPr>
      </w:pPr>
      <w:r>
        <w:t>Dort, wo die Reißzwecken durch die Oberflächenspannung des Wassers gehalten werden, dellen sie das Wasser etwas ein. In diese Dellen rutschen die benachbarten Reißzwecken hinein.</w:t>
      </w:r>
    </w:p>
    <w:bookmarkEnd w:id="3518"/>
    <w:p w14:paraId="09977C7B" w14:textId="77777777" w:rsidR="007134D6" w:rsidRDefault="007134D6" w:rsidP="007134D6">
      <w:pPr>
        <w:rPr>
          <w:rStyle w:val="Nummer"/>
          <w:b w:val="0"/>
        </w:rPr>
      </w:pPr>
    </w:p>
    <w:p w14:paraId="138F26E5" w14:textId="77777777" w:rsidR="007134D6" w:rsidRDefault="007134D6" w:rsidP="007134D6">
      <w:pPr>
        <w:rPr>
          <w:rStyle w:val="Nummer"/>
          <w:b w:val="0"/>
        </w:rPr>
      </w:pPr>
      <w:bookmarkStart w:id="3519" w:name="m928"/>
      <w:r w:rsidRPr="00F0228F">
        <w:rPr>
          <w:rStyle w:val="Nummer"/>
        </w:rPr>
        <w:t>928.</w:t>
      </w:r>
      <w:bookmarkEnd w:id="3519"/>
      <w:r>
        <w:rPr>
          <w:rStyle w:val="Nummer"/>
          <w:b w:val="0"/>
        </w:rPr>
        <w:t xml:space="preserve"> Das Wasser fällt aus einer Höhe von 1,3 m.</w:t>
      </w:r>
    </w:p>
    <w:p w14:paraId="75D3D91C" w14:textId="77777777" w:rsidR="007134D6" w:rsidRDefault="007134D6" w:rsidP="007134D6">
      <w:pPr>
        <w:rPr>
          <w:rStyle w:val="Nummer"/>
          <w:b w:val="0"/>
        </w:rPr>
      </w:pPr>
    </w:p>
    <w:p w14:paraId="5B3CF0AB" w14:textId="77777777" w:rsidR="007134D6" w:rsidRDefault="00B42104" w:rsidP="007134D6">
      <w:pPr>
        <w:rPr>
          <w:rStyle w:val="Nummer"/>
          <w:b w:val="0"/>
        </w:rPr>
      </w:pPr>
      <w:hyperlink r:id="rId1794" w:anchor="m928" w:history="1">
        <w:r w:rsidR="007134D6" w:rsidRPr="00430ABC">
          <w:rPr>
            <w:rStyle w:val="Hyperlink"/>
          </w:rPr>
          <w:t>vollständige Lösung</w:t>
        </w:r>
      </w:hyperlink>
    </w:p>
    <w:p w14:paraId="4BE9C6BB" w14:textId="77777777" w:rsidR="007134D6" w:rsidRDefault="007134D6" w:rsidP="007134D6">
      <w:pPr>
        <w:rPr>
          <w:rStyle w:val="Nummer"/>
          <w:b w:val="0"/>
        </w:rPr>
      </w:pPr>
    </w:p>
    <w:p w14:paraId="6279E260" w14:textId="77777777" w:rsidR="007134D6" w:rsidRDefault="007134D6" w:rsidP="007134D6">
      <w:pPr>
        <w:rPr>
          <w:rStyle w:val="Nummer"/>
          <w:b w:val="0"/>
        </w:rPr>
      </w:pPr>
      <w:bookmarkStart w:id="3520" w:name="m929"/>
      <w:r w:rsidRPr="00F0228F">
        <w:rPr>
          <w:rStyle w:val="Nummer"/>
        </w:rPr>
        <w:t>929</w:t>
      </w:r>
      <w:r>
        <w:rPr>
          <w:rStyle w:val="Nummer"/>
          <w:b w:val="0"/>
        </w:rPr>
        <w:t>.</w:t>
      </w:r>
      <w:bookmarkEnd w:id="3520"/>
      <w:r>
        <w:rPr>
          <w:rStyle w:val="Nummer"/>
          <w:b w:val="0"/>
        </w:rPr>
        <w:t xml:space="preserve"> Eine Lösungsmöglichkeit:</w:t>
      </w:r>
    </w:p>
    <w:p w14:paraId="78EE7309" w14:textId="77777777" w:rsidR="007134D6" w:rsidRDefault="007134D6" w:rsidP="007134D6"/>
    <w:tbl>
      <w:tblPr>
        <w:tblW w:w="10135" w:type="dxa"/>
        <w:tblLayout w:type="fixed"/>
        <w:tblCellMar>
          <w:left w:w="70" w:type="dxa"/>
          <w:right w:w="70" w:type="dxa"/>
        </w:tblCellMar>
        <w:tblLook w:val="0000" w:firstRow="0" w:lastRow="0" w:firstColumn="0" w:lastColumn="0" w:noHBand="0" w:noVBand="0"/>
      </w:tblPr>
      <w:tblGrid>
        <w:gridCol w:w="4830"/>
        <w:gridCol w:w="5305"/>
      </w:tblGrid>
      <w:tr w:rsidR="007134D6" w14:paraId="31B4F887" w14:textId="77777777" w:rsidTr="007134D6">
        <w:trPr>
          <w:cantSplit/>
          <w:trHeight w:val="3908"/>
        </w:trPr>
        <w:tc>
          <w:tcPr>
            <w:tcW w:w="4830" w:type="dxa"/>
            <w:tcBorders>
              <w:top w:val="single" w:sz="4" w:space="0" w:color="auto"/>
              <w:left w:val="single" w:sz="4" w:space="0" w:color="auto"/>
              <w:bottom w:val="single" w:sz="4" w:space="0" w:color="auto"/>
              <w:right w:val="single" w:sz="4" w:space="0" w:color="auto"/>
            </w:tcBorders>
          </w:tcPr>
          <w:p w14:paraId="6EC00B44" w14:textId="77777777" w:rsidR="007134D6" w:rsidRDefault="007134D6" w:rsidP="007134D6">
            <w:r>
              <w:t xml:space="preserve">Die Öffnung des Schlauchs befindet sich im Nullpunkt des Koordinatensystems. </w:t>
            </w:r>
          </w:p>
          <w:p w14:paraId="587D183A" w14:textId="77777777" w:rsidR="007134D6" w:rsidRDefault="007134D6" w:rsidP="007134D6">
            <w:r>
              <w:t>Der gesuchte Auftreffpunkt liegt 1,0 m unterhalb dieses Punktes, also im negativen Bereich.</w:t>
            </w:r>
          </w:p>
          <w:p w14:paraId="521751E5" w14:textId="77777777" w:rsidR="007134D6" w:rsidRDefault="007134D6" w:rsidP="007134D6"/>
          <w:p w14:paraId="63AD9C73" w14:textId="77777777" w:rsidR="007134D6" w:rsidRDefault="007134D6" w:rsidP="007134D6">
            <w:r>
              <w:t>Die maximale Schussweite lässt sich bei Vernachlässigung der Luftreibung mit der Gleichung für den schrägen Wurf ermitteln. Die Parabel wird mit</w:t>
            </w:r>
          </w:p>
          <w:p w14:paraId="1657D4F3" w14:textId="77777777" w:rsidR="007134D6" w:rsidRDefault="007134D6" w:rsidP="007134D6">
            <w:r>
              <w:rPr>
                <w:position w:val="-30"/>
              </w:rPr>
              <w:object w:dxaOrig="2920" w:dyaOrig="680" w14:anchorId="24FE92A6">
                <v:shape id="_x0000_i1784" type="#_x0000_t75" style="width:145.65pt;height:33.8pt" o:ole="" fillcolor="window">
                  <v:imagedata r:id="rId1795" o:title=""/>
                </v:shape>
                <o:OLEObject Type="Embed" ProgID="Equation.DSMT4" ShapeID="_x0000_i1784" DrawAspect="Content" ObjectID="_1731936693" r:id="rId1796"/>
              </w:object>
            </w:r>
          </w:p>
          <w:p w14:paraId="42913AB4" w14:textId="77777777" w:rsidR="007134D6" w:rsidRDefault="007134D6" w:rsidP="007134D6">
            <w:r>
              <w:t>beschrieben.</w:t>
            </w:r>
          </w:p>
          <w:p w14:paraId="5885EFB8" w14:textId="77777777" w:rsidR="007134D6" w:rsidRDefault="007134D6" w:rsidP="007134D6"/>
        </w:tc>
        <w:tc>
          <w:tcPr>
            <w:tcW w:w="5305" w:type="dxa"/>
            <w:tcBorders>
              <w:top w:val="single" w:sz="4" w:space="0" w:color="auto"/>
              <w:left w:val="single" w:sz="4" w:space="0" w:color="auto"/>
              <w:bottom w:val="single" w:sz="4" w:space="0" w:color="auto"/>
              <w:right w:val="single" w:sz="4" w:space="0" w:color="auto"/>
            </w:tcBorders>
          </w:tcPr>
          <w:p w14:paraId="254A4800" w14:textId="77777777" w:rsidR="007134D6" w:rsidRDefault="007134D6" w:rsidP="007134D6"/>
          <w:p w14:paraId="2DB8FFE4" w14:textId="77777777" w:rsidR="007134D6" w:rsidRDefault="007134D6" w:rsidP="007134D6"/>
          <w:p w14:paraId="2D3DAA24" w14:textId="77777777" w:rsidR="007134D6" w:rsidRDefault="00B42104" w:rsidP="007134D6">
            <w:r>
              <w:pict w14:anchorId="554CBE13">
                <v:shape id="_x0000_i1785" type="#_x0000_t75" style="width:3in;height:118.35pt" fillcolor="window">
                  <v:imagedata r:id="rId1797" o:title="lsm733"/>
                </v:shape>
              </w:pict>
            </w:r>
          </w:p>
        </w:tc>
      </w:tr>
    </w:tbl>
    <w:p w14:paraId="06AF1788" w14:textId="77777777" w:rsidR="007134D6" w:rsidRDefault="007134D6" w:rsidP="007134D6">
      <w:r>
        <w:t xml:space="preserve">Diese Gleichung beschreibt den Zusammenhang zwischen dem Abstand vom Abschusspunkt (x) und dem Abstand von der X-Achse (y). </w:t>
      </w:r>
    </w:p>
    <w:p w14:paraId="062670A3" w14:textId="77777777" w:rsidR="007134D6" w:rsidRDefault="007134D6" w:rsidP="007134D6">
      <w:r>
        <w:t>Man stellt die Gleichung nach x um und fragt, wie groß die Wurfweite bei 45° ist.</w:t>
      </w:r>
    </w:p>
    <w:p w14:paraId="0BBBC17C" w14:textId="77777777" w:rsidR="007134D6" w:rsidRDefault="007134D6" w:rsidP="007134D6">
      <w:r>
        <w:rPr>
          <w:position w:val="-136"/>
        </w:rPr>
        <w:object w:dxaOrig="4640" w:dyaOrig="2840" w14:anchorId="7C24BB96">
          <v:shape id="_x0000_i1786" type="#_x0000_t75" style="width:231.8pt;height:142.35pt" o:ole="" fillcolor="window">
            <v:imagedata r:id="rId1798" o:title=""/>
          </v:shape>
          <o:OLEObject Type="Embed" ProgID="Equation.DSMT4" ShapeID="_x0000_i1786" DrawAspect="Content" ObjectID="_1731936694" r:id="rId1799"/>
        </w:object>
      </w:r>
    </w:p>
    <w:p w14:paraId="3CFA623A" w14:textId="77777777" w:rsidR="007134D6" w:rsidRDefault="007134D6" w:rsidP="007134D6">
      <w:r>
        <w:t>Das ist die Normalform einer quadratischen Gleichung, die entsprechend gelöst wird:</w:t>
      </w:r>
    </w:p>
    <w:p w14:paraId="6C971D0A" w14:textId="77777777" w:rsidR="007134D6" w:rsidRDefault="007134D6" w:rsidP="007134D6">
      <w:r>
        <w:rPr>
          <w:position w:val="-34"/>
        </w:rPr>
        <w:object w:dxaOrig="6320" w:dyaOrig="880" w14:anchorId="283D5DC8">
          <v:shape id="_x0000_i1787" type="#_x0000_t75" style="width:315.8pt;height:44.2pt" o:ole="" fillcolor="window">
            <v:imagedata r:id="rId1800" o:title=""/>
          </v:shape>
          <o:OLEObject Type="Embed" ProgID="Equation.DSMT4" ShapeID="_x0000_i1787" DrawAspect="Content" ObjectID="_1731936695" r:id="rId1801"/>
        </w:object>
      </w:r>
    </w:p>
    <w:p w14:paraId="7C41FDE4" w14:textId="77777777" w:rsidR="007134D6" w:rsidRDefault="007134D6" w:rsidP="007134D6">
      <w:r>
        <w:t>Und jetzt für 45° (die Einheiten wurden weggelassen):</w:t>
      </w:r>
    </w:p>
    <w:p w14:paraId="0AB61E60" w14:textId="77777777" w:rsidR="007134D6" w:rsidRDefault="007134D6" w:rsidP="007134D6">
      <w:r w:rsidRPr="00146A2F">
        <w:rPr>
          <w:position w:val="-88"/>
        </w:rPr>
        <w:object w:dxaOrig="7040" w:dyaOrig="2400" w14:anchorId="554397E6">
          <v:shape id="_x0000_i1788" type="#_x0000_t75" style="width:352.35pt;height:120pt" o:ole="">
            <v:imagedata r:id="rId1802" o:title=""/>
          </v:shape>
          <o:OLEObject Type="Embed" ProgID="Equation.DSMT4" ShapeID="_x0000_i1788" DrawAspect="Content" ObjectID="_1731936696" r:id="rId1803"/>
        </w:object>
      </w:r>
    </w:p>
    <w:p w14:paraId="07B7F6CF" w14:textId="77777777" w:rsidR="007134D6" w:rsidRDefault="007134D6" w:rsidP="007134D6">
      <w:r>
        <w:t>Beim Abwurfwinkel von 45° erhält man eine Wurfweite von 3,31 m.</w:t>
      </w:r>
    </w:p>
    <w:p w14:paraId="378423F0" w14:textId="77777777" w:rsidR="007134D6" w:rsidRDefault="007134D6" w:rsidP="007134D6">
      <w:r>
        <w:t>Jetzt wird die Wurfweite für einen kleineren Winkel berechnet, z.B. 43°:</w:t>
      </w:r>
    </w:p>
    <w:p w14:paraId="636385A1" w14:textId="77777777" w:rsidR="007134D6" w:rsidRDefault="007134D6" w:rsidP="007134D6">
      <w:r w:rsidRPr="00D672D6">
        <w:rPr>
          <w:position w:val="-98"/>
        </w:rPr>
        <w:object w:dxaOrig="7040" w:dyaOrig="2079" w14:anchorId="1D272F05">
          <v:shape id="_x0000_i1789" type="#_x0000_t75" style="width:352.35pt;height:104.2pt" o:ole="">
            <v:imagedata r:id="rId1804" o:title=""/>
          </v:shape>
          <o:OLEObject Type="Embed" ProgID="Equation.DSMT4" ShapeID="_x0000_i1789" DrawAspect="Content" ObjectID="_1731936697" r:id="rId1805"/>
        </w:object>
      </w:r>
    </w:p>
    <w:p w14:paraId="7C0A4A5A" w14:textId="77777777" w:rsidR="007134D6" w:rsidRDefault="007134D6" w:rsidP="007134D6">
      <w:r>
        <w:t>Die Wurfweite bei 43° ist demnach größer als die bei 45°.</w:t>
      </w:r>
    </w:p>
    <w:p w14:paraId="31D348DF" w14:textId="77777777" w:rsidR="007134D6" w:rsidRDefault="007134D6" w:rsidP="007134D6"/>
    <w:p w14:paraId="119F5554" w14:textId="77777777" w:rsidR="007134D6" w:rsidRDefault="007134D6" w:rsidP="007134D6">
      <w:r>
        <w:t>Wenn man die Weite für einen größeren Winkel berechnet, erhält man bei 47° eine Weite von 3,27 m.</w:t>
      </w:r>
    </w:p>
    <w:p w14:paraId="2899217A" w14:textId="77777777" w:rsidR="007134D6" w:rsidRDefault="007134D6" w:rsidP="007134D6">
      <w:pPr>
        <w:rPr>
          <w:rStyle w:val="Nummer"/>
          <w:b w:val="0"/>
        </w:rPr>
      </w:pPr>
      <w:r>
        <w:rPr>
          <w:rStyle w:val="Nummer"/>
          <w:b w:val="0"/>
        </w:rPr>
        <w:t xml:space="preserve"> </w:t>
      </w:r>
    </w:p>
    <w:p w14:paraId="15A6145F" w14:textId="77777777" w:rsidR="007134D6" w:rsidRDefault="007134D6" w:rsidP="007134D6">
      <w:pPr>
        <w:rPr>
          <w:rStyle w:val="Nummer"/>
          <w:b w:val="0"/>
        </w:rPr>
      </w:pPr>
    </w:p>
    <w:p w14:paraId="1F684C31" w14:textId="77777777" w:rsidR="007134D6" w:rsidRDefault="007134D6" w:rsidP="007134D6"/>
    <w:tbl>
      <w:tblPr>
        <w:tblW w:w="0" w:type="auto"/>
        <w:tblLook w:val="01E0" w:firstRow="1" w:lastRow="1" w:firstColumn="1" w:lastColumn="1" w:noHBand="0" w:noVBand="0"/>
      </w:tblPr>
      <w:tblGrid>
        <w:gridCol w:w="4876"/>
        <w:gridCol w:w="5261"/>
      </w:tblGrid>
      <w:tr w:rsidR="007134D6" w14:paraId="62FE4D01" w14:textId="77777777" w:rsidTr="00AA635E">
        <w:tc>
          <w:tcPr>
            <w:tcW w:w="4885" w:type="dxa"/>
            <w:shd w:val="clear" w:color="auto" w:fill="auto"/>
          </w:tcPr>
          <w:p w14:paraId="7F3FB8CE" w14:textId="77777777" w:rsidR="007134D6" w:rsidRDefault="007134D6" w:rsidP="007134D6">
            <w:bookmarkStart w:id="3521" w:name="m930"/>
            <w:r w:rsidRPr="00E24697">
              <w:rPr>
                <w:rStyle w:val="Nummer"/>
              </w:rPr>
              <w:lastRenderedPageBreak/>
              <w:t>930.</w:t>
            </w:r>
            <w:bookmarkEnd w:id="3521"/>
            <w:r>
              <w:rPr>
                <w:rStyle w:val="Nummer"/>
              </w:rPr>
              <w:t xml:space="preserve"> </w:t>
            </w:r>
            <w:r>
              <w:t>a) Das Seil beginnt dann zu rutschen, wenn die Kraft, die nach unten zieht, größer wird als die bremsende Reibungskraft.</w:t>
            </w:r>
          </w:p>
          <w:p w14:paraId="4AA1C234" w14:textId="77777777" w:rsidR="007134D6" w:rsidRDefault="007134D6" w:rsidP="007134D6">
            <w:r w:rsidRPr="00AA635E">
              <w:rPr>
                <w:position w:val="-10"/>
              </w:rPr>
              <w:object w:dxaOrig="639" w:dyaOrig="320" w14:anchorId="03438BD7">
                <v:shape id="_x0000_i1790" type="#_x0000_t75" style="width:32.2pt;height:15.8pt" o:ole="">
                  <v:imagedata r:id="rId1806" o:title=""/>
                </v:shape>
                <o:OLEObject Type="Embed" ProgID="Equation.DSMT4" ShapeID="_x0000_i1790" DrawAspect="Content" ObjectID="_1731936698" r:id="rId1807"/>
              </w:object>
            </w:r>
          </w:p>
          <w:p w14:paraId="3AA41909" w14:textId="77777777" w:rsidR="007134D6" w:rsidRDefault="007134D6" w:rsidP="007134D6">
            <w:r>
              <w:t>Für die beiden Kräfte werden die bekannten Gleichungen eingesetzt. Die Zugkraft ist die Gewichtskraft des runter hängenden Seilstücks, die Haftreibungskraft kommt durch die Reibung zwischen dem Tisch und dem oben liegenden Teilstück zustande.</w:t>
            </w:r>
          </w:p>
        </w:tc>
        <w:tc>
          <w:tcPr>
            <w:tcW w:w="5252" w:type="dxa"/>
            <w:shd w:val="clear" w:color="auto" w:fill="auto"/>
          </w:tcPr>
          <w:p w14:paraId="4461476F" w14:textId="77777777" w:rsidR="007134D6" w:rsidRDefault="00B42104" w:rsidP="007134D6">
            <w:r>
              <w:pict w14:anchorId="51587359">
                <v:shape id="_x0000_i1791" type="#_x0000_t75" style="width:252pt;height:153.8pt">
                  <v:imagedata r:id="rId1808" o:title="m930_1"/>
                </v:shape>
              </w:pict>
            </w:r>
          </w:p>
        </w:tc>
      </w:tr>
    </w:tbl>
    <w:p w14:paraId="50DD1DD7" w14:textId="77777777" w:rsidR="007134D6" w:rsidRDefault="007134D6" w:rsidP="007134D6">
      <w:r>
        <w:t xml:space="preserve">Die Zugkraft ist </w:t>
      </w:r>
    </w:p>
    <w:p w14:paraId="4DCEB252" w14:textId="77777777" w:rsidR="007134D6" w:rsidRDefault="007134D6" w:rsidP="007134D6">
      <w:r w:rsidRPr="002F49C8">
        <w:rPr>
          <w:position w:val="-10"/>
        </w:rPr>
        <w:object w:dxaOrig="960" w:dyaOrig="320" w14:anchorId="494DF8AC">
          <v:shape id="_x0000_i1792" type="#_x0000_t75" style="width:48pt;height:15.8pt" o:ole="">
            <v:imagedata r:id="rId1809" o:title=""/>
          </v:shape>
          <o:OLEObject Type="Embed" ProgID="Equation.DSMT4" ShapeID="_x0000_i1792" DrawAspect="Content" ObjectID="_1731936699" r:id="rId1810"/>
        </w:object>
      </w:r>
    </w:p>
    <w:p w14:paraId="0D9BDF3D" w14:textId="77777777" w:rsidR="007134D6" w:rsidRDefault="007134D6" w:rsidP="007134D6">
      <w:r>
        <w:t>und die Haftreibungskraft</w:t>
      </w:r>
    </w:p>
    <w:p w14:paraId="2FCFECC5" w14:textId="77777777" w:rsidR="007134D6" w:rsidRDefault="007134D6" w:rsidP="007134D6">
      <w:r w:rsidRPr="002F49C8">
        <w:rPr>
          <w:position w:val="-10"/>
        </w:rPr>
        <w:object w:dxaOrig="1240" w:dyaOrig="320" w14:anchorId="4F49B912">
          <v:shape id="_x0000_i1793" type="#_x0000_t75" style="width:62.2pt;height:15.8pt" o:ole="">
            <v:imagedata r:id="rId1811" o:title=""/>
          </v:shape>
          <o:OLEObject Type="Embed" ProgID="Equation.DSMT4" ShapeID="_x0000_i1793" DrawAspect="Content" ObjectID="_1731936700" r:id="rId1812"/>
        </w:object>
      </w:r>
    </w:p>
    <w:p w14:paraId="56BB1197" w14:textId="77777777" w:rsidR="007134D6" w:rsidRDefault="007134D6" w:rsidP="007134D6">
      <w:r>
        <w:t>In die obere Ungleichung eingesetzt ergibt das</w:t>
      </w:r>
    </w:p>
    <w:p w14:paraId="619EA765" w14:textId="77777777" w:rsidR="007134D6" w:rsidRDefault="007134D6" w:rsidP="007134D6">
      <w:r w:rsidRPr="002F49C8">
        <w:rPr>
          <w:position w:val="-76"/>
        </w:rPr>
        <w:object w:dxaOrig="1520" w:dyaOrig="1320" w14:anchorId="5A4DD888">
          <v:shape id="_x0000_i1794" type="#_x0000_t75" style="width:76.35pt;height:66pt" o:ole="">
            <v:imagedata r:id="rId1813" o:title=""/>
          </v:shape>
          <o:OLEObject Type="Embed" ProgID="Equation.DSMT4" ShapeID="_x0000_i1794" DrawAspect="Content" ObjectID="_1731936701" r:id="rId1814"/>
        </w:object>
      </w:r>
    </w:p>
    <w:p w14:paraId="1E88A9DB" w14:textId="77777777" w:rsidR="007134D6" w:rsidRDefault="007134D6" w:rsidP="007134D6">
      <w:r>
        <w:t xml:space="preserve">Da die Masse gleichmäßig über das Seil verteilt ist, ist die Masse proportional </w:t>
      </w:r>
      <w:proofErr w:type="gramStart"/>
      <w:r>
        <w:t>zum Länge</w:t>
      </w:r>
      <w:proofErr w:type="gramEnd"/>
      <w:r>
        <w:t xml:space="preserve"> des Seils. Deshalb kann man auch schreiben:</w:t>
      </w:r>
    </w:p>
    <w:p w14:paraId="7BE8FA11" w14:textId="77777777" w:rsidR="007134D6" w:rsidRDefault="007134D6" w:rsidP="007134D6">
      <w:r w:rsidRPr="009C1CC7">
        <w:rPr>
          <w:position w:val="-30"/>
        </w:rPr>
        <w:object w:dxaOrig="780" w:dyaOrig="700" w14:anchorId="7778AFF2">
          <v:shape id="_x0000_i1795" type="#_x0000_t75" style="width:39.25pt;height:35.45pt" o:ole="">
            <v:imagedata r:id="rId1815" o:title=""/>
          </v:shape>
          <o:OLEObject Type="Embed" ProgID="Equation.DSMT4" ShapeID="_x0000_i1795" DrawAspect="Content" ObjectID="_1731936702" r:id="rId1816"/>
        </w:object>
      </w:r>
    </w:p>
    <w:p w14:paraId="33CE5144" w14:textId="77777777" w:rsidR="007134D6" w:rsidRPr="0033765E" w:rsidRDefault="007134D6" w:rsidP="007134D6"/>
    <w:p w14:paraId="0D10778C" w14:textId="77777777" w:rsidR="007134D6" w:rsidRDefault="007134D6" w:rsidP="007134D6">
      <w:pPr>
        <w:rPr>
          <w:rStyle w:val="Nummer"/>
          <w:b w:val="0"/>
        </w:rPr>
      </w:pPr>
      <w:r w:rsidRPr="0033765E">
        <w:rPr>
          <w:rStyle w:val="Nummer"/>
          <w:b w:val="0"/>
        </w:rPr>
        <w:t xml:space="preserve">b) </w:t>
      </w:r>
      <w:r>
        <w:rPr>
          <w:rStyle w:val="Nummer"/>
          <w:b w:val="0"/>
        </w:rPr>
        <w:t>Die Haftreibungszahl und die Länge des herunterhängenden Stückes sind gegeben. Gesucht ist die Gesamtlänge, die sich aus dem herunterhängenden Stück und dem Stück auf dem Tisch zusammensetzt:</w:t>
      </w:r>
    </w:p>
    <w:p w14:paraId="4BC6E12B" w14:textId="77777777" w:rsidR="007134D6" w:rsidRDefault="007134D6" w:rsidP="007134D6">
      <w:pPr>
        <w:rPr>
          <w:rStyle w:val="Nummer"/>
          <w:b w:val="0"/>
        </w:rPr>
      </w:pPr>
      <w:r w:rsidRPr="0033765E">
        <w:rPr>
          <w:rStyle w:val="Nummer"/>
        </w:rPr>
        <w:object w:dxaOrig="920" w:dyaOrig="320" w14:anchorId="6C02CF3F">
          <v:shape id="_x0000_i1796" type="#_x0000_t75" style="width:45.8pt;height:15.8pt" o:ole="">
            <v:imagedata r:id="rId1817" o:title=""/>
          </v:shape>
          <o:OLEObject Type="Embed" ProgID="Equation.DSMT4" ShapeID="_x0000_i1796" DrawAspect="Content" ObjectID="_1731936703" r:id="rId1818"/>
        </w:object>
      </w:r>
    </w:p>
    <w:p w14:paraId="27B90803" w14:textId="77777777" w:rsidR="007134D6" w:rsidRDefault="007134D6" w:rsidP="007134D6">
      <w:pPr>
        <w:rPr>
          <w:rStyle w:val="Nummer"/>
          <w:b w:val="0"/>
        </w:rPr>
      </w:pPr>
      <w:r>
        <w:rPr>
          <w:rStyle w:val="Nummer"/>
          <w:b w:val="0"/>
        </w:rPr>
        <w:t>Zwischen den beiden Teilstücken besteht die soeben hergeleitete Beziehung:</w:t>
      </w:r>
    </w:p>
    <w:p w14:paraId="00752952" w14:textId="77777777" w:rsidR="007134D6" w:rsidRDefault="007134D6" w:rsidP="007134D6">
      <w:r w:rsidRPr="009C1CC7">
        <w:rPr>
          <w:position w:val="-30"/>
        </w:rPr>
        <w:object w:dxaOrig="780" w:dyaOrig="700" w14:anchorId="42D5994D">
          <v:shape id="_x0000_i1797" type="#_x0000_t75" style="width:39.25pt;height:35.45pt" o:ole="">
            <v:imagedata r:id="rId1815" o:title=""/>
          </v:shape>
          <o:OLEObject Type="Embed" ProgID="Equation.DSMT4" ShapeID="_x0000_i1797" DrawAspect="Content" ObjectID="_1731936704" r:id="rId1819"/>
        </w:object>
      </w:r>
    </w:p>
    <w:p w14:paraId="29BED42E" w14:textId="77777777" w:rsidR="007134D6" w:rsidRDefault="007134D6" w:rsidP="007134D6">
      <w:r>
        <w:t>Also ist</w:t>
      </w:r>
    </w:p>
    <w:p w14:paraId="18DEB4B1" w14:textId="77777777" w:rsidR="007134D6" w:rsidRDefault="007134D6" w:rsidP="007134D6">
      <w:r w:rsidRPr="00744ED8">
        <w:rPr>
          <w:position w:val="-60"/>
        </w:rPr>
        <w:object w:dxaOrig="1080" w:dyaOrig="1620" w14:anchorId="1766EABA">
          <v:shape id="_x0000_i1798" type="#_x0000_t75" style="width:54pt;height:81.25pt" o:ole="">
            <v:imagedata r:id="rId1820" o:title=""/>
          </v:shape>
          <o:OLEObject Type="Embed" ProgID="Equation.DSMT4" ShapeID="_x0000_i1798" DrawAspect="Content" ObjectID="_1731936705" r:id="rId1821"/>
        </w:object>
      </w:r>
    </w:p>
    <w:p w14:paraId="32C6B053" w14:textId="77777777" w:rsidR="007134D6" w:rsidRDefault="007134D6" w:rsidP="007134D6">
      <w:r>
        <w:t>Solange das Stück auf dem Tisch kleiner als 0,5 m ist, rutscht das Seil nicht.</w:t>
      </w:r>
    </w:p>
    <w:p w14:paraId="0B671CF6" w14:textId="77777777" w:rsidR="007134D6" w:rsidRDefault="007134D6" w:rsidP="007134D6">
      <w:r>
        <w:t>Damit ist das gesamte Seil 0,91 m lang.</w:t>
      </w:r>
    </w:p>
    <w:p w14:paraId="0DCEB910" w14:textId="77777777" w:rsidR="007134D6" w:rsidRDefault="007134D6" w:rsidP="007134D6"/>
    <w:p w14:paraId="4E9E52AC" w14:textId="77777777" w:rsidR="007134D6" w:rsidRDefault="007134D6" w:rsidP="007134D6">
      <w:pPr>
        <w:rPr>
          <w:rStyle w:val="Nummer"/>
          <w:b w:val="0"/>
        </w:rPr>
      </w:pPr>
      <w:r>
        <w:rPr>
          <w:rStyle w:val="Nummer"/>
          <w:b w:val="0"/>
        </w:rPr>
        <w:t>c) Wenn das Seil rutscht, ist die Zugkraft größer als die Reibungskraft. Die Gesamtkraft, die das Seil spürt, ist die Differenz dieser beiden Kräfte:</w:t>
      </w:r>
    </w:p>
    <w:p w14:paraId="2AD666FE" w14:textId="77777777" w:rsidR="007134D6" w:rsidRDefault="007134D6" w:rsidP="007134D6">
      <w:pPr>
        <w:rPr>
          <w:rStyle w:val="Nummer"/>
          <w:b w:val="0"/>
        </w:rPr>
      </w:pPr>
      <w:r w:rsidRPr="002D47C3">
        <w:rPr>
          <w:rStyle w:val="Nummer"/>
          <w:b w:val="0"/>
        </w:rPr>
        <w:object w:dxaOrig="960" w:dyaOrig="320" w14:anchorId="6247AD8C">
          <v:shape id="_x0000_i1799" type="#_x0000_t75" style="width:48pt;height:15.8pt" o:ole="">
            <v:imagedata r:id="rId1822" o:title=""/>
          </v:shape>
          <o:OLEObject Type="Embed" ProgID="Equation.DSMT4" ShapeID="_x0000_i1799" DrawAspect="Content" ObjectID="_1731936706" r:id="rId1823"/>
        </w:object>
      </w:r>
    </w:p>
    <w:p w14:paraId="7E39D99D" w14:textId="77777777" w:rsidR="007134D6" w:rsidRDefault="007134D6" w:rsidP="007134D6">
      <w:pPr>
        <w:rPr>
          <w:rStyle w:val="Nummer"/>
          <w:b w:val="0"/>
        </w:rPr>
      </w:pPr>
      <w:r>
        <w:rPr>
          <w:rStyle w:val="Nummer"/>
          <w:b w:val="0"/>
        </w:rPr>
        <w:t>Diese Gesamtkraft ruft eine Beschleunigung hervor, die sich nach dem Newtonschen Grundgesetz mit</w:t>
      </w:r>
    </w:p>
    <w:p w14:paraId="0C5E56D9" w14:textId="77777777" w:rsidR="007134D6" w:rsidRDefault="007134D6" w:rsidP="007134D6">
      <w:pPr>
        <w:rPr>
          <w:rStyle w:val="Nummer"/>
          <w:b w:val="0"/>
        </w:rPr>
      </w:pPr>
      <w:r w:rsidRPr="002D47C3">
        <w:rPr>
          <w:rStyle w:val="Nummer"/>
        </w:rPr>
        <w:object w:dxaOrig="580" w:dyaOrig="580" w14:anchorId="72D9B4BD">
          <v:shape id="_x0000_i1800" type="#_x0000_t75" style="width:29.45pt;height:29.45pt" o:ole="">
            <v:imagedata r:id="rId1824" o:title=""/>
          </v:shape>
          <o:OLEObject Type="Embed" ProgID="Equation.DSMT4" ShapeID="_x0000_i1800" DrawAspect="Content" ObjectID="_1731936707" r:id="rId1825"/>
        </w:object>
      </w:r>
    </w:p>
    <w:p w14:paraId="1A366B39" w14:textId="77777777" w:rsidR="007134D6" w:rsidRDefault="007134D6" w:rsidP="007134D6">
      <w:pPr>
        <w:rPr>
          <w:rStyle w:val="Nummer"/>
          <w:b w:val="0"/>
        </w:rPr>
      </w:pPr>
      <w:r>
        <w:rPr>
          <w:rStyle w:val="Nummer"/>
          <w:b w:val="0"/>
        </w:rPr>
        <w:t>berechnet. Für eine gleichmäßig beschleunigte Bewegung muss die Kraft während der Bewegung konstant bleiben.</w:t>
      </w:r>
    </w:p>
    <w:p w14:paraId="34BC1983" w14:textId="77777777" w:rsidR="007134D6" w:rsidRDefault="007134D6" w:rsidP="007134D6">
      <w:pPr>
        <w:rPr>
          <w:rStyle w:val="Nummer"/>
          <w:b w:val="0"/>
        </w:rPr>
      </w:pPr>
      <w:r>
        <w:rPr>
          <w:rStyle w:val="Nummer"/>
          <w:b w:val="0"/>
        </w:rPr>
        <w:t>Wenn das Seil rutscht, wird der Teil, der runterhängt, immer länger. Damit wird dieser Teil aber immer schwerer. Gleichzeitig wird der auf dem Tisch liegende Teil immer kürzer und damit leichter. Das he</w:t>
      </w:r>
      <w:r w:rsidR="00D01A8F">
        <w:rPr>
          <w:rStyle w:val="Nummer"/>
          <w:b w:val="0"/>
        </w:rPr>
        <w:t>ißt</w:t>
      </w:r>
      <w:r>
        <w:rPr>
          <w:rStyle w:val="Nummer"/>
          <w:b w:val="0"/>
        </w:rPr>
        <w:t>, die Reibungskraft wird immer kleiner. Insgesamt wird also die beschleunigende Kraft immer größer und die Bewegung ist keine gleichmäßig beschleunigte Bewegung mehr.</w:t>
      </w:r>
    </w:p>
    <w:p w14:paraId="2F2B8C16" w14:textId="77777777" w:rsidR="007134D6" w:rsidRDefault="007134D6" w:rsidP="007134D6">
      <w:pPr>
        <w:rPr>
          <w:rStyle w:val="Nummer"/>
          <w:b w:val="0"/>
        </w:rPr>
      </w:pPr>
    </w:p>
    <w:p w14:paraId="34A9E522" w14:textId="77777777" w:rsidR="007134D6" w:rsidRDefault="007134D6" w:rsidP="007134D6">
      <w:pPr>
        <w:rPr>
          <w:rStyle w:val="Nummer"/>
          <w:b w:val="0"/>
        </w:rPr>
      </w:pPr>
      <w:r>
        <w:rPr>
          <w:rStyle w:val="Nummer"/>
          <w:b w:val="0"/>
        </w:rPr>
        <w:t xml:space="preserve">d) Aus dem Ansatz der letzten Teilaufgabe lässt sich die Anfangsbeschleunigung berechnen. </w:t>
      </w:r>
    </w:p>
    <w:p w14:paraId="74C82B94" w14:textId="77777777" w:rsidR="007134D6" w:rsidRDefault="007134D6" w:rsidP="007134D6">
      <w:pPr>
        <w:rPr>
          <w:rStyle w:val="Nummer"/>
          <w:b w:val="0"/>
        </w:rPr>
      </w:pPr>
      <w:r w:rsidRPr="007D1F82">
        <w:rPr>
          <w:rStyle w:val="Nummer"/>
        </w:rPr>
        <w:object w:dxaOrig="1020" w:dyaOrig="1180" w14:anchorId="24F7B18B">
          <v:shape id="_x0000_i1801" type="#_x0000_t75" style="width:51.25pt;height:59.45pt" o:ole="">
            <v:imagedata r:id="rId1826" o:title=""/>
          </v:shape>
          <o:OLEObject Type="Embed" ProgID="Equation.DSMT4" ShapeID="_x0000_i1801" DrawAspect="Content" ObjectID="_1731936708" r:id="rId1827"/>
        </w:object>
      </w:r>
    </w:p>
    <w:p w14:paraId="3E3CD1FD" w14:textId="77777777" w:rsidR="007134D6" w:rsidRDefault="007134D6" w:rsidP="007134D6">
      <w:pPr>
        <w:rPr>
          <w:rStyle w:val="Nummer"/>
          <w:b w:val="0"/>
        </w:rPr>
      </w:pPr>
      <w:r>
        <w:rPr>
          <w:rStyle w:val="Nummer"/>
          <w:b w:val="0"/>
        </w:rPr>
        <w:t>Die Differenz über dem Bruchstrich ist die zu Beginn wirkende Kraft und die Masse unter dem Bruchstrich ist die zu beschleunigende Masse. Das ist die Gesamtmasse des Seils.</w:t>
      </w:r>
    </w:p>
    <w:p w14:paraId="3E50AF40" w14:textId="77777777" w:rsidR="007134D6" w:rsidRDefault="007134D6" w:rsidP="007134D6">
      <w:pPr>
        <w:rPr>
          <w:rStyle w:val="Nummer"/>
          <w:b w:val="0"/>
        </w:rPr>
      </w:pPr>
      <w:r>
        <w:rPr>
          <w:rStyle w:val="Nummer"/>
          <w:b w:val="0"/>
        </w:rPr>
        <w:t>Die Zugkraft ist die Gewichtskraft des runterhängenden Teils:</w:t>
      </w:r>
    </w:p>
    <w:p w14:paraId="38600A02" w14:textId="77777777" w:rsidR="007134D6" w:rsidRDefault="007134D6" w:rsidP="007134D6">
      <w:pPr>
        <w:rPr>
          <w:rStyle w:val="Nummer"/>
          <w:b w:val="0"/>
        </w:rPr>
      </w:pPr>
      <w:r>
        <w:rPr>
          <w:rStyle w:val="Nummer"/>
          <w:b w:val="0"/>
        </w:rPr>
        <w:t xml:space="preserve"> </w:t>
      </w:r>
      <w:r w:rsidRPr="007D1F82">
        <w:rPr>
          <w:rStyle w:val="Nummer"/>
        </w:rPr>
        <w:object w:dxaOrig="960" w:dyaOrig="320" w14:anchorId="4D62F723">
          <v:shape id="_x0000_i1802" type="#_x0000_t75" style="width:48pt;height:15.8pt" o:ole="">
            <v:imagedata r:id="rId1828" o:title=""/>
          </v:shape>
          <o:OLEObject Type="Embed" ProgID="Equation.DSMT4" ShapeID="_x0000_i1802" DrawAspect="Content" ObjectID="_1731936709" r:id="rId1829"/>
        </w:object>
      </w:r>
    </w:p>
    <w:p w14:paraId="576CCDCF" w14:textId="77777777" w:rsidR="007134D6" w:rsidRDefault="007134D6" w:rsidP="007134D6">
      <w:pPr>
        <w:rPr>
          <w:rStyle w:val="Nummer"/>
          <w:b w:val="0"/>
        </w:rPr>
      </w:pPr>
      <w:r>
        <w:rPr>
          <w:rStyle w:val="Nummer"/>
          <w:b w:val="0"/>
        </w:rPr>
        <w:t>Die Reibungskraft ist</w:t>
      </w:r>
    </w:p>
    <w:p w14:paraId="04206B4C" w14:textId="77777777" w:rsidR="007134D6" w:rsidRDefault="007134D6" w:rsidP="007134D6">
      <w:pPr>
        <w:rPr>
          <w:rStyle w:val="Nummer"/>
          <w:b w:val="0"/>
        </w:rPr>
      </w:pPr>
      <w:r w:rsidRPr="007D1F82">
        <w:rPr>
          <w:rStyle w:val="Nummer"/>
          <w:b w:val="0"/>
        </w:rPr>
        <w:object w:dxaOrig="1260" w:dyaOrig="340" w14:anchorId="68AFEB27">
          <v:shape id="_x0000_i1803" type="#_x0000_t75" style="width:63.25pt;height:17.45pt" o:ole="">
            <v:imagedata r:id="rId1830" o:title=""/>
          </v:shape>
          <o:OLEObject Type="Embed" ProgID="Equation.DSMT4" ShapeID="_x0000_i1803" DrawAspect="Content" ObjectID="_1731936710" r:id="rId1831"/>
        </w:object>
      </w:r>
    </w:p>
    <w:p w14:paraId="6AC10811" w14:textId="77777777" w:rsidR="007134D6" w:rsidRDefault="007134D6" w:rsidP="007134D6">
      <w:pPr>
        <w:rPr>
          <w:rStyle w:val="Nummer"/>
          <w:b w:val="0"/>
        </w:rPr>
      </w:pPr>
      <w:r>
        <w:rPr>
          <w:rStyle w:val="Nummer"/>
          <w:b w:val="0"/>
        </w:rPr>
        <w:t>Setzt man alles ein, erhält man für die Beschleunigung</w:t>
      </w:r>
    </w:p>
    <w:p w14:paraId="0A5F5CA1" w14:textId="77777777" w:rsidR="007134D6" w:rsidRDefault="007134D6" w:rsidP="007134D6">
      <w:pPr>
        <w:rPr>
          <w:rStyle w:val="Nummer"/>
          <w:b w:val="0"/>
        </w:rPr>
      </w:pPr>
      <w:r w:rsidRPr="00B32DB3">
        <w:rPr>
          <w:rStyle w:val="Nummer"/>
          <w:b w:val="0"/>
        </w:rPr>
        <w:object w:dxaOrig="1900" w:dyaOrig="580" w14:anchorId="3FDD3785">
          <v:shape id="_x0000_i1804" type="#_x0000_t75" style="width:95.45pt;height:29.45pt" o:ole="">
            <v:imagedata r:id="rId1832" o:title=""/>
          </v:shape>
          <o:OLEObject Type="Embed" ProgID="Equation.DSMT4" ShapeID="_x0000_i1804" DrawAspect="Content" ObjectID="_1731936711" r:id="rId1833"/>
        </w:object>
      </w:r>
    </w:p>
    <w:p w14:paraId="077147E9" w14:textId="77777777" w:rsidR="007134D6" w:rsidRDefault="007134D6" w:rsidP="007134D6">
      <w:pPr>
        <w:rPr>
          <w:rStyle w:val="Nummer"/>
          <w:b w:val="0"/>
        </w:rPr>
      </w:pPr>
      <w:r>
        <w:rPr>
          <w:rStyle w:val="Nummer"/>
          <w:b w:val="0"/>
        </w:rPr>
        <w:t>Leider ist über die Massen nichts bekannt. Man kann die Massen aber über die Dichte des Seils und das Volumen ausdrücken:</w:t>
      </w:r>
    </w:p>
    <w:p w14:paraId="1FE06AB2" w14:textId="77777777" w:rsidR="007134D6" w:rsidRDefault="007134D6" w:rsidP="007134D6">
      <w:pPr>
        <w:rPr>
          <w:rStyle w:val="Nummer"/>
          <w:b w:val="0"/>
        </w:rPr>
      </w:pPr>
      <w:r w:rsidRPr="00A61E5F">
        <w:rPr>
          <w:rStyle w:val="Nummer"/>
        </w:rPr>
        <w:object w:dxaOrig="800" w:dyaOrig="300" w14:anchorId="24A7C8ED">
          <v:shape id="_x0000_i1805" type="#_x0000_t75" style="width:39.8pt;height:15.25pt" o:ole="">
            <v:imagedata r:id="rId1834" o:title=""/>
          </v:shape>
          <o:OLEObject Type="Embed" ProgID="Equation.DSMT4" ShapeID="_x0000_i1805" DrawAspect="Content" ObjectID="_1731936712" r:id="rId1835"/>
        </w:object>
      </w:r>
    </w:p>
    <w:p w14:paraId="7F69F937" w14:textId="77777777" w:rsidR="007134D6" w:rsidRDefault="007134D6" w:rsidP="007134D6">
      <w:pPr>
        <w:rPr>
          <w:rStyle w:val="Nummer"/>
          <w:b w:val="0"/>
        </w:rPr>
      </w:pPr>
      <w:r>
        <w:rPr>
          <w:rStyle w:val="Nummer"/>
          <w:b w:val="0"/>
        </w:rPr>
        <w:t>Das Volumen ist der Querschnitt des Seils mal die Länge</w:t>
      </w:r>
    </w:p>
    <w:p w14:paraId="1F8AA8EB" w14:textId="77777777" w:rsidR="007134D6" w:rsidRDefault="007134D6" w:rsidP="007134D6">
      <w:pPr>
        <w:rPr>
          <w:rStyle w:val="Nummer"/>
          <w:b w:val="0"/>
        </w:rPr>
      </w:pPr>
      <w:r w:rsidRPr="00A61E5F">
        <w:rPr>
          <w:rStyle w:val="Nummer"/>
        </w:rPr>
        <w:object w:dxaOrig="780" w:dyaOrig="300" w14:anchorId="53D3FD3E">
          <v:shape id="_x0000_i1806" type="#_x0000_t75" style="width:39.25pt;height:15.25pt" o:ole="">
            <v:imagedata r:id="rId1836" o:title=""/>
          </v:shape>
          <o:OLEObject Type="Embed" ProgID="Equation.DSMT4" ShapeID="_x0000_i1806" DrawAspect="Content" ObjectID="_1731936713" r:id="rId1837"/>
        </w:object>
      </w:r>
    </w:p>
    <w:p w14:paraId="257F159E" w14:textId="77777777" w:rsidR="007134D6" w:rsidRDefault="007134D6" w:rsidP="007134D6">
      <w:pPr>
        <w:rPr>
          <w:rStyle w:val="Nummer"/>
          <w:b w:val="0"/>
        </w:rPr>
      </w:pPr>
      <w:r>
        <w:rPr>
          <w:rStyle w:val="Nummer"/>
          <w:b w:val="0"/>
        </w:rPr>
        <w:t>Damit erhält man für die Masse</w:t>
      </w:r>
    </w:p>
    <w:p w14:paraId="176D0480" w14:textId="77777777" w:rsidR="007134D6" w:rsidRDefault="007134D6" w:rsidP="007134D6">
      <w:pPr>
        <w:rPr>
          <w:rStyle w:val="Nummer"/>
          <w:b w:val="0"/>
        </w:rPr>
      </w:pPr>
      <w:r w:rsidRPr="00A61E5F">
        <w:rPr>
          <w:rStyle w:val="Nummer"/>
        </w:rPr>
        <w:object w:dxaOrig="999" w:dyaOrig="300" w14:anchorId="06A728DD">
          <v:shape id="_x0000_i1807" type="#_x0000_t75" style="width:50.2pt;height:15.25pt" o:ole="">
            <v:imagedata r:id="rId1838" o:title=""/>
          </v:shape>
          <o:OLEObject Type="Embed" ProgID="Equation.DSMT4" ShapeID="_x0000_i1807" DrawAspect="Content" ObjectID="_1731936714" r:id="rId1839"/>
        </w:object>
      </w:r>
    </w:p>
    <w:p w14:paraId="4C525B85" w14:textId="77777777" w:rsidR="007134D6" w:rsidRDefault="007134D6" w:rsidP="007134D6">
      <w:pPr>
        <w:rPr>
          <w:rStyle w:val="Nummer"/>
          <w:b w:val="0"/>
        </w:rPr>
      </w:pPr>
      <w:r>
        <w:rPr>
          <w:rStyle w:val="Nummer"/>
          <w:b w:val="0"/>
        </w:rPr>
        <w:t xml:space="preserve">und </w:t>
      </w:r>
      <w:r w:rsidR="007E2D23">
        <w:rPr>
          <w:rStyle w:val="Nummer"/>
          <w:b w:val="0"/>
        </w:rPr>
        <w:t>können</w:t>
      </w:r>
      <w:r>
        <w:rPr>
          <w:rStyle w:val="Nummer"/>
          <w:b w:val="0"/>
        </w:rPr>
        <w:t xml:space="preserve"> die Einzelmassen ersetzen:</w:t>
      </w:r>
    </w:p>
    <w:p w14:paraId="0E8DDFED" w14:textId="77777777" w:rsidR="007134D6" w:rsidRDefault="007134D6" w:rsidP="007134D6">
      <w:pPr>
        <w:rPr>
          <w:rStyle w:val="Nummer"/>
          <w:b w:val="0"/>
        </w:rPr>
      </w:pPr>
      <w:r w:rsidRPr="00B32DB3">
        <w:rPr>
          <w:rStyle w:val="Nummer"/>
        </w:rPr>
        <w:object w:dxaOrig="2720" w:dyaOrig="639" w14:anchorId="55D76AFE">
          <v:shape id="_x0000_i1808" type="#_x0000_t75" style="width:136.35pt;height:32.2pt" o:ole="">
            <v:imagedata r:id="rId1840" o:title=""/>
          </v:shape>
          <o:OLEObject Type="Embed" ProgID="Equation.DSMT4" ShapeID="_x0000_i1808" DrawAspect="Content" ObjectID="_1731936715" r:id="rId1841"/>
        </w:object>
      </w:r>
    </w:p>
    <w:p w14:paraId="73D43C12" w14:textId="77777777" w:rsidR="007134D6" w:rsidRDefault="007134D6" w:rsidP="007134D6">
      <w:pPr>
        <w:rPr>
          <w:rStyle w:val="Nummer"/>
          <w:b w:val="0"/>
        </w:rPr>
      </w:pPr>
      <w:r>
        <w:rPr>
          <w:rStyle w:val="Nummer"/>
          <w:b w:val="0"/>
        </w:rPr>
        <w:t>Die Dichte und der Querschnitt sind für das Seil immer gleich. Sie können ausgeklammert und gekürzt werden und spielen keine Rolle mehr.</w:t>
      </w:r>
    </w:p>
    <w:p w14:paraId="3011687D" w14:textId="77777777" w:rsidR="007134D6" w:rsidRDefault="007134D6" w:rsidP="007134D6">
      <w:pPr>
        <w:rPr>
          <w:rStyle w:val="Nummer"/>
          <w:b w:val="0"/>
        </w:rPr>
      </w:pPr>
      <w:r w:rsidRPr="00AD43F4">
        <w:rPr>
          <w:rStyle w:val="Nummer"/>
          <w:b w:val="0"/>
        </w:rPr>
        <w:object w:dxaOrig="2380" w:dyaOrig="1840" w14:anchorId="443081C4">
          <v:shape id="_x0000_i1809" type="#_x0000_t75" style="width:119.45pt;height:92.2pt" o:ole="">
            <v:imagedata r:id="rId1842" o:title=""/>
          </v:shape>
          <o:OLEObject Type="Embed" ProgID="Equation.DSMT4" ShapeID="_x0000_i1809" DrawAspect="Content" ObjectID="_1731936716" r:id="rId1843"/>
        </w:object>
      </w:r>
    </w:p>
    <w:p w14:paraId="26E25742" w14:textId="77777777" w:rsidR="007134D6" w:rsidRDefault="007134D6" w:rsidP="007134D6">
      <w:pPr>
        <w:rPr>
          <w:rStyle w:val="Nummer"/>
          <w:b w:val="0"/>
        </w:rPr>
      </w:pPr>
      <w:r>
        <w:rPr>
          <w:rStyle w:val="Nummer"/>
          <w:b w:val="0"/>
        </w:rPr>
        <w:t>Damit hat man eine Gleichung für die Anfangsbeschleunigung, in der nur noch bekannte Größen stehen.</w:t>
      </w:r>
    </w:p>
    <w:p w14:paraId="543A3C44" w14:textId="77777777" w:rsidR="007134D6" w:rsidRDefault="007134D6" w:rsidP="007134D6">
      <w:pPr>
        <w:rPr>
          <w:rStyle w:val="Nummer"/>
          <w:b w:val="0"/>
        </w:rPr>
      </w:pPr>
      <w:r>
        <w:rPr>
          <w:rStyle w:val="Nummer"/>
          <w:b w:val="0"/>
        </w:rPr>
        <w:t>e) Man setzt die bekannten Größen ein:</w:t>
      </w:r>
    </w:p>
    <w:p w14:paraId="5926ECDF" w14:textId="77777777" w:rsidR="007134D6" w:rsidRDefault="007134D6" w:rsidP="007134D6">
      <w:pPr>
        <w:rPr>
          <w:rStyle w:val="Nummer"/>
          <w:b w:val="0"/>
        </w:rPr>
      </w:pPr>
      <w:r w:rsidRPr="00642ACF">
        <w:rPr>
          <w:rStyle w:val="Nummer"/>
        </w:rPr>
        <w:object w:dxaOrig="3060" w:dyaOrig="1480" w14:anchorId="13EF20D6">
          <v:shape id="_x0000_i1810" type="#_x0000_t75" style="width:153.25pt;height:73.65pt" o:ole="">
            <v:imagedata r:id="rId1844" o:title=""/>
          </v:shape>
          <o:OLEObject Type="Embed" ProgID="Equation.DSMT4" ShapeID="_x0000_i1810" DrawAspect="Content" ObjectID="_1731936717" r:id="rId1845"/>
        </w:object>
      </w:r>
    </w:p>
    <w:p w14:paraId="4559FDA1" w14:textId="77777777" w:rsidR="007134D6" w:rsidRDefault="007134D6" w:rsidP="007134D6">
      <w:pPr>
        <w:rPr>
          <w:rStyle w:val="Nummer"/>
          <w:b w:val="0"/>
        </w:rPr>
      </w:pPr>
      <w:r>
        <w:rPr>
          <w:rStyle w:val="Nummer"/>
          <w:b w:val="0"/>
        </w:rPr>
        <w:t xml:space="preserve">f) </w:t>
      </w:r>
      <w:hyperlink r:id="rId1846" w:history="1">
        <w:r w:rsidRPr="00525141">
          <w:rPr>
            <w:rStyle w:val="Hyperlink"/>
          </w:rPr>
          <w:t>Excel-Tabelle</w:t>
        </w:r>
      </w:hyperlink>
    </w:p>
    <w:tbl>
      <w:tblPr>
        <w:tblW w:w="0" w:type="auto"/>
        <w:tblLook w:val="01E0" w:firstRow="1" w:lastRow="1" w:firstColumn="1" w:lastColumn="1" w:noHBand="0" w:noVBand="0"/>
      </w:tblPr>
      <w:tblGrid>
        <w:gridCol w:w="5105"/>
        <w:gridCol w:w="5126"/>
      </w:tblGrid>
      <w:tr w:rsidR="007134D6" w:rsidRPr="00AA635E" w14:paraId="5F761723" w14:textId="77777777" w:rsidTr="00AA635E">
        <w:tc>
          <w:tcPr>
            <w:tcW w:w="5030" w:type="dxa"/>
            <w:shd w:val="clear" w:color="auto" w:fill="auto"/>
          </w:tcPr>
          <w:p w14:paraId="2863E26E" w14:textId="77777777" w:rsidR="007134D6" w:rsidRPr="00AA635E" w:rsidRDefault="00B42104" w:rsidP="007134D6">
            <w:pPr>
              <w:rPr>
                <w:rStyle w:val="Nummer"/>
                <w:b w:val="0"/>
              </w:rPr>
            </w:pPr>
            <w:r>
              <w:rPr>
                <w:rStyle w:val="Nummer"/>
              </w:rPr>
              <w:pict w14:anchorId="57CB630B">
                <v:shape id="_x0000_i1811" type="#_x0000_t75" style="width:244.35pt;height:130.35pt">
                  <v:imagedata r:id="rId1847" o:title="m930_2"/>
                </v:shape>
              </w:pict>
            </w:r>
          </w:p>
        </w:tc>
        <w:tc>
          <w:tcPr>
            <w:tcW w:w="5031" w:type="dxa"/>
            <w:shd w:val="clear" w:color="auto" w:fill="auto"/>
          </w:tcPr>
          <w:p w14:paraId="1AF260BE" w14:textId="77777777" w:rsidR="007134D6" w:rsidRPr="00AA635E" w:rsidRDefault="00B42104" w:rsidP="007134D6">
            <w:pPr>
              <w:rPr>
                <w:rStyle w:val="Nummer"/>
                <w:b w:val="0"/>
              </w:rPr>
            </w:pPr>
            <w:r>
              <w:rPr>
                <w:rStyle w:val="Nummer"/>
              </w:rPr>
              <w:pict w14:anchorId="30A38AC4">
                <v:shape id="_x0000_i1812" type="#_x0000_t75" style="width:245.45pt;height:131.45pt">
                  <v:imagedata r:id="rId1848" o:title="m930_3"/>
                </v:shape>
              </w:pict>
            </w:r>
          </w:p>
        </w:tc>
      </w:tr>
      <w:tr w:rsidR="007134D6" w:rsidRPr="00AA635E" w14:paraId="0BF379C0" w14:textId="77777777" w:rsidTr="00AA635E">
        <w:tc>
          <w:tcPr>
            <w:tcW w:w="5030" w:type="dxa"/>
            <w:shd w:val="clear" w:color="auto" w:fill="auto"/>
          </w:tcPr>
          <w:p w14:paraId="506289CF" w14:textId="77777777" w:rsidR="007134D6" w:rsidRPr="00AA635E" w:rsidRDefault="00B42104" w:rsidP="007134D6">
            <w:pPr>
              <w:rPr>
                <w:rStyle w:val="Nummer"/>
                <w:b w:val="0"/>
              </w:rPr>
            </w:pPr>
            <w:r>
              <w:rPr>
                <w:rStyle w:val="Nummer"/>
                <w:b w:val="0"/>
              </w:rPr>
              <w:pict w14:anchorId="0D0F5F04">
                <v:shape id="_x0000_i1813" type="#_x0000_t75" style="width:227.45pt;height:122.2pt">
                  <v:imagedata r:id="rId1849" o:title="m930_4"/>
                </v:shape>
              </w:pict>
            </w:r>
          </w:p>
        </w:tc>
        <w:tc>
          <w:tcPr>
            <w:tcW w:w="5031" w:type="dxa"/>
            <w:shd w:val="clear" w:color="auto" w:fill="auto"/>
          </w:tcPr>
          <w:p w14:paraId="6F4D99D8" w14:textId="77777777" w:rsidR="007134D6" w:rsidRPr="00AA635E" w:rsidRDefault="007134D6" w:rsidP="007134D6">
            <w:pPr>
              <w:rPr>
                <w:rStyle w:val="Nummer"/>
                <w:b w:val="0"/>
              </w:rPr>
            </w:pPr>
            <w:r w:rsidRPr="00AA635E">
              <w:rPr>
                <w:rStyle w:val="Nummer"/>
                <w:b w:val="0"/>
              </w:rPr>
              <w:t>Bei einer hängenden Seillänge zwischen 1,20 m und 1,25 m wird sie größer als die gesamte Länge des Seils. Das ist die Stelle, wo das Seil komplett vom Tisch gerutscht ist und frei nach unten fällt.</w:t>
            </w:r>
          </w:p>
          <w:p w14:paraId="0F13F6E5" w14:textId="77777777" w:rsidR="007134D6" w:rsidRPr="00AA635E" w:rsidRDefault="007134D6" w:rsidP="007134D6">
            <w:pPr>
              <w:rPr>
                <w:rStyle w:val="Nummer"/>
                <w:b w:val="0"/>
              </w:rPr>
            </w:pPr>
            <w:r w:rsidRPr="00AA635E">
              <w:rPr>
                <w:rStyle w:val="Nummer"/>
                <w:b w:val="0"/>
              </w:rPr>
              <w:t>An dieser Stelle wird die Beschleunigung auch größer als die Fallbeschleunigung.</w:t>
            </w:r>
          </w:p>
        </w:tc>
      </w:tr>
    </w:tbl>
    <w:p w14:paraId="169263F7" w14:textId="77777777" w:rsidR="007134D6" w:rsidRDefault="007134D6" w:rsidP="007134D6">
      <w:pPr>
        <w:rPr>
          <w:rStyle w:val="Nummer"/>
          <w:b w:val="0"/>
        </w:rPr>
      </w:pPr>
    </w:p>
    <w:p w14:paraId="0911AA77" w14:textId="77777777" w:rsidR="007134D6" w:rsidRPr="0028427C" w:rsidRDefault="007134D6" w:rsidP="007134D6">
      <w:bookmarkStart w:id="3522" w:name="m931"/>
      <w:r w:rsidRPr="0028427C">
        <w:rPr>
          <w:rStyle w:val="Nummer"/>
        </w:rPr>
        <w:t>931.</w:t>
      </w:r>
      <w:bookmarkEnd w:id="3522"/>
      <w:r w:rsidRPr="0028427C">
        <w:rPr>
          <w:rStyle w:val="Nummer"/>
          <w:b w:val="0"/>
        </w:rPr>
        <w:t xml:space="preserve"> </w:t>
      </w:r>
      <w:r w:rsidRPr="0028427C">
        <w:t>b) am Gelenk b</w:t>
      </w:r>
    </w:p>
    <w:p w14:paraId="05C53F65" w14:textId="77777777" w:rsidR="007134D6" w:rsidRPr="0028427C" w:rsidRDefault="007134D6" w:rsidP="007134D6">
      <w:r w:rsidRPr="0028427C">
        <w:t>Der erste Teil des Zollstockes bis zum Gelenk a ist ein Hebel. Bis zum Gelenk b ist es auch ein Hebel, der aber länger ist als der vordere Hebel. Deshalb wird die Kraft, mit der der Zollstock zusammengeklappt wird, bis zum Gelenk b mehr verstärkt und dieses klappt weg.</w:t>
      </w:r>
    </w:p>
    <w:p w14:paraId="7B1DC6F3" w14:textId="77777777" w:rsidR="007134D6" w:rsidRDefault="007134D6" w:rsidP="007134D6">
      <w:pPr>
        <w:rPr>
          <w:rStyle w:val="Nummer"/>
          <w:b w:val="0"/>
        </w:rPr>
      </w:pPr>
    </w:p>
    <w:p w14:paraId="4066607F" w14:textId="77777777" w:rsidR="007134D6" w:rsidRDefault="007134D6" w:rsidP="007134D6">
      <w:pPr>
        <w:rPr>
          <w:rStyle w:val="Nummer"/>
          <w:b w:val="0"/>
        </w:rPr>
      </w:pPr>
    </w:p>
    <w:p w14:paraId="3290CAAB" w14:textId="77777777" w:rsidR="007134D6" w:rsidRPr="00256717" w:rsidRDefault="007134D6" w:rsidP="007134D6">
      <w:pPr>
        <w:rPr>
          <w:rStyle w:val="Nummer"/>
        </w:rPr>
      </w:pPr>
      <w:bookmarkStart w:id="3523" w:name="m932"/>
      <w:r w:rsidRPr="00256717">
        <w:rPr>
          <w:rStyle w:val="Nummer"/>
        </w:rPr>
        <w:t>932.</w:t>
      </w:r>
      <w:bookmarkEnd w:id="3523"/>
      <w:r w:rsidRPr="00256717">
        <w:rPr>
          <w:rStyle w:val="Nummer"/>
        </w:rPr>
        <w:t xml:space="preserve"> </w:t>
      </w:r>
      <w:r>
        <w:t>Um auf die Hälfte der Anfangsgeschwindigkeit abzubremsen fährt das Auto 34,8 m in 1,67 s. Bis zum Stillstand fährt es insgesamt 46,3 m und braucht dazu 3,34 s.</w:t>
      </w:r>
    </w:p>
    <w:p w14:paraId="77BBD67D" w14:textId="77777777" w:rsidR="007134D6" w:rsidRDefault="007134D6" w:rsidP="007134D6">
      <w:pPr>
        <w:rPr>
          <w:rStyle w:val="Nummer"/>
          <w:b w:val="0"/>
        </w:rPr>
      </w:pPr>
    </w:p>
    <w:p w14:paraId="7C20677A" w14:textId="77777777" w:rsidR="007134D6" w:rsidRDefault="00B42104" w:rsidP="007134D6">
      <w:pPr>
        <w:rPr>
          <w:rStyle w:val="Nummer"/>
          <w:b w:val="0"/>
        </w:rPr>
      </w:pPr>
      <w:hyperlink r:id="rId1850" w:anchor="m932" w:history="1">
        <w:r w:rsidR="007134D6" w:rsidRPr="00256717">
          <w:rPr>
            <w:rStyle w:val="Hyperlink"/>
          </w:rPr>
          <w:t>vollständige Lösung</w:t>
        </w:r>
      </w:hyperlink>
    </w:p>
    <w:p w14:paraId="022EAD15" w14:textId="77777777" w:rsidR="007134D6" w:rsidRDefault="007134D6" w:rsidP="007134D6">
      <w:pPr>
        <w:rPr>
          <w:rStyle w:val="Nummer"/>
          <w:b w:val="0"/>
        </w:rPr>
      </w:pPr>
    </w:p>
    <w:p w14:paraId="53B2B88C" w14:textId="77777777" w:rsidR="007134D6" w:rsidRDefault="007134D6" w:rsidP="007134D6">
      <w:pPr>
        <w:rPr>
          <w:rStyle w:val="Nummer"/>
          <w:b w:val="0"/>
        </w:rPr>
      </w:pPr>
      <w:bookmarkStart w:id="3524" w:name="m933"/>
      <w:r w:rsidRPr="00E95167">
        <w:rPr>
          <w:rStyle w:val="Nummer"/>
        </w:rPr>
        <w:t>933.</w:t>
      </w:r>
      <w:bookmarkEnd w:id="3524"/>
      <w:r w:rsidRPr="00E95167">
        <w:rPr>
          <w:rStyle w:val="Nummer"/>
        </w:rPr>
        <w:t xml:space="preserve"> </w:t>
      </w:r>
      <w:r>
        <w:rPr>
          <w:rStyle w:val="Nummer"/>
          <w:b w:val="0"/>
        </w:rPr>
        <w:t>Die Frequenz, mit der eine gespannte Saite schwingt, wird mit der Gleichung</w:t>
      </w:r>
    </w:p>
    <w:p w14:paraId="0A5EBC5D" w14:textId="77777777" w:rsidR="007134D6" w:rsidRDefault="007134D6" w:rsidP="007134D6">
      <w:pPr>
        <w:rPr>
          <w:rStyle w:val="Nummer"/>
          <w:b w:val="0"/>
        </w:rPr>
      </w:pPr>
      <w:r w:rsidRPr="00F05C32">
        <w:rPr>
          <w:rStyle w:val="Nummer"/>
          <w:b w:val="0"/>
        </w:rPr>
        <w:object w:dxaOrig="1460" w:dyaOrig="740" w14:anchorId="21BCDFD1">
          <v:shape id="_x0000_i1814" type="#_x0000_t75" style="width:73.65pt;height:36.55pt" o:ole="">
            <v:imagedata r:id="rId1851" o:title=""/>
          </v:shape>
          <o:OLEObject Type="Embed" ProgID="Equation.DSMT4" ShapeID="_x0000_i1814" DrawAspect="Content" ObjectID="_1731936718" r:id="rId1852"/>
        </w:object>
      </w:r>
      <w:r>
        <w:rPr>
          <w:rStyle w:val="Nummer"/>
          <w:b w:val="0"/>
        </w:rPr>
        <w:t xml:space="preserve"> berechnet. Die in dieser Gleichung enthaltenen Zusammenhänge wurde erstmalig im 17. Jahrhundert von </w:t>
      </w:r>
      <w:r w:rsidRPr="00F05C32">
        <w:rPr>
          <w:rStyle w:val="Nummer"/>
          <w:b w:val="0"/>
        </w:rPr>
        <w:t>Marin Mersenne</w:t>
      </w:r>
      <w:r>
        <w:rPr>
          <w:rStyle w:val="Nummer"/>
          <w:b w:val="0"/>
        </w:rPr>
        <w:t xml:space="preserve">  gefunden.</w:t>
      </w:r>
    </w:p>
    <w:p w14:paraId="6F6CFCAC" w14:textId="77777777" w:rsidR="007134D6" w:rsidRDefault="007134D6" w:rsidP="007134D6">
      <w:pPr>
        <w:rPr>
          <w:rStyle w:val="Nummer"/>
          <w:b w:val="0"/>
        </w:rPr>
      </w:pPr>
      <w:r>
        <w:rPr>
          <w:rStyle w:val="Nummer"/>
          <w:b w:val="0"/>
        </w:rPr>
        <w:t>Die einzelnen Größen sind</w:t>
      </w:r>
    </w:p>
    <w:p w14:paraId="432637DD" w14:textId="77777777" w:rsidR="007134D6" w:rsidRDefault="007134D6" w:rsidP="007134D6">
      <w:pPr>
        <w:rPr>
          <w:rStyle w:val="Nummer"/>
          <w:b w:val="0"/>
        </w:rPr>
      </w:pPr>
      <w:r w:rsidRPr="00F05C32">
        <w:rPr>
          <w:rStyle w:val="Nummer"/>
        </w:rPr>
        <w:object w:dxaOrig="5360" w:dyaOrig="1400" w14:anchorId="65E313B7">
          <v:shape id="_x0000_i1815" type="#_x0000_t75" style="width:267.8pt;height:70.35pt" o:ole="">
            <v:imagedata r:id="rId1853" o:title=""/>
          </v:shape>
          <o:OLEObject Type="Embed" ProgID="Equation.DSMT4" ShapeID="_x0000_i1815" DrawAspect="Content" ObjectID="_1731936719" r:id="rId1854"/>
        </w:object>
      </w:r>
    </w:p>
    <w:p w14:paraId="2C39E9FC" w14:textId="77777777" w:rsidR="007134D6" w:rsidRDefault="007134D6" w:rsidP="007134D6">
      <w:pPr>
        <w:rPr>
          <w:rStyle w:val="Nummer"/>
          <w:b w:val="0"/>
        </w:rPr>
      </w:pPr>
      <w:r>
        <w:rPr>
          <w:rStyle w:val="Nummer"/>
          <w:b w:val="0"/>
        </w:rPr>
        <w:t xml:space="preserve">Vor dem Einsetzen der Größen in die Gleichung müssen die Einheiten in heute übliche Grundeinheiten umgewandelt werden. </w:t>
      </w:r>
    </w:p>
    <w:p w14:paraId="44D23413" w14:textId="77777777" w:rsidR="007134D6" w:rsidRDefault="007134D6" w:rsidP="007134D6">
      <w:pPr>
        <w:rPr>
          <w:rStyle w:val="Nummer"/>
          <w:b w:val="0"/>
        </w:rPr>
      </w:pPr>
      <w:r>
        <w:rPr>
          <w:rStyle w:val="Nummer"/>
          <w:b w:val="0"/>
        </w:rPr>
        <w:lastRenderedPageBreak/>
        <w:t>Die Wichte eines Körpers ist das Verhältnis aus Gewichtskraft und Volumen des Körpers, also das spezifische Gewicht. Sie muss in die heute übliche Größe Dichte umgerechnet werden.</w:t>
      </w:r>
    </w:p>
    <w:p w14:paraId="4F249A56" w14:textId="77777777" w:rsidR="007134D6" w:rsidRDefault="007134D6" w:rsidP="007134D6">
      <w:pPr>
        <w:rPr>
          <w:rStyle w:val="Nummer"/>
          <w:b w:val="0"/>
        </w:rPr>
      </w:pPr>
      <w:r>
        <w:rPr>
          <w:rStyle w:val="Nummer"/>
          <w:b w:val="0"/>
        </w:rPr>
        <w:t>Der Zusammenhang zwischen den beiden Größen Wichte und Dichte lässt sich herleiten. Es gilt:</w:t>
      </w:r>
    </w:p>
    <w:p w14:paraId="4A41C27D" w14:textId="77777777" w:rsidR="007134D6" w:rsidRDefault="007134D6" w:rsidP="007134D6">
      <w:pPr>
        <w:rPr>
          <w:rStyle w:val="Nummer"/>
          <w:b w:val="0"/>
        </w:rPr>
      </w:pPr>
      <w:r w:rsidRPr="00A97344">
        <w:rPr>
          <w:rStyle w:val="Nummer"/>
          <w:b w:val="0"/>
        </w:rPr>
        <w:object w:dxaOrig="1020" w:dyaOrig="1280" w14:anchorId="53783590">
          <v:shape id="_x0000_i1816" type="#_x0000_t75" style="width:51.25pt;height:64.35pt" o:ole="">
            <v:imagedata r:id="rId1855" o:title=""/>
          </v:shape>
          <o:OLEObject Type="Embed" ProgID="Equation.DSMT4" ShapeID="_x0000_i1816" DrawAspect="Content" ObjectID="_1731936720" r:id="rId1856"/>
        </w:object>
      </w:r>
    </w:p>
    <w:p w14:paraId="57CF08CE" w14:textId="77777777" w:rsidR="007134D6" w:rsidRDefault="007134D6" w:rsidP="007134D6">
      <w:pPr>
        <w:rPr>
          <w:rStyle w:val="Nummer"/>
          <w:b w:val="0"/>
        </w:rPr>
      </w:pPr>
      <w:r>
        <w:rPr>
          <w:rStyle w:val="Nummer"/>
          <w:b w:val="0"/>
        </w:rPr>
        <w:t>Stellt man die Dichtegleichung nach dem Volumen um und setzt es in die Wichtegleichung ein, erhält man</w:t>
      </w:r>
    </w:p>
    <w:p w14:paraId="3C91A70B" w14:textId="77777777" w:rsidR="007134D6" w:rsidRDefault="007134D6" w:rsidP="007134D6">
      <w:pPr>
        <w:rPr>
          <w:rStyle w:val="Nummer"/>
          <w:b w:val="0"/>
        </w:rPr>
      </w:pPr>
      <w:r w:rsidRPr="00A97344">
        <w:rPr>
          <w:rStyle w:val="Nummer"/>
        </w:rPr>
        <w:object w:dxaOrig="560" w:dyaOrig="660" w14:anchorId="45ABA63C">
          <v:shape id="_x0000_i1817" type="#_x0000_t75" style="width:27.8pt;height:33.25pt" o:ole="">
            <v:imagedata r:id="rId1857" o:title=""/>
          </v:shape>
          <o:OLEObject Type="Embed" ProgID="Equation.DSMT4" ShapeID="_x0000_i1817" DrawAspect="Content" ObjectID="_1731936721" r:id="rId1858"/>
        </w:object>
      </w:r>
    </w:p>
    <w:p w14:paraId="3AC23387" w14:textId="77777777" w:rsidR="007134D6" w:rsidRDefault="007134D6" w:rsidP="007134D6">
      <w:pPr>
        <w:rPr>
          <w:rStyle w:val="Nummer"/>
          <w:b w:val="0"/>
        </w:rPr>
      </w:pPr>
      <w:r>
        <w:rPr>
          <w:rStyle w:val="Nummer"/>
          <w:b w:val="0"/>
        </w:rPr>
        <w:t>Die Wichte beträgt</w:t>
      </w:r>
    </w:p>
    <w:p w14:paraId="473F966A" w14:textId="77777777" w:rsidR="007134D6" w:rsidRDefault="007134D6" w:rsidP="007134D6">
      <w:pPr>
        <w:rPr>
          <w:rStyle w:val="Nummer"/>
          <w:b w:val="0"/>
        </w:rPr>
      </w:pPr>
      <w:r w:rsidRPr="00A97344">
        <w:rPr>
          <w:rStyle w:val="Nummer"/>
        </w:rPr>
        <w:object w:dxaOrig="2500" w:dyaOrig="620" w14:anchorId="65152C3A">
          <v:shape id="_x0000_i1818" type="#_x0000_t75" style="width:125.45pt;height:30.55pt" o:ole="">
            <v:imagedata r:id="rId1859" o:title=""/>
          </v:shape>
          <o:OLEObject Type="Embed" ProgID="Equation.DSMT4" ShapeID="_x0000_i1818" DrawAspect="Content" ObjectID="_1731936722" r:id="rId1860"/>
        </w:object>
      </w:r>
    </w:p>
    <w:p w14:paraId="6D7A2836" w14:textId="77777777" w:rsidR="007134D6" w:rsidRDefault="007134D6" w:rsidP="007134D6">
      <w:pPr>
        <w:rPr>
          <w:rStyle w:val="Nummer"/>
          <w:b w:val="0"/>
        </w:rPr>
      </w:pPr>
      <w:r>
        <w:rPr>
          <w:rStyle w:val="Nummer"/>
          <w:b w:val="0"/>
        </w:rPr>
        <w:t xml:space="preserve">Das Kilopond (kp) ist die veraltete Einheit der Kraft. Es ist </w:t>
      </w:r>
    </w:p>
    <w:p w14:paraId="0265994E" w14:textId="77777777" w:rsidR="007134D6" w:rsidRDefault="007134D6" w:rsidP="007134D6">
      <w:pPr>
        <w:rPr>
          <w:rStyle w:val="Nummer"/>
          <w:b w:val="0"/>
        </w:rPr>
      </w:pPr>
      <w:r w:rsidRPr="00A97344">
        <w:rPr>
          <w:rStyle w:val="Nummer"/>
          <w:b w:val="0"/>
        </w:rPr>
        <w:object w:dxaOrig="1200" w:dyaOrig="320" w14:anchorId="784EA481">
          <v:shape id="_x0000_i1819" type="#_x0000_t75" style="width:60pt;height:15.8pt" o:ole="">
            <v:imagedata r:id="rId1861" o:title=""/>
          </v:shape>
          <o:OLEObject Type="Embed" ProgID="Equation.DSMT4" ShapeID="_x0000_i1819" DrawAspect="Content" ObjectID="_1731936723" r:id="rId1862"/>
        </w:object>
      </w:r>
    </w:p>
    <w:p w14:paraId="0EB6F837" w14:textId="77777777" w:rsidR="007134D6" w:rsidRDefault="007134D6" w:rsidP="007134D6">
      <w:pPr>
        <w:rPr>
          <w:rStyle w:val="Nummer"/>
          <w:b w:val="0"/>
        </w:rPr>
      </w:pPr>
      <w:r>
        <w:rPr>
          <w:rStyle w:val="Nummer"/>
          <w:b w:val="0"/>
        </w:rPr>
        <w:t xml:space="preserve">also </w:t>
      </w:r>
    </w:p>
    <w:p w14:paraId="1C5D1646" w14:textId="77777777" w:rsidR="007134D6" w:rsidRDefault="007134D6" w:rsidP="007134D6">
      <w:pPr>
        <w:rPr>
          <w:rStyle w:val="Nummer"/>
          <w:b w:val="0"/>
        </w:rPr>
      </w:pPr>
      <w:r w:rsidRPr="00777553">
        <w:rPr>
          <w:rStyle w:val="Nummer"/>
        </w:rPr>
        <w:object w:dxaOrig="1800" w:dyaOrig="999" w14:anchorId="7C09D73B">
          <v:shape id="_x0000_i1820" type="#_x0000_t75" style="width:90pt;height:50.2pt" o:ole="">
            <v:imagedata r:id="rId1863" o:title=""/>
          </v:shape>
          <o:OLEObject Type="Embed" ProgID="Equation.DSMT4" ShapeID="_x0000_i1820" DrawAspect="Content" ObjectID="_1731936724" r:id="rId1864"/>
        </w:object>
      </w:r>
    </w:p>
    <w:p w14:paraId="3A2C4011" w14:textId="77777777" w:rsidR="007134D6" w:rsidRDefault="007134D6" w:rsidP="007134D6">
      <w:pPr>
        <w:rPr>
          <w:rStyle w:val="Nummer"/>
          <w:b w:val="0"/>
        </w:rPr>
      </w:pPr>
      <w:r>
        <w:rPr>
          <w:rStyle w:val="Nummer"/>
          <w:b w:val="0"/>
        </w:rPr>
        <w:t>Damit kann die Dichte bestimmt werden:</w:t>
      </w:r>
    </w:p>
    <w:p w14:paraId="4EA28E56" w14:textId="77777777" w:rsidR="007134D6" w:rsidRDefault="007134D6" w:rsidP="007134D6">
      <w:pPr>
        <w:rPr>
          <w:rStyle w:val="Nummer"/>
          <w:b w:val="0"/>
        </w:rPr>
      </w:pPr>
      <w:r w:rsidRPr="00777553">
        <w:rPr>
          <w:rStyle w:val="Nummer"/>
          <w:b w:val="0"/>
        </w:rPr>
        <w:object w:dxaOrig="1700" w:dyaOrig="2060" w14:anchorId="2092E1B4">
          <v:shape id="_x0000_i1821" type="#_x0000_t75" style="width:84.55pt;height:102.55pt" o:ole="">
            <v:imagedata r:id="rId1865" o:title=""/>
          </v:shape>
          <o:OLEObject Type="Embed" ProgID="Equation.DSMT4" ShapeID="_x0000_i1821" DrawAspect="Content" ObjectID="_1731936725" r:id="rId1866"/>
        </w:object>
      </w:r>
    </w:p>
    <w:p w14:paraId="4D3B61FE" w14:textId="77777777" w:rsidR="007134D6" w:rsidRDefault="007134D6" w:rsidP="007134D6">
      <w:pPr>
        <w:rPr>
          <w:rStyle w:val="Nummer"/>
          <w:b w:val="0"/>
        </w:rPr>
      </w:pPr>
    </w:p>
    <w:p w14:paraId="7A2B2490" w14:textId="77777777" w:rsidR="007134D6" w:rsidRDefault="007134D6" w:rsidP="007134D6">
      <w:pPr>
        <w:rPr>
          <w:rStyle w:val="Nummer"/>
          <w:b w:val="0"/>
        </w:rPr>
      </w:pPr>
      <w:r>
        <w:rPr>
          <w:rStyle w:val="Nummer"/>
          <w:b w:val="0"/>
        </w:rPr>
        <w:t>Aus der Umrechnung der Krafteinheiten folgt</w:t>
      </w:r>
    </w:p>
    <w:p w14:paraId="6426999A" w14:textId="77777777" w:rsidR="007134D6" w:rsidRDefault="007134D6" w:rsidP="007134D6">
      <w:pPr>
        <w:rPr>
          <w:rStyle w:val="Nummer"/>
          <w:b w:val="0"/>
        </w:rPr>
      </w:pPr>
      <w:r w:rsidRPr="00777553">
        <w:rPr>
          <w:rStyle w:val="Nummer"/>
          <w:b w:val="0"/>
        </w:rPr>
        <w:object w:dxaOrig="1900" w:dyaOrig="680" w14:anchorId="3DE98631">
          <v:shape id="_x0000_i1822" type="#_x0000_t75" style="width:95.45pt;height:33.8pt" o:ole="">
            <v:imagedata r:id="rId1867" o:title=""/>
          </v:shape>
          <o:OLEObject Type="Embed" ProgID="Equation.DSMT4" ShapeID="_x0000_i1822" DrawAspect="Content" ObjectID="_1731936726" r:id="rId1868"/>
        </w:object>
      </w:r>
    </w:p>
    <w:p w14:paraId="37DF9B5D" w14:textId="77777777" w:rsidR="007134D6" w:rsidRDefault="007134D6" w:rsidP="007134D6">
      <w:pPr>
        <w:rPr>
          <w:rStyle w:val="Nummer"/>
          <w:b w:val="0"/>
        </w:rPr>
      </w:pPr>
    </w:p>
    <w:p w14:paraId="18580046" w14:textId="77777777" w:rsidR="007134D6" w:rsidRDefault="007134D6" w:rsidP="007134D6">
      <w:pPr>
        <w:rPr>
          <w:rStyle w:val="Nummer"/>
          <w:b w:val="0"/>
        </w:rPr>
      </w:pPr>
      <w:r>
        <w:rPr>
          <w:rStyle w:val="Nummer"/>
          <w:b w:val="0"/>
        </w:rPr>
        <w:t>Aus der Angabe des Durchmessers lässt sich die Querschnittsfläche der Saite berechnen:</w:t>
      </w:r>
    </w:p>
    <w:p w14:paraId="030F4DD5" w14:textId="77777777" w:rsidR="007134D6" w:rsidRDefault="007134D6" w:rsidP="007134D6">
      <w:pPr>
        <w:rPr>
          <w:rStyle w:val="Nummer"/>
          <w:b w:val="0"/>
        </w:rPr>
      </w:pPr>
      <w:r w:rsidRPr="00777553">
        <w:rPr>
          <w:rStyle w:val="Nummer"/>
          <w:b w:val="0"/>
        </w:rPr>
        <w:object w:dxaOrig="2220" w:dyaOrig="1660" w14:anchorId="42CDCA6F">
          <v:shape id="_x0000_i1823" type="#_x0000_t75" style="width:111.25pt;height:82.35pt" o:ole="">
            <v:imagedata r:id="rId1869" o:title=""/>
          </v:shape>
          <o:OLEObject Type="Embed" ProgID="Equation.DSMT4" ShapeID="_x0000_i1823" DrawAspect="Content" ObjectID="_1731936727" r:id="rId1870"/>
        </w:object>
      </w:r>
    </w:p>
    <w:p w14:paraId="7D299408" w14:textId="77777777" w:rsidR="007134D6" w:rsidRDefault="007134D6" w:rsidP="007134D6">
      <w:pPr>
        <w:rPr>
          <w:rStyle w:val="Nummer"/>
          <w:b w:val="0"/>
        </w:rPr>
      </w:pPr>
      <w:r>
        <w:rPr>
          <w:rStyle w:val="Nummer"/>
          <w:b w:val="0"/>
        </w:rPr>
        <w:t>Damit kann nun die Frequenz berechnet werden, mit der die Saite schwingt:</w:t>
      </w:r>
    </w:p>
    <w:p w14:paraId="3F20E4D4" w14:textId="77777777" w:rsidR="007134D6" w:rsidRDefault="007134D6" w:rsidP="007134D6">
      <w:pPr>
        <w:rPr>
          <w:rStyle w:val="Nummer"/>
          <w:b w:val="0"/>
        </w:rPr>
      </w:pPr>
      <w:r w:rsidRPr="00777553">
        <w:rPr>
          <w:rStyle w:val="Nummer"/>
        </w:rPr>
        <w:object w:dxaOrig="3920" w:dyaOrig="1900" w14:anchorId="6BDBECD9">
          <v:shape id="_x0000_i1824" type="#_x0000_t75" style="width:195.8pt;height:95.45pt" o:ole="">
            <v:imagedata r:id="rId1871" o:title=""/>
          </v:shape>
          <o:OLEObject Type="Embed" ProgID="Equation.DSMT4" ShapeID="_x0000_i1824" DrawAspect="Content" ObjectID="_1731936728" r:id="rId1872"/>
        </w:object>
      </w:r>
    </w:p>
    <w:p w14:paraId="6BF77566" w14:textId="77777777" w:rsidR="007134D6" w:rsidRDefault="007134D6" w:rsidP="007134D6">
      <w:pPr>
        <w:rPr>
          <w:rStyle w:val="Nummer"/>
          <w:b w:val="0"/>
        </w:rPr>
      </w:pPr>
    </w:p>
    <w:p w14:paraId="0F5FC8D6" w14:textId="77777777" w:rsidR="007134D6" w:rsidRDefault="007134D6" w:rsidP="007134D6">
      <w:pPr>
        <w:widowControl w:val="0"/>
      </w:pPr>
      <w:bookmarkStart w:id="3525" w:name="m934"/>
      <w:r w:rsidRPr="00125DC6">
        <w:rPr>
          <w:rStyle w:val="Nummer"/>
        </w:rPr>
        <w:t>934.</w:t>
      </w:r>
      <w:bookmarkEnd w:id="3525"/>
      <w:r>
        <w:rPr>
          <w:rStyle w:val="Nummer"/>
        </w:rPr>
        <w:t xml:space="preserve"> </w:t>
      </w:r>
      <w:r>
        <w:t>c) Die Stahlkugel behält ihre Geschwindigkeit etwa bei und die Holzkugel bewegt sich etwa mit der doppelten Geschwindigkeit der Stahlkugel weiter.</w:t>
      </w:r>
    </w:p>
    <w:p w14:paraId="68A87A1A" w14:textId="77777777" w:rsidR="007134D6" w:rsidRDefault="007134D6" w:rsidP="007134D6">
      <w:pPr>
        <w:widowControl w:val="0"/>
      </w:pPr>
    </w:p>
    <w:p w14:paraId="226138C6" w14:textId="72013170" w:rsidR="007134D6" w:rsidRDefault="007134D6" w:rsidP="007134D6">
      <w:pPr>
        <w:widowControl w:val="0"/>
      </w:pPr>
      <w:r>
        <w:t xml:space="preserve">Es liegt ein elastischer Stoß vor, bei dem der eine Körper eine deutlich größere </w:t>
      </w:r>
      <w:r w:rsidR="00C6287B">
        <w:t>M</w:t>
      </w:r>
      <w:r>
        <w:t>asse als der ander Körper hat.</w:t>
      </w:r>
    </w:p>
    <w:p w14:paraId="06CBCB0A" w14:textId="77777777" w:rsidR="007134D6" w:rsidRDefault="007134D6" w:rsidP="007134D6">
      <w:pPr>
        <w:widowControl w:val="0"/>
      </w:pPr>
      <w:r w:rsidRPr="00DA7888">
        <w:rPr>
          <w:position w:val="-12"/>
        </w:rPr>
        <w:object w:dxaOrig="980" w:dyaOrig="360" w14:anchorId="6F1A2994">
          <v:shape id="_x0000_i1825" type="#_x0000_t75" style="width:48.55pt;height:18pt" o:ole="">
            <v:imagedata r:id="rId1873" o:title=""/>
          </v:shape>
          <o:OLEObject Type="Embed" ProgID="Equation.DSMT4" ShapeID="_x0000_i1825" DrawAspect="Content" ObjectID="_1731936729" r:id="rId1874"/>
        </w:object>
      </w:r>
    </w:p>
    <w:p w14:paraId="53390092" w14:textId="77777777" w:rsidR="007134D6" w:rsidRDefault="007134D6" w:rsidP="007134D6">
      <w:pPr>
        <w:widowControl w:val="0"/>
      </w:pPr>
      <w:r>
        <w:t>Die Geschwindigkeit der Holzkugel ist vor dem Stoß 0, der der Stahlkugel v</w:t>
      </w:r>
      <w:r w:rsidRPr="00DA7888">
        <w:rPr>
          <w:vertAlign w:val="subscript"/>
        </w:rPr>
        <w:t>St</w:t>
      </w:r>
    </w:p>
    <w:p w14:paraId="4CD7B4E2" w14:textId="77777777" w:rsidR="007134D6" w:rsidRDefault="007134D6" w:rsidP="007134D6">
      <w:pPr>
        <w:widowControl w:val="0"/>
      </w:pPr>
      <w:r>
        <w:t>Aus dem Impulserhaltungssatz und dem Energieerhaltungssatz der Mechanik lassen sich Gleichungen für die Geschwindigkeiten der Körper nach dem Stoß herleiten:</w:t>
      </w:r>
    </w:p>
    <w:p w14:paraId="0A4325C3" w14:textId="77777777" w:rsidR="007134D6" w:rsidRDefault="007134D6" w:rsidP="007134D6">
      <w:pPr>
        <w:widowControl w:val="0"/>
      </w:pPr>
      <w:r w:rsidRPr="00DA7888">
        <w:rPr>
          <w:position w:val="-68"/>
        </w:rPr>
        <w:object w:dxaOrig="3120" w:dyaOrig="1480" w14:anchorId="59BA1092">
          <v:shape id="_x0000_i1826" type="#_x0000_t75" style="width:156pt;height:73.65pt" o:ole="">
            <v:imagedata r:id="rId1875" o:title=""/>
          </v:shape>
          <o:OLEObject Type="Embed" ProgID="Equation.DSMT4" ShapeID="_x0000_i1826" DrawAspect="Content" ObjectID="_1731936730" r:id="rId1876"/>
        </w:object>
      </w:r>
    </w:p>
    <w:p w14:paraId="4D0C4D48" w14:textId="77777777" w:rsidR="007134D6" w:rsidRPr="00DA7888" w:rsidRDefault="007134D6" w:rsidP="007134D6">
      <w:pPr>
        <w:widowControl w:val="0"/>
      </w:pPr>
      <w:r>
        <w:t>Zuerst betrachtet man die Geschwindigkeit der Stahlkugel nach dem Stoß. Wenn man von der Masse der Stahlkugel die Masse der leichten Holzkugel subtrahiert, bleibt etwa die Masse der Stahlkugel erhalten. Das gleiche trifft für die Addition zu. Damit vereinfacht sich die Gleichung:</w:t>
      </w:r>
    </w:p>
    <w:p w14:paraId="6BFD99C5" w14:textId="77777777" w:rsidR="007134D6" w:rsidRDefault="007134D6" w:rsidP="007134D6">
      <w:pPr>
        <w:widowControl w:val="0"/>
      </w:pPr>
      <w:r w:rsidRPr="00DA7888">
        <w:rPr>
          <w:position w:val="-30"/>
        </w:rPr>
        <w:object w:dxaOrig="2420" w:dyaOrig="700" w14:anchorId="521A89FA">
          <v:shape id="_x0000_i1827" type="#_x0000_t75" style="width:120.55pt;height:35.45pt" o:ole="">
            <v:imagedata r:id="rId1877" o:title=""/>
          </v:shape>
          <o:OLEObject Type="Embed" ProgID="Equation.DSMT4" ShapeID="_x0000_i1827" DrawAspect="Content" ObjectID="_1731936731" r:id="rId1878"/>
        </w:object>
      </w:r>
    </w:p>
    <w:p w14:paraId="7B0119DE" w14:textId="77777777" w:rsidR="007134D6" w:rsidRDefault="007134D6" w:rsidP="007134D6">
      <w:pPr>
        <w:widowControl w:val="0"/>
      </w:pPr>
      <w:r>
        <w:t>Da die Holzkugel vor dem Zusammenstoß keine Geschwindigkeit hat, fällt der zweite Summand über dem Bruchstrich auch weg, er ist ja Null:</w:t>
      </w:r>
    </w:p>
    <w:p w14:paraId="744A4ADD" w14:textId="77777777" w:rsidR="007134D6" w:rsidRDefault="007134D6" w:rsidP="007134D6">
      <w:r w:rsidRPr="00DA7888">
        <w:rPr>
          <w:position w:val="-30"/>
        </w:rPr>
        <w:object w:dxaOrig="1380" w:dyaOrig="700" w14:anchorId="5F2C2CF6">
          <v:shape id="_x0000_i1828" type="#_x0000_t75" style="width:69.25pt;height:35.45pt" o:ole="">
            <v:imagedata r:id="rId1879" o:title=""/>
          </v:shape>
          <o:OLEObject Type="Embed" ProgID="Equation.DSMT4" ShapeID="_x0000_i1828" DrawAspect="Content" ObjectID="_1731936732" r:id="rId1880"/>
        </w:object>
      </w:r>
    </w:p>
    <w:p w14:paraId="6126EBCE" w14:textId="77777777" w:rsidR="007134D6" w:rsidRDefault="007134D6" w:rsidP="007134D6">
      <w:r>
        <w:t>Die Masse der Stahlkugel kürzt sich raus und man erhält:</w:t>
      </w:r>
    </w:p>
    <w:p w14:paraId="2D3130DA" w14:textId="77777777" w:rsidR="007134D6" w:rsidRDefault="007134D6" w:rsidP="007134D6">
      <w:r w:rsidRPr="00FD3D27">
        <w:rPr>
          <w:position w:val="-12"/>
        </w:rPr>
        <w:object w:dxaOrig="820" w:dyaOrig="360" w14:anchorId="3CC5BDD9">
          <v:shape id="_x0000_i1829" type="#_x0000_t75" style="width:41.45pt;height:18pt" o:ole="">
            <v:imagedata r:id="rId1881" o:title=""/>
          </v:shape>
          <o:OLEObject Type="Embed" ProgID="Equation.DSMT4" ShapeID="_x0000_i1829" DrawAspect="Content" ObjectID="_1731936733" r:id="rId1882"/>
        </w:object>
      </w:r>
    </w:p>
    <w:p w14:paraId="532BEE11" w14:textId="77777777" w:rsidR="007134D6" w:rsidRDefault="007134D6" w:rsidP="007134D6">
      <w:r>
        <w:t>Die Stahlkugel rollt praktisch unbeeindruckt weiter.</w:t>
      </w:r>
    </w:p>
    <w:p w14:paraId="5758D7F8" w14:textId="77777777" w:rsidR="007134D6" w:rsidRDefault="007134D6" w:rsidP="007134D6"/>
    <w:p w14:paraId="06621E1D" w14:textId="77777777" w:rsidR="007134D6" w:rsidRDefault="007134D6" w:rsidP="007134D6">
      <w:r>
        <w:t>Wie sieht es nun für die Holzkugel aus?</w:t>
      </w:r>
    </w:p>
    <w:p w14:paraId="7D29E9EA" w14:textId="77777777" w:rsidR="007134D6" w:rsidRDefault="007134D6" w:rsidP="007134D6">
      <w:r>
        <w:t>Auch hier lässt sich die Gleichung vereinfachen. Der erste Summand über dem Bruchstrich wird durch die fehlende Bewegung der Holzkugel wieder Null und kann weggelassen werden:</w:t>
      </w:r>
    </w:p>
    <w:p w14:paraId="4BFFBCBA" w14:textId="77777777" w:rsidR="007134D6" w:rsidRDefault="007134D6" w:rsidP="007134D6">
      <w:pPr>
        <w:rPr>
          <w:rStyle w:val="Nummer"/>
        </w:rPr>
      </w:pPr>
      <w:r w:rsidRPr="00FD3D27">
        <w:rPr>
          <w:rStyle w:val="Nummer"/>
        </w:rPr>
        <w:object w:dxaOrig="1520" w:dyaOrig="700" w14:anchorId="0910F791">
          <v:shape id="_x0000_i1830" type="#_x0000_t75" style="width:76.35pt;height:35.45pt" o:ole="">
            <v:imagedata r:id="rId1883" o:title=""/>
          </v:shape>
          <o:OLEObject Type="Embed" ProgID="Equation.DSMT4" ShapeID="_x0000_i1830" DrawAspect="Content" ObjectID="_1731936734" r:id="rId1884"/>
        </w:object>
      </w:r>
    </w:p>
    <w:p w14:paraId="2CF81C30" w14:textId="77777777" w:rsidR="007134D6" w:rsidRDefault="007134D6" w:rsidP="007134D6">
      <w:pPr>
        <w:rPr>
          <w:rStyle w:val="Nummer"/>
          <w:b w:val="0"/>
        </w:rPr>
      </w:pPr>
      <w:r w:rsidRPr="00FD3D27">
        <w:rPr>
          <w:rStyle w:val="Nummer"/>
          <w:b w:val="0"/>
        </w:rPr>
        <w:t xml:space="preserve">Unter dem Bruchstrich </w:t>
      </w:r>
      <w:r>
        <w:rPr>
          <w:rStyle w:val="Nummer"/>
          <w:b w:val="0"/>
        </w:rPr>
        <w:t>kann wie oben beschrieben die Masse der Holzkugel wegfallen:</w:t>
      </w:r>
    </w:p>
    <w:p w14:paraId="455E3780" w14:textId="77777777" w:rsidR="007134D6" w:rsidRDefault="007134D6" w:rsidP="007134D6">
      <w:pPr>
        <w:rPr>
          <w:rStyle w:val="Nummer"/>
        </w:rPr>
      </w:pPr>
      <w:r w:rsidRPr="00FD3D27">
        <w:rPr>
          <w:rStyle w:val="Nummer"/>
          <w:b w:val="0"/>
        </w:rPr>
        <w:object w:dxaOrig="1520" w:dyaOrig="700" w14:anchorId="6AF61EF5">
          <v:shape id="_x0000_i1831" type="#_x0000_t75" style="width:76.35pt;height:35.45pt" o:ole="">
            <v:imagedata r:id="rId1885" o:title=""/>
          </v:shape>
          <o:OLEObject Type="Embed" ProgID="Equation.DSMT4" ShapeID="_x0000_i1831" DrawAspect="Content" ObjectID="_1731936735" r:id="rId1886"/>
        </w:object>
      </w:r>
    </w:p>
    <w:p w14:paraId="4A841014" w14:textId="77777777" w:rsidR="007134D6" w:rsidRDefault="007134D6" w:rsidP="007134D6">
      <w:pPr>
        <w:rPr>
          <w:rStyle w:val="Nummer"/>
          <w:b w:val="0"/>
        </w:rPr>
      </w:pPr>
      <w:bookmarkStart w:id="3526" w:name="_Hlk440641995"/>
      <w:r w:rsidRPr="00E60E47">
        <w:rPr>
          <w:rStyle w:val="Nummer"/>
          <w:b w:val="0"/>
        </w:rPr>
        <w:t xml:space="preserve">Damit kürzt </w:t>
      </w:r>
      <w:r>
        <w:rPr>
          <w:rStyle w:val="Nummer"/>
          <w:b w:val="0"/>
        </w:rPr>
        <w:t>sich die Masse der Stahlkugel raus und es bleibt übrig:</w:t>
      </w:r>
    </w:p>
    <w:bookmarkEnd w:id="3526"/>
    <w:p w14:paraId="47699C4B" w14:textId="77777777" w:rsidR="007134D6" w:rsidRDefault="007134D6" w:rsidP="007134D6">
      <w:pPr>
        <w:rPr>
          <w:rStyle w:val="Nummer"/>
        </w:rPr>
      </w:pPr>
      <w:r w:rsidRPr="00E60E47">
        <w:rPr>
          <w:rStyle w:val="Nummer"/>
        </w:rPr>
        <w:object w:dxaOrig="1020" w:dyaOrig="360" w14:anchorId="7F0EA06D">
          <v:shape id="_x0000_i1832" type="#_x0000_t75" style="width:51.25pt;height:18pt" o:ole="">
            <v:imagedata r:id="rId1887" o:title=""/>
          </v:shape>
          <o:OLEObject Type="Embed" ProgID="Equation.DSMT4" ShapeID="_x0000_i1832" DrawAspect="Content" ObjectID="_1731936736" r:id="rId1888"/>
        </w:object>
      </w:r>
    </w:p>
    <w:p w14:paraId="399DB899" w14:textId="77777777" w:rsidR="007134D6" w:rsidRPr="00E60E47" w:rsidRDefault="007134D6" w:rsidP="007134D6">
      <w:pPr>
        <w:rPr>
          <w:rStyle w:val="Nummer"/>
          <w:b w:val="0"/>
        </w:rPr>
      </w:pPr>
      <w:bookmarkStart w:id="3527" w:name="_Hlk440642033"/>
      <w:r w:rsidRPr="00E60E47">
        <w:rPr>
          <w:rStyle w:val="Nummer"/>
          <w:b w:val="0"/>
        </w:rPr>
        <w:t>Die Holzkugel rollt mit der doppelten Geschwindigkeit der Stahlkugel weg.</w:t>
      </w:r>
    </w:p>
    <w:bookmarkEnd w:id="3527"/>
    <w:p w14:paraId="72BF86C4" w14:textId="77777777" w:rsidR="007134D6" w:rsidRPr="00E60E47" w:rsidRDefault="007134D6" w:rsidP="007134D6">
      <w:pPr>
        <w:rPr>
          <w:rStyle w:val="Nummer"/>
          <w:b w:val="0"/>
        </w:rPr>
      </w:pPr>
    </w:p>
    <w:p w14:paraId="38A20E75" w14:textId="77777777" w:rsidR="007134D6" w:rsidRDefault="007134D6" w:rsidP="007134D6">
      <w:bookmarkStart w:id="3528" w:name="m935"/>
      <w:r w:rsidRPr="007134D6">
        <w:rPr>
          <w:rStyle w:val="Nummer"/>
        </w:rPr>
        <w:lastRenderedPageBreak/>
        <w:t>935.</w:t>
      </w:r>
      <w:bookmarkEnd w:id="3528"/>
      <w:r>
        <w:rPr>
          <w:rStyle w:val="Nummer"/>
          <w:b w:val="0"/>
        </w:rPr>
        <w:t xml:space="preserve"> </w:t>
      </w:r>
      <w:r>
        <w:t>c) Die Mullbinde hält das Wasser zurück, es läuft nichts heraus.</w:t>
      </w:r>
    </w:p>
    <w:p w14:paraId="3C115EB8" w14:textId="77777777" w:rsidR="007134D6" w:rsidRDefault="007134D6" w:rsidP="007134D6">
      <w:pPr>
        <w:rPr>
          <w:rStyle w:val="Nummer"/>
          <w:b w:val="0"/>
        </w:rPr>
      </w:pPr>
      <w:r>
        <w:rPr>
          <w:rStyle w:val="Nummer"/>
          <w:b w:val="0"/>
        </w:rPr>
        <w:t>Durch den Luftdruck und die Oberflächenspannung bleibt das Wasser wirklich im Glas.</w:t>
      </w:r>
    </w:p>
    <w:p w14:paraId="016B85E0" w14:textId="77777777" w:rsidR="007134D6" w:rsidRDefault="007134D6" w:rsidP="007134D6">
      <w:pPr>
        <w:rPr>
          <w:rStyle w:val="Nummer"/>
          <w:b w:val="0"/>
        </w:rPr>
      </w:pPr>
    </w:p>
    <w:p w14:paraId="14FB8B5D" w14:textId="77777777" w:rsidR="007134D6" w:rsidRDefault="007134D6" w:rsidP="007134D6">
      <w:pPr>
        <w:rPr>
          <w:rStyle w:val="Nummer"/>
          <w:b w:val="0"/>
        </w:rPr>
      </w:pPr>
      <w:bookmarkStart w:id="3529" w:name="m936"/>
      <w:r w:rsidRPr="007134D6">
        <w:rPr>
          <w:rStyle w:val="Nummer"/>
        </w:rPr>
        <w:t>936.</w:t>
      </w:r>
      <w:bookmarkEnd w:id="3529"/>
      <w:r>
        <w:rPr>
          <w:rStyle w:val="Nummer"/>
          <w:b w:val="0"/>
        </w:rPr>
        <w:t xml:space="preserve"> </w:t>
      </w:r>
      <w:r w:rsidRPr="00804FF8">
        <w:rPr>
          <w:rStyle w:val="Nummer"/>
        </w:rPr>
        <w:t>a)</w:t>
      </w:r>
      <w:r>
        <w:rPr>
          <w:rStyle w:val="Nummer"/>
          <w:b w:val="0"/>
        </w:rPr>
        <w:t xml:space="preserve"> Da sich die Scheibe gleichförmig dreht, bleibt der Betrag der Geschwindigkeit des Körpers konstant und berechnet sich mit</w:t>
      </w:r>
    </w:p>
    <w:p w14:paraId="111E2FFA" w14:textId="77777777" w:rsidR="007134D6" w:rsidRDefault="007134D6" w:rsidP="007134D6">
      <w:pPr>
        <w:rPr>
          <w:rStyle w:val="Nummer"/>
          <w:b w:val="0"/>
        </w:rPr>
      </w:pPr>
      <w:r w:rsidRPr="00EA7246">
        <w:rPr>
          <w:rStyle w:val="Nummer"/>
        </w:rPr>
        <w:object w:dxaOrig="560" w:dyaOrig="620" w14:anchorId="6F2D6683">
          <v:shape id="_x0000_i1833" type="#_x0000_t75" style="width:27.8pt;height:30.55pt" o:ole="">
            <v:imagedata r:id="rId1889" o:title=""/>
          </v:shape>
          <o:OLEObject Type="Embed" ProgID="Equation.DSMT4" ShapeID="_x0000_i1833" DrawAspect="Content" ObjectID="_1731936737" r:id="rId1890"/>
        </w:object>
      </w:r>
    </w:p>
    <w:p w14:paraId="4E2349D9" w14:textId="77777777" w:rsidR="007134D6" w:rsidRDefault="007134D6" w:rsidP="007134D6">
      <w:pPr>
        <w:rPr>
          <w:rStyle w:val="Nummer"/>
          <w:b w:val="0"/>
        </w:rPr>
      </w:pPr>
      <w:r>
        <w:rPr>
          <w:rStyle w:val="Nummer"/>
          <w:b w:val="0"/>
        </w:rPr>
        <w:t xml:space="preserve">Die Umlaufdauer, also t, beträgt 1,50 s. Der dabei zurückgelegte Weg s ist genau die Länge des Umfangs der Scheibe. </w:t>
      </w:r>
    </w:p>
    <w:p w14:paraId="3AD4D89F" w14:textId="77777777" w:rsidR="007134D6" w:rsidRDefault="007134D6" w:rsidP="007134D6">
      <w:pPr>
        <w:rPr>
          <w:rStyle w:val="Nummer"/>
          <w:b w:val="0"/>
        </w:rPr>
      </w:pPr>
      <w:r>
        <w:rPr>
          <w:rStyle w:val="Nummer"/>
          <w:b w:val="0"/>
        </w:rPr>
        <w:t xml:space="preserve">Der Umfang einer Kreisscheibe ergibt sich aus </w:t>
      </w:r>
    </w:p>
    <w:p w14:paraId="12871233" w14:textId="77777777" w:rsidR="007134D6" w:rsidRDefault="007134D6" w:rsidP="007134D6">
      <w:pPr>
        <w:rPr>
          <w:rStyle w:val="Nummer"/>
          <w:b w:val="0"/>
        </w:rPr>
      </w:pPr>
      <w:r w:rsidRPr="006969D2">
        <w:rPr>
          <w:rStyle w:val="Nummer"/>
        </w:rPr>
        <w:object w:dxaOrig="960" w:dyaOrig="320" w14:anchorId="3BC2A59A">
          <v:shape id="_x0000_i1834" type="#_x0000_t75" style="width:48pt;height:15.8pt" o:ole="">
            <v:imagedata r:id="rId1891" o:title=""/>
          </v:shape>
          <o:OLEObject Type="Embed" ProgID="Equation.DSMT4" ShapeID="_x0000_i1834" DrawAspect="Content" ObjectID="_1731936738" r:id="rId1892"/>
        </w:object>
      </w:r>
    </w:p>
    <w:p w14:paraId="62D1D81C" w14:textId="77777777" w:rsidR="007134D6" w:rsidRDefault="007134D6" w:rsidP="007134D6">
      <w:pPr>
        <w:rPr>
          <w:rStyle w:val="Nummer"/>
          <w:b w:val="0"/>
        </w:rPr>
      </w:pPr>
      <w:r>
        <w:rPr>
          <w:rStyle w:val="Nummer"/>
          <w:b w:val="0"/>
        </w:rPr>
        <w:t>Damit ist die Geschwindigkeit</w:t>
      </w:r>
    </w:p>
    <w:p w14:paraId="275CA31C" w14:textId="77777777" w:rsidR="007134D6" w:rsidRDefault="007134D6" w:rsidP="007134D6">
      <w:pPr>
        <w:rPr>
          <w:rStyle w:val="Nummer"/>
          <w:b w:val="0"/>
        </w:rPr>
      </w:pPr>
      <w:r w:rsidRPr="006969D2">
        <w:rPr>
          <w:rStyle w:val="Nummer"/>
        </w:rPr>
        <w:object w:dxaOrig="1579" w:dyaOrig="1980" w14:anchorId="3557E215">
          <v:shape id="_x0000_i1835" type="#_x0000_t75" style="width:79.65pt;height:99.25pt" o:ole="">
            <v:imagedata r:id="rId1893" o:title=""/>
          </v:shape>
          <o:OLEObject Type="Embed" ProgID="Equation.DSMT4" ShapeID="_x0000_i1835" DrawAspect="Content" ObjectID="_1731936739" r:id="rId1894"/>
        </w:object>
      </w:r>
    </w:p>
    <w:p w14:paraId="27EA2318" w14:textId="77777777" w:rsidR="007134D6" w:rsidRDefault="007134D6" w:rsidP="007134D6">
      <w:pPr>
        <w:rPr>
          <w:rStyle w:val="Nummer"/>
          <w:b w:val="0"/>
        </w:rPr>
      </w:pPr>
      <w:r>
        <w:rPr>
          <w:rStyle w:val="Nummer"/>
          <w:b w:val="0"/>
        </w:rPr>
        <w:t>groß.</w:t>
      </w:r>
    </w:p>
    <w:p w14:paraId="5C5112DA" w14:textId="77777777" w:rsidR="007134D6" w:rsidRDefault="007134D6" w:rsidP="007134D6">
      <w:pPr>
        <w:rPr>
          <w:rStyle w:val="Nummer"/>
          <w:b w:val="0"/>
        </w:rPr>
      </w:pPr>
    </w:p>
    <w:p w14:paraId="2D4D2BCF" w14:textId="77777777" w:rsidR="007134D6" w:rsidRDefault="007134D6" w:rsidP="007134D6">
      <w:pPr>
        <w:rPr>
          <w:rStyle w:val="Nummer"/>
          <w:b w:val="0"/>
        </w:rPr>
      </w:pPr>
      <w:r w:rsidRPr="006A2ADF">
        <w:rPr>
          <w:rStyle w:val="Nummer"/>
        </w:rPr>
        <w:t>b)</w:t>
      </w:r>
      <w:r>
        <w:rPr>
          <w:rStyle w:val="Nummer"/>
          <w:b w:val="0"/>
        </w:rPr>
        <w:t xml:space="preserve"> Die Bewegung ist ein waagerechter Wurf. damit bleibt die Geschwindigkeit in x-Richtung konstant. Die Geschwindigkeit in y-Richtung ergibt sich aus der Umwandlung der potenziellen Energie in kinetische Energie.</w:t>
      </w:r>
    </w:p>
    <w:p w14:paraId="04966C49" w14:textId="77777777" w:rsidR="007134D6" w:rsidRDefault="007134D6" w:rsidP="007134D6">
      <w:pPr>
        <w:rPr>
          <w:rStyle w:val="Nummer"/>
          <w:b w:val="0"/>
        </w:rPr>
      </w:pPr>
      <w:r>
        <w:rPr>
          <w:rStyle w:val="Nummer"/>
          <w:b w:val="0"/>
        </w:rPr>
        <w:t>Die gesuchte Geschwindigkeit erhält man dann aus der vektoriellen  Addition der beiden Teilgeschwindigkeiten.</w:t>
      </w:r>
    </w:p>
    <w:p w14:paraId="19C4D5F5" w14:textId="77777777" w:rsidR="007134D6" w:rsidRDefault="007134D6" w:rsidP="007134D6">
      <w:pPr>
        <w:rPr>
          <w:rStyle w:val="Nummer"/>
          <w:b w:val="0"/>
        </w:rPr>
      </w:pPr>
      <w:r>
        <w:rPr>
          <w:rStyle w:val="Nummer"/>
          <w:b w:val="0"/>
        </w:rPr>
        <w:t>Die Geschwindigkeit in y-Richtung erhält man aus dem Energieerhaltungssatz:</w:t>
      </w:r>
    </w:p>
    <w:p w14:paraId="2F50DCA4" w14:textId="77777777" w:rsidR="007134D6" w:rsidRDefault="007134D6" w:rsidP="007134D6">
      <w:pPr>
        <w:rPr>
          <w:rStyle w:val="Nummer"/>
          <w:b w:val="0"/>
        </w:rPr>
      </w:pPr>
      <w:r w:rsidRPr="00804FF8">
        <w:rPr>
          <w:rStyle w:val="Nummer"/>
          <w:b w:val="0"/>
        </w:rPr>
        <w:object w:dxaOrig="2820" w:dyaOrig="3480" w14:anchorId="07891101">
          <v:shape id="_x0000_i1836" type="#_x0000_t75" style="width:141.25pt;height:174pt" o:ole="">
            <v:imagedata r:id="rId1895" o:title=""/>
          </v:shape>
          <o:OLEObject Type="Embed" ProgID="Equation.DSMT4" ShapeID="_x0000_i1836" DrawAspect="Content" ObjectID="_1731936740" r:id="rId1896"/>
        </w:object>
      </w:r>
    </w:p>
    <w:p w14:paraId="4C2D41BD" w14:textId="77777777" w:rsidR="007134D6" w:rsidRDefault="007134D6" w:rsidP="007134D6">
      <w:pPr>
        <w:rPr>
          <w:rStyle w:val="Nummer"/>
          <w:b w:val="0"/>
        </w:rPr>
      </w:pPr>
      <w:r>
        <w:rPr>
          <w:rStyle w:val="Nummer"/>
          <w:b w:val="0"/>
        </w:rPr>
        <w:t xml:space="preserve"> </w:t>
      </w:r>
    </w:p>
    <w:tbl>
      <w:tblPr>
        <w:tblW w:w="0" w:type="auto"/>
        <w:tblLook w:val="01E0" w:firstRow="1" w:lastRow="1" w:firstColumn="1" w:lastColumn="1" w:noHBand="0" w:noVBand="0"/>
      </w:tblPr>
      <w:tblGrid>
        <w:gridCol w:w="5030"/>
        <w:gridCol w:w="5031"/>
      </w:tblGrid>
      <w:tr w:rsidR="007134D6" w:rsidRPr="00AA635E" w14:paraId="4CAD6352" w14:textId="77777777" w:rsidTr="00AA635E">
        <w:tc>
          <w:tcPr>
            <w:tcW w:w="5030" w:type="dxa"/>
            <w:shd w:val="clear" w:color="auto" w:fill="auto"/>
          </w:tcPr>
          <w:p w14:paraId="7F3FD868" w14:textId="77777777" w:rsidR="007134D6" w:rsidRPr="00AA635E" w:rsidRDefault="007134D6" w:rsidP="007134D6">
            <w:pPr>
              <w:rPr>
                <w:rStyle w:val="Nummer"/>
                <w:b w:val="0"/>
              </w:rPr>
            </w:pPr>
            <w:r w:rsidRPr="00AA635E">
              <w:rPr>
                <w:rStyle w:val="Nummer"/>
                <w:b w:val="0"/>
              </w:rPr>
              <w:t>Die gesuchte Geschwindigkeit berechnet sich als Diagonale des Rechecks mit den beiden Seiten, die sich aus den Geschwindigkeiten ergeben:</w:t>
            </w:r>
          </w:p>
          <w:p w14:paraId="4F5E0B6F" w14:textId="77777777" w:rsidR="007134D6" w:rsidRPr="00AA635E" w:rsidRDefault="007134D6" w:rsidP="007134D6">
            <w:pPr>
              <w:rPr>
                <w:rStyle w:val="Nummer"/>
                <w:b w:val="0"/>
              </w:rPr>
            </w:pPr>
            <w:r w:rsidRPr="00AA635E">
              <w:rPr>
                <w:rStyle w:val="Nummer"/>
                <w:b w:val="0"/>
              </w:rPr>
              <w:object w:dxaOrig="2860" w:dyaOrig="1980" w14:anchorId="305E10E1">
                <v:shape id="_x0000_i1837" type="#_x0000_t75" style="width:142.35pt;height:99.25pt" o:ole="">
                  <v:imagedata r:id="rId1897" o:title=""/>
                </v:shape>
                <o:OLEObject Type="Embed" ProgID="Equation.DSMT4" ShapeID="_x0000_i1837" DrawAspect="Content" ObjectID="_1731936741" r:id="rId1898"/>
              </w:object>
            </w:r>
          </w:p>
        </w:tc>
        <w:tc>
          <w:tcPr>
            <w:tcW w:w="5031" w:type="dxa"/>
            <w:shd w:val="clear" w:color="auto" w:fill="auto"/>
          </w:tcPr>
          <w:p w14:paraId="65E992B0" w14:textId="77777777" w:rsidR="007134D6" w:rsidRPr="00AA635E" w:rsidRDefault="00B42104" w:rsidP="007134D6">
            <w:pPr>
              <w:rPr>
                <w:rStyle w:val="Nummer"/>
                <w:b w:val="0"/>
              </w:rPr>
            </w:pPr>
            <w:r>
              <w:rPr>
                <w:rStyle w:val="Nummer"/>
                <w:b w:val="0"/>
              </w:rPr>
              <w:lastRenderedPageBreak/>
              <w:pict w14:anchorId="23BA6673">
                <v:shape id="_x0000_i1838" type="#_x0000_t75" style="width:191.45pt;height:108.55pt">
                  <v:imagedata r:id="rId1899" o:title="m936_2"/>
                </v:shape>
              </w:pict>
            </w:r>
          </w:p>
        </w:tc>
      </w:tr>
    </w:tbl>
    <w:p w14:paraId="32C82485" w14:textId="77777777" w:rsidR="007134D6" w:rsidRDefault="007134D6" w:rsidP="007134D6">
      <w:pPr>
        <w:rPr>
          <w:rStyle w:val="Nummer"/>
          <w:b w:val="0"/>
        </w:rPr>
      </w:pPr>
    </w:p>
    <w:p w14:paraId="432DD317" w14:textId="77777777" w:rsidR="007134D6" w:rsidRDefault="007134D6" w:rsidP="007134D6">
      <w:pPr>
        <w:rPr>
          <w:rStyle w:val="Nummer"/>
          <w:b w:val="0"/>
        </w:rPr>
      </w:pPr>
      <w:r w:rsidRPr="006A2ADF">
        <w:rPr>
          <w:rStyle w:val="Nummer"/>
        </w:rPr>
        <w:t>c)</w:t>
      </w:r>
      <w:r>
        <w:rPr>
          <w:rStyle w:val="Nummer"/>
          <w:b w:val="0"/>
        </w:rPr>
        <w:t xml:space="preserve"> x-Richtung:</w:t>
      </w:r>
    </w:p>
    <w:p w14:paraId="5007EBDA" w14:textId="77777777" w:rsidR="007134D6" w:rsidRDefault="007134D6" w:rsidP="007134D6">
      <w:pPr>
        <w:rPr>
          <w:rStyle w:val="Nummer"/>
          <w:b w:val="0"/>
        </w:rPr>
      </w:pPr>
      <w:r>
        <w:rPr>
          <w:rStyle w:val="Nummer"/>
          <w:b w:val="0"/>
        </w:rPr>
        <w:t>Da die Bewegung in x-Richtung auf Grund der fehlenden beschleunigenden oder abbremsenden Kraft konstant ist, ändert sich die Geschwindigkeitskomponente in diese Richtung nicht. Sie ist auch nach 0,3 s immer noch 1,25 m/s.</w:t>
      </w:r>
    </w:p>
    <w:p w14:paraId="5AEFE382" w14:textId="77777777" w:rsidR="007134D6" w:rsidRDefault="007134D6" w:rsidP="007134D6">
      <w:pPr>
        <w:rPr>
          <w:rStyle w:val="Nummer"/>
          <w:b w:val="0"/>
        </w:rPr>
      </w:pPr>
    </w:p>
    <w:p w14:paraId="3FF7DFD9" w14:textId="77777777" w:rsidR="007134D6" w:rsidRDefault="007134D6" w:rsidP="007134D6">
      <w:pPr>
        <w:rPr>
          <w:rStyle w:val="Nummer"/>
          <w:b w:val="0"/>
        </w:rPr>
      </w:pPr>
      <w:r>
        <w:rPr>
          <w:rStyle w:val="Nummer"/>
          <w:b w:val="0"/>
        </w:rPr>
        <w:t>y-Richtung:</w:t>
      </w:r>
    </w:p>
    <w:p w14:paraId="235357B5" w14:textId="77777777" w:rsidR="007134D6" w:rsidRDefault="007134D6" w:rsidP="007134D6">
      <w:pPr>
        <w:rPr>
          <w:rStyle w:val="Nummer"/>
          <w:b w:val="0"/>
        </w:rPr>
      </w:pPr>
      <w:r>
        <w:rPr>
          <w:rStyle w:val="Nummer"/>
          <w:b w:val="0"/>
        </w:rPr>
        <w:t>Nach unten ist die Bewegung ein freier Fall. Es gilt</w:t>
      </w:r>
    </w:p>
    <w:p w14:paraId="4F58865B" w14:textId="77777777" w:rsidR="007134D6" w:rsidRDefault="007134D6" w:rsidP="007134D6">
      <w:pPr>
        <w:rPr>
          <w:rStyle w:val="Nummer"/>
          <w:b w:val="0"/>
        </w:rPr>
      </w:pPr>
      <w:r w:rsidRPr="006A2ADF">
        <w:rPr>
          <w:rStyle w:val="Nummer"/>
        </w:rPr>
        <w:object w:dxaOrig="1800" w:dyaOrig="1700" w14:anchorId="40F91408">
          <v:shape id="_x0000_i1839" type="#_x0000_t75" style="width:90pt;height:84.55pt" o:ole="">
            <v:imagedata r:id="rId1900" o:title=""/>
          </v:shape>
          <o:OLEObject Type="Embed" ProgID="Equation.DSMT4" ShapeID="_x0000_i1839" DrawAspect="Content" ObjectID="_1731936742" r:id="rId1901"/>
        </w:object>
      </w:r>
    </w:p>
    <w:p w14:paraId="12273577" w14:textId="77777777" w:rsidR="00996BA4" w:rsidRDefault="00996BA4" w:rsidP="007134D6">
      <w:pPr>
        <w:rPr>
          <w:rStyle w:val="Nummer"/>
          <w:b w:val="0"/>
        </w:rPr>
      </w:pPr>
    </w:p>
    <w:sectPr w:rsidR="00996BA4">
      <w:headerReference w:type="default" r:id="rId1902"/>
      <w:footerReference w:type="default" r:id="rId1903"/>
      <w:type w:val="continuous"/>
      <w:pgSz w:w="11906" w:h="16838" w:code="9"/>
      <w:pgMar w:top="1701" w:right="851" w:bottom="1701" w:left="1134" w:header="720" w:footer="1247"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A15B70" w14:textId="77777777" w:rsidR="00B42104" w:rsidRDefault="00B42104">
      <w:r>
        <w:separator/>
      </w:r>
    </w:p>
    <w:p w14:paraId="393DA4B7" w14:textId="77777777" w:rsidR="00B42104" w:rsidRDefault="00B42104"/>
  </w:endnote>
  <w:endnote w:type="continuationSeparator" w:id="0">
    <w:p w14:paraId="4105DF91" w14:textId="77777777" w:rsidR="00B42104" w:rsidRDefault="00B42104">
      <w:r>
        <w:continuationSeparator/>
      </w:r>
    </w:p>
    <w:p w14:paraId="195E9891" w14:textId="77777777" w:rsidR="00B42104" w:rsidRDefault="00B4210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Unique Extended">
    <w:altName w:val="Calibri"/>
    <w:panose1 w:val="00000000000000000000"/>
    <w:charset w:val="00"/>
    <w:family w:val="swiss"/>
    <w:notTrueType/>
    <w:pitch w:val="default"/>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2D2F9" w14:textId="77777777" w:rsidR="00B42104" w:rsidRDefault="00B42104">
    <w:pPr>
      <w:pStyle w:val="Fuzeile"/>
    </w:pPr>
    <w:r>
      <w:t xml:space="preserve">Seite </w:t>
    </w:r>
    <w:r>
      <w:fldChar w:fldCharType="begin"/>
    </w:r>
    <w:r>
      <w:instrText xml:space="preserve"> PAGE </w:instrText>
    </w:r>
    <w:r>
      <w:fldChar w:fldCharType="separate"/>
    </w:r>
    <w:r>
      <w:rPr>
        <w:noProof/>
      </w:rPr>
      <w:t>60</w:t>
    </w:r>
    <w:r>
      <w:fldChar w:fldCharType="end"/>
    </w:r>
    <w:r>
      <w:t xml:space="preserve"> von </w:t>
    </w:r>
    <w:r>
      <w:rPr>
        <w:noProof/>
      </w:rPr>
      <w:fldChar w:fldCharType="begin"/>
    </w:r>
    <w:r>
      <w:rPr>
        <w:noProof/>
      </w:rPr>
      <w:instrText xml:space="preserve"> NUMPAGES </w:instrText>
    </w:r>
    <w:r>
      <w:rPr>
        <w:noProof/>
      </w:rPr>
      <w:fldChar w:fldCharType="separate"/>
    </w:r>
    <w:r>
      <w:rPr>
        <w:noProof/>
      </w:rPr>
      <w:t>227</w:t>
    </w:r>
    <w:r>
      <w:rPr>
        <w:noProof/>
      </w:rPr>
      <w:fldChar w:fldCharType="end"/>
    </w:r>
  </w:p>
  <w:p w14:paraId="23E4762C" w14:textId="77777777" w:rsidR="00B42104" w:rsidRDefault="00B4210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8250F9" w14:textId="77777777" w:rsidR="00B42104" w:rsidRDefault="00B42104">
      <w:r>
        <w:separator/>
      </w:r>
    </w:p>
    <w:p w14:paraId="586920AB" w14:textId="77777777" w:rsidR="00B42104" w:rsidRDefault="00B42104"/>
  </w:footnote>
  <w:footnote w:type="continuationSeparator" w:id="0">
    <w:p w14:paraId="191FF7F1" w14:textId="77777777" w:rsidR="00B42104" w:rsidRDefault="00B42104">
      <w:r>
        <w:continuationSeparator/>
      </w:r>
    </w:p>
    <w:p w14:paraId="7A7799BC" w14:textId="77777777" w:rsidR="00B42104" w:rsidRDefault="00B4210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4BC1FC" w14:textId="77777777" w:rsidR="00B42104" w:rsidRDefault="00B42104">
    <w:pPr>
      <w:pStyle w:val="Kopfzeile"/>
    </w:pPr>
    <w:r>
      <w:t>Lösungen Mechanik</w:t>
    </w:r>
  </w:p>
  <w:p w14:paraId="7B5DB404" w14:textId="77777777" w:rsidR="00B42104" w:rsidRDefault="00B4210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81F4F054"/>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0F0ED644"/>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545009"/>
    <w:multiLevelType w:val="hybridMultilevel"/>
    <w:tmpl w:val="4C468F0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947857"/>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6E522A"/>
    <w:multiLevelType w:val="hybridMultilevel"/>
    <w:tmpl w:val="988256F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295A58"/>
    <w:multiLevelType w:val="hybridMultilevel"/>
    <w:tmpl w:val="71261FD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ACB43F8"/>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134C0EEF"/>
    <w:multiLevelType w:val="singleLevel"/>
    <w:tmpl w:val="04070017"/>
    <w:lvl w:ilvl="0">
      <w:start w:val="1"/>
      <w:numFmt w:val="lowerLetter"/>
      <w:lvlText w:val="%1)"/>
      <w:lvlJc w:val="left"/>
      <w:pPr>
        <w:tabs>
          <w:tab w:val="num" w:pos="360"/>
        </w:tabs>
        <w:ind w:left="360" w:hanging="360"/>
      </w:pPr>
      <w:rPr>
        <w:rFonts w:hint="default"/>
      </w:rPr>
    </w:lvl>
  </w:abstractNum>
  <w:abstractNum w:abstractNumId="8" w15:restartNumberingAfterBreak="0">
    <w:nsid w:val="15993CEB"/>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9" w15:restartNumberingAfterBreak="0">
    <w:nsid w:val="19436727"/>
    <w:multiLevelType w:val="singleLevel"/>
    <w:tmpl w:val="04070017"/>
    <w:lvl w:ilvl="0">
      <w:start w:val="1"/>
      <w:numFmt w:val="lowerLetter"/>
      <w:lvlText w:val="%1)"/>
      <w:lvlJc w:val="left"/>
      <w:pPr>
        <w:tabs>
          <w:tab w:val="num" w:pos="360"/>
        </w:tabs>
        <w:ind w:left="360" w:hanging="360"/>
      </w:pPr>
      <w:rPr>
        <w:rFonts w:hint="default"/>
      </w:rPr>
    </w:lvl>
  </w:abstractNum>
  <w:abstractNum w:abstractNumId="10" w15:restartNumberingAfterBreak="0">
    <w:nsid w:val="313F7FD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A9E7B07"/>
    <w:multiLevelType w:val="singleLevel"/>
    <w:tmpl w:val="04070017"/>
    <w:lvl w:ilvl="0">
      <w:start w:val="1"/>
      <w:numFmt w:val="lowerLetter"/>
      <w:lvlText w:val="%1)"/>
      <w:lvlJc w:val="left"/>
      <w:pPr>
        <w:tabs>
          <w:tab w:val="num" w:pos="360"/>
        </w:tabs>
        <w:ind w:left="360" w:hanging="360"/>
      </w:pPr>
      <w:rPr>
        <w:rFonts w:hint="default"/>
      </w:rPr>
    </w:lvl>
  </w:abstractNum>
  <w:abstractNum w:abstractNumId="12" w15:restartNumberingAfterBreak="0">
    <w:nsid w:val="3AEC3283"/>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13" w15:restartNumberingAfterBreak="0">
    <w:nsid w:val="3AF33AA6"/>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14" w15:restartNumberingAfterBreak="0">
    <w:nsid w:val="3BF15554"/>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15" w15:restartNumberingAfterBreak="0">
    <w:nsid w:val="3D9077D2"/>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40FC54E5"/>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41FC1EAC"/>
    <w:multiLevelType w:val="hybridMultilevel"/>
    <w:tmpl w:val="AB8A63E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5BD1F57"/>
    <w:multiLevelType w:val="singleLevel"/>
    <w:tmpl w:val="04070017"/>
    <w:lvl w:ilvl="0">
      <w:start w:val="1"/>
      <w:numFmt w:val="lowerLetter"/>
      <w:lvlText w:val="%1)"/>
      <w:lvlJc w:val="left"/>
      <w:pPr>
        <w:tabs>
          <w:tab w:val="num" w:pos="360"/>
        </w:tabs>
        <w:ind w:left="360" w:hanging="360"/>
      </w:pPr>
    </w:lvl>
  </w:abstractNum>
  <w:abstractNum w:abstractNumId="19" w15:restartNumberingAfterBreak="0">
    <w:nsid w:val="46666B1A"/>
    <w:multiLevelType w:val="singleLevel"/>
    <w:tmpl w:val="04070017"/>
    <w:lvl w:ilvl="0">
      <w:start w:val="1"/>
      <w:numFmt w:val="lowerLetter"/>
      <w:lvlText w:val="%1)"/>
      <w:lvlJc w:val="left"/>
      <w:pPr>
        <w:tabs>
          <w:tab w:val="num" w:pos="360"/>
        </w:tabs>
        <w:ind w:left="360" w:hanging="360"/>
      </w:pPr>
      <w:rPr>
        <w:rFonts w:hint="default"/>
      </w:rPr>
    </w:lvl>
  </w:abstractNum>
  <w:abstractNum w:abstractNumId="20" w15:restartNumberingAfterBreak="0">
    <w:nsid w:val="46E86751"/>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21" w15:restartNumberingAfterBreak="0">
    <w:nsid w:val="4C35495F"/>
    <w:multiLevelType w:val="hybridMultilevel"/>
    <w:tmpl w:val="EB52566E"/>
    <w:lvl w:ilvl="0" w:tplc="04070001">
      <w:start w:val="1"/>
      <w:numFmt w:val="bullet"/>
      <w:lvlText w:val=""/>
      <w:lvlJc w:val="left"/>
      <w:pPr>
        <w:tabs>
          <w:tab w:val="num" w:pos="840"/>
        </w:tabs>
        <w:ind w:left="840" w:hanging="360"/>
      </w:pPr>
      <w:rPr>
        <w:rFonts w:ascii="Symbol" w:hAnsi="Symbol" w:hint="default"/>
      </w:rPr>
    </w:lvl>
    <w:lvl w:ilvl="1" w:tplc="04070003" w:tentative="1">
      <w:start w:val="1"/>
      <w:numFmt w:val="bullet"/>
      <w:lvlText w:val="o"/>
      <w:lvlJc w:val="left"/>
      <w:pPr>
        <w:tabs>
          <w:tab w:val="num" w:pos="1560"/>
        </w:tabs>
        <w:ind w:left="1560" w:hanging="360"/>
      </w:pPr>
      <w:rPr>
        <w:rFonts w:ascii="Courier New" w:hAnsi="Courier New" w:cs="Courier New" w:hint="default"/>
      </w:rPr>
    </w:lvl>
    <w:lvl w:ilvl="2" w:tplc="04070005" w:tentative="1">
      <w:start w:val="1"/>
      <w:numFmt w:val="bullet"/>
      <w:lvlText w:val=""/>
      <w:lvlJc w:val="left"/>
      <w:pPr>
        <w:tabs>
          <w:tab w:val="num" w:pos="2280"/>
        </w:tabs>
        <w:ind w:left="2280" w:hanging="360"/>
      </w:pPr>
      <w:rPr>
        <w:rFonts w:ascii="Wingdings" w:hAnsi="Wingdings" w:hint="default"/>
      </w:rPr>
    </w:lvl>
    <w:lvl w:ilvl="3" w:tplc="04070001" w:tentative="1">
      <w:start w:val="1"/>
      <w:numFmt w:val="bullet"/>
      <w:lvlText w:val=""/>
      <w:lvlJc w:val="left"/>
      <w:pPr>
        <w:tabs>
          <w:tab w:val="num" w:pos="3000"/>
        </w:tabs>
        <w:ind w:left="3000" w:hanging="360"/>
      </w:pPr>
      <w:rPr>
        <w:rFonts w:ascii="Symbol" w:hAnsi="Symbol" w:hint="default"/>
      </w:rPr>
    </w:lvl>
    <w:lvl w:ilvl="4" w:tplc="04070003" w:tentative="1">
      <w:start w:val="1"/>
      <w:numFmt w:val="bullet"/>
      <w:lvlText w:val="o"/>
      <w:lvlJc w:val="left"/>
      <w:pPr>
        <w:tabs>
          <w:tab w:val="num" w:pos="3720"/>
        </w:tabs>
        <w:ind w:left="3720" w:hanging="360"/>
      </w:pPr>
      <w:rPr>
        <w:rFonts w:ascii="Courier New" w:hAnsi="Courier New" w:cs="Courier New" w:hint="default"/>
      </w:rPr>
    </w:lvl>
    <w:lvl w:ilvl="5" w:tplc="04070005" w:tentative="1">
      <w:start w:val="1"/>
      <w:numFmt w:val="bullet"/>
      <w:lvlText w:val=""/>
      <w:lvlJc w:val="left"/>
      <w:pPr>
        <w:tabs>
          <w:tab w:val="num" w:pos="4440"/>
        </w:tabs>
        <w:ind w:left="4440" w:hanging="360"/>
      </w:pPr>
      <w:rPr>
        <w:rFonts w:ascii="Wingdings" w:hAnsi="Wingdings" w:hint="default"/>
      </w:rPr>
    </w:lvl>
    <w:lvl w:ilvl="6" w:tplc="04070001" w:tentative="1">
      <w:start w:val="1"/>
      <w:numFmt w:val="bullet"/>
      <w:lvlText w:val=""/>
      <w:lvlJc w:val="left"/>
      <w:pPr>
        <w:tabs>
          <w:tab w:val="num" w:pos="5160"/>
        </w:tabs>
        <w:ind w:left="5160" w:hanging="360"/>
      </w:pPr>
      <w:rPr>
        <w:rFonts w:ascii="Symbol" w:hAnsi="Symbol" w:hint="default"/>
      </w:rPr>
    </w:lvl>
    <w:lvl w:ilvl="7" w:tplc="04070003" w:tentative="1">
      <w:start w:val="1"/>
      <w:numFmt w:val="bullet"/>
      <w:lvlText w:val="o"/>
      <w:lvlJc w:val="left"/>
      <w:pPr>
        <w:tabs>
          <w:tab w:val="num" w:pos="5880"/>
        </w:tabs>
        <w:ind w:left="5880" w:hanging="360"/>
      </w:pPr>
      <w:rPr>
        <w:rFonts w:ascii="Courier New" w:hAnsi="Courier New" w:cs="Courier New" w:hint="default"/>
      </w:rPr>
    </w:lvl>
    <w:lvl w:ilvl="8" w:tplc="04070005" w:tentative="1">
      <w:start w:val="1"/>
      <w:numFmt w:val="bullet"/>
      <w:lvlText w:val=""/>
      <w:lvlJc w:val="left"/>
      <w:pPr>
        <w:tabs>
          <w:tab w:val="num" w:pos="6600"/>
        </w:tabs>
        <w:ind w:left="6600" w:hanging="360"/>
      </w:pPr>
      <w:rPr>
        <w:rFonts w:ascii="Wingdings" w:hAnsi="Wingdings" w:hint="default"/>
      </w:rPr>
    </w:lvl>
  </w:abstractNum>
  <w:abstractNum w:abstractNumId="22" w15:restartNumberingAfterBreak="0">
    <w:nsid w:val="4E8D3592"/>
    <w:multiLevelType w:val="multilevel"/>
    <w:tmpl w:val="BC769304"/>
    <w:lvl w:ilvl="0">
      <w:start w:val="1"/>
      <w:numFmt w:val="bullet"/>
      <w:lvlText w:val=""/>
      <w:lvlJc w:val="left"/>
      <w:pPr>
        <w:tabs>
          <w:tab w:val="num" w:pos="0"/>
        </w:tabs>
        <w:ind w:left="360"/>
      </w:pPr>
    </w:lvl>
    <w:lvl w:ilvl="1">
      <w:start w:val="1"/>
      <w:numFmt w:val="bullet"/>
      <w:lvlText w:val=""/>
      <w:lvlJc w:val="left"/>
      <w:pPr>
        <w:tabs>
          <w:tab w:val="num" w:pos="0"/>
        </w:tabs>
        <w:ind w:left="360"/>
      </w:pPr>
    </w:lvl>
    <w:lvl w:ilvl="2">
      <w:start w:val="1"/>
      <w:numFmt w:val="bullet"/>
      <w:lvlText w:val=""/>
      <w:lvlJc w:val="left"/>
      <w:pPr>
        <w:tabs>
          <w:tab w:val="num" w:pos="0"/>
        </w:tabs>
        <w:ind w:left="360"/>
      </w:pPr>
    </w:lvl>
    <w:lvl w:ilvl="3">
      <w:start w:val="1"/>
      <w:numFmt w:val="bullet"/>
      <w:lvlText w:val=""/>
      <w:lvlJc w:val="left"/>
      <w:pPr>
        <w:tabs>
          <w:tab w:val="num" w:pos="0"/>
        </w:tabs>
        <w:ind w:left="360"/>
      </w:pPr>
    </w:lvl>
    <w:lvl w:ilvl="4">
      <w:start w:val="1"/>
      <w:numFmt w:val="bullet"/>
      <w:lvlText w:val=""/>
      <w:lvlJc w:val="left"/>
      <w:pPr>
        <w:tabs>
          <w:tab w:val="num" w:pos="0"/>
        </w:tabs>
        <w:ind w:left="360"/>
      </w:pPr>
    </w:lvl>
    <w:lvl w:ilvl="5">
      <w:start w:val="1"/>
      <w:numFmt w:val="bullet"/>
      <w:lvlText w:val=""/>
      <w:lvlJc w:val="left"/>
      <w:pPr>
        <w:tabs>
          <w:tab w:val="num" w:pos="0"/>
        </w:tabs>
        <w:ind w:left="360"/>
      </w:pPr>
    </w:lvl>
    <w:lvl w:ilvl="6">
      <w:start w:val="1"/>
      <w:numFmt w:val="bullet"/>
      <w:lvlText w:val=""/>
      <w:lvlJc w:val="left"/>
      <w:pPr>
        <w:tabs>
          <w:tab w:val="num" w:pos="0"/>
        </w:tabs>
        <w:ind w:left="360"/>
      </w:pPr>
    </w:lvl>
    <w:lvl w:ilvl="7">
      <w:start w:val="1"/>
      <w:numFmt w:val="bullet"/>
      <w:lvlText w:val=""/>
      <w:lvlJc w:val="left"/>
      <w:pPr>
        <w:tabs>
          <w:tab w:val="num" w:pos="0"/>
        </w:tabs>
        <w:ind w:left="360"/>
      </w:pPr>
    </w:lvl>
    <w:lvl w:ilvl="8">
      <w:start w:val="1"/>
      <w:numFmt w:val="bullet"/>
      <w:lvlText w:val=""/>
      <w:lvlJc w:val="left"/>
      <w:pPr>
        <w:tabs>
          <w:tab w:val="num" w:pos="0"/>
        </w:tabs>
        <w:ind w:left="360"/>
      </w:pPr>
    </w:lvl>
  </w:abstractNum>
  <w:abstractNum w:abstractNumId="23" w15:restartNumberingAfterBreak="0">
    <w:nsid w:val="4F6060E7"/>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24" w15:restartNumberingAfterBreak="0">
    <w:nsid w:val="50F7619D"/>
    <w:multiLevelType w:val="multilevel"/>
    <w:tmpl w:val="E1E81E98"/>
    <w:lvl w:ilvl="0">
      <w:start w:val="1"/>
      <w:numFmt w:val="lowerLetter"/>
      <w:pStyle w:val="Aufzhlungszeichen2"/>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56400C85"/>
    <w:multiLevelType w:val="multilevel"/>
    <w:tmpl w:val="D3CA6920"/>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58562AE9"/>
    <w:multiLevelType w:val="singleLevel"/>
    <w:tmpl w:val="04070017"/>
    <w:lvl w:ilvl="0">
      <w:start w:val="1"/>
      <w:numFmt w:val="lowerLetter"/>
      <w:lvlText w:val="%1)"/>
      <w:lvlJc w:val="left"/>
      <w:pPr>
        <w:tabs>
          <w:tab w:val="num" w:pos="360"/>
        </w:tabs>
        <w:ind w:left="360" w:hanging="360"/>
      </w:pPr>
      <w:rPr>
        <w:rFonts w:hint="default"/>
      </w:rPr>
    </w:lvl>
  </w:abstractNum>
  <w:abstractNum w:abstractNumId="27" w15:restartNumberingAfterBreak="0">
    <w:nsid w:val="61607436"/>
    <w:multiLevelType w:val="multilevel"/>
    <w:tmpl w:val="4B0EEBA8"/>
    <w:lvl w:ilvl="0">
      <w:start w:val="5"/>
      <w:numFmt w:val="lowerLetter"/>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622D3162"/>
    <w:multiLevelType w:val="singleLevel"/>
    <w:tmpl w:val="BFEEA830"/>
    <w:lvl w:ilvl="0">
      <w:start w:val="1"/>
      <w:numFmt w:val="bullet"/>
      <w:pStyle w:val="Aufzhlungszeichen"/>
      <w:lvlText w:val=""/>
      <w:lvlJc w:val="left"/>
      <w:pPr>
        <w:tabs>
          <w:tab w:val="num" w:pos="360"/>
        </w:tabs>
        <w:ind w:left="360" w:hanging="360"/>
      </w:pPr>
      <w:rPr>
        <w:rFonts w:ascii="Wingdings" w:hAnsi="Wingdings" w:hint="default"/>
      </w:rPr>
    </w:lvl>
  </w:abstractNum>
  <w:abstractNum w:abstractNumId="29" w15:restartNumberingAfterBreak="0">
    <w:nsid w:val="66FD53F6"/>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7C0F2C13"/>
    <w:multiLevelType w:val="singleLevel"/>
    <w:tmpl w:val="04070017"/>
    <w:lvl w:ilvl="0">
      <w:start w:val="1"/>
      <w:numFmt w:val="lowerLetter"/>
      <w:lvlText w:val="%1)"/>
      <w:lvlJc w:val="left"/>
      <w:pPr>
        <w:tabs>
          <w:tab w:val="num" w:pos="360"/>
        </w:tabs>
        <w:ind w:left="360" w:hanging="360"/>
      </w:pPr>
      <w:rPr>
        <w:rFonts w:hint="default"/>
      </w:rPr>
    </w:lvl>
  </w:abstractNum>
  <w:abstractNum w:abstractNumId="31" w15:restartNumberingAfterBreak="0">
    <w:nsid w:val="7CE8179C"/>
    <w:multiLevelType w:val="hybridMultilevel"/>
    <w:tmpl w:val="FD1A976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7E3C04C7"/>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7FD677E0"/>
    <w:multiLevelType w:val="singleLevel"/>
    <w:tmpl w:val="04070017"/>
    <w:lvl w:ilvl="0">
      <w:start w:val="1"/>
      <w:numFmt w:val="lowerLetter"/>
      <w:lvlText w:val="%1)"/>
      <w:lvlJc w:val="left"/>
      <w:pPr>
        <w:tabs>
          <w:tab w:val="num" w:pos="360"/>
        </w:tabs>
        <w:ind w:left="360" w:hanging="360"/>
      </w:pPr>
      <w:rPr>
        <w:rFonts w:hint="default"/>
      </w:rPr>
    </w:lvl>
  </w:abstractNum>
  <w:num w:numId="1">
    <w:abstractNumId w:val="1"/>
  </w:num>
  <w:num w:numId="2">
    <w:abstractNumId w:val="28"/>
  </w:num>
  <w:num w:numId="3">
    <w:abstractNumId w:val="0"/>
  </w:num>
  <w:num w:numId="4">
    <w:abstractNumId w:val="24"/>
  </w:num>
  <w:num w:numId="5">
    <w:abstractNumId w:val="28"/>
  </w:num>
  <w:num w:numId="6">
    <w:abstractNumId w:val="24"/>
  </w:num>
  <w:num w:numId="7">
    <w:abstractNumId w:val="13"/>
  </w:num>
  <w:num w:numId="8">
    <w:abstractNumId w:val="14"/>
  </w:num>
  <w:num w:numId="9">
    <w:abstractNumId w:val="23"/>
  </w:num>
  <w:num w:numId="10">
    <w:abstractNumId w:val="12"/>
  </w:num>
  <w:num w:numId="11">
    <w:abstractNumId w:val="8"/>
  </w:num>
  <w:num w:numId="12">
    <w:abstractNumId w:val="20"/>
  </w:num>
  <w:num w:numId="13">
    <w:abstractNumId w:val="22"/>
  </w:num>
  <w:num w:numId="14">
    <w:abstractNumId w:val="27"/>
  </w:num>
  <w:num w:numId="15">
    <w:abstractNumId w:val="19"/>
  </w:num>
  <w:num w:numId="16">
    <w:abstractNumId w:val="3"/>
  </w:num>
  <w:num w:numId="17">
    <w:abstractNumId w:val="32"/>
  </w:num>
  <w:num w:numId="18">
    <w:abstractNumId w:val="29"/>
  </w:num>
  <w:num w:numId="19">
    <w:abstractNumId w:val="16"/>
  </w:num>
  <w:num w:numId="20">
    <w:abstractNumId w:val="6"/>
  </w:num>
  <w:num w:numId="21">
    <w:abstractNumId w:val="10"/>
  </w:num>
  <w:num w:numId="22">
    <w:abstractNumId w:val="15"/>
  </w:num>
  <w:num w:numId="23">
    <w:abstractNumId w:val="9"/>
  </w:num>
  <w:num w:numId="24">
    <w:abstractNumId w:val="33"/>
  </w:num>
  <w:num w:numId="25">
    <w:abstractNumId w:val="7"/>
  </w:num>
  <w:num w:numId="26">
    <w:abstractNumId w:val="30"/>
  </w:num>
  <w:num w:numId="27">
    <w:abstractNumId w:val="26"/>
  </w:num>
  <w:num w:numId="28">
    <w:abstractNumId w:val="4"/>
  </w:num>
  <w:num w:numId="29">
    <w:abstractNumId w:val="21"/>
  </w:num>
  <w:num w:numId="30">
    <w:abstractNumId w:val="18"/>
  </w:num>
  <w:num w:numId="31">
    <w:abstractNumId w:val="11"/>
  </w:num>
  <w:num w:numId="32">
    <w:abstractNumId w:val="25"/>
  </w:num>
  <w:num w:numId="33">
    <w:abstractNumId w:val="5"/>
  </w:num>
  <w:num w:numId="34">
    <w:abstractNumId w:val="17"/>
  </w:num>
  <w:num w:numId="35">
    <w:abstractNumId w:val="2"/>
  </w:num>
  <w:num w:numId="36">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activeWritingStyle w:appName="MSWord" w:lang="de-DE" w:vendorID="9" w:dllVersion="512" w:checkStyle="1"/>
  <w:activeWritingStyle w:appName="MSWord" w:lang="it-IT" w:vendorID="3" w:dllVersion="517"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361919"/>
    <w:rsid w:val="0000109C"/>
    <w:rsid w:val="000048A5"/>
    <w:rsid w:val="00004AFB"/>
    <w:rsid w:val="000053AC"/>
    <w:rsid w:val="00005880"/>
    <w:rsid w:val="00006391"/>
    <w:rsid w:val="000113C2"/>
    <w:rsid w:val="000161E4"/>
    <w:rsid w:val="00017C23"/>
    <w:rsid w:val="000226BC"/>
    <w:rsid w:val="00024E21"/>
    <w:rsid w:val="000272C9"/>
    <w:rsid w:val="000328E1"/>
    <w:rsid w:val="00034577"/>
    <w:rsid w:val="00035A5F"/>
    <w:rsid w:val="00036F6D"/>
    <w:rsid w:val="0004370E"/>
    <w:rsid w:val="00044767"/>
    <w:rsid w:val="00045B43"/>
    <w:rsid w:val="000469C3"/>
    <w:rsid w:val="00052AB6"/>
    <w:rsid w:val="0005690F"/>
    <w:rsid w:val="00060386"/>
    <w:rsid w:val="0006133C"/>
    <w:rsid w:val="00064B90"/>
    <w:rsid w:val="0006790A"/>
    <w:rsid w:val="000738FD"/>
    <w:rsid w:val="0007435F"/>
    <w:rsid w:val="0007616F"/>
    <w:rsid w:val="0008095E"/>
    <w:rsid w:val="00081D31"/>
    <w:rsid w:val="00085232"/>
    <w:rsid w:val="0008586A"/>
    <w:rsid w:val="00092A3C"/>
    <w:rsid w:val="000944DD"/>
    <w:rsid w:val="00096AB2"/>
    <w:rsid w:val="000A13B7"/>
    <w:rsid w:val="000A1EF9"/>
    <w:rsid w:val="000A2B54"/>
    <w:rsid w:val="000A3A36"/>
    <w:rsid w:val="000A478B"/>
    <w:rsid w:val="000A5DC8"/>
    <w:rsid w:val="000A66C8"/>
    <w:rsid w:val="000A77D6"/>
    <w:rsid w:val="000B4293"/>
    <w:rsid w:val="000B5D17"/>
    <w:rsid w:val="000C1A40"/>
    <w:rsid w:val="000C36B3"/>
    <w:rsid w:val="000C36C1"/>
    <w:rsid w:val="000C4EAD"/>
    <w:rsid w:val="000C5BAA"/>
    <w:rsid w:val="000C7073"/>
    <w:rsid w:val="000D19F0"/>
    <w:rsid w:val="000D413C"/>
    <w:rsid w:val="000D4CF5"/>
    <w:rsid w:val="000D5DE1"/>
    <w:rsid w:val="000D79DC"/>
    <w:rsid w:val="000D7A57"/>
    <w:rsid w:val="000E2194"/>
    <w:rsid w:val="000E2DD6"/>
    <w:rsid w:val="000E62F0"/>
    <w:rsid w:val="000F075D"/>
    <w:rsid w:val="000F1A0C"/>
    <w:rsid w:val="000F2057"/>
    <w:rsid w:val="000F3524"/>
    <w:rsid w:val="000F42AB"/>
    <w:rsid w:val="000F44EC"/>
    <w:rsid w:val="000F75E2"/>
    <w:rsid w:val="001000E9"/>
    <w:rsid w:val="00101FB0"/>
    <w:rsid w:val="00104E2F"/>
    <w:rsid w:val="00106B94"/>
    <w:rsid w:val="00113BDB"/>
    <w:rsid w:val="00120C9B"/>
    <w:rsid w:val="00121C35"/>
    <w:rsid w:val="00121DBE"/>
    <w:rsid w:val="001223AF"/>
    <w:rsid w:val="0012311B"/>
    <w:rsid w:val="00123392"/>
    <w:rsid w:val="00125DC6"/>
    <w:rsid w:val="0012614B"/>
    <w:rsid w:val="001278CD"/>
    <w:rsid w:val="0013015D"/>
    <w:rsid w:val="00130C55"/>
    <w:rsid w:val="001337E3"/>
    <w:rsid w:val="001447FC"/>
    <w:rsid w:val="00146C61"/>
    <w:rsid w:val="00150B82"/>
    <w:rsid w:val="0015154E"/>
    <w:rsid w:val="0015385A"/>
    <w:rsid w:val="001615A9"/>
    <w:rsid w:val="00164C80"/>
    <w:rsid w:val="00170126"/>
    <w:rsid w:val="00170F25"/>
    <w:rsid w:val="00171658"/>
    <w:rsid w:val="0017240B"/>
    <w:rsid w:val="00172692"/>
    <w:rsid w:val="0017335E"/>
    <w:rsid w:val="001809A8"/>
    <w:rsid w:val="0018314A"/>
    <w:rsid w:val="00190B1F"/>
    <w:rsid w:val="001910A8"/>
    <w:rsid w:val="001911B6"/>
    <w:rsid w:val="00193420"/>
    <w:rsid w:val="0019692A"/>
    <w:rsid w:val="001977DE"/>
    <w:rsid w:val="001A4AC6"/>
    <w:rsid w:val="001B2F46"/>
    <w:rsid w:val="001B4B90"/>
    <w:rsid w:val="001B7628"/>
    <w:rsid w:val="001B77B2"/>
    <w:rsid w:val="001B7CBA"/>
    <w:rsid w:val="001C0889"/>
    <w:rsid w:val="001C46EE"/>
    <w:rsid w:val="001C74BC"/>
    <w:rsid w:val="001D0178"/>
    <w:rsid w:val="001D0403"/>
    <w:rsid w:val="001D593C"/>
    <w:rsid w:val="001D7E7D"/>
    <w:rsid w:val="001E33C0"/>
    <w:rsid w:val="001E3D9B"/>
    <w:rsid w:val="001E4C52"/>
    <w:rsid w:val="001E6F9F"/>
    <w:rsid w:val="001F54B3"/>
    <w:rsid w:val="001F5E7B"/>
    <w:rsid w:val="001F75EA"/>
    <w:rsid w:val="00201FC5"/>
    <w:rsid w:val="00207CE4"/>
    <w:rsid w:val="00210A4B"/>
    <w:rsid w:val="0021190C"/>
    <w:rsid w:val="00212A48"/>
    <w:rsid w:val="00215492"/>
    <w:rsid w:val="00215A4C"/>
    <w:rsid w:val="00215A65"/>
    <w:rsid w:val="00215FA5"/>
    <w:rsid w:val="00216312"/>
    <w:rsid w:val="0021687B"/>
    <w:rsid w:val="00222411"/>
    <w:rsid w:val="00224684"/>
    <w:rsid w:val="00225CA7"/>
    <w:rsid w:val="00226BCD"/>
    <w:rsid w:val="00227470"/>
    <w:rsid w:val="00230D56"/>
    <w:rsid w:val="002366A1"/>
    <w:rsid w:val="002373EA"/>
    <w:rsid w:val="002374AE"/>
    <w:rsid w:val="0024081A"/>
    <w:rsid w:val="002417E7"/>
    <w:rsid w:val="0024291B"/>
    <w:rsid w:val="00246A55"/>
    <w:rsid w:val="002519B1"/>
    <w:rsid w:val="00256717"/>
    <w:rsid w:val="00260A60"/>
    <w:rsid w:val="002627B5"/>
    <w:rsid w:val="00264251"/>
    <w:rsid w:val="00266D40"/>
    <w:rsid w:val="00270C30"/>
    <w:rsid w:val="00275A7F"/>
    <w:rsid w:val="0027766D"/>
    <w:rsid w:val="00280F0A"/>
    <w:rsid w:val="00282F93"/>
    <w:rsid w:val="002839E5"/>
    <w:rsid w:val="0028427C"/>
    <w:rsid w:val="002856A7"/>
    <w:rsid w:val="00287677"/>
    <w:rsid w:val="00290097"/>
    <w:rsid w:val="002910B5"/>
    <w:rsid w:val="0029374E"/>
    <w:rsid w:val="002947AE"/>
    <w:rsid w:val="00295325"/>
    <w:rsid w:val="00295C8F"/>
    <w:rsid w:val="00297041"/>
    <w:rsid w:val="002A34FF"/>
    <w:rsid w:val="002B1BC1"/>
    <w:rsid w:val="002B3A4C"/>
    <w:rsid w:val="002B6409"/>
    <w:rsid w:val="002B7442"/>
    <w:rsid w:val="002C1070"/>
    <w:rsid w:val="002C16CC"/>
    <w:rsid w:val="002C2298"/>
    <w:rsid w:val="002C249B"/>
    <w:rsid w:val="002C344B"/>
    <w:rsid w:val="002C3983"/>
    <w:rsid w:val="002C41EA"/>
    <w:rsid w:val="002D3299"/>
    <w:rsid w:val="002D34B0"/>
    <w:rsid w:val="002D3A4F"/>
    <w:rsid w:val="002D4687"/>
    <w:rsid w:val="002D47C3"/>
    <w:rsid w:val="002D748F"/>
    <w:rsid w:val="002D7D20"/>
    <w:rsid w:val="002E432E"/>
    <w:rsid w:val="002E60B8"/>
    <w:rsid w:val="002E7284"/>
    <w:rsid w:val="002E7981"/>
    <w:rsid w:val="002F00A2"/>
    <w:rsid w:val="002F208E"/>
    <w:rsid w:val="002F30A3"/>
    <w:rsid w:val="002F49C8"/>
    <w:rsid w:val="002F5DE6"/>
    <w:rsid w:val="002F62D1"/>
    <w:rsid w:val="00300670"/>
    <w:rsid w:val="00301040"/>
    <w:rsid w:val="00302349"/>
    <w:rsid w:val="00303E81"/>
    <w:rsid w:val="003075C7"/>
    <w:rsid w:val="0031124F"/>
    <w:rsid w:val="003142DB"/>
    <w:rsid w:val="0031488E"/>
    <w:rsid w:val="0032129B"/>
    <w:rsid w:val="0032655D"/>
    <w:rsid w:val="00331E7E"/>
    <w:rsid w:val="0033765E"/>
    <w:rsid w:val="00341B74"/>
    <w:rsid w:val="00341C5A"/>
    <w:rsid w:val="00342CEB"/>
    <w:rsid w:val="003439BB"/>
    <w:rsid w:val="00352FF5"/>
    <w:rsid w:val="003532E2"/>
    <w:rsid w:val="00353EBE"/>
    <w:rsid w:val="003568E0"/>
    <w:rsid w:val="00356F6B"/>
    <w:rsid w:val="003571B3"/>
    <w:rsid w:val="003617A3"/>
    <w:rsid w:val="00361919"/>
    <w:rsid w:val="00362192"/>
    <w:rsid w:val="003631C3"/>
    <w:rsid w:val="00371130"/>
    <w:rsid w:val="0037237A"/>
    <w:rsid w:val="0037375B"/>
    <w:rsid w:val="003749FC"/>
    <w:rsid w:val="00377AC8"/>
    <w:rsid w:val="0038412C"/>
    <w:rsid w:val="003844C8"/>
    <w:rsid w:val="0039123B"/>
    <w:rsid w:val="00391369"/>
    <w:rsid w:val="003916FF"/>
    <w:rsid w:val="00392251"/>
    <w:rsid w:val="00396E4A"/>
    <w:rsid w:val="003A146C"/>
    <w:rsid w:val="003A152D"/>
    <w:rsid w:val="003A2871"/>
    <w:rsid w:val="003A29D5"/>
    <w:rsid w:val="003A3C54"/>
    <w:rsid w:val="003A5B98"/>
    <w:rsid w:val="003A6957"/>
    <w:rsid w:val="003B0508"/>
    <w:rsid w:val="003B2397"/>
    <w:rsid w:val="003B6C8A"/>
    <w:rsid w:val="003B7079"/>
    <w:rsid w:val="003B70FE"/>
    <w:rsid w:val="003B7349"/>
    <w:rsid w:val="003C0A42"/>
    <w:rsid w:val="003C2952"/>
    <w:rsid w:val="003C3AD3"/>
    <w:rsid w:val="003C6EA7"/>
    <w:rsid w:val="003C7109"/>
    <w:rsid w:val="003D4A99"/>
    <w:rsid w:val="003D6515"/>
    <w:rsid w:val="003D6CF6"/>
    <w:rsid w:val="003E0D43"/>
    <w:rsid w:val="003E2D27"/>
    <w:rsid w:val="003E4965"/>
    <w:rsid w:val="003E4A5A"/>
    <w:rsid w:val="003E7C25"/>
    <w:rsid w:val="003E7E9F"/>
    <w:rsid w:val="003F065E"/>
    <w:rsid w:val="003F1417"/>
    <w:rsid w:val="003F3164"/>
    <w:rsid w:val="00400A37"/>
    <w:rsid w:val="004012A3"/>
    <w:rsid w:val="0040232B"/>
    <w:rsid w:val="0041578D"/>
    <w:rsid w:val="0041614C"/>
    <w:rsid w:val="0042511C"/>
    <w:rsid w:val="00430ABC"/>
    <w:rsid w:val="00431B8E"/>
    <w:rsid w:val="004333B1"/>
    <w:rsid w:val="00434AFF"/>
    <w:rsid w:val="00436A77"/>
    <w:rsid w:val="00436CE9"/>
    <w:rsid w:val="00436F6C"/>
    <w:rsid w:val="004371C6"/>
    <w:rsid w:val="0044191D"/>
    <w:rsid w:val="004420E6"/>
    <w:rsid w:val="0044269A"/>
    <w:rsid w:val="004456F9"/>
    <w:rsid w:val="00446E80"/>
    <w:rsid w:val="0045040F"/>
    <w:rsid w:val="00450FA3"/>
    <w:rsid w:val="0045204B"/>
    <w:rsid w:val="00453865"/>
    <w:rsid w:val="00453A8C"/>
    <w:rsid w:val="004559E0"/>
    <w:rsid w:val="00456911"/>
    <w:rsid w:val="00456BEA"/>
    <w:rsid w:val="004649A6"/>
    <w:rsid w:val="00464FD7"/>
    <w:rsid w:val="004708FD"/>
    <w:rsid w:val="00471B12"/>
    <w:rsid w:val="0047236D"/>
    <w:rsid w:val="004736E7"/>
    <w:rsid w:val="00474525"/>
    <w:rsid w:val="004764E9"/>
    <w:rsid w:val="004809B6"/>
    <w:rsid w:val="00483004"/>
    <w:rsid w:val="00491E58"/>
    <w:rsid w:val="004A2024"/>
    <w:rsid w:val="004A373F"/>
    <w:rsid w:val="004A3CDF"/>
    <w:rsid w:val="004A5ABB"/>
    <w:rsid w:val="004B10A3"/>
    <w:rsid w:val="004B1AD4"/>
    <w:rsid w:val="004B48A8"/>
    <w:rsid w:val="004B6134"/>
    <w:rsid w:val="004B68B4"/>
    <w:rsid w:val="004C156A"/>
    <w:rsid w:val="004C20C0"/>
    <w:rsid w:val="004C250B"/>
    <w:rsid w:val="004C44E1"/>
    <w:rsid w:val="004D5D6E"/>
    <w:rsid w:val="004E076C"/>
    <w:rsid w:val="004E1563"/>
    <w:rsid w:val="004E1722"/>
    <w:rsid w:val="004E46D8"/>
    <w:rsid w:val="004E5ED5"/>
    <w:rsid w:val="004E5F0D"/>
    <w:rsid w:val="004E6CA3"/>
    <w:rsid w:val="004E7A11"/>
    <w:rsid w:val="004F3038"/>
    <w:rsid w:val="004F4918"/>
    <w:rsid w:val="004F7758"/>
    <w:rsid w:val="00507753"/>
    <w:rsid w:val="00510F49"/>
    <w:rsid w:val="00512B93"/>
    <w:rsid w:val="005133FB"/>
    <w:rsid w:val="00513CDB"/>
    <w:rsid w:val="005142F6"/>
    <w:rsid w:val="00514593"/>
    <w:rsid w:val="00514E3C"/>
    <w:rsid w:val="00525141"/>
    <w:rsid w:val="00531CFA"/>
    <w:rsid w:val="005347FB"/>
    <w:rsid w:val="0053602D"/>
    <w:rsid w:val="0053654D"/>
    <w:rsid w:val="0053747B"/>
    <w:rsid w:val="005412CD"/>
    <w:rsid w:val="00541F78"/>
    <w:rsid w:val="005429C9"/>
    <w:rsid w:val="005456AC"/>
    <w:rsid w:val="00545F7E"/>
    <w:rsid w:val="005460F5"/>
    <w:rsid w:val="005473B2"/>
    <w:rsid w:val="00551288"/>
    <w:rsid w:val="0055293B"/>
    <w:rsid w:val="00556C89"/>
    <w:rsid w:val="00561173"/>
    <w:rsid w:val="005615F1"/>
    <w:rsid w:val="00562531"/>
    <w:rsid w:val="0056306E"/>
    <w:rsid w:val="00566D78"/>
    <w:rsid w:val="0057074D"/>
    <w:rsid w:val="00571169"/>
    <w:rsid w:val="0057576A"/>
    <w:rsid w:val="00576DD1"/>
    <w:rsid w:val="00577224"/>
    <w:rsid w:val="005839D4"/>
    <w:rsid w:val="00583C9C"/>
    <w:rsid w:val="00584307"/>
    <w:rsid w:val="005848A4"/>
    <w:rsid w:val="00587CFD"/>
    <w:rsid w:val="00590187"/>
    <w:rsid w:val="005937D4"/>
    <w:rsid w:val="005A2D35"/>
    <w:rsid w:val="005A6D3E"/>
    <w:rsid w:val="005A6F75"/>
    <w:rsid w:val="005A7827"/>
    <w:rsid w:val="005B032D"/>
    <w:rsid w:val="005B1AEC"/>
    <w:rsid w:val="005B276A"/>
    <w:rsid w:val="005C0C5F"/>
    <w:rsid w:val="005C35B6"/>
    <w:rsid w:val="005C488D"/>
    <w:rsid w:val="005C4B57"/>
    <w:rsid w:val="005C6048"/>
    <w:rsid w:val="005D4BEE"/>
    <w:rsid w:val="005D69E3"/>
    <w:rsid w:val="005D7605"/>
    <w:rsid w:val="005E1E34"/>
    <w:rsid w:val="005E2DF6"/>
    <w:rsid w:val="005E4635"/>
    <w:rsid w:val="005E4699"/>
    <w:rsid w:val="005F035C"/>
    <w:rsid w:val="005F0A29"/>
    <w:rsid w:val="005F11B1"/>
    <w:rsid w:val="005F29AD"/>
    <w:rsid w:val="005F59BE"/>
    <w:rsid w:val="005F7FA1"/>
    <w:rsid w:val="005F7FFA"/>
    <w:rsid w:val="0060044C"/>
    <w:rsid w:val="00602A37"/>
    <w:rsid w:val="00607DE8"/>
    <w:rsid w:val="00607F3A"/>
    <w:rsid w:val="00610ED2"/>
    <w:rsid w:val="00612599"/>
    <w:rsid w:val="00616C65"/>
    <w:rsid w:val="00620478"/>
    <w:rsid w:val="00624F7E"/>
    <w:rsid w:val="0062723E"/>
    <w:rsid w:val="006300F3"/>
    <w:rsid w:val="00630708"/>
    <w:rsid w:val="00635181"/>
    <w:rsid w:val="00635660"/>
    <w:rsid w:val="006361D9"/>
    <w:rsid w:val="00636F88"/>
    <w:rsid w:val="00640541"/>
    <w:rsid w:val="006406F4"/>
    <w:rsid w:val="00642ACF"/>
    <w:rsid w:val="0064310A"/>
    <w:rsid w:val="006436F8"/>
    <w:rsid w:val="0064412C"/>
    <w:rsid w:val="00645AE0"/>
    <w:rsid w:val="00647BD5"/>
    <w:rsid w:val="006556C4"/>
    <w:rsid w:val="006564F5"/>
    <w:rsid w:val="00656764"/>
    <w:rsid w:val="006572AB"/>
    <w:rsid w:val="00657757"/>
    <w:rsid w:val="00657933"/>
    <w:rsid w:val="0066097C"/>
    <w:rsid w:val="00660A2C"/>
    <w:rsid w:val="006611D9"/>
    <w:rsid w:val="00662122"/>
    <w:rsid w:val="0066485C"/>
    <w:rsid w:val="00664BB0"/>
    <w:rsid w:val="00671EBB"/>
    <w:rsid w:val="006747AD"/>
    <w:rsid w:val="00676B40"/>
    <w:rsid w:val="00681261"/>
    <w:rsid w:val="006826E6"/>
    <w:rsid w:val="00684629"/>
    <w:rsid w:val="00685296"/>
    <w:rsid w:val="00685B8B"/>
    <w:rsid w:val="0069133E"/>
    <w:rsid w:val="00691491"/>
    <w:rsid w:val="00691DA2"/>
    <w:rsid w:val="0069219F"/>
    <w:rsid w:val="006969D2"/>
    <w:rsid w:val="006A079D"/>
    <w:rsid w:val="006A0CB8"/>
    <w:rsid w:val="006A14A3"/>
    <w:rsid w:val="006A2ADF"/>
    <w:rsid w:val="006A40A3"/>
    <w:rsid w:val="006A51B5"/>
    <w:rsid w:val="006C15F6"/>
    <w:rsid w:val="006C45BD"/>
    <w:rsid w:val="006D4B5E"/>
    <w:rsid w:val="006D626F"/>
    <w:rsid w:val="006D7234"/>
    <w:rsid w:val="006E00C8"/>
    <w:rsid w:val="006E0C0B"/>
    <w:rsid w:val="006E25EA"/>
    <w:rsid w:val="006E3167"/>
    <w:rsid w:val="006E34F7"/>
    <w:rsid w:val="006E3B67"/>
    <w:rsid w:val="006E5922"/>
    <w:rsid w:val="006F3DC0"/>
    <w:rsid w:val="006F7664"/>
    <w:rsid w:val="00700E2B"/>
    <w:rsid w:val="00701F5A"/>
    <w:rsid w:val="00706D7A"/>
    <w:rsid w:val="00710808"/>
    <w:rsid w:val="00711A86"/>
    <w:rsid w:val="00711EF5"/>
    <w:rsid w:val="00712DDD"/>
    <w:rsid w:val="007134D6"/>
    <w:rsid w:val="00714A42"/>
    <w:rsid w:val="0071527B"/>
    <w:rsid w:val="00715655"/>
    <w:rsid w:val="00716074"/>
    <w:rsid w:val="00717943"/>
    <w:rsid w:val="007208B6"/>
    <w:rsid w:val="00722291"/>
    <w:rsid w:val="00723DB8"/>
    <w:rsid w:val="007242EB"/>
    <w:rsid w:val="0072672F"/>
    <w:rsid w:val="00726ED3"/>
    <w:rsid w:val="00727AAF"/>
    <w:rsid w:val="00730533"/>
    <w:rsid w:val="00730C89"/>
    <w:rsid w:val="00731538"/>
    <w:rsid w:val="00733089"/>
    <w:rsid w:val="007341C8"/>
    <w:rsid w:val="00735283"/>
    <w:rsid w:val="007368C9"/>
    <w:rsid w:val="0073737F"/>
    <w:rsid w:val="00744046"/>
    <w:rsid w:val="00744ED8"/>
    <w:rsid w:val="00745128"/>
    <w:rsid w:val="00746614"/>
    <w:rsid w:val="00750016"/>
    <w:rsid w:val="0075124F"/>
    <w:rsid w:val="007516DA"/>
    <w:rsid w:val="00751C77"/>
    <w:rsid w:val="007525A1"/>
    <w:rsid w:val="00752EC5"/>
    <w:rsid w:val="007543F7"/>
    <w:rsid w:val="00760359"/>
    <w:rsid w:val="00760594"/>
    <w:rsid w:val="00761CB5"/>
    <w:rsid w:val="00762D17"/>
    <w:rsid w:val="00763EA4"/>
    <w:rsid w:val="0076720E"/>
    <w:rsid w:val="007703AC"/>
    <w:rsid w:val="00771751"/>
    <w:rsid w:val="007723A5"/>
    <w:rsid w:val="00773364"/>
    <w:rsid w:val="00774F78"/>
    <w:rsid w:val="00775DBE"/>
    <w:rsid w:val="0077606F"/>
    <w:rsid w:val="00776A96"/>
    <w:rsid w:val="0077737A"/>
    <w:rsid w:val="00777553"/>
    <w:rsid w:val="00782541"/>
    <w:rsid w:val="00790577"/>
    <w:rsid w:val="00794CC8"/>
    <w:rsid w:val="007961D5"/>
    <w:rsid w:val="007A0A10"/>
    <w:rsid w:val="007A1CD1"/>
    <w:rsid w:val="007A20E6"/>
    <w:rsid w:val="007A3824"/>
    <w:rsid w:val="007A3D9F"/>
    <w:rsid w:val="007A4759"/>
    <w:rsid w:val="007A76CE"/>
    <w:rsid w:val="007B50C0"/>
    <w:rsid w:val="007B5A72"/>
    <w:rsid w:val="007C1F22"/>
    <w:rsid w:val="007C3B31"/>
    <w:rsid w:val="007C3D62"/>
    <w:rsid w:val="007C5E8B"/>
    <w:rsid w:val="007C7D14"/>
    <w:rsid w:val="007D1836"/>
    <w:rsid w:val="007D1F82"/>
    <w:rsid w:val="007D2462"/>
    <w:rsid w:val="007E181E"/>
    <w:rsid w:val="007E20B4"/>
    <w:rsid w:val="007E2D23"/>
    <w:rsid w:val="007E584D"/>
    <w:rsid w:val="007E68D4"/>
    <w:rsid w:val="007E6A80"/>
    <w:rsid w:val="007E6E56"/>
    <w:rsid w:val="007E7B88"/>
    <w:rsid w:val="007F247C"/>
    <w:rsid w:val="007F6366"/>
    <w:rsid w:val="007F671A"/>
    <w:rsid w:val="007F7F7C"/>
    <w:rsid w:val="00800505"/>
    <w:rsid w:val="00800859"/>
    <w:rsid w:val="00803BBB"/>
    <w:rsid w:val="008043D6"/>
    <w:rsid w:val="00804FF8"/>
    <w:rsid w:val="00805D1F"/>
    <w:rsid w:val="00806923"/>
    <w:rsid w:val="008072E2"/>
    <w:rsid w:val="00807A71"/>
    <w:rsid w:val="0081196B"/>
    <w:rsid w:val="00813A6C"/>
    <w:rsid w:val="00816695"/>
    <w:rsid w:val="00820054"/>
    <w:rsid w:val="00820E81"/>
    <w:rsid w:val="008234BD"/>
    <w:rsid w:val="008239EC"/>
    <w:rsid w:val="00826EB2"/>
    <w:rsid w:val="0082733D"/>
    <w:rsid w:val="00827FC7"/>
    <w:rsid w:val="00830131"/>
    <w:rsid w:val="00834E33"/>
    <w:rsid w:val="008412EE"/>
    <w:rsid w:val="0084140A"/>
    <w:rsid w:val="008417C1"/>
    <w:rsid w:val="00850354"/>
    <w:rsid w:val="0085062D"/>
    <w:rsid w:val="0085575A"/>
    <w:rsid w:val="00860806"/>
    <w:rsid w:val="00863159"/>
    <w:rsid w:val="008679DD"/>
    <w:rsid w:val="00875125"/>
    <w:rsid w:val="00881A11"/>
    <w:rsid w:val="00883686"/>
    <w:rsid w:val="00890123"/>
    <w:rsid w:val="00892ADC"/>
    <w:rsid w:val="008A6C22"/>
    <w:rsid w:val="008C22A0"/>
    <w:rsid w:val="008C2AB6"/>
    <w:rsid w:val="008C38FD"/>
    <w:rsid w:val="008C4A05"/>
    <w:rsid w:val="008D0433"/>
    <w:rsid w:val="008D10A1"/>
    <w:rsid w:val="008D3EAE"/>
    <w:rsid w:val="008D482E"/>
    <w:rsid w:val="008D6E09"/>
    <w:rsid w:val="008D7868"/>
    <w:rsid w:val="008D7ADB"/>
    <w:rsid w:val="008E07BB"/>
    <w:rsid w:val="008E6C85"/>
    <w:rsid w:val="008E7437"/>
    <w:rsid w:val="008F1F06"/>
    <w:rsid w:val="008F3E87"/>
    <w:rsid w:val="0090127A"/>
    <w:rsid w:val="00901BBF"/>
    <w:rsid w:val="00902AE4"/>
    <w:rsid w:val="0090614A"/>
    <w:rsid w:val="00910653"/>
    <w:rsid w:val="00910F69"/>
    <w:rsid w:val="009111BA"/>
    <w:rsid w:val="00911998"/>
    <w:rsid w:val="00912034"/>
    <w:rsid w:val="00915F41"/>
    <w:rsid w:val="00916EDF"/>
    <w:rsid w:val="0092072E"/>
    <w:rsid w:val="00922034"/>
    <w:rsid w:val="009247AC"/>
    <w:rsid w:val="00925DA9"/>
    <w:rsid w:val="00926047"/>
    <w:rsid w:val="00926A72"/>
    <w:rsid w:val="009320B8"/>
    <w:rsid w:val="00933CF1"/>
    <w:rsid w:val="00935418"/>
    <w:rsid w:val="00937924"/>
    <w:rsid w:val="00941079"/>
    <w:rsid w:val="009422BA"/>
    <w:rsid w:val="00942F29"/>
    <w:rsid w:val="009442A3"/>
    <w:rsid w:val="009452F5"/>
    <w:rsid w:val="00946942"/>
    <w:rsid w:val="0095115A"/>
    <w:rsid w:val="00951D7E"/>
    <w:rsid w:val="009522E7"/>
    <w:rsid w:val="00952BD1"/>
    <w:rsid w:val="00954BE8"/>
    <w:rsid w:val="009574DA"/>
    <w:rsid w:val="00960215"/>
    <w:rsid w:val="00961805"/>
    <w:rsid w:val="00964BD4"/>
    <w:rsid w:val="00967743"/>
    <w:rsid w:val="009723E8"/>
    <w:rsid w:val="00973498"/>
    <w:rsid w:val="00981E1E"/>
    <w:rsid w:val="009836BA"/>
    <w:rsid w:val="0098522B"/>
    <w:rsid w:val="009872DC"/>
    <w:rsid w:val="009874C8"/>
    <w:rsid w:val="0099187B"/>
    <w:rsid w:val="00991D35"/>
    <w:rsid w:val="0099413F"/>
    <w:rsid w:val="00995423"/>
    <w:rsid w:val="00996BA4"/>
    <w:rsid w:val="009A03CF"/>
    <w:rsid w:val="009A33C2"/>
    <w:rsid w:val="009A3A9D"/>
    <w:rsid w:val="009A5058"/>
    <w:rsid w:val="009A5420"/>
    <w:rsid w:val="009A5E3D"/>
    <w:rsid w:val="009A63AE"/>
    <w:rsid w:val="009A6741"/>
    <w:rsid w:val="009B7346"/>
    <w:rsid w:val="009B7C19"/>
    <w:rsid w:val="009C1728"/>
    <w:rsid w:val="009C1813"/>
    <w:rsid w:val="009C1DED"/>
    <w:rsid w:val="009C3AE0"/>
    <w:rsid w:val="009C4B6A"/>
    <w:rsid w:val="009C4FCE"/>
    <w:rsid w:val="009C5B56"/>
    <w:rsid w:val="009C5C48"/>
    <w:rsid w:val="009C7135"/>
    <w:rsid w:val="009D4698"/>
    <w:rsid w:val="009D5818"/>
    <w:rsid w:val="009D60F6"/>
    <w:rsid w:val="009D71CE"/>
    <w:rsid w:val="009E5088"/>
    <w:rsid w:val="009F06AC"/>
    <w:rsid w:val="009F0F16"/>
    <w:rsid w:val="009F1EB7"/>
    <w:rsid w:val="009F20D1"/>
    <w:rsid w:val="009F45B5"/>
    <w:rsid w:val="009F5533"/>
    <w:rsid w:val="009F770E"/>
    <w:rsid w:val="009F78A3"/>
    <w:rsid w:val="009F7ACC"/>
    <w:rsid w:val="00A035E0"/>
    <w:rsid w:val="00A049F4"/>
    <w:rsid w:val="00A117BC"/>
    <w:rsid w:val="00A14EB7"/>
    <w:rsid w:val="00A17C58"/>
    <w:rsid w:val="00A207E4"/>
    <w:rsid w:val="00A21F82"/>
    <w:rsid w:val="00A23549"/>
    <w:rsid w:val="00A23910"/>
    <w:rsid w:val="00A23AC4"/>
    <w:rsid w:val="00A27439"/>
    <w:rsid w:val="00A301F2"/>
    <w:rsid w:val="00A32A20"/>
    <w:rsid w:val="00A334DD"/>
    <w:rsid w:val="00A35B29"/>
    <w:rsid w:val="00A4307C"/>
    <w:rsid w:val="00A44713"/>
    <w:rsid w:val="00A44CB2"/>
    <w:rsid w:val="00A47A64"/>
    <w:rsid w:val="00A50E7D"/>
    <w:rsid w:val="00A54180"/>
    <w:rsid w:val="00A544DB"/>
    <w:rsid w:val="00A57335"/>
    <w:rsid w:val="00A61B8A"/>
    <w:rsid w:val="00A61E5F"/>
    <w:rsid w:val="00A62B29"/>
    <w:rsid w:val="00A63EEB"/>
    <w:rsid w:val="00A705B2"/>
    <w:rsid w:val="00A72978"/>
    <w:rsid w:val="00A73E09"/>
    <w:rsid w:val="00A76ECE"/>
    <w:rsid w:val="00A83C8D"/>
    <w:rsid w:val="00A83E67"/>
    <w:rsid w:val="00A84425"/>
    <w:rsid w:val="00A85095"/>
    <w:rsid w:val="00A86FC9"/>
    <w:rsid w:val="00A9001E"/>
    <w:rsid w:val="00A9310B"/>
    <w:rsid w:val="00A9366D"/>
    <w:rsid w:val="00A97344"/>
    <w:rsid w:val="00AA2AED"/>
    <w:rsid w:val="00AA3222"/>
    <w:rsid w:val="00AA635E"/>
    <w:rsid w:val="00AB0814"/>
    <w:rsid w:val="00AB1A72"/>
    <w:rsid w:val="00AB1FF8"/>
    <w:rsid w:val="00AB3C46"/>
    <w:rsid w:val="00AB55D7"/>
    <w:rsid w:val="00AC05AE"/>
    <w:rsid w:val="00AC0E50"/>
    <w:rsid w:val="00AC3A93"/>
    <w:rsid w:val="00AC5878"/>
    <w:rsid w:val="00AC5A25"/>
    <w:rsid w:val="00AC75FB"/>
    <w:rsid w:val="00AD0A12"/>
    <w:rsid w:val="00AD3FA2"/>
    <w:rsid w:val="00AD42D5"/>
    <w:rsid w:val="00AD43F4"/>
    <w:rsid w:val="00AD688E"/>
    <w:rsid w:val="00AE6048"/>
    <w:rsid w:val="00AE741B"/>
    <w:rsid w:val="00AE7C8B"/>
    <w:rsid w:val="00AF3B43"/>
    <w:rsid w:val="00AF49B6"/>
    <w:rsid w:val="00AF57E6"/>
    <w:rsid w:val="00B00ABE"/>
    <w:rsid w:val="00B145D2"/>
    <w:rsid w:val="00B22DEB"/>
    <w:rsid w:val="00B234A2"/>
    <w:rsid w:val="00B252CE"/>
    <w:rsid w:val="00B32DB3"/>
    <w:rsid w:val="00B369A1"/>
    <w:rsid w:val="00B41130"/>
    <w:rsid w:val="00B41482"/>
    <w:rsid w:val="00B41D90"/>
    <w:rsid w:val="00B41E4F"/>
    <w:rsid w:val="00B42104"/>
    <w:rsid w:val="00B42B0A"/>
    <w:rsid w:val="00B44269"/>
    <w:rsid w:val="00B46E30"/>
    <w:rsid w:val="00B52358"/>
    <w:rsid w:val="00B54442"/>
    <w:rsid w:val="00B54E43"/>
    <w:rsid w:val="00B56F19"/>
    <w:rsid w:val="00B57015"/>
    <w:rsid w:val="00B5764E"/>
    <w:rsid w:val="00B62DFA"/>
    <w:rsid w:val="00B64647"/>
    <w:rsid w:val="00B70704"/>
    <w:rsid w:val="00B74A13"/>
    <w:rsid w:val="00B77136"/>
    <w:rsid w:val="00B87FD6"/>
    <w:rsid w:val="00BA2D35"/>
    <w:rsid w:val="00BA3290"/>
    <w:rsid w:val="00BA4994"/>
    <w:rsid w:val="00BA54EC"/>
    <w:rsid w:val="00BA6668"/>
    <w:rsid w:val="00BB3993"/>
    <w:rsid w:val="00BB61CA"/>
    <w:rsid w:val="00BB6EF1"/>
    <w:rsid w:val="00BC260B"/>
    <w:rsid w:val="00BC6A79"/>
    <w:rsid w:val="00BD5350"/>
    <w:rsid w:val="00BD7D90"/>
    <w:rsid w:val="00BE2364"/>
    <w:rsid w:val="00BE39B7"/>
    <w:rsid w:val="00BE46C3"/>
    <w:rsid w:val="00BF6A97"/>
    <w:rsid w:val="00BF6B9A"/>
    <w:rsid w:val="00C011CC"/>
    <w:rsid w:val="00C01A7B"/>
    <w:rsid w:val="00C04751"/>
    <w:rsid w:val="00C06305"/>
    <w:rsid w:val="00C0665E"/>
    <w:rsid w:val="00C07553"/>
    <w:rsid w:val="00C10580"/>
    <w:rsid w:val="00C137B9"/>
    <w:rsid w:val="00C16037"/>
    <w:rsid w:val="00C16DE5"/>
    <w:rsid w:val="00C170FA"/>
    <w:rsid w:val="00C206E2"/>
    <w:rsid w:val="00C21B61"/>
    <w:rsid w:val="00C247D7"/>
    <w:rsid w:val="00C40A89"/>
    <w:rsid w:val="00C40FBF"/>
    <w:rsid w:val="00C42186"/>
    <w:rsid w:val="00C5623D"/>
    <w:rsid w:val="00C62216"/>
    <w:rsid w:val="00C62611"/>
    <w:rsid w:val="00C6287B"/>
    <w:rsid w:val="00C62C4A"/>
    <w:rsid w:val="00C64504"/>
    <w:rsid w:val="00C64F01"/>
    <w:rsid w:val="00C666C3"/>
    <w:rsid w:val="00C71D27"/>
    <w:rsid w:val="00C75720"/>
    <w:rsid w:val="00C76B6C"/>
    <w:rsid w:val="00C76BA2"/>
    <w:rsid w:val="00C77F21"/>
    <w:rsid w:val="00C808B9"/>
    <w:rsid w:val="00C808E9"/>
    <w:rsid w:val="00C83085"/>
    <w:rsid w:val="00C862E6"/>
    <w:rsid w:val="00C87438"/>
    <w:rsid w:val="00C91361"/>
    <w:rsid w:val="00C9291A"/>
    <w:rsid w:val="00C92CF0"/>
    <w:rsid w:val="00C93B88"/>
    <w:rsid w:val="00C94089"/>
    <w:rsid w:val="00C9697B"/>
    <w:rsid w:val="00C96FEC"/>
    <w:rsid w:val="00CA2C20"/>
    <w:rsid w:val="00CB2571"/>
    <w:rsid w:val="00CB3F6E"/>
    <w:rsid w:val="00CB46EF"/>
    <w:rsid w:val="00CC1043"/>
    <w:rsid w:val="00CC3813"/>
    <w:rsid w:val="00CD2C7E"/>
    <w:rsid w:val="00CD52BE"/>
    <w:rsid w:val="00CD6B39"/>
    <w:rsid w:val="00CE0310"/>
    <w:rsid w:val="00CE0E0D"/>
    <w:rsid w:val="00CE29BC"/>
    <w:rsid w:val="00CE3C1C"/>
    <w:rsid w:val="00CE4165"/>
    <w:rsid w:val="00CF3004"/>
    <w:rsid w:val="00CF4486"/>
    <w:rsid w:val="00CF454A"/>
    <w:rsid w:val="00CF49AA"/>
    <w:rsid w:val="00CF49CE"/>
    <w:rsid w:val="00D00792"/>
    <w:rsid w:val="00D01A8F"/>
    <w:rsid w:val="00D06D66"/>
    <w:rsid w:val="00D07604"/>
    <w:rsid w:val="00D1162E"/>
    <w:rsid w:val="00D11987"/>
    <w:rsid w:val="00D12522"/>
    <w:rsid w:val="00D158E7"/>
    <w:rsid w:val="00D16369"/>
    <w:rsid w:val="00D21743"/>
    <w:rsid w:val="00D21A71"/>
    <w:rsid w:val="00D23CBE"/>
    <w:rsid w:val="00D2438F"/>
    <w:rsid w:val="00D25EC5"/>
    <w:rsid w:val="00D270DF"/>
    <w:rsid w:val="00D2763D"/>
    <w:rsid w:val="00D305CB"/>
    <w:rsid w:val="00D307F0"/>
    <w:rsid w:val="00D310AC"/>
    <w:rsid w:val="00D31353"/>
    <w:rsid w:val="00D31803"/>
    <w:rsid w:val="00D3475A"/>
    <w:rsid w:val="00D35CC2"/>
    <w:rsid w:val="00D37758"/>
    <w:rsid w:val="00D44599"/>
    <w:rsid w:val="00D47514"/>
    <w:rsid w:val="00D5054A"/>
    <w:rsid w:val="00D54469"/>
    <w:rsid w:val="00D57321"/>
    <w:rsid w:val="00D63EB7"/>
    <w:rsid w:val="00D64B05"/>
    <w:rsid w:val="00D65607"/>
    <w:rsid w:val="00D65937"/>
    <w:rsid w:val="00D666C2"/>
    <w:rsid w:val="00D7361B"/>
    <w:rsid w:val="00D76C03"/>
    <w:rsid w:val="00D77703"/>
    <w:rsid w:val="00D80249"/>
    <w:rsid w:val="00D81BF9"/>
    <w:rsid w:val="00D85554"/>
    <w:rsid w:val="00D90218"/>
    <w:rsid w:val="00D9176F"/>
    <w:rsid w:val="00D964F5"/>
    <w:rsid w:val="00DA174B"/>
    <w:rsid w:val="00DA1CB0"/>
    <w:rsid w:val="00DA3985"/>
    <w:rsid w:val="00DA5D71"/>
    <w:rsid w:val="00DA60E0"/>
    <w:rsid w:val="00DA6A55"/>
    <w:rsid w:val="00DA7888"/>
    <w:rsid w:val="00DB4B87"/>
    <w:rsid w:val="00DB4E75"/>
    <w:rsid w:val="00DB5E66"/>
    <w:rsid w:val="00DC3ADA"/>
    <w:rsid w:val="00DC4295"/>
    <w:rsid w:val="00DD2E46"/>
    <w:rsid w:val="00DD4304"/>
    <w:rsid w:val="00DD7BEE"/>
    <w:rsid w:val="00DE2EA8"/>
    <w:rsid w:val="00DE4A60"/>
    <w:rsid w:val="00DE7FE6"/>
    <w:rsid w:val="00DF244A"/>
    <w:rsid w:val="00DF382A"/>
    <w:rsid w:val="00DF40DD"/>
    <w:rsid w:val="00DF6081"/>
    <w:rsid w:val="00E014EB"/>
    <w:rsid w:val="00E02C33"/>
    <w:rsid w:val="00E03206"/>
    <w:rsid w:val="00E03266"/>
    <w:rsid w:val="00E03FA2"/>
    <w:rsid w:val="00E0469A"/>
    <w:rsid w:val="00E0583F"/>
    <w:rsid w:val="00E1733E"/>
    <w:rsid w:val="00E2298C"/>
    <w:rsid w:val="00E22DA8"/>
    <w:rsid w:val="00E230E2"/>
    <w:rsid w:val="00E24365"/>
    <w:rsid w:val="00E24697"/>
    <w:rsid w:val="00E27759"/>
    <w:rsid w:val="00E3394F"/>
    <w:rsid w:val="00E351CB"/>
    <w:rsid w:val="00E419E4"/>
    <w:rsid w:val="00E41A5D"/>
    <w:rsid w:val="00E429A2"/>
    <w:rsid w:val="00E42A4C"/>
    <w:rsid w:val="00E43BCE"/>
    <w:rsid w:val="00E47EC4"/>
    <w:rsid w:val="00E50F50"/>
    <w:rsid w:val="00E52F43"/>
    <w:rsid w:val="00E54A52"/>
    <w:rsid w:val="00E54CC0"/>
    <w:rsid w:val="00E5551C"/>
    <w:rsid w:val="00E60E47"/>
    <w:rsid w:val="00E614BF"/>
    <w:rsid w:val="00E61A5E"/>
    <w:rsid w:val="00E67CA2"/>
    <w:rsid w:val="00E72F45"/>
    <w:rsid w:val="00E80304"/>
    <w:rsid w:val="00E80DF7"/>
    <w:rsid w:val="00E831C9"/>
    <w:rsid w:val="00E8325B"/>
    <w:rsid w:val="00E83571"/>
    <w:rsid w:val="00E83B4B"/>
    <w:rsid w:val="00E862F0"/>
    <w:rsid w:val="00E869E8"/>
    <w:rsid w:val="00E86C47"/>
    <w:rsid w:val="00E940F2"/>
    <w:rsid w:val="00E95167"/>
    <w:rsid w:val="00E95599"/>
    <w:rsid w:val="00E96708"/>
    <w:rsid w:val="00EA02C2"/>
    <w:rsid w:val="00EA3B27"/>
    <w:rsid w:val="00EA4F86"/>
    <w:rsid w:val="00EA5337"/>
    <w:rsid w:val="00EA7246"/>
    <w:rsid w:val="00EB1B52"/>
    <w:rsid w:val="00EB1C22"/>
    <w:rsid w:val="00EC1182"/>
    <w:rsid w:val="00EC4366"/>
    <w:rsid w:val="00EC4B4C"/>
    <w:rsid w:val="00EC6A7A"/>
    <w:rsid w:val="00ED03C0"/>
    <w:rsid w:val="00ED160F"/>
    <w:rsid w:val="00ED2F79"/>
    <w:rsid w:val="00ED773C"/>
    <w:rsid w:val="00EE498B"/>
    <w:rsid w:val="00EE6B7D"/>
    <w:rsid w:val="00EF01A9"/>
    <w:rsid w:val="00EF294F"/>
    <w:rsid w:val="00EF2BB4"/>
    <w:rsid w:val="00EF7882"/>
    <w:rsid w:val="00EF7C15"/>
    <w:rsid w:val="00F0106F"/>
    <w:rsid w:val="00F0228F"/>
    <w:rsid w:val="00F03563"/>
    <w:rsid w:val="00F05C32"/>
    <w:rsid w:val="00F06F25"/>
    <w:rsid w:val="00F10F9F"/>
    <w:rsid w:val="00F13472"/>
    <w:rsid w:val="00F13EDE"/>
    <w:rsid w:val="00F14BB0"/>
    <w:rsid w:val="00F14E7A"/>
    <w:rsid w:val="00F15025"/>
    <w:rsid w:val="00F201E2"/>
    <w:rsid w:val="00F222C5"/>
    <w:rsid w:val="00F22938"/>
    <w:rsid w:val="00F235D0"/>
    <w:rsid w:val="00F238CC"/>
    <w:rsid w:val="00F23A4D"/>
    <w:rsid w:val="00F24111"/>
    <w:rsid w:val="00F24326"/>
    <w:rsid w:val="00F24BB8"/>
    <w:rsid w:val="00F25CE6"/>
    <w:rsid w:val="00F26A5C"/>
    <w:rsid w:val="00F31365"/>
    <w:rsid w:val="00F3176B"/>
    <w:rsid w:val="00F320DA"/>
    <w:rsid w:val="00F4096C"/>
    <w:rsid w:val="00F41471"/>
    <w:rsid w:val="00F41CE1"/>
    <w:rsid w:val="00F42006"/>
    <w:rsid w:val="00F43670"/>
    <w:rsid w:val="00F448A3"/>
    <w:rsid w:val="00F45CFD"/>
    <w:rsid w:val="00F4625C"/>
    <w:rsid w:val="00F57B0D"/>
    <w:rsid w:val="00F600FD"/>
    <w:rsid w:val="00F62C51"/>
    <w:rsid w:val="00F64985"/>
    <w:rsid w:val="00F76E17"/>
    <w:rsid w:val="00F81720"/>
    <w:rsid w:val="00F817B2"/>
    <w:rsid w:val="00F857F8"/>
    <w:rsid w:val="00F869A2"/>
    <w:rsid w:val="00F92B2E"/>
    <w:rsid w:val="00F941A0"/>
    <w:rsid w:val="00F96ED6"/>
    <w:rsid w:val="00F97E8E"/>
    <w:rsid w:val="00FA1A3F"/>
    <w:rsid w:val="00FA1CD7"/>
    <w:rsid w:val="00FA2459"/>
    <w:rsid w:val="00FA3E39"/>
    <w:rsid w:val="00FA678B"/>
    <w:rsid w:val="00FB06C9"/>
    <w:rsid w:val="00FB5F70"/>
    <w:rsid w:val="00FB72F3"/>
    <w:rsid w:val="00FC13B0"/>
    <w:rsid w:val="00FC1EE3"/>
    <w:rsid w:val="00FC7896"/>
    <w:rsid w:val="00FD235E"/>
    <w:rsid w:val="00FD3D27"/>
    <w:rsid w:val="00FD512D"/>
    <w:rsid w:val="00FE0901"/>
    <w:rsid w:val="00FE1068"/>
    <w:rsid w:val="00FE2F94"/>
    <w:rsid w:val="00FE4B3B"/>
    <w:rsid w:val="00FF1CDE"/>
    <w:rsid w:val="00FF4E8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1"/>
    <o:shapelayout v:ext="edit">
      <o:idmap v:ext="edit" data="1"/>
    </o:shapelayout>
  </w:shapeDefaults>
  <w:decimalSymbol w:val=","/>
  <w:listSeparator w:val=";"/>
  <w14:docId w14:val="4DD6DCF8"/>
  <w15:chartTrackingRefBased/>
  <w15:docId w15:val="{D1C28775-2C40-40AC-9AE0-22642D6BF3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8E7437"/>
    <w:rPr>
      <w:rFonts w:ascii="Arial" w:hAnsi="Arial"/>
      <w:sz w:val="22"/>
    </w:rPr>
  </w:style>
  <w:style w:type="paragraph" w:styleId="berschrift1">
    <w:name w:val="heading 1"/>
    <w:basedOn w:val="Standard"/>
    <w:next w:val="Standard"/>
    <w:qFormat/>
    <w:pPr>
      <w:keepNext/>
      <w:outlineLvl w:val="0"/>
    </w:pPr>
    <w:rPr>
      <w:b/>
      <w:kern w:val="32"/>
      <w:sz w:val="32"/>
    </w:rPr>
  </w:style>
  <w:style w:type="paragraph" w:styleId="berschrift2">
    <w:name w:val="heading 2"/>
    <w:basedOn w:val="Standard"/>
    <w:next w:val="Standard"/>
    <w:link w:val="berschrift2Zchn"/>
    <w:autoRedefine/>
    <w:qFormat/>
    <w:rsid w:val="00044767"/>
    <w:pPr>
      <w:keepNext/>
      <w:ind w:left="284" w:hanging="284"/>
      <w:jc w:val="center"/>
      <w:outlineLvl w:val="1"/>
    </w:pPr>
    <w:rPr>
      <w:b/>
      <w:sz w:val="28"/>
    </w:rPr>
  </w:style>
  <w:style w:type="paragraph" w:styleId="berschrift3">
    <w:name w:val="heading 3"/>
    <w:basedOn w:val="Standard"/>
    <w:next w:val="Standard"/>
    <w:qFormat/>
    <w:rsid w:val="001F5E7B"/>
    <w:pPr>
      <w:keepNext/>
      <w:spacing w:before="240" w:after="60"/>
      <w:outlineLvl w:val="2"/>
    </w:pPr>
    <w:rPr>
      <w:b/>
      <w:sz w:val="28"/>
      <w:u w:val="single"/>
    </w:rPr>
  </w:style>
  <w:style w:type="paragraph" w:styleId="berschrift4">
    <w:name w:val="heading 4"/>
    <w:basedOn w:val="Standard"/>
    <w:next w:val="Standard"/>
    <w:qFormat/>
    <w:rsid w:val="001F5E7B"/>
    <w:pPr>
      <w:keepNext/>
      <w:spacing w:before="120" w:after="60"/>
      <w:jc w:val="center"/>
      <w:outlineLvl w:val="3"/>
    </w:pPr>
    <w:rPr>
      <w:b/>
      <w:sz w:val="24"/>
    </w:rPr>
  </w:style>
  <w:style w:type="paragraph" w:styleId="berschrift5">
    <w:name w:val="heading 5"/>
    <w:basedOn w:val="Standard"/>
    <w:next w:val="Standard"/>
    <w:autoRedefine/>
    <w:qFormat/>
    <w:rsid w:val="00044767"/>
    <w:pPr>
      <w:spacing w:before="120" w:after="60"/>
      <w:outlineLvl w:val="4"/>
    </w:pPr>
    <w:rPr>
      <w:b/>
      <w:i/>
      <w:sz w:val="26"/>
    </w:rPr>
  </w:style>
  <w:style w:type="paragraph" w:styleId="berschrift6">
    <w:name w:val="heading 6"/>
    <w:basedOn w:val="Standard"/>
    <w:next w:val="Standard"/>
    <w:qFormat/>
    <w:pPr>
      <w:spacing w:before="240" w:after="60"/>
      <w:outlineLvl w:val="5"/>
    </w:pPr>
    <w:rPr>
      <w:rFonts w:ascii="Times New Roman" w:hAnsi="Times New Roman"/>
      <w:b/>
    </w:rPr>
  </w:style>
  <w:style w:type="paragraph" w:styleId="berschrift7">
    <w:name w:val="heading 7"/>
    <w:basedOn w:val="Standard"/>
    <w:next w:val="Standard"/>
    <w:qFormat/>
    <w:pPr>
      <w:keepNext/>
      <w:outlineLvl w:val="6"/>
    </w:pPr>
    <w:rPr>
      <w:color w:val="FF00FF"/>
      <w:sz w:val="28"/>
    </w:rPr>
  </w:style>
  <w:style w:type="paragraph" w:styleId="berschrift8">
    <w:name w:val="heading 8"/>
    <w:basedOn w:val="Standard"/>
    <w:next w:val="Standard"/>
    <w:qFormat/>
    <w:pPr>
      <w:keepNext/>
      <w:outlineLvl w:val="7"/>
    </w:pPr>
    <w:rPr>
      <w:b/>
      <w:color w:val="FF00FF"/>
      <w:sz w:val="24"/>
    </w:rPr>
  </w:style>
  <w:style w:type="paragraph" w:styleId="berschrift9">
    <w:name w:val="heading 9"/>
    <w:basedOn w:val="Standard"/>
    <w:next w:val="Standard"/>
    <w:qFormat/>
    <w:pPr>
      <w:keepNext/>
      <w:outlineLvl w:val="8"/>
    </w:pPr>
    <w:rPr>
      <w:color w:val="FF00FF"/>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Standard"/>
    <w:autoRedefine/>
    <w:pPr>
      <w:numPr>
        <w:numId w:val="5"/>
      </w:numPr>
    </w:pPr>
  </w:style>
  <w:style w:type="paragraph" w:styleId="Aufzhlungszeichen2">
    <w:name w:val="List Bullet 2"/>
    <w:basedOn w:val="Standard"/>
    <w:autoRedefine/>
    <w:pPr>
      <w:numPr>
        <w:numId w:val="6"/>
      </w:numPr>
      <w:tabs>
        <w:tab w:val="clear" w:pos="360"/>
        <w:tab w:val="num" w:pos="643"/>
      </w:tabs>
      <w:ind w:left="643"/>
    </w:pPr>
  </w:style>
  <w:style w:type="paragraph" w:styleId="Blocktext">
    <w:name w:val="Block Text"/>
    <w:basedOn w:val="Standard"/>
    <w:pPr>
      <w:widowControl w:val="0"/>
      <w:ind w:left="284" w:right="720" w:hanging="284"/>
    </w:pPr>
  </w:style>
  <w:style w:type="paragraph" w:styleId="Fuzeile">
    <w:name w:val="footer"/>
    <w:basedOn w:val="Standard"/>
    <w:pPr>
      <w:tabs>
        <w:tab w:val="center" w:pos="4536"/>
        <w:tab w:val="right" w:pos="9072"/>
      </w:tabs>
    </w:pPr>
  </w:style>
  <w:style w:type="character" w:styleId="BesuchterLink">
    <w:name w:val="FollowedHyperlink"/>
    <w:rPr>
      <w:rFonts w:ascii="Arial" w:hAnsi="Arial"/>
      <w:dstrike w:val="0"/>
      <w:color w:val="0000FF"/>
      <w:sz w:val="24"/>
      <w:u w:val="single"/>
      <w:vertAlign w:val="baseline"/>
    </w:rPr>
  </w:style>
  <w:style w:type="character" w:styleId="Hyperlink">
    <w:name w:val="Hyperlink"/>
    <w:rsid w:val="005A6F75"/>
    <w:rPr>
      <w:rFonts w:ascii="Arial" w:hAnsi="Arial"/>
      <w:color w:val="0000FF"/>
      <w:sz w:val="24"/>
      <w:u w:val="single"/>
    </w:rPr>
  </w:style>
  <w:style w:type="paragraph" w:styleId="Kopfzeile">
    <w:name w:val="header"/>
    <w:basedOn w:val="Standard"/>
    <w:pPr>
      <w:tabs>
        <w:tab w:val="center" w:pos="4536"/>
        <w:tab w:val="right" w:pos="9072"/>
      </w:tabs>
    </w:pPr>
  </w:style>
  <w:style w:type="paragraph" w:styleId="Liste">
    <w:name w:val="List"/>
    <w:basedOn w:val="Standard"/>
    <w:pPr>
      <w:ind w:left="283" w:hanging="283"/>
    </w:pPr>
  </w:style>
  <w:style w:type="paragraph" w:styleId="Liste2">
    <w:name w:val="List 2"/>
    <w:basedOn w:val="Standard"/>
    <w:pPr>
      <w:ind w:left="566" w:hanging="283"/>
    </w:pPr>
  </w:style>
  <w:style w:type="paragraph" w:styleId="Liste3">
    <w:name w:val="List 3"/>
    <w:basedOn w:val="Standard"/>
    <w:pPr>
      <w:ind w:left="849" w:hanging="283"/>
    </w:pPr>
  </w:style>
  <w:style w:type="paragraph" w:styleId="Liste4">
    <w:name w:val="List 4"/>
    <w:basedOn w:val="Standard"/>
    <w:pPr>
      <w:ind w:left="1132" w:hanging="283"/>
    </w:pPr>
  </w:style>
  <w:style w:type="paragraph" w:styleId="Liste5">
    <w:name w:val="List 5"/>
    <w:basedOn w:val="Standard"/>
    <w:pPr>
      <w:ind w:left="1415" w:hanging="283"/>
    </w:pPr>
  </w:style>
  <w:style w:type="paragraph" w:styleId="Listenfortsetzung">
    <w:name w:val="List Continue"/>
    <w:basedOn w:val="Standard"/>
    <w:pPr>
      <w:spacing w:after="120"/>
      <w:ind w:left="283"/>
    </w:pPr>
  </w:style>
  <w:style w:type="paragraph" w:styleId="Listenfortsetzung4">
    <w:name w:val="List Continue 4"/>
    <w:basedOn w:val="Standard"/>
    <w:pPr>
      <w:spacing w:after="120"/>
      <w:ind w:left="1132"/>
    </w:pPr>
  </w:style>
  <w:style w:type="paragraph" w:styleId="NurText">
    <w:name w:val="Plain Text"/>
    <w:basedOn w:val="Standard"/>
    <w:rPr>
      <w:rFonts w:ascii="Courier New" w:hAnsi="Courier New"/>
    </w:rPr>
  </w:style>
  <w:style w:type="paragraph" w:styleId="Textkrper">
    <w:name w:val="Body Text"/>
    <w:basedOn w:val="Standard"/>
    <w:pPr>
      <w:spacing w:after="120"/>
    </w:pPr>
  </w:style>
  <w:style w:type="paragraph" w:styleId="Textkrper-Zeileneinzug">
    <w:name w:val="Body Text Indent"/>
    <w:basedOn w:val="Standard"/>
    <w:pPr>
      <w:ind w:left="284"/>
    </w:pPr>
    <w:rPr>
      <w:rFonts w:ascii="Unique Extended" w:hAnsi="Unique Extended"/>
    </w:rPr>
  </w:style>
  <w:style w:type="paragraph" w:styleId="Titel">
    <w:name w:val="Title"/>
    <w:basedOn w:val="Standard"/>
    <w:qFormat/>
    <w:pPr>
      <w:jc w:val="center"/>
    </w:pPr>
    <w:rPr>
      <w:i/>
      <w:color w:val="FF00FF"/>
      <w:sz w:val="28"/>
      <w:u w:val="single"/>
    </w:rPr>
  </w:style>
  <w:style w:type="paragraph" w:customStyle="1" w:styleId="Aufgabe">
    <w:name w:val="Aufgabe"/>
    <w:basedOn w:val="Standard"/>
    <w:pPr>
      <w:ind w:left="567" w:right="567"/>
      <w:jc w:val="both"/>
    </w:pPr>
    <w:rPr>
      <w:rFonts w:ascii="New York" w:hAnsi="New York"/>
      <w:sz w:val="24"/>
    </w:rPr>
  </w:style>
  <w:style w:type="paragraph" w:customStyle="1" w:styleId="Text">
    <w:name w:val="Text"/>
    <w:basedOn w:val="Standard"/>
    <w:rPr>
      <w:rFonts w:ascii="Tms Rmn" w:hAnsi="Tms Rmn"/>
      <w:shadow/>
      <w:noProof/>
    </w:rPr>
  </w:style>
  <w:style w:type="paragraph" w:customStyle="1" w:styleId="WW-Caption">
    <w:name w:val="WW-Caption"/>
    <w:basedOn w:val="Standard"/>
    <w:next w:val="Standard"/>
    <w:pPr>
      <w:suppressAutoHyphens/>
      <w:spacing w:before="120" w:after="120"/>
    </w:pPr>
    <w:rPr>
      <w:b/>
    </w:rPr>
  </w:style>
  <w:style w:type="paragraph" w:customStyle="1" w:styleId="Vorgabetext">
    <w:name w:val="Vorgabetext"/>
    <w:basedOn w:val="Standard"/>
    <w:rPr>
      <w:rFonts w:ascii="Times New Roman" w:hAnsi="Times New Roman"/>
      <w:sz w:val="24"/>
    </w:rPr>
  </w:style>
  <w:style w:type="paragraph" w:styleId="Textkrper2">
    <w:name w:val="Body Text 2"/>
    <w:basedOn w:val="Standard"/>
    <w:rPr>
      <w:color w:val="000000"/>
    </w:rPr>
  </w:style>
  <w:style w:type="paragraph" w:customStyle="1" w:styleId="Default">
    <w:name w:val="Default"/>
    <w:rPr>
      <w:rFonts w:ascii="Arial" w:hAnsi="Arial"/>
      <w:snapToGrid w:val="0"/>
      <w:color w:val="000000"/>
      <w:sz w:val="24"/>
    </w:rPr>
  </w:style>
  <w:style w:type="paragraph" w:styleId="Textkrper3">
    <w:name w:val="Body Text 3"/>
    <w:basedOn w:val="Standard"/>
  </w:style>
  <w:style w:type="table" w:styleId="Tabellenraster">
    <w:name w:val="Table Grid"/>
    <w:basedOn w:val="NormaleTabelle"/>
    <w:rsid w:val="003B73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vorlage1">
    <w:name w:val="Formatvorlage1"/>
    <w:basedOn w:val="berschrift3"/>
    <w:rsid w:val="001F5E7B"/>
  </w:style>
  <w:style w:type="paragraph" w:customStyle="1" w:styleId="Formatvorlage2">
    <w:name w:val="Formatvorlage2"/>
    <w:basedOn w:val="berschrift4"/>
    <w:rsid w:val="001F5E7B"/>
  </w:style>
  <w:style w:type="character" w:customStyle="1" w:styleId="berschrift2Zchn">
    <w:name w:val="Überschrift 2 Zchn"/>
    <w:link w:val="berschrift2"/>
    <w:rsid w:val="00044767"/>
    <w:rPr>
      <w:rFonts w:ascii="Arial" w:hAnsi="Arial"/>
      <w:b/>
      <w:sz w:val="28"/>
      <w:lang w:val="de-DE" w:eastAsia="de-DE" w:bidi="ar-SA"/>
    </w:rPr>
  </w:style>
  <w:style w:type="paragraph" w:customStyle="1" w:styleId="Hyperlinkzentriert">
    <w:name w:val="Hyperlink_zentriert"/>
    <w:basedOn w:val="Standard"/>
    <w:autoRedefine/>
    <w:rsid w:val="0032129B"/>
    <w:pPr>
      <w:jc w:val="center"/>
    </w:pPr>
    <w:rPr>
      <w:color w:val="0000FF"/>
      <w:sz w:val="24"/>
      <w:u w:val="single"/>
    </w:rPr>
  </w:style>
  <w:style w:type="paragraph" w:customStyle="1" w:styleId="MTDisplayEquation">
    <w:name w:val="MTDisplayEquation"/>
    <w:basedOn w:val="Standard"/>
    <w:next w:val="Standard"/>
    <w:rsid w:val="00361919"/>
    <w:pPr>
      <w:tabs>
        <w:tab w:val="center" w:pos="4820"/>
        <w:tab w:val="right" w:pos="9640"/>
      </w:tabs>
    </w:pPr>
    <w:rPr>
      <w:sz w:val="20"/>
    </w:rPr>
  </w:style>
  <w:style w:type="paragraph" w:customStyle="1" w:styleId="Standard-1">
    <w:name w:val="Standard-1"/>
    <w:basedOn w:val="Standard"/>
    <w:rsid w:val="00361919"/>
    <w:pPr>
      <w:tabs>
        <w:tab w:val="left" w:pos="567"/>
      </w:tabs>
      <w:ind w:left="284" w:hanging="284"/>
    </w:pPr>
    <w:rPr>
      <w:rFonts w:ascii="Times New Roman" w:hAnsi="Times New Roman"/>
      <w:sz w:val="24"/>
    </w:rPr>
  </w:style>
  <w:style w:type="character" w:customStyle="1" w:styleId="Nummer">
    <w:name w:val="Nummer"/>
    <w:rsid w:val="0075124F"/>
    <w:rPr>
      <w:rFonts w:ascii="Arial" w:hAnsi="Arial"/>
      <w:b/>
      <w:color w:val="auto"/>
      <w:sz w:val="22"/>
    </w:rPr>
  </w:style>
  <w:style w:type="paragraph" w:styleId="StandardWeb">
    <w:name w:val="Normal (Web)"/>
    <w:basedOn w:val="Standard"/>
    <w:rsid w:val="0005690F"/>
    <w:pPr>
      <w:spacing w:before="100" w:beforeAutospacing="1" w:after="100" w:afterAutospacing="1"/>
    </w:pPr>
    <w:rPr>
      <w:rFonts w:ascii="Times New Roman" w:hAnsi="Times New Roman"/>
      <w:sz w:val="24"/>
      <w:szCs w:val="24"/>
    </w:rPr>
  </w:style>
  <w:style w:type="paragraph" w:styleId="HTMLVorformatiert">
    <w:name w:val="HTML Preformatted"/>
    <w:basedOn w:val="Standard"/>
    <w:rsid w:val="00FA6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8846471">
      <w:bodyDiv w:val="1"/>
      <w:marLeft w:val="0"/>
      <w:marRight w:val="0"/>
      <w:marTop w:val="0"/>
      <w:marBottom w:val="0"/>
      <w:divBdr>
        <w:top w:val="none" w:sz="0" w:space="0" w:color="auto"/>
        <w:left w:val="none" w:sz="0" w:space="0" w:color="auto"/>
        <w:bottom w:val="none" w:sz="0" w:space="0" w:color="auto"/>
        <w:right w:val="none" w:sz="0" w:space="0" w:color="auto"/>
      </w:divBdr>
    </w:div>
    <w:div w:id="1132988941">
      <w:bodyDiv w:val="1"/>
      <w:marLeft w:val="0"/>
      <w:marRight w:val="0"/>
      <w:marTop w:val="0"/>
      <w:marBottom w:val="0"/>
      <w:divBdr>
        <w:top w:val="none" w:sz="0" w:space="0" w:color="auto"/>
        <w:left w:val="none" w:sz="0" w:space="0" w:color="auto"/>
        <w:bottom w:val="none" w:sz="0" w:space="0" w:color="auto"/>
        <w:right w:val="none" w:sz="0" w:space="0" w:color="auto"/>
      </w:divBdr>
    </w:div>
  </w:divs>
  <w:allowPNG/>
  <w:doNotOrganizeInFolder/>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514.bin"/><Relationship Id="rId1827" Type="http://schemas.openxmlformats.org/officeDocument/2006/relationships/oleObject" Target="embeddings/oleObject655.bin"/><Relationship Id="rId21" Type="http://schemas.openxmlformats.org/officeDocument/2006/relationships/oleObject" Target="embeddings/oleObject4.bin"/><Relationship Id="rId170" Type="http://schemas.openxmlformats.org/officeDocument/2006/relationships/hyperlink" Target="vlsgmech.docx" TargetMode="External"/><Relationship Id="rId268" Type="http://schemas.openxmlformats.org/officeDocument/2006/relationships/image" Target="media/image58.wmf"/><Relationship Id="rId475" Type="http://schemas.openxmlformats.org/officeDocument/2006/relationships/oleObject" Target="embeddings/oleObject108.bin"/><Relationship Id="rId682" Type="http://schemas.openxmlformats.org/officeDocument/2006/relationships/oleObject" Target="embeddings/oleObject182.bin"/><Relationship Id="rId128" Type="http://schemas.openxmlformats.org/officeDocument/2006/relationships/image" Target="media/image32.wmf"/><Relationship Id="rId335" Type="http://schemas.openxmlformats.org/officeDocument/2006/relationships/image" Target="media/image88.png"/><Relationship Id="rId542" Type="http://schemas.openxmlformats.org/officeDocument/2006/relationships/oleObject" Target="embeddings/oleObject130.bin"/><Relationship Id="rId987" Type="http://schemas.openxmlformats.org/officeDocument/2006/relationships/oleObject" Target="embeddings/oleObject299.bin"/><Relationship Id="rId1172" Type="http://schemas.openxmlformats.org/officeDocument/2006/relationships/hyperlink" Target="m797.xls" TargetMode="External"/><Relationship Id="rId402" Type="http://schemas.openxmlformats.org/officeDocument/2006/relationships/hyperlink" Target="vlsgmech.docx" TargetMode="External"/><Relationship Id="rId847" Type="http://schemas.openxmlformats.org/officeDocument/2006/relationships/oleObject" Target="embeddings/oleObject243.bin"/><Relationship Id="rId1032" Type="http://schemas.openxmlformats.org/officeDocument/2006/relationships/image" Target="media/image387.jpeg"/><Relationship Id="rId1477" Type="http://schemas.openxmlformats.org/officeDocument/2006/relationships/image" Target="media/image594.wmf"/><Relationship Id="rId1684" Type="http://schemas.openxmlformats.org/officeDocument/2006/relationships/image" Target="media/image699.jpeg"/><Relationship Id="rId1891" Type="http://schemas.openxmlformats.org/officeDocument/2006/relationships/image" Target="media/image804.wmf"/><Relationship Id="rId707" Type="http://schemas.openxmlformats.org/officeDocument/2006/relationships/oleObject" Target="embeddings/oleObject188.bin"/><Relationship Id="rId914" Type="http://schemas.openxmlformats.org/officeDocument/2006/relationships/image" Target="media/image328.wmf"/><Relationship Id="rId1337" Type="http://schemas.openxmlformats.org/officeDocument/2006/relationships/oleObject" Target="embeddings/oleObject434.bin"/><Relationship Id="rId1544" Type="http://schemas.openxmlformats.org/officeDocument/2006/relationships/image" Target="media/image627.wmf"/><Relationship Id="rId1751" Type="http://schemas.openxmlformats.org/officeDocument/2006/relationships/oleObject" Target="embeddings/oleObject619.bin"/><Relationship Id="rId43" Type="http://schemas.openxmlformats.org/officeDocument/2006/relationships/hyperlink" Target="vlsgmech.docx" TargetMode="External"/><Relationship Id="rId1404" Type="http://schemas.openxmlformats.org/officeDocument/2006/relationships/image" Target="media/image560.wmf"/><Relationship Id="rId1611" Type="http://schemas.openxmlformats.org/officeDocument/2006/relationships/image" Target="media/image661.wmf"/><Relationship Id="rId1849" Type="http://schemas.openxmlformats.org/officeDocument/2006/relationships/image" Target="media/image783.jpeg"/><Relationship Id="rId192" Type="http://schemas.openxmlformats.org/officeDocument/2006/relationships/hyperlink" Target="vlsgmech.docx" TargetMode="External"/><Relationship Id="rId1709" Type="http://schemas.openxmlformats.org/officeDocument/2006/relationships/oleObject" Target="embeddings/oleObject603.bin"/><Relationship Id="rId497" Type="http://schemas.openxmlformats.org/officeDocument/2006/relationships/image" Target="media/image146.wmf"/><Relationship Id="rId357" Type="http://schemas.openxmlformats.org/officeDocument/2006/relationships/oleObject" Target="embeddings/oleObject81.bin"/><Relationship Id="rId1194" Type="http://schemas.openxmlformats.org/officeDocument/2006/relationships/image" Target="media/image458.jpeg"/><Relationship Id="rId217" Type="http://schemas.openxmlformats.org/officeDocument/2006/relationships/image" Target="media/image47.jpeg"/><Relationship Id="rId564" Type="http://schemas.openxmlformats.org/officeDocument/2006/relationships/image" Target="media/image175.wmf"/><Relationship Id="rId771" Type="http://schemas.openxmlformats.org/officeDocument/2006/relationships/oleObject" Target="embeddings/oleObject214.bin"/><Relationship Id="rId869" Type="http://schemas.openxmlformats.org/officeDocument/2006/relationships/image" Target="media/image307.wmf"/><Relationship Id="rId1499" Type="http://schemas.openxmlformats.org/officeDocument/2006/relationships/image" Target="media/image605.emf"/><Relationship Id="rId424" Type="http://schemas.openxmlformats.org/officeDocument/2006/relationships/oleObject" Target="embeddings/oleObject99.bin"/><Relationship Id="rId631" Type="http://schemas.openxmlformats.org/officeDocument/2006/relationships/image" Target="media/image207.wmf"/><Relationship Id="rId729" Type="http://schemas.openxmlformats.org/officeDocument/2006/relationships/hyperlink" Target="vlsgmech3.docx" TargetMode="External"/><Relationship Id="rId1054" Type="http://schemas.openxmlformats.org/officeDocument/2006/relationships/oleObject" Target="embeddings/oleObject323.bin"/><Relationship Id="rId1261" Type="http://schemas.openxmlformats.org/officeDocument/2006/relationships/image" Target="media/image491.wmf"/><Relationship Id="rId1359" Type="http://schemas.openxmlformats.org/officeDocument/2006/relationships/oleObject" Target="embeddings/oleObject443.bin"/><Relationship Id="rId936" Type="http://schemas.openxmlformats.org/officeDocument/2006/relationships/oleObject" Target="embeddings/oleObject283.bin"/><Relationship Id="rId1121" Type="http://schemas.openxmlformats.org/officeDocument/2006/relationships/oleObject" Target="embeddings/oleObject347.bin"/><Relationship Id="rId1219" Type="http://schemas.openxmlformats.org/officeDocument/2006/relationships/image" Target="media/image469.wmf"/><Relationship Id="rId1566" Type="http://schemas.openxmlformats.org/officeDocument/2006/relationships/oleObject" Target="embeddings/oleObject535.bin"/><Relationship Id="rId1773" Type="http://schemas.openxmlformats.org/officeDocument/2006/relationships/image" Target="media/image744.wmf"/><Relationship Id="rId65" Type="http://schemas.openxmlformats.org/officeDocument/2006/relationships/image" Target="media/image23.wmf"/><Relationship Id="rId1426" Type="http://schemas.openxmlformats.org/officeDocument/2006/relationships/image" Target="media/image570.wmf"/><Relationship Id="rId1633" Type="http://schemas.openxmlformats.org/officeDocument/2006/relationships/image" Target="media/image673.jpeg"/><Relationship Id="rId1840" Type="http://schemas.openxmlformats.org/officeDocument/2006/relationships/image" Target="media/image778.wmf"/><Relationship Id="rId1700" Type="http://schemas.openxmlformats.org/officeDocument/2006/relationships/image" Target="media/image708.wmf"/><Relationship Id="rId281" Type="http://schemas.openxmlformats.org/officeDocument/2006/relationships/hyperlink" Target="vlsgmech.docx" TargetMode="External"/><Relationship Id="rId141" Type="http://schemas.openxmlformats.org/officeDocument/2006/relationships/image" Target="media/image36.wmf"/><Relationship Id="rId379" Type="http://schemas.openxmlformats.org/officeDocument/2006/relationships/oleObject" Target="embeddings/oleObject87.bin"/><Relationship Id="rId586" Type="http://schemas.openxmlformats.org/officeDocument/2006/relationships/image" Target="media/image184.jpeg"/><Relationship Id="rId793" Type="http://schemas.openxmlformats.org/officeDocument/2006/relationships/oleObject" Target="embeddings/oleObject223.bin"/><Relationship Id="rId7" Type="http://schemas.openxmlformats.org/officeDocument/2006/relationships/hyperlink" Target="vlsgmech.docx" TargetMode="External"/><Relationship Id="rId239" Type="http://schemas.openxmlformats.org/officeDocument/2006/relationships/hyperlink" Target="vlsgmech.docx" TargetMode="External"/><Relationship Id="rId446" Type="http://schemas.openxmlformats.org/officeDocument/2006/relationships/image" Target="media/image127.jpeg"/><Relationship Id="rId653" Type="http://schemas.openxmlformats.org/officeDocument/2006/relationships/image" Target="media/image217.jpeg"/><Relationship Id="rId1076" Type="http://schemas.openxmlformats.org/officeDocument/2006/relationships/image" Target="media/image407.wmf"/><Relationship Id="rId1283" Type="http://schemas.openxmlformats.org/officeDocument/2006/relationships/oleObject" Target="embeddings/oleObject413.bin"/><Relationship Id="rId1490" Type="http://schemas.openxmlformats.org/officeDocument/2006/relationships/oleObject" Target="embeddings/oleObject502.bin"/><Relationship Id="rId306" Type="http://schemas.openxmlformats.org/officeDocument/2006/relationships/oleObject" Target="embeddings/oleObject58.bin"/><Relationship Id="rId860" Type="http://schemas.openxmlformats.org/officeDocument/2006/relationships/oleObject" Target="embeddings/oleObject247.bin"/><Relationship Id="rId958" Type="http://schemas.openxmlformats.org/officeDocument/2006/relationships/oleObject" Target="embeddings/oleObject287.bin"/><Relationship Id="rId1143" Type="http://schemas.openxmlformats.org/officeDocument/2006/relationships/oleObject" Target="embeddings/oleObject355.bin"/><Relationship Id="rId1588" Type="http://schemas.openxmlformats.org/officeDocument/2006/relationships/oleObject" Target="embeddings/oleObject546.bin"/><Relationship Id="rId1795" Type="http://schemas.openxmlformats.org/officeDocument/2006/relationships/image" Target="media/image755.wmf"/><Relationship Id="rId87" Type="http://schemas.openxmlformats.org/officeDocument/2006/relationships/hyperlink" Target="vlsgmech.docx" TargetMode="External"/><Relationship Id="rId513" Type="http://schemas.openxmlformats.org/officeDocument/2006/relationships/image" Target="media/image152.jpeg"/><Relationship Id="rId720" Type="http://schemas.openxmlformats.org/officeDocument/2006/relationships/oleObject" Target="embeddings/oleObject195.bin"/><Relationship Id="rId818" Type="http://schemas.openxmlformats.org/officeDocument/2006/relationships/image" Target="media/image286.wmf"/><Relationship Id="rId1350" Type="http://schemas.openxmlformats.org/officeDocument/2006/relationships/image" Target="media/image535.wmf"/><Relationship Id="rId1448" Type="http://schemas.openxmlformats.org/officeDocument/2006/relationships/image" Target="media/image581.wmf"/><Relationship Id="rId1655" Type="http://schemas.openxmlformats.org/officeDocument/2006/relationships/image" Target="media/image685.wmf"/><Relationship Id="rId1003" Type="http://schemas.openxmlformats.org/officeDocument/2006/relationships/oleObject" Target="embeddings/oleObject307.bin"/><Relationship Id="rId1210" Type="http://schemas.openxmlformats.org/officeDocument/2006/relationships/image" Target="media/image466.wmf"/><Relationship Id="rId1308" Type="http://schemas.openxmlformats.org/officeDocument/2006/relationships/oleObject" Target="embeddings/oleObject423.bin"/><Relationship Id="rId1862" Type="http://schemas.openxmlformats.org/officeDocument/2006/relationships/oleObject" Target="embeddings/oleObject670.bin"/><Relationship Id="rId1515" Type="http://schemas.openxmlformats.org/officeDocument/2006/relationships/image" Target="media/image612.wmf"/><Relationship Id="rId1722" Type="http://schemas.openxmlformats.org/officeDocument/2006/relationships/image" Target="media/image720.emf"/><Relationship Id="rId14" Type="http://schemas.openxmlformats.org/officeDocument/2006/relationships/image" Target="media/image2.wmf"/><Relationship Id="rId163" Type="http://schemas.openxmlformats.org/officeDocument/2006/relationships/oleObject" Target="embeddings/oleObject36.bin"/><Relationship Id="rId370" Type="http://schemas.openxmlformats.org/officeDocument/2006/relationships/image" Target="media/image104.wmf"/><Relationship Id="rId230" Type="http://schemas.openxmlformats.org/officeDocument/2006/relationships/hyperlink" Target="vlsgmech2.docx" TargetMode="External"/><Relationship Id="rId468" Type="http://schemas.openxmlformats.org/officeDocument/2006/relationships/image" Target="media/image133.wmf"/><Relationship Id="rId675" Type="http://schemas.openxmlformats.org/officeDocument/2006/relationships/oleObject" Target="embeddings/oleObject180.bin"/><Relationship Id="rId882" Type="http://schemas.openxmlformats.org/officeDocument/2006/relationships/oleObject" Target="embeddings/oleObject258.bin"/><Relationship Id="rId1098" Type="http://schemas.openxmlformats.org/officeDocument/2006/relationships/oleObject" Target="embeddings/oleObject339.bin"/><Relationship Id="rId328" Type="http://schemas.openxmlformats.org/officeDocument/2006/relationships/oleObject" Target="embeddings/oleObject67.bin"/><Relationship Id="rId535" Type="http://schemas.openxmlformats.org/officeDocument/2006/relationships/image" Target="media/image161.wmf"/><Relationship Id="rId742" Type="http://schemas.openxmlformats.org/officeDocument/2006/relationships/image" Target="media/image251.wmf"/><Relationship Id="rId1165" Type="http://schemas.openxmlformats.org/officeDocument/2006/relationships/oleObject" Target="embeddings/oleObject364.bin"/><Relationship Id="rId1372" Type="http://schemas.openxmlformats.org/officeDocument/2006/relationships/oleObject" Target="embeddings/oleObject449.bin"/><Relationship Id="rId602" Type="http://schemas.openxmlformats.org/officeDocument/2006/relationships/image" Target="media/image193.wmf"/><Relationship Id="rId1025" Type="http://schemas.openxmlformats.org/officeDocument/2006/relationships/oleObject" Target="embeddings/oleObject316.bin"/><Relationship Id="rId1232" Type="http://schemas.openxmlformats.org/officeDocument/2006/relationships/image" Target="media/image476.wmf"/><Relationship Id="rId1677" Type="http://schemas.openxmlformats.org/officeDocument/2006/relationships/oleObject" Target="embeddings/oleObject588.bin"/><Relationship Id="rId1884" Type="http://schemas.openxmlformats.org/officeDocument/2006/relationships/oleObject" Target="embeddings/oleObject681.bin"/><Relationship Id="rId907" Type="http://schemas.openxmlformats.org/officeDocument/2006/relationships/oleObject" Target="embeddings/oleObject269.bin"/><Relationship Id="rId1537" Type="http://schemas.openxmlformats.org/officeDocument/2006/relationships/oleObject" Target="embeddings/oleObject521.bin"/><Relationship Id="rId1744" Type="http://schemas.openxmlformats.org/officeDocument/2006/relationships/oleObject" Target="embeddings/oleObject616.bin"/><Relationship Id="rId36" Type="http://schemas.openxmlformats.org/officeDocument/2006/relationships/hyperlink" Target="vlsgmech.docx" TargetMode="External"/><Relationship Id="rId1604" Type="http://schemas.openxmlformats.org/officeDocument/2006/relationships/oleObject" Target="embeddings/oleObject554.bin"/><Relationship Id="rId185" Type="http://schemas.openxmlformats.org/officeDocument/2006/relationships/hyperlink" Target="vlsgmech2.docx" TargetMode="External"/><Relationship Id="rId1811" Type="http://schemas.openxmlformats.org/officeDocument/2006/relationships/image" Target="media/image764.wmf"/><Relationship Id="rId392" Type="http://schemas.openxmlformats.org/officeDocument/2006/relationships/oleObject" Target="embeddings/oleObject93.bin"/><Relationship Id="rId697" Type="http://schemas.openxmlformats.org/officeDocument/2006/relationships/oleObject" Target="embeddings/oleObject185.bin"/><Relationship Id="rId252" Type="http://schemas.openxmlformats.org/officeDocument/2006/relationships/oleObject" Target="embeddings/oleObject43.bin"/><Relationship Id="rId1187" Type="http://schemas.openxmlformats.org/officeDocument/2006/relationships/oleObject" Target="embeddings/oleObject371.bin"/><Relationship Id="rId112" Type="http://schemas.openxmlformats.org/officeDocument/2006/relationships/hyperlink" Target="vlsgmech2.docx" TargetMode="External"/><Relationship Id="rId557" Type="http://schemas.openxmlformats.org/officeDocument/2006/relationships/oleObject" Target="embeddings/oleObject137.bin"/><Relationship Id="rId764" Type="http://schemas.openxmlformats.org/officeDocument/2006/relationships/image" Target="media/image261.wmf"/><Relationship Id="rId971" Type="http://schemas.openxmlformats.org/officeDocument/2006/relationships/oleObject" Target="embeddings/oleObject291.bin"/><Relationship Id="rId1394" Type="http://schemas.openxmlformats.org/officeDocument/2006/relationships/image" Target="media/image555.wmf"/><Relationship Id="rId1699" Type="http://schemas.openxmlformats.org/officeDocument/2006/relationships/oleObject" Target="embeddings/oleObject598.bin"/><Relationship Id="rId417" Type="http://schemas.openxmlformats.org/officeDocument/2006/relationships/hyperlink" Target="vlsgmech.docx" TargetMode="External"/><Relationship Id="rId624" Type="http://schemas.openxmlformats.org/officeDocument/2006/relationships/image" Target="media/image203.jpeg"/><Relationship Id="rId831" Type="http://schemas.openxmlformats.org/officeDocument/2006/relationships/image" Target="media/image292.wmf"/><Relationship Id="rId1047" Type="http://schemas.openxmlformats.org/officeDocument/2006/relationships/image" Target="media/image393.wmf"/><Relationship Id="rId1254" Type="http://schemas.openxmlformats.org/officeDocument/2006/relationships/oleObject" Target="embeddings/oleObject400.bin"/><Relationship Id="rId1461" Type="http://schemas.openxmlformats.org/officeDocument/2006/relationships/image" Target="media/image586.wmf"/><Relationship Id="rId929" Type="http://schemas.openxmlformats.org/officeDocument/2006/relationships/oleObject" Target="embeddings/oleObject280.bin"/><Relationship Id="rId1114" Type="http://schemas.openxmlformats.org/officeDocument/2006/relationships/image" Target="media/image424.wmf"/><Relationship Id="rId1321" Type="http://schemas.openxmlformats.org/officeDocument/2006/relationships/oleObject" Target="embeddings/oleObject427.bin"/><Relationship Id="rId1559" Type="http://schemas.openxmlformats.org/officeDocument/2006/relationships/oleObject" Target="embeddings/oleObject532.bin"/><Relationship Id="rId1766" Type="http://schemas.openxmlformats.org/officeDocument/2006/relationships/oleObject" Target="embeddings/oleObject627.bin"/><Relationship Id="rId58" Type="http://schemas.openxmlformats.org/officeDocument/2006/relationships/oleObject" Target="embeddings/oleObject14.bin"/><Relationship Id="rId1419" Type="http://schemas.openxmlformats.org/officeDocument/2006/relationships/oleObject" Target="embeddings/oleObject470.bin"/><Relationship Id="rId1626" Type="http://schemas.openxmlformats.org/officeDocument/2006/relationships/oleObject" Target="embeddings/oleObject565.bin"/><Relationship Id="rId1833" Type="http://schemas.openxmlformats.org/officeDocument/2006/relationships/oleObject" Target="embeddings/oleObject658.bin"/><Relationship Id="rId1900" Type="http://schemas.openxmlformats.org/officeDocument/2006/relationships/image" Target="media/image809.wmf"/><Relationship Id="rId274" Type="http://schemas.openxmlformats.org/officeDocument/2006/relationships/hyperlink" Target="vlsgmech.docx" TargetMode="External"/><Relationship Id="rId481" Type="http://schemas.openxmlformats.org/officeDocument/2006/relationships/hyperlink" Target="vlsgmech2.docx" TargetMode="External"/><Relationship Id="rId134" Type="http://schemas.openxmlformats.org/officeDocument/2006/relationships/oleObject" Target="embeddings/oleObject28.bin"/><Relationship Id="rId579" Type="http://schemas.openxmlformats.org/officeDocument/2006/relationships/image" Target="media/image181.wmf"/><Relationship Id="rId786" Type="http://schemas.openxmlformats.org/officeDocument/2006/relationships/image" Target="media/image271.jpeg"/><Relationship Id="rId993" Type="http://schemas.openxmlformats.org/officeDocument/2006/relationships/oleObject" Target="embeddings/oleObject302.bin"/><Relationship Id="rId341" Type="http://schemas.openxmlformats.org/officeDocument/2006/relationships/oleObject" Target="embeddings/oleObject73.bin"/><Relationship Id="rId439" Type="http://schemas.openxmlformats.org/officeDocument/2006/relationships/image" Target="media/image123.wmf"/><Relationship Id="rId646" Type="http://schemas.openxmlformats.org/officeDocument/2006/relationships/oleObject" Target="embeddings/oleObject170.bin"/><Relationship Id="rId1069" Type="http://schemas.openxmlformats.org/officeDocument/2006/relationships/image" Target="media/image404.wmf"/><Relationship Id="rId1276" Type="http://schemas.openxmlformats.org/officeDocument/2006/relationships/oleObject" Target="embeddings/oleObject410.bin"/><Relationship Id="rId1483" Type="http://schemas.openxmlformats.org/officeDocument/2006/relationships/image" Target="media/image597.wmf"/><Relationship Id="rId201" Type="http://schemas.openxmlformats.org/officeDocument/2006/relationships/hyperlink" Target="vlsgmech.docx" TargetMode="External"/><Relationship Id="rId506" Type="http://schemas.openxmlformats.org/officeDocument/2006/relationships/oleObject" Target="embeddings/oleObject121.bin"/><Relationship Id="rId853" Type="http://schemas.openxmlformats.org/officeDocument/2006/relationships/hyperlink" Target="vlsgmech3.docx" TargetMode="External"/><Relationship Id="rId1136" Type="http://schemas.openxmlformats.org/officeDocument/2006/relationships/image" Target="media/image433.wmf"/><Relationship Id="rId1690" Type="http://schemas.openxmlformats.org/officeDocument/2006/relationships/image" Target="media/image703.wmf"/><Relationship Id="rId1788" Type="http://schemas.openxmlformats.org/officeDocument/2006/relationships/image" Target="media/image752.wmf"/><Relationship Id="rId713" Type="http://schemas.openxmlformats.org/officeDocument/2006/relationships/oleObject" Target="embeddings/oleObject191.bin"/><Relationship Id="rId920" Type="http://schemas.openxmlformats.org/officeDocument/2006/relationships/image" Target="media/image331.wmf"/><Relationship Id="rId1343" Type="http://schemas.openxmlformats.org/officeDocument/2006/relationships/oleObject" Target="embeddings/oleObject436.bin"/><Relationship Id="rId1550" Type="http://schemas.openxmlformats.org/officeDocument/2006/relationships/image" Target="media/image630.wmf"/><Relationship Id="rId1648" Type="http://schemas.openxmlformats.org/officeDocument/2006/relationships/image" Target="media/image681.jpeg"/><Relationship Id="rId1203" Type="http://schemas.openxmlformats.org/officeDocument/2006/relationships/image" Target="media/image463.wmf"/><Relationship Id="rId1410" Type="http://schemas.openxmlformats.org/officeDocument/2006/relationships/hyperlink" Target="vlsgmech3.docx" TargetMode="External"/><Relationship Id="rId1508" Type="http://schemas.openxmlformats.org/officeDocument/2006/relationships/image" Target="media/image609.wmf"/><Relationship Id="rId1855" Type="http://schemas.openxmlformats.org/officeDocument/2006/relationships/image" Target="media/image786.wmf"/><Relationship Id="rId1715" Type="http://schemas.openxmlformats.org/officeDocument/2006/relationships/hyperlink" Target="vlsgmech3.docx" TargetMode="External"/><Relationship Id="rId296" Type="http://schemas.openxmlformats.org/officeDocument/2006/relationships/oleObject" Target="embeddings/oleObject55.bin"/><Relationship Id="rId156" Type="http://schemas.openxmlformats.org/officeDocument/2006/relationships/hyperlink" Target="vlsgmech.docx" TargetMode="External"/><Relationship Id="rId363" Type="http://schemas.openxmlformats.org/officeDocument/2006/relationships/image" Target="media/image103.wmf"/><Relationship Id="rId570" Type="http://schemas.openxmlformats.org/officeDocument/2006/relationships/image" Target="media/image178.wmf"/><Relationship Id="rId223" Type="http://schemas.openxmlformats.org/officeDocument/2006/relationships/hyperlink" Target="vlsgmech.docx" TargetMode="External"/><Relationship Id="rId430" Type="http://schemas.openxmlformats.org/officeDocument/2006/relationships/hyperlink" Target="vlsgmech.docx" TargetMode="External"/><Relationship Id="rId668" Type="http://schemas.openxmlformats.org/officeDocument/2006/relationships/hyperlink" Target="vlsgmech2.docx" TargetMode="External"/><Relationship Id="rId875" Type="http://schemas.openxmlformats.org/officeDocument/2006/relationships/image" Target="media/image310.wmf"/><Relationship Id="rId1060" Type="http://schemas.openxmlformats.org/officeDocument/2006/relationships/oleObject" Target="embeddings/oleObject326.bin"/><Relationship Id="rId1298" Type="http://schemas.openxmlformats.org/officeDocument/2006/relationships/oleObject" Target="embeddings/oleObject419.bin"/><Relationship Id="rId528" Type="http://schemas.openxmlformats.org/officeDocument/2006/relationships/oleObject" Target="embeddings/oleObject125.bin"/><Relationship Id="rId735" Type="http://schemas.openxmlformats.org/officeDocument/2006/relationships/oleObject" Target="embeddings/oleObject199.bin"/><Relationship Id="rId942" Type="http://schemas.openxmlformats.org/officeDocument/2006/relationships/image" Target="media/image341.jpeg"/><Relationship Id="rId1158" Type="http://schemas.openxmlformats.org/officeDocument/2006/relationships/image" Target="media/image443.jpeg"/><Relationship Id="rId1365" Type="http://schemas.openxmlformats.org/officeDocument/2006/relationships/oleObject" Target="embeddings/oleObject446.bin"/><Relationship Id="rId1572" Type="http://schemas.openxmlformats.org/officeDocument/2006/relationships/oleObject" Target="embeddings/oleObject538.bin"/><Relationship Id="rId1018" Type="http://schemas.openxmlformats.org/officeDocument/2006/relationships/image" Target="media/image378.wmf"/><Relationship Id="rId1225" Type="http://schemas.openxmlformats.org/officeDocument/2006/relationships/oleObject" Target="embeddings/oleObject387.bin"/><Relationship Id="rId1432" Type="http://schemas.openxmlformats.org/officeDocument/2006/relationships/image" Target="media/image573.wmf"/><Relationship Id="rId1877" Type="http://schemas.openxmlformats.org/officeDocument/2006/relationships/image" Target="media/image797.wmf"/><Relationship Id="rId71" Type="http://schemas.openxmlformats.org/officeDocument/2006/relationships/hyperlink" Target="vlsgmech.docx" TargetMode="External"/><Relationship Id="rId802" Type="http://schemas.openxmlformats.org/officeDocument/2006/relationships/image" Target="media/image278.wmf"/><Relationship Id="rId1737" Type="http://schemas.openxmlformats.org/officeDocument/2006/relationships/image" Target="media/image727.wmf"/><Relationship Id="rId29" Type="http://schemas.openxmlformats.org/officeDocument/2006/relationships/oleObject" Target="embeddings/oleObject8.bin"/><Relationship Id="rId178" Type="http://schemas.openxmlformats.org/officeDocument/2006/relationships/hyperlink" Target="vlsgmech.docx" TargetMode="External"/><Relationship Id="rId1804" Type="http://schemas.openxmlformats.org/officeDocument/2006/relationships/image" Target="media/image760.wmf"/><Relationship Id="rId385" Type="http://schemas.openxmlformats.org/officeDocument/2006/relationships/oleObject" Target="embeddings/oleObject90.bin"/><Relationship Id="rId592" Type="http://schemas.openxmlformats.org/officeDocument/2006/relationships/image" Target="media/image188.wmf"/><Relationship Id="rId245" Type="http://schemas.openxmlformats.org/officeDocument/2006/relationships/oleObject" Target="embeddings/oleObject40.bin"/><Relationship Id="rId452" Type="http://schemas.openxmlformats.org/officeDocument/2006/relationships/hyperlink" Target="vlsgmech2.docx" TargetMode="External"/><Relationship Id="rId897" Type="http://schemas.openxmlformats.org/officeDocument/2006/relationships/oleObject" Target="embeddings/oleObject264.bin"/><Relationship Id="rId1082" Type="http://schemas.openxmlformats.org/officeDocument/2006/relationships/image" Target="media/image411.jpeg"/><Relationship Id="rId105" Type="http://schemas.openxmlformats.org/officeDocument/2006/relationships/hyperlink" Target="vlsgmech2.docx" TargetMode="External"/><Relationship Id="rId312" Type="http://schemas.openxmlformats.org/officeDocument/2006/relationships/image" Target="media/image77.wmf"/><Relationship Id="rId757" Type="http://schemas.openxmlformats.org/officeDocument/2006/relationships/oleObject" Target="embeddings/oleObject207.bin"/><Relationship Id="rId964" Type="http://schemas.openxmlformats.org/officeDocument/2006/relationships/image" Target="media/image352.wmf"/><Relationship Id="rId1387" Type="http://schemas.openxmlformats.org/officeDocument/2006/relationships/image" Target="media/image552.wmf"/><Relationship Id="rId1594" Type="http://schemas.openxmlformats.org/officeDocument/2006/relationships/oleObject" Target="embeddings/oleObject549.bin"/><Relationship Id="rId93" Type="http://schemas.openxmlformats.org/officeDocument/2006/relationships/hyperlink" Target="vlsgmech.docx" TargetMode="External"/><Relationship Id="rId617" Type="http://schemas.openxmlformats.org/officeDocument/2006/relationships/oleObject" Target="embeddings/oleObject159.bin"/><Relationship Id="rId824" Type="http://schemas.openxmlformats.org/officeDocument/2006/relationships/oleObject" Target="embeddings/oleObject235.bin"/><Relationship Id="rId1247" Type="http://schemas.openxmlformats.org/officeDocument/2006/relationships/image" Target="media/image484.wmf"/><Relationship Id="rId1454" Type="http://schemas.openxmlformats.org/officeDocument/2006/relationships/image" Target="media/image584.wmf"/><Relationship Id="rId1661" Type="http://schemas.openxmlformats.org/officeDocument/2006/relationships/oleObject" Target="embeddings/oleObject580.bin"/><Relationship Id="rId1899" Type="http://schemas.openxmlformats.org/officeDocument/2006/relationships/image" Target="media/image808.jpeg"/><Relationship Id="rId1107" Type="http://schemas.openxmlformats.org/officeDocument/2006/relationships/oleObject" Target="embeddings/oleObject342.bin"/><Relationship Id="rId1314" Type="http://schemas.openxmlformats.org/officeDocument/2006/relationships/image" Target="media/image518.jpeg"/><Relationship Id="rId1521" Type="http://schemas.openxmlformats.org/officeDocument/2006/relationships/image" Target="media/image615.wmf"/><Relationship Id="rId1759" Type="http://schemas.openxmlformats.org/officeDocument/2006/relationships/image" Target="media/image737.wmf"/><Relationship Id="rId1619" Type="http://schemas.openxmlformats.org/officeDocument/2006/relationships/image" Target="media/image665.wmf"/><Relationship Id="rId1826" Type="http://schemas.openxmlformats.org/officeDocument/2006/relationships/image" Target="media/image771.wmf"/><Relationship Id="rId20" Type="http://schemas.openxmlformats.org/officeDocument/2006/relationships/image" Target="media/image5.wmf"/><Relationship Id="rId267" Type="http://schemas.openxmlformats.org/officeDocument/2006/relationships/oleObject" Target="embeddings/oleObject45.bin"/><Relationship Id="rId474" Type="http://schemas.openxmlformats.org/officeDocument/2006/relationships/image" Target="media/image136.wmf"/><Relationship Id="rId127" Type="http://schemas.openxmlformats.org/officeDocument/2006/relationships/oleObject" Target="embeddings/oleObject26.bin"/><Relationship Id="rId681" Type="http://schemas.openxmlformats.org/officeDocument/2006/relationships/image" Target="media/image228.wmf"/><Relationship Id="rId779" Type="http://schemas.openxmlformats.org/officeDocument/2006/relationships/oleObject" Target="embeddings/oleObject218.bin"/><Relationship Id="rId986" Type="http://schemas.openxmlformats.org/officeDocument/2006/relationships/image" Target="media/image363.wmf"/><Relationship Id="rId334" Type="http://schemas.openxmlformats.org/officeDocument/2006/relationships/oleObject" Target="embeddings/oleObject70.bin"/><Relationship Id="rId541" Type="http://schemas.openxmlformats.org/officeDocument/2006/relationships/image" Target="media/image164.wmf"/><Relationship Id="rId639" Type="http://schemas.openxmlformats.org/officeDocument/2006/relationships/image" Target="media/image211.wmf"/><Relationship Id="rId1171" Type="http://schemas.openxmlformats.org/officeDocument/2006/relationships/oleObject" Target="embeddings/oleObject367.bin"/><Relationship Id="rId1269" Type="http://schemas.openxmlformats.org/officeDocument/2006/relationships/image" Target="media/image495.wmf"/><Relationship Id="rId1476" Type="http://schemas.openxmlformats.org/officeDocument/2006/relationships/oleObject" Target="embeddings/oleObject495.bin"/><Relationship Id="rId401" Type="http://schemas.openxmlformats.org/officeDocument/2006/relationships/hyperlink" Target="vlsgmech.docx" TargetMode="External"/><Relationship Id="rId846" Type="http://schemas.openxmlformats.org/officeDocument/2006/relationships/image" Target="media/image296.wmf"/><Relationship Id="rId1031" Type="http://schemas.openxmlformats.org/officeDocument/2006/relationships/image" Target="media/image386.jpeg"/><Relationship Id="rId1129" Type="http://schemas.openxmlformats.org/officeDocument/2006/relationships/image" Target="media/image430.wmf"/><Relationship Id="rId1683" Type="http://schemas.openxmlformats.org/officeDocument/2006/relationships/oleObject" Target="embeddings/oleObject591.bin"/><Relationship Id="rId1890" Type="http://schemas.openxmlformats.org/officeDocument/2006/relationships/oleObject" Target="embeddings/oleObject684.bin"/><Relationship Id="rId706" Type="http://schemas.openxmlformats.org/officeDocument/2006/relationships/image" Target="media/image236.wmf"/><Relationship Id="rId913" Type="http://schemas.openxmlformats.org/officeDocument/2006/relationships/oleObject" Target="embeddings/oleObject272.bin"/><Relationship Id="rId1336" Type="http://schemas.openxmlformats.org/officeDocument/2006/relationships/image" Target="media/image528.wmf"/><Relationship Id="rId1543" Type="http://schemas.openxmlformats.org/officeDocument/2006/relationships/oleObject" Target="embeddings/oleObject524.bin"/><Relationship Id="rId1750" Type="http://schemas.openxmlformats.org/officeDocument/2006/relationships/oleObject" Target="embeddings/oleObject618.bin"/><Relationship Id="rId42" Type="http://schemas.openxmlformats.org/officeDocument/2006/relationships/hyperlink" Target="vlsgmech.docx" TargetMode="External"/><Relationship Id="rId1403" Type="http://schemas.openxmlformats.org/officeDocument/2006/relationships/oleObject" Target="embeddings/oleObject463.bin"/><Relationship Id="rId1610" Type="http://schemas.openxmlformats.org/officeDocument/2006/relationships/oleObject" Target="embeddings/oleObject557.bin"/><Relationship Id="rId1848" Type="http://schemas.openxmlformats.org/officeDocument/2006/relationships/image" Target="media/image782.jpeg"/><Relationship Id="rId191" Type="http://schemas.openxmlformats.org/officeDocument/2006/relationships/hyperlink" Target="vlsgmech2.docx" TargetMode="External"/><Relationship Id="rId1708" Type="http://schemas.openxmlformats.org/officeDocument/2006/relationships/image" Target="media/image712.wmf"/><Relationship Id="rId289" Type="http://schemas.openxmlformats.org/officeDocument/2006/relationships/image" Target="media/image64.wmf"/><Relationship Id="rId496" Type="http://schemas.openxmlformats.org/officeDocument/2006/relationships/oleObject" Target="embeddings/oleObject116.bin"/><Relationship Id="rId149" Type="http://schemas.openxmlformats.org/officeDocument/2006/relationships/hyperlink" Target="vlsgmech.docx" TargetMode="External"/><Relationship Id="rId356" Type="http://schemas.openxmlformats.org/officeDocument/2006/relationships/image" Target="media/image99.wmf"/><Relationship Id="rId563" Type="http://schemas.openxmlformats.org/officeDocument/2006/relationships/oleObject" Target="embeddings/oleObject140.bin"/><Relationship Id="rId770" Type="http://schemas.openxmlformats.org/officeDocument/2006/relationships/image" Target="media/image264.wmf"/><Relationship Id="rId1193" Type="http://schemas.openxmlformats.org/officeDocument/2006/relationships/oleObject" Target="embeddings/oleObject374.bin"/><Relationship Id="rId216" Type="http://schemas.openxmlformats.org/officeDocument/2006/relationships/hyperlink" Target="vlsgmech.docx" TargetMode="External"/><Relationship Id="rId423" Type="http://schemas.openxmlformats.org/officeDocument/2006/relationships/image" Target="media/image120.wmf"/><Relationship Id="rId868" Type="http://schemas.openxmlformats.org/officeDocument/2006/relationships/oleObject" Target="embeddings/oleObject251.bin"/><Relationship Id="rId1053" Type="http://schemas.openxmlformats.org/officeDocument/2006/relationships/image" Target="media/image396.wmf"/><Relationship Id="rId1260" Type="http://schemas.openxmlformats.org/officeDocument/2006/relationships/oleObject" Target="embeddings/oleObject402.bin"/><Relationship Id="rId1498" Type="http://schemas.openxmlformats.org/officeDocument/2006/relationships/oleObject" Target="embeddings/oleObject506.bin"/><Relationship Id="rId630" Type="http://schemas.openxmlformats.org/officeDocument/2006/relationships/oleObject" Target="embeddings/oleObject162.bin"/><Relationship Id="rId728" Type="http://schemas.openxmlformats.org/officeDocument/2006/relationships/oleObject" Target="embeddings/oleObject198.bin"/><Relationship Id="rId935" Type="http://schemas.openxmlformats.org/officeDocument/2006/relationships/image" Target="media/image338.wmf"/><Relationship Id="rId1358" Type="http://schemas.openxmlformats.org/officeDocument/2006/relationships/image" Target="media/image538.wmf"/><Relationship Id="rId1565" Type="http://schemas.openxmlformats.org/officeDocument/2006/relationships/image" Target="media/image638.wmf"/><Relationship Id="rId1772" Type="http://schemas.openxmlformats.org/officeDocument/2006/relationships/oleObject" Target="embeddings/oleObject630.bin"/><Relationship Id="rId64" Type="http://schemas.openxmlformats.org/officeDocument/2006/relationships/oleObject" Target="embeddings/oleObject17.bin"/><Relationship Id="rId1120" Type="http://schemas.openxmlformats.org/officeDocument/2006/relationships/image" Target="media/image427.wmf"/><Relationship Id="rId1218" Type="http://schemas.openxmlformats.org/officeDocument/2006/relationships/oleObject" Target="embeddings/oleObject384.bin"/><Relationship Id="rId1425" Type="http://schemas.openxmlformats.org/officeDocument/2006/relationships/oleObject" Target="embeddings/oleObject473.bin"/><Relationship Id="rId1632" Type="http://schemas.openxmlformats.org/officeDocument/2006/relationships/image" Target="media/image672.jpeg"/><Relationship Id="rId280" Type="http://schemas.openxmlformats.org/officeDocument/2006/relationships/hyperlink" Target="vlsgmech.docx" TargetMode="External"/><Relationship Id="rId140" Type="http://schemas.openxmlformats.org/officeDocument/2006/relationships/oleObject" Target="embeddings/oleObject29.bin"/><Relationship Id="rId378" Type="http://schemas.openxmlformats.org/officeDocument/2006/relationships/image" Target="media/image107.wmf"/><Relationship Id="rId585" Type="http://schemas.openxmlformats.org/officeDocument/2006/relationships/image" Target="media/image183.png"/><Relationship Id="rId792" Type="http://schemas.openxmlformats.org/officeDocument/2006/relationships/image" Target="media/image274.wmf"/><Relationship Id="rId6" Type="http://schemas.openxmlformats.org/officeDocument/2006/relationships/endnotes" Target="endnotes.xml"/><Relationship Id="rId238" Type="http://schemas.openxmlformats.org/officeDocument/2006/relationships/hyperlink" Target="vlsgmech.docx" TargetMode="External"/><Relationship Id="rId445" Type="http://schemas.openxmlformats.org/officeDocument/2006/relationships/image" Target="media/image126.jpeg"/><Relationship Id="rId652" Type="http://schemas.openxmlformats.org/officeDocument/2006/relationships/hyperlink" Target="vlsgmech2.docx" TargetMode="External"/><Relationship Id="rId1075" Type="http://schemas.openxmlformats.org/officeDocument/2006/relationships/oleObject" Target="embeddings/oleObject331.bin"/><Relationship Id="rId1282" Type="http://schemas.openxmlformats.org/officeDocument/2006/relationships/image" Target="media/image502.wmf"/><Relationship Id="rId305" Type="http://schemas.openxmlformats.org/officeDocument/2006/relationships/image" Target="media/image73.wmf"/><Relationship Id="rId512" Type="http://schemas.openxmlformats.org/officeDocument/2006/relationships/hyperlink" Target="vlsgmech2.docx" TargetMode="External"/><Relationship Id="rId957" Type="http://schemas.openxmlformats.org/officeDocument/2006/relationships/image" Target="media/image350.wmf"/><Relationship Id="rId1142" Type="http://schemas.openxmlformats.org/officeDocument/2006/relationships/image" Target="media/image436.wmf"/><Relationship Id="rId1587" Type="http://schemas.openxmlformats.org/officeDocument/2006/relationships/image" Target="media/image649.wmf"/><Relationship Id="rId1794" Type="http://schemas.openxmlformats.org/officeDocument/2006/relationships/hyperlink" Target="vlsgmech3.docx" TargetMode="External"/><Relationship Id="rId86" Type="http://schemas.openxmlformats.org/officeDocument/2006/relationships/hyperlink" Target="vlsgmech.docx" TargetMode="External"/><Relationship Id="rId817" Type="http://schemas.openxmlformats.org/officeDocument/2006/relationships/oleObject" Target="embeddings/oleObject232.bin"/><Relationship Id="rId1002" Type="http://schemas.openxmlformats.org/officeDocument/2006/relationships/image" Target="media/image371.wmf"/><Relationship Id="rId1447" Type="http://schemas.openxmlformats.org/officeDocument/2006/relationships/oleObject" Target="embeddings/oleObject483.bin"/><Relationship Id="rId1654" Type="http://schemas.openxmlformats.org/officeDocument/2006/relationships/oleObject" Target="embeddings/oleObject576.bin"/><Relationship Id="rId1861" Type="http://schemas.openxmlformats.org/officeDocument/2006/relationships/image" Target="media/image789.wmf"/><Relationship Id="rId1307" Type="http://schemas.openxmlformats.org/officeDocument/2006/relationships/image" Target="media/image514.wmf"/><Relationship Id="rId1514" Type="http://schemas.openxmlformats.org/officeDocument/2006/relationships/hyperlink" Target="vlsgmech3.docx" TargetMode="External"/><Relationship Id="rId1721" Type="http://schemas.openxmlformats.org/officeDocument/2006/relationships/image" Target="media/image719.jpeg"/><Relationship Id="rId13" Type="http://schemas.openxmlformats.org/officeDocument/2006/relationships/hyperlink" Target="vlsgmech.docx" TargetMode="External"/><Relationship Id="rId1819" Type="http://schemas.openxmlformats.org/officeDocument/2006/relationships/oleObject" Target="embeddings/oleObject651.bin"/><Relationship Id="rId162" Type="http://schemas.openxmlformats.org/officeDocument/2006/relationships/image" Target="media/image42.wmf"/><Relationship Id="rId467" Type="http://schemas.openxmlformats.org/officeDocument/2006/relationships/oleObject" Target="embeddings/oleObject104.bin"/><Relationship Id="rId1097" Type="http://schemas.openxmlformats.org/officeDocument/2006/relationships/image" Target="media/image418.wmf"/><Relationship Id="rId674" Type="http://schemas.openxmlformats.org/officeDocument/2006/relationships/image" Target="media/image226.wmf"/><Relationship Id="rId881" Type="http://schemas.openxmlformats.org/officeDocument/2006/relationships/image" Target="media/image313.wmf"/><Relationship Id="rId979" Type="http://schemas.openxmlformats.org/officeDocument/2006/relationships/oleObject" Target="embeddings/oleObject295.bin"/><Relationship Id="rId327" Type="http://schemas.openxmlformats.org/officeDocument/2006/relationships/image" Target="media/image84.wmf"/><Relationship Id="rId534" Type="http://schemas.openxmlformats.org/officeDocument/2006/relationships/oleObject" Target="embeddings/oleObject126.bin"/><Relationship Id="rId741" Type="http://schemas.openxmlformats.org/officeDocument/2006/relationships/oleObject" Target="embeddings/oleObject201.bin"/><Relationship Id="rId839" Type="http://schemas.openxmlformats.org/officeDocument/2006/relationships/hyperlink" Target="vlsgmech3.docx" TargetMode="External"/><Relationship Id="rId1164" Type="http://schemas.openxmlformats.org/officeDocument/2006/relationships/image" Target="media/image446.wmf"/><Relationship Id="rId1371" Type="http://schemas.openxmlformats.org/officeDocument/2006/relationships/image" Target="media/image544.wmf"/><Relationship Id="rId1469" Type="http://schemas.openxmlformats.org/officeDocument/2006/relationships/image" Target="media/image590.wmf"/><Relationship Id="rId601" Type="http://schemas.openxmlformats.org/officeDocument/2006/relationships/oleObject" Target="embeddings/oleObject153.bin"/><Relationship Id="rId1024" Type="http://schemas.openxmlformats.org/officeDocument/2006/relationships/image" Target="media/image381.wmf"/><Relationship Id="rId1231" Type="http://schemas.openxmlformats.org/officeDocument/2006/relationships/oleObject" Target="embeddings/oleObject390.bin"/><Relationship Id="rId1676" Type="http://schemas.openxmlformats.org/officeDocument/2006/relationships/oleObject" Target="embeddings/oleObject587.bin"/><Relationship Id="rId1883" Type="http://schemas.openxmlformats.org/officeDocument/2006/relationships/image" Target="media/image800.wmf"/><Relationship Id="rId906" Type="http://schemas.openxmlformats.org/officeDocument/2006/relationships/image" Target="media/image324.wmf"/><Relationship Id="rId1329" Type="http://schemas.openxmlformats.org/officeDocument/2006/relationships/hyperlink" Target="vlsgmech3.docx" TargetMode="External"/><Relationship Id="rId1536" Type="http://schemas.openxmlformats.org/officeDocument/2006/relationships/image" Target="media/image623.wmf"/><Relationship Id="rId1743" Type="http://schemas.openxmlformats.org/officeDocument/2006/relationships/image" Target="media/image730.wmf"/><Relationship Id="rId35" Type="http://schemas.openxmlformats.org/officeDocument/2006/relationships/hyperlink" Target="vlsgmech.docx" TargetMode="External"/><Relationship Id="rId1603" Type="http://schemas.openxmlformats.org/officeDocument/2006/relationships/image" Target="media/image657.wmf"/><Relationship Id="rId1810" Type="http://schemas.openxmlformats.org/officeDocument/2006/relationships/oleObject" Target="embeddings/oleObject646.bin"/><Relationship Id="rId184" Type="http://schemas.openxmlformats.org/officeDocument/2006/relationships/hyperlink" Target="vlsgmech.docx" TargetMode="External"/><Relationship Id="rId391" Type="http://schemas.openxmlformats.org/officeDocument/2006/relationships/image" Target="media/image113.wmf"/><Relationship Id="rId251" Type="http://schemas.openxmlformats.org/officeDocument/2006/relationships/image" Target="media/image55.wmf"/><Relationship Id="rId489" Type="http://schemas.openxmlformats.org/officeDocument/2006/relationships/image" Target="media/image142.wmf"/><Relationship Id="rId696" Type="http://schemas.openxmlformats.org/officeDocument/2006/relationships/image" Target="media/image231.wmf"/><Relationship Id="rId349" Type="http://schemas.openxmlformats.org/officeDocument/2006/relationships/oleObject" Target="embeddings/oleObject77.bin"/><Relationship Id="rId556" Type="http://schemas.openxmlformats.org/officeDocument/2006/relationships/image" Target="media/image171.wmf"/><Relationship Id="rId763" Type="http://schemas.openxmlformats.org/officeDocument/2006/relationships/oleObject" Target="embeddings/oleObject210.bin"/><Relationship Id="rId1186" Type="http://schemas.openxmlformats.org/officeDocument/2006/relationships/image" Target="media/image454.wmf"/><Relationship Id="rId1393" Type="http://schemas.openxmlformats.org/officeDocument/2006/relationships/image" Target="media/image554.jpeg"/><Relationship Id="rId111" Type="http://schemas.openxmlformats.org/officeDocument/2006/relationships/hyperlink" Target="vlsgmech.docx" TargetMode="External"/><Relationship Id="rId209" Type="http://schemas.openxmlformats.org/officeDocument/2006/relationships/hyperlink" Target="vlsgmech2.docx" TargetMode="External"/><Relationship Id="rId416" Type="http://schemas.openxmlformats.org/officeDocument/2006/relationships/hyperlink" Target="vlsgmech.docx" TargetMode="External"/><Relationship Id="rId970" Type="http://schemas.openxmlformats.org/officeDocument/2006/relationships/image" Target="media/image355.wmf"/><Relationship Id="rId1046" Type="http://schemas.openxmlformats.org/officeDocument/2006/relationships/oleObject" Target="embeddings/oleObject319.bin"/><Relationship Id="rId1253" Type="http://schemas.openxmlformats.org/officeDocument/2006/relationships/image" Target="media/image487.wmf"/><Relationship Id="rId1698" Type="http://schemas.openxmlformats.org/officeDocument/2006/relationships/image" Target="media/image707.wmf"/><Relationship Id="rId623" Type="http://schemas.openxmlformats.org/officeDocument/2006/relationships/image" Target="media/image202.jpeg"/><Relationship Id="rId830" Type="http://schemas.openxmlformats.org/officeDocument/2006/relationships/oleObject" Target="embeddings/oleObject238.bin"/><Relationship Id="rId928" Type="http://schemas.openxmlformats.org/officeDocument/2006/relationships/image" Target="media/image335.wmf"/><Relationship Id="rId1460" Type="http://schemas.openxmlformats.org/officeDocument/2006/relationships/image" Target="media/image585.png"/><Relationship Id="rId1558" Type="http://schemas.openxmlformats.org/officeDocument/2006/relationships/image" Target="media/image634.wmf"/><Relationship Id="rId1765" Type="http://schemas.openxmlformats.org/officeDocument/2006/relationships/image" Target="media/image740.wmf"/><Relationship Id="rId57" Type="http://schemas.openxmlformats.org/officeDocument/2006/relationships/image" Target="media/image19.wmf"/><Relationship Id="rId1113" Type="http://schemas.openxmlformats.org/officeDocument/2006/relationships/image" Target="media/image423.jpeg"/><Relationship Id="rId1320" Type="http://schemas.openxmlformats.org/officeDocument/2006/relationships/image" Target="media/image521.wmf"/><Relationship Id="rId1418" Type="http://schemas.openxmlformats.org/officeDocument/2006/relationships/image" Target="media/image566.wmf"/><Relationship Id="rId1625" Type="http://schemas.openxmlformats.org/officeDocument/2006/relationships/image" Target="media/image668.wmf"/><Relationship Id="rId1832" Type="http://schemas.openxmlformats.org/officeDocument/2006/relationships/image" Target="media/image774.wmf"/><Relationship Id="rId273" Type="http://schemas.openxmlformats.org/officeDocument/2006/relationships/oleObject" Target="embeddings/oleObject48.bin"/><Relationship Id="rId480" Type="http://schemas.openxmlformats.org/officeDocument/2006/relationships/hyperlink" Target="vlsgmech2.docx" TargetMode="External"/><Relationship Id="rId133" Type="http://schemas.openxmlformats.org/officeDocument/2006/relationships/image" Target="media/image34.wmf"/><Relationship Id="rId340" Type="http://schemas.openxmlformats.org/officeDocument/2006/relationships/image" Target="media/image91.wmf"/><Relationship Id="rId578" Type="http://schemas.openxmlformats.org/officeDocument/2006/relationships/hyperlink" Target="vlsgmech2.docx" TargetMode="External"/><Relationship Id="rId785" Type="http://schemas.openxmlformats.org/officeDocument/2006/relationships/oleObject" Target="embeddings/oleObject220.bin"/><Relationship Id="rId992" Type="http://schemas.openxmlformats.org/officeDocument/2006/relationships/image" Target="media/image366.wmf"/><Relationship Id="rId200" Type="http://schemas.openxmlformats.org/officeDocument/2006/relationships/hyperlink" Target="vlsgmech.docx" TargetMode="External"/><Relationship Id="rId438" Type="http://schemas.openxmlformats.org/officeDocument/2006/relationships/hyperlink" Target="vlsgmech2.docx" TargetMode="External"/><Relationship Id="rId645" Type="http://schemas.openxmlformats.org/officeDocument/2006/relationships/image" Target="media/image214.wmf"/><Relationship Id="rId852" Type="http://schemas.openxmlformats.org/officeDocument/2006/relationships/image" Target="media/image299.jpeg"/><Relationship Id="rId1068" Type="http://schemas.openxmlformats.org/officeDocument/2006/relationships/oleObject" Target="embeddings/oleObject328.bin"/><Relationship Id="rId1275" Type="http://schemas.openxmlformats.org/officeDocument/2006/relationships/image" Target="media/image498.wmf"/><Relationship Id="rId1482" Type="http://schemas.openxmlformats.org/officeDocument/2006/relationships/oleObject" Target="embeddings/oleObject498.bin"/><Relationship Id="rId505" Type="http://schemas.openxmlformats.org/officeDocument/2006/relationships/image" Target="media/image150.wmf"/><Relationship Id="rId712" Type="http://schemas.openxmlformats.org/officeDocument/2006/relationships/image" Target="media/image239.wmf"/><Relationship Id="rId1135" Type="http://schemas.openxmlformats.org/officeDocument/2006/relationships/oleObject" Target="embeddings/oleObject351.bin"/><Relationship Id="rId1342" Type="http://schemas.openxmlformats.org/officeDocument/2006/relationships/image" Target="media/image531.wmf"/><Relationship Id="rId1787" Type="http://schemas.openxmlformats.org/officeDocument/2006/relationships/oleObject" Target="embeddings/oleObject636.bin"/><Relationship Id="rId79" Type="http://schemas.openxmlformats.org/officeDocument/2006/relationships/hyperlink" Target="vlsgmech2.docx" TargetMode="External"/><Relationship Id="rId1202" Type="http://schemas.openxmlformats.org/officeDocument/2006/relationships/oleObject" Target="embeddings/oleObject378.bin"/><Relationship Id="rId1647" Type="http://schemas.openxmlformats.org/officeDocument/2006/relationships/oleObject" Target="embeddings/oleObject573.bin"/><Relationship Id="rId1854" Type="http://schemas.openxmlformats.org/officeDocument/2006/relationships/oleObject" Target="embeddings/oleObject666.bin"/><Relationship Id="rId1507" Type="http://schemas.openxmlformats.org/officeDocument/2006/relationships/hyperlink" Target="m896.xls" TargetMode="External"/><Relationship Id="rId1714" Type="http://schemas.openxmlformats.org/officeDocument/2006/relationships/image" Target="media/image715.jpeg"/><Relationship Id="rId295" Type="http://schemas.openxmlformats.org/officeDocument/2006/relationships/image" Target="media/image67.wmf"/><Relationship Id="rId155" Type="http://schemas.openxmlformats.org/officeDocument/2006/relationships/oleObject" Target="embeddings/oleObject35.bin"/><Relationship Id="rId362" Type="http://schemas.openxmlformats.org/officeDocument/2006/relationships/oleObject" Target="embeddings/oleObject83.bin"/><Relationship Id="rId1297" Type="http://schemas.openxmlformats.org/officeDocument/2006/relationships/image" Target="media/image509.wmf"/><Relationship Id="rId222" Type="http://schemas.openxmlformats.org/officeDocument/2006/relationships/hyperlink" Target="vlsgmech.docx" TargetMode="External"/><Relationship Id="rId667" Type="http://schemas.openxmlformats.org/officeDocument/2006/relationships/oleObject" Target="embeddings/oleObject177.bin"/><Relationship Id="rId874" Type="http://schemas.openxmlformats.org/officeDocument/2006/relationships/oleObject" Target="embeddings/oleObject254.bin"/><Relationship Id="rId527" Type="http://schemas.openxmlformats.org/officeDocument/2006/relationships/image" Target="media/image159.wmf"/><Relationship Id="rId734" Type="http://schemas.openxmlformats.org/officeDocument/2006/relationships/image" Target="media/image247.wmf"/><Relationship Id="rId941" Type="http://schemas.openxmlformats.org/officeDocument/2006/relationships/image" Target="media/image340.jpeg"/><Relationship Id="rId1157" Type="http://schemas.openxmlformats.org/officeDocument/2006/relationships/hyperlink" Target="vlsgmech3.docx" TargetMode="External"/><Relationship Id="rId1364" Type="http://schemas.openxmlformats.org/officeDocument/2006/relationships/image" Target="media/image541.wmf"/><Relationship Id="rId1571" Type="http://schemas.openxmlformats.org/officeDocument/2006/relationships/image" Target="media/image641.wmf"/><Relationship Id="rId70" Type="http://schemas.openxmlformats.org/officeDocument/2006/relationships/oleObject" Target="embeddings/oleObject20.bin"/><Relationship Id="rId801" Type="http://schemas.openxmlformats.org/officeDocument/2006/relationships/hyperlink" Target="vlsgmech3.docx" TargetMode="External"/><Relationship Id="rId1017" Type="http://schemas.openxmlformats.org/officeDocument/2006/relationships/oleObject" Target="embeddings/oleObject312.bin"/><Relationship Id="rId1224" Type="http://schemas.openxmlformats.org/officeDocument/2006/relationships/image" Target="media/image472.wmf"/><Relationship Id="rId1431" Type="http://schemas.openxmlformats.org/officeDocument/2006/relationships/oleObject" Target="embeddings/oleObject476.bin"/><Relationship Id="rId1669" Type="http://schemas.openxmlformats.org/officeDocument/2006/relationships/image" Target="media/image692.wmf"/><Relationship Id="rId1876" Type="http://schemas.openxmlformats.org/officeDocument/2006/relationships/oleObject" Target="embeddings/oleObject677.bin"/><Relationship Id="rId1529" Type="http://schemas.openxmlformats.org/officeDocument/2006/relationships/image" Target="media/image619.jpeg"/><Relationship Id="rId1736" Type="http://schemas.openxmlformats.org/officeDocument/2006/relationships/oleObject" Target="embeddings/oleObject612.bin"/><Relationship Id="rId28" Type="http://schemas.openxmlformats.org/officeDocument/2006/relationships/image" Target="media/image9.wmf"/><Relationship Id="rId1803" Type="http://schemas.openxmlformats.org/officeDocument/2006/relationships/oleObject" Target="embeddings/oleObject643.bin"/><Relationship Id="rId177" Type="http://schemas.openxmlformats.org/officeDocument/2006/relationships/hyperlink" Target="vlsgmech2.docx" TargetMode="External"/><Relationship Id="rId384" Type="http://schemas.openxmlformats.org/officeDocument/2006/relationships/image" Target="media/image110.wmf"/><Relationship Id="rId591" Type="http://schemas.openxmlformats.org/officeDocument/2006/relationships/oleObject" Target="embeddings/oleObject148.bin"/><Relationship Id="rId244" Type="http://schemas.openxmlformats.org/officeDocument/2006/relationships/image" Target="media/image52.wmf"/><Relationship Id="rId689" Type="http://schemas.openxmlformats.org/officeDocument/2006/relationships/image" Target="media/image230.wmf"/><Relationship Id="rId896" Type="http://schemas.openxmlformats.org/officeDocument/2006/relationships/image" Target="media/image319.wmf"/><Relationship Id="rId1081" Type="http://schemas.openxmlformats.org/officeDocument/2006/relationships/image" Target="media/image410.jpeg"/><Relationship Id="rId451" Type="http://schemas.openxmlformats.org/officeDocument/2006/relationships/hyperlink" Target="vlsgmech2.docx" TargetMode="External"/><Relationship Id="rId549" Type="http://schemas.openxmlformats.org/officeDocument/2006/relationships/oleObject" Target="embeddings/oleObject133.bin"/><Relationship Id="rId756" Type="http://schemas.openxmlformats.org/officeDocument/2006/relationships/image" Target="media/image257.wmf"/><Relationship Id="rId1179" Type="http://schemas.openxmlformats.org/officeDocument/2006/relationships/image" Target="media/image451.wmf"/><Relationship Id="rId1386" Type="http://schemas.openxmlformats.org/officeDocument/2006/relationships/oleObject" Target="embeddings/oleObject456.bin"/><Relationship Id="rId1593" Type="http://schemas.openxmlformats.org/officeDocument/2006/relationships/image" Target="media/image652.wmf"/><Relationship Id="rId104" Type="http://schemas.openxmlformats.org/officeDocument/2006/relationships/oleObject" Target="embeddings/oleObject22.bin"/><Relationship Id="rId311" Type="http://schemas.openxmlformats.org/officeDocument/2006/relationships/oleObject" Target="embeddings/oleObject60.bin"/><Relationship Id="rId409" Type="http://schemas.openxmlformats.org/officeDocument/2006/relationships/hyperlink" Target="vlsgmech.docx" TargetMode="External"/><Relationship Id="rId963" Type="http://schemas.openxmlformats.org/officeDocument/2006/relationships/hyperlink" Target="m737.xls" TargetMode="External"/><Relationship Id="rId1039" Type="http://schemas.openxmlformats.org/officeDocument/2006/relationships/hyperlink" Target="vlsgmech3.docx" TargetMode="External"/><Relationship Id="rId1246" Type="http://schemas.openxmlformats.org/officeDocument/2006/relationships/hyperlink" Target="vlsgmech3.docx" TargetMode="External"/><Relationship Id="rId1898" Type="http://schemas.openxmlformats.org/officeDocument/2006/relationships/oleObject" Target="embeddings/oleObject688.bin"/><Relationship Id="rId92" Type="http://schemas.openxmlformats.org/officeDocument/2006/relationships/hyperlink" Target="vlsgmech.docx" TargetMode="External"/><Relationship Id="rId616" Type="http://schemas.openxmlformats.org/officeDocument/2006/relationships/image" Target="media/image199.wmf"/><Relationship Id="rId823" Type="http://schemas.openxmlformats.org/officeDocument/2006/relationships/image" Target="media/image288.wmf"/><Relationship Id="rId1453" Type="http://schemas.openxmlformats.org/officeDocument/2006/relationships/oleObject" Target="embeddings/oleObject486.bin"/><Relationship Id="rId1660" Type="http://schemas.openxmlformats.org/officeDocument/2006/relationships/image" Target="media/image687.wmf"/><Relationship Id="rId1758" Type="http://schemas.openxmlformats.org/officeDocument/2006/relationships/oleObject" Target="embeddings/oleObject623.bin"/><Relationship Id="rId1106" Type="http://schemas.openxmlformats.org/officeDocument/2006/relationships/image" Target="media/image421.wmf"/><Relationship Id="rId1313" Type="http://schemas.openxmlformats.org/officeDocument/2006/relationships/image" Target="media/image517.jpeg"/><Relationship Id="rId1520" Type="http://schemas.openxmlformats.org/officeDocument/2006/relationships/oleObject" Target="embeddings/oleObject513.bin"/><Relationship Id="rId1618" Type="http://schemas.openxmlformats.org/officeDocument/2006/relationships/oleObject" Target="embeddings/oleObject561.bin"/><Relationship Id="rId1825" Type="http://schemas.openxmlformats.org/officeDocument/2006/relationships/oleObject" Target="embeddings/oleObject654.bin"/><Relationship Id="rId199" Type="http://schemas.openxmlformats.org/officeDocument/2006/relationships/hyperlink" Target="vlsgmech.docx" TargetMode="External"/><Relationship Id="rId266" Type="http://schemas.openxmlformats.org/officeDocument/2006/relationships/image" Target="media/image57.wmf"/><Relationship Id="rId473" Type="http://schemas.openxmlformats.org/officeDocument/2006/relationships/oleObject" Target="embeddings/oleObject107.bin"/><Relationship Id="rId680" Type="http://schemas.openxmlformats.org/officeDocument/2006/relationships/hyperlink" Target="vlsgmech2.docx" TargetMode="External"/><Relationship Id="rId126" Type="http://schemas.openxmlformats.org/officeDocument/2006/relationships/image" Target="media/image31.wmf"/><Relationship Id="rId333" Type="http://schemas.openxmlformats.org/officeDocument/2006/relationships/image" Target="media/image87.wmf"/><Relationship Id="rId540" Type="http://schemas.openxmlformats.org/officeDocument/2006/relationships/oleObject" Target="embeddings/oleObject129.bin"/><Relationship Id="rId778" Type="http://schemas.openxmlformats.org/officeDocument/2006/relationships/image" Target="media/image268.wmf"/><Relationship Id="rId985" Type="http://schemas.openxmlformats.org/officeDocument/2006/relationships/oleObject" Target="embeddings/oleObject298.bin"/><Relationship Id="rId1170" Type="http://schemas.openxmlformats.org/officeDocument/2006/relationships/image" Target="media/image449.wmf"/><Relationship Id="rId638" Type="http://schemas.openxmlformats.org/officeDocument/2006/relationships/oleObject" Target="embeddings/oleObject166.bin"/><Relationship Id="rId845" Type="http://schemas.openxmlformats.org/officeDocument/2006/relationships/oleObject" Target="embeddings/oleObject242.bin"/><Relationship Id="rId1030" Type="http://schemas.openxmlformats.org/officeDocument/2006/relationships/image" Target="media/image385.jpeg"/><Relationship Id="rId1268" Type="http://schemas.openxmlformats.org/officeDocument/2006/relationships/oleObject" Target="embeddings/oleObject406.bin"/><Relationship Id="rId1475" Type="http://schemas.openxmlformats.org/officeDocument/2006/relationships/image" Target="media/image593.wmf"/><Relationship Id="rId1682" Type="http://schemas.openxmlformats.org/officeDocument/2006/relationships/image" Target="media/image698.wmf"/><Relationship Id="rId400" Type="http://schemas.openxmlformats.org/officeDocument/2006/relationships/hyperlink" Target="vlsgmech.docx" TargetMode="External"/><Relationship Id="rId705" Type="http://schemas.openxmlformats.org/officeDocument/2006/relationships/oleObject" Target="embeddings/oleObject187.bin"/><Relationship Id="rId1128" Type="http://schemas.openxmlformats.org/officeDocument/2006/relationships/oleObject" Target="embeddings/oleObject348.bin"/><Relationship Id="rId1335" Type="http://schemas.openxmlformats.org/officeDocument/2006/relationships/oleObject" Target="embeddings/oleObject433.bin"/><Relationship Id="rId1542" Type="http://schemas.openxmlformats.org/officeDocument/2006/relationships/image" Target="media/image626.wmf"/><Relationship Id="rId912" Type="http://schemas.openxmlformats.org/officeDocument/2006/relationships/image" Target="media/image327.wmf"/><Relationship Id="rId1847" Type="http://schemas.openxmlformats.org/officeDocument/2006/relationships/image" Target="media/image781.jpeg"/><Relationship Id="rId41" Type="http://schemas.openxmlformats.org/officeDocument/2006/relationships/image" Target="media/image13.jpeg"/><Relationship Id="rId1402" Type="http://schemas.openxmlformats.org/officeDocument/2006/relationships/image" Target="media/image559.wmf"/><Relationship Id="rId1707" Type="http://schemas.openxmlformats.org/officeDocument/2006/relationships/oleObject" Target="embeddings/oleObject602.bin"/><Relationship Id="rId190" Type="http://schemas.openxmlformats.org/officeDocument/2006/relationships/hyperlink" Target="vlsgmech.docx" TargetMode="External"/><Relationship Id="rId288" Type="http://schemas.openxmlformats.org/officeDocument/2006/relationships/oleObject" Target="embeddings/oleObject51.bin"/><Relationship Id="rId495" Type="http://schemas.openxmlformats.org/officeDocument/2006/relationships/image" Target="media/image145.wmf"/><Relationship Id="rId148" Type="http://schemas.openxmlformats.org/officeDocument/2006/relationships/oleObject" Target="embeddings/oleObject33.bin"/><Relationship Id="rId355" Type="http://schemas.openxmlformats.org/officeDocument/2006/relationships/oleObject" Target="embeddings/oleObject80.bin"/><Relationship Id="rId562" Type="http://schemas.openxmlformats.org/officeDocument/2006/relationships/image" Target="media/image174.wmf"/><Relationship Id="rId1192" Type="http://schemas.openxmlformats.org/officeDocument/2006/relationships/image" Target="media/image457.wmf"/><Relationship Id="rId215" Type="http://schemas.openxmlformats.org/officeDocument/2006/relationships/hyperlink" Target="vlsgmech.docx" TargetMode="External"/><Relationship Id="rId422" Type="http://schemas.openxmlformats.org/officeDocument/2006/relationships/oleObject" Target="embeddings/oleObject98.bin"/><Relationship Id="rId867" Type="http://schemas.openxmlformats.org/officeDocument/2006/relationships/image" Target="media/image306.wmf"/><Relationship Id="rId1052" Type="http://schemas.openxmlformats.org/officeDocument/2006/relationships/oleObject" Target="embeddings/oleObject322.bin"/><Relationship Id="rId1497" Type="http://schemas.openxmlformats.org/officeDocument/2006/relationships/image" Target="media/image604.wmf"/><Relationship Id="rId727" Type="http://schemas.openxmlformats.org/officeDocument/2006/relationships/image" Target="media/image246.wmf"/><Relationship Id="rId934" Type="http://schemas.openxmlformats.org/officeDocument/2006/relationships/hyperlink" Target="vlsgmech3.docx" TargetMode="External"/><Relationship Id="rId1357" Type="http://schemas.openxmlformats.org/officeDocument/2006/relationships/hyperlink" Target="bilder\m863.pdf" TargetMode="External"/><Relationship Id="rId1564" Type="http://schemas.openxmlformats.org/officeDocument/2006/relationships/oleObject" Target="embeddings/oleObject534.bin"/><Relationship Id="rId1771" Type="http://schemas.openxmlformats.org/officeDocument/2006/relationships/image" Target="media/image743.wmf"/><Relationship Id="rId63" Type="http://schemas.openxmlformats.org/officeDocument/2006/relationships/image" Target="media/image22.wmf"/><Relationship Id="rId1217" Type="http://schemas.openxmlformats.org/officeDocument/2006/relationships/image" Target="media/image468.wmf"/><Relationship Id="rId1424" Type="http://schemas.openxmlformats.org/officeDocument/2006/relationships/image" Target="media/image569.wmf"/><Relationship Id="rId1631" Type="http://schemas.openxmlformats.org/officeDocument/2006/relationships/image" Target="media/image671.jpeg"/><Relationship Id="rId1869" Type="http://schemas.openxmlformats.org/officeDocument/2006/relationships/image" Target="media/image793.wmf"/><Relationship Id="rId1729" Type="http://schemas.openxmlformats.org/officeDocument/2006/relationships/image" Target="media/image723.wmf"/><Relationship Id="rId377" Type="http://schemas.openxmlformats.org/officeDocument/2006/relationships/hyperlink" Target="vlsgmech.docx" TargetMode="External"/><Relationship Id="rId584" Type="http://schemas.openxmlformats.org/officeDocument/2006/relationships/hyperlink" Target="vlsgmech2.docx" TargetMode="External"/><Relationship Id="rId5" Type="http://schemas.openxmlformats.org/officeDocument/2006/relationships/footnotes" Target="footnotes.xml"/><Relationship Id="rId237" Type="http://schemas.openxmlformats.org/officeDocument/2006/relationships/image" Target="media/image50.jpeg"/><Relationship Id="rId791" Type="http://schemas.openxmlformats.org/officeDocument/2006/relationships/oleObject" Target="embeddings/oleObject222.bin"/><Relationship Id="rId889" Type="http://schemas.openxmlformats.org/officeDocument/2006/relationships/hyperlink" Target="vlsgmech3.docx" TargetMode="External"/><Relationship Id="rId1074" Type="http://schemas.openxmlformats.org/officeDocument/2006/relationships/image" Target="media/image406.wmf"/><Relationship Id="rId444" Type="http://schemas.openxmlformats.org/officeDocument/2006/relationships/image" Target="media/image125.jpeg"/><Relationship Id="rId651" Type="http://schemas.openxmlformats.org/officeDocument/2006/relationships/oleObject" Target="embeddings/oleObject172.bin"/><Relationship Id="rId749" Type="http://schemas.openxmlformats.org/officeDocument/2006/relationships/oleObject" Target="embeddings/oleObject204.bin"/><Relationship Id="rId1281" Type="http://schemas.openxmlformats.org/officeDocument/2006/relationships/oleObject" Target="embeddings/oleObject412.bin"/><Relationship Id="rId1379" Type="http://schemas.openxmlformats.org/officeDocument/2006/relationships/image" Target="media/image548.wmf"/><Relationship Id="rId1586" Type="http://schemas.openxmlformats.org/officeDocument/2006/relationships/oleObject" Target="embeddings/oleObject545.bin"/><Relationship Id="rId304" Type="http://schemas.openxmlformats.org/officeDocument/2006/relationships/hyperlink" Target="vlsgmech.docx" TargetMode="External"/><Relationship Id="rId511" Type="http://schemas.openxmlformats.org/officeDocument/2006/relationships/hyperlink" Target="vlsgmech2.docx" TargetMode="External"/><Relationship Id="rId609" Type="http://schemas.openxmlformats.org/officeDocument/2006/relationships/oleObject" Target="embeddings/oleObject157.bin"/><Relationship Id="rId956" Type="http://schemas.openxmlformats.org/officeDocument/2006/relationships/oleObject" Target="embeddings/oleObject286.bin"/><Relationship Id="rId1141" Type="http://schemas.openxmlformats.org/officeDocument/2006/relationships/oleObject" Target="embeddings/oleObject354.bin"/><Relationship Id="rId1239" Type="http://schemas.openxmlformats.org/officeDocument/2006/relationships/image" Target="media/image480.wmf"/><Relationship Id="rId1793" Type="http://schemas.openxmlformats.org/officeDocument/2006/relationships/oleObject" Target="embeddings/oleObject639.bin"/><Relationship Id="rId85" Type="http://schemas.openxmlformats.org/officeDocument/2006/relationships/hyperlink" Target="vlsgmech.docx" TargetMode="External"/><Relationship Id="rId816" Type="http://schemas.openxmlformats.org/officeDocument/2006/relationships/image" Target="media/image285.wmf"/><Relationship Id="rId1001" Type="http://schemas.openxmlformats.org/officeDocument/2006/relationships/oleObject" Target="embeddings/oleObject306.bin"/><Relationship Id="rId1446" Type="http://schemas.openxmlformats.org/officeDocument/2006/relationships/image" Target="media/image580.wmf"/><Relationship Id="rId1653" Type="http://schemas.openxmlformats.org/officeDocument/2006/relationships/image" Target="media/image684.wmf"/><Relationship Id="rId1860" Type="http://schemas.openxmlformats.org/officeDocument/2006/relationships/oleObject" Target="embeddings/oleObject669.bin"/><Relationship Id="rId1306" Type="http://schemas.openxmlformats.org/officeDocument/2006/relationships/hyperlink" Target="m837.xls" TargetMode="External"/><Relationship Id="rId1513" Type="http://schemas.openxmlformats.org/officeDocument/2006/relationships/oleObject" Target="embeddings/Microsoft_Excel_97-2003_Worksheet1.xls"/><Relationship Id="rId1720" Type="http://schemas.openxmlformats.org/officeDocument/2006/relationships/image" Target="media/image718.jpeg"/><Relationship Id="rId12" Type="http://schemas.openxmlformats.org/officeDocument/2006/relationships/hyperlink" Target="vlsgmech.docx" TargetMode="External"/><Relationship Id="rId1818" Type="http://schemas.openxmlformats.org/officeDocument/2006/relationships/oleObject" Target="embeddings/oleObject650.bin"/><Relationship Id="rId161" Type="http://schemas.openxmlformats.org/officeDocument/2006/relationships/hyperlink" Target="vlsgmech.docx" TargetMode="External"/><Relationship Id="rId399" Type="http://schemas.openxmlformats.org/officeDocument/2006/relationships/oleObject" Target="embeddings/oleObject96.bin"/><Relationship Id="rId259" Type="http://schemas.openxmlformats.org/officeDocument/2006/relationships/hyperlink" Target="vlsgmech.docx" TargetMode="External"/><Relationship Id="rId466" Type="http://schemas.openxmlformats.org/officeDocument/2006/relationships/image" Target="media/image132.wmf"/><Relationship Id="rId673" Type="http://schemas.openxmlformats.org/officeDocument/2006/relationships/oleObject" Target="embeddings/oleObject179.bin"/><Relationship Id="rId880" Type="http://schemas.openxmlformats.org/officeDocument/2006/relationships/oleObject" Target="embeddings/oleObject257.bin"/><Relationship Id="rId1096" Type="http://schemas.openxmlformats.org/officeDocument/2006/relationships/oleObject" Target="embeddings/oleObject338.bin"/><Relationship Id="rId119" Type="http://schemas.openxmlformats.org/officeDocument/2006/relationships/hyperlink" Target="vlsgmech2.docx" TargetMode="External"/><Relationship Id="rId326" Type="http://schemas.openxmlformats.org/officeDocument/2006/relationships/oleObject" Target="embeddings/oleObject66.bin"/><Relationship Id="rId533" Type="http://schemas.openxmlformats.org/officeDocument/2006/relationships/image" Target="media/image160.wmf"/><Relationship Id="rId978" Type="http://schemas.openxmlformats.org/officeDocument/2006/relationships/image" Target="media/image359.wmf"/><Relationship Id="rId1163" Type="http://schemas.openxmlformats.org/officeDocument/2006/relationships/oleObject" Target="embeddings/oleObject363.bin"/><Relationship Id="rId1370" Type="http://schemas.openxmlformats.org/officeDocument/2006/relationships/hyperlink" Target="vlsgmech3.docx" TargetMode="External"/><Relationship Id="rId740" Type="http://schemas.openxmlformats.org/officeDocument/2006/relationships/image" Target="media/image250.wmf"/><Relationship Id="rId838" Type="http://schemas.openxmlformats.org/officeDocument/2006/relationships/hyperlink" Target="vlsgmech3.docx" TargetMode="External"/><Relationship Id="rId1023" Type="http://schemas.openxmlformats.org/officeDocument/2006/relationships/oleObject" Target="embeddings/oleObject315.bin"/><Relationship Id="rId1468" Type="http://schemas.openxmlformats.org/officeDocument/2006/relationships/oleObject" Target="embeddings/oleObject491.bin"/><Relationship Id="rId1675" Type="http://schemas.openxmlformats.org/officeDocument/2006/relationships/image" Target="media/image695.wmf"/><Relationship Id="rId1882" Type="http://schemas.openxmlformats.org/officeDocument/2006/relationships/oleObject" Target="embeddings/oleObject680.bin"/><Relationship Id="rId600" Type="http://schemas.openxmlformats.org/officeDocument/2006/relationships/image" Target="media/image192.wmf"/><Relationship Id="rId1230" Type="http://schemas.openxmlformats.org/officeDocument/2006/relationships/image" Target="media/image475.wmf"/><Relationship Id="rId1328" Type="http://schemas.openxmlformats.org/officeDocument/2006/relationships/hyperlink" Target="vlsgmech3.docx" TargetMode="External"/><Relationship Id="rId1535" Type="http://schemas.openxmlformats.org/officeDocument/2006/relationships/oleObject" Target="embeddings/oleObject520.bin"/><Relationship Id="rId905" Type="http://schemas.openxmlformats.org/officeDocument/2006/relationships/oleObject" Target="embeddings/oleObject268.bin"/><Relationship Id="rId1742" Type="http://schemas.openxmlformats.org/officeDocument/2006/relationships/oleObject" Target="embeddings/oleObject615.bin"/><Relationship Id="rId34" Type="http://schemas.openxmlformats.org/officeDocument/2006/relationships/hyperlink" Target="vlsgmech.docx" TargetMode="External"/><Relationship Id="rId1602" Type="http://schemas.openxmlformats.org/officeDocument/2006/relationships/oleObject" Target="embeddings/oleObject553.bin"/><Relationship Id="rId183" Type="http://schemas.openxmlformats.org/officeDocument/2006/relationships/hyperlink" Target="vlsgmech2.docx" TargetMode="External"/><Relationship Id="rId390" Type="http://schemas.openxmlformats.org/officeDocument/2006/relationships/oleObject" Target="embeddings/oleObject92.bin"/><Relationship Id="rId250" Type="http://schemas.openxmlformats.org/officeDocument/2006/relationships/oleObject" Target="embeddings/oleObject42.bin"/><Relationship Id="rId488" Type="http://schemas.openxmlformats.org/officeDocument/2006/relationships/oleObject" Target="embeddings/oleObject112.bin"/><Relationship Id="rId695" Type="http://schemas.openxmlformats.org/officeDocument/2006/relationships/hyperlink" Target="vlsgmech3.docx" TargetMode="External"/><Relationship Id="rId110" Type="http://schemas.openxmlformats.org/officeDocument/2006/relationships/hyperlink" Target="vlsgmech2.docx" TargetMode="External"/><Relationship Id="rId348" Type="http://schemas.openxmlformats.org/officeDocument/2006/relationships/image" Target="media/image95.wmf"/><Relationship Id="rId555" Type="http://schemas.openxmlformats.org/officeDocument/2006/relationships/oleObject" Target="embeddings/oleObject136.bin"/><Relationship Id="rId762" Type="http://schemas.openxmlformats.org/officeDocument/2006/relationships/image" Target="media/image260.wmf"/><Relationship Id="rId1185" Type="http://schemas.openxmlformats.org/officeDocument/2006/relationships/hyperlink" Target="vlsgmech3.docx" TargetMode="External"/><Relationship Id="rId1392" Type="http://schemas.openxmlformats.org/officeDocument/2006/relationships/hyperlink" Target="vlsgmech3.docx" TargetMode="External"/><Relationship Id="rId208" Type="http://schemas.openxmlformats.org/officeDocument/2006/relationships/hyperlink" Target="vlsgmech.docx" TargetMode="External"/><Relationship Id="rId415" Type="http://schemas.openxmlformats.org/officeDocument/2006/relationships/hyperlink" Target="vlsgmech.docx" TargetMode="External"/><Relationship Id="rId622" Type="http://schemas.openxmlformats.org/officeDocument/2006/relationships/image" Target="media/image201.jpeg"/><Relationship Id="rId1045" Type="http://schemas.openxmlformats.org/officeDocument/2006/relationships/image" Target="media/image392.wmf"/><Relationship Id="rId1252" Type="http://schemas.openxmlformats.org/officeDocument/2006/relationships/oleObject" Target="embeddings/oleObject399.bin"/><Relationship Id="rId1697" Type="http://schemas.openxmlformats.org/officeDocument/2006/relationships/oleObject" Target="embeddings/oleObject597.bin"/><Relationship Id="rId927" Type="http://schemas.openxmlformats.org/officeDocument/2006/relationships/oleObject" Target="embeddings/oleObject279.bin"/><Relationship Id="rId1112" Type="http://schemas.openxmlformats.org/officeDocument/2006/relationships/oleObject" Target="embeddings/oleObject343.bin"/><Relationship Id="rId1557" Type="http://schemas.openxmlformats.org/officeDocument/2006/relationships/oleObject" Target="embeddings/oleObject531.bin"/><Relationship Id="rId1764" Type="http://schemas.openxmlformats.org/officeDocument/2006/relationships/oleObject" Target="embeddings/oleObject626.bin"/><Relationship Id="rId56" Type="http://schemas.openxmlformats.org/officeDocument/2006/relationships/oleObject" Target="embeddings/oleObject13.bin"/><Relationship Id="rId1417" Type="http://schemas.openxmlformats.org/officeDocument/2006/relationships/oleObject" Target="embeddings/oleObject469.bin"/><Relationship Id="rId1624" Type="http://schemas.openxmlformats.org/officeDocument/2006/relationships/oleObject" Target="embeddings/oleObject564.bin"/><Relationship Id="rId1831" Type="http://schemas.openxmlformats.org/officeDocument/2006/relationships/oleObject" Target="embeddings/oleObject657.bin"/><Relationship Id="rId272" Type="http://schemas.openxmlformats.org/officeDocument/2006/relationships/image" Target="media/image60.wmf"/><Relationship Id="rId577" Type="http://schemas.openxmlformats.org/officeDocument/2006/relationships/hyperlink" Target="vlsgmech2.docx" TargetMode="External"/><Relationship Id="rId132" Type="http://schemas.openxmlformats.org/officeDocument/2006/relationships/hyperlink" Target="vlsgmech.docx" TargetMode="External"/><Relationship Id="rId784" Type="http://schemas.openxmlformats.org/officeDocument/2006/relationships/image" Target="media/image270.wmf"/><Relationship Id="rId991" Type="http://schemas.openxmlformats.org/officeDocument/2006/relationships/oleObject" Target="embeddings/oleObject301.bin"/><Relationship Id="rId1067" Type="http://schemas.openxmlformats.org/officeDocument/2006/relationships/image" Target="media/image403.wmf"/><Relationship Id="rId437" Type="http://schemas.openxmlformats.org/officeDocument/2006/relationships/hyperlink" Target="vlsgmech2.docx" TargetMode="External"/><Relationship Id="rId644" Type="http://schemas.openxmlformats.org/officeDocument/2006/relationships/oleObject" Target="embeddings/oleObject169.bin"/><Relationship Id="rId851" Type="http://schemas.openxmlformats.org/officeDocument/2006/relationships/hyperlink" Target="m693.xls" TargetMode="External"/><Relationship Id="rId1274" Type="http://schemas.openxmlformats.org/officeDocument/2006/relationships/oleObject" Target="embeddings/oleObject409.bin"/><Relationship Id="rId1481" Type="http://schemas.openxmlformats.org/officeDocument/2006/relationships/image" Target="media/image596.wmf"/><Relationship Id="rId1579" Type="http://schemas.openxmlformats.org/officeDocument/2006/relationships/image" Target="media/image645.wmf"/><Relationship Id="rId504" Type="http://schemas.openxmlformats.org/officeDocument/2006/relationships/oleObject" Target="embeddings/oleObject120.bin"/><Relationship Id="rId711" Type="http://schemas.openxmlformats.org/officeDocument/2006/relationships/oleObject" Target="embeddings/oleObject190.bin"/><Relationship Id="rId949" Type="http://schemas.openxmlformats.org/officeDocument/2006/relationships/image" Target="media/image347.wmf"/><Relationship Id="rId1134" Type="http://schemas.openxmlformats.org/officeDocument/2006/relationships/image" Target="media/image432.wmf"/><Relationship Id="rId1341" Type="http://schemas.openxmlformats.org/officeDocument/2006/relationships/hyperlink" Target="vlsgmech3.docx" TargetMode="External"/><Relationship Id="rId1786" Type="http://schemas.openxmlformats.org/officeDocument/2006/relationships/image" Target="media/image751.wmf"/><Relationship Id="rId78" Type="http://schemas.openxmlformats.org/officeDocument/2006/relationships/hyperlink" Target="vlsgmech2.docx" TargetMode="External"/><Relationship Id="rId809" Type="http://schemas.openxmlformats.org/officeDocument/2006/relationships/oleObject" Target="embeddings/oleObject228.bin"/><Relationship Id="rId1201" Type="http://schemas.openxmlformats.org/officeDocument/2006/relationships/image" Target="media/image462.wmf"/><Relationship Id="rId1439" Type="http://schemas.openxmlformats.org/officeDocument/2006/relationships/hyperlink" Target="vlsgmech3.docx" TargetMode="External"/><Relationship Id="rId1646" Type="http://schemas.openxmlformats.org/officeDocument/2006/relationships/image" Target="media/image680.wmf"/><Relationship Id="rId1853" Type="http://schemas.openxmlformats.org/officeDocument/2006/relationships/image" Target="media/image785.wmf"/><Relationship Id="rId1506" Type="http://schemas.openxmlformats.org/officeDocument/2006/relationships/image" Target="media/image608.png"/><Relationship Id="rId1713" Type="http://schemas.openxmlformats.org/officeDocument/2006/relationships/oleObject" Target="embeddings/oleObject605.bin"/><Relationship Id="rId294" Type="http://schemas.openxmlformats.org/officeDocument/2006/relationships/oleObject" Target="embeddings/oleObject54.bin"/><Relationship Id="rId154" Type="http://schemas.openxmlformats.org/officeDocument/2006/relationships/image" Target="media/image41.wmf"/><Relationship Id="rId361" Type="http://schemas.openxmlformats.org/officeDocument/2006/relationships/image" Target="media/image102.wmf"/><Relationship Id="rId599" Type="http://schemas.openxmlformats.org/officeDocument/2006/relationships/oleObject" Target="embeddings/oleObject152.bin"/><Relationship Id="rId459" Type="http://schemas.openxmlformats.org/officeDocument/2006/relationships/hyperlink" Target="vlsgmech2.docx" TargetMode="External"/><Relationship Id="rId666" Type="http://schemas.openxmlformats.org/officeDocument/2006/relationships/image" Target="media/image223.wmf"/><Relationship Id="rId873" Type="http://schemas.openxmlformats.org/officeDocument/2006/relationships/image" Target="media/image309.wmf"/><Relationship Id="rId1089" Type="http://schemas.openxmlformats.org/officeDocument/2006/relationships/oleObject" Target="embeddings/oleObject335.bin"/><Relationship Id="rId1296" Type="http://schemas.openxmlformats.org/officeDocument/2006/relationships/oleObject" Target="embeddings/oleObject418.bin"/><Relationship Id="rId221" Type="http://schemas.openxmlformats.org/officeDocument/2006/relationships/hyperlink" Target="vlsgmech2.docx" TargetMode="External"/><Relationship Id="rId319" Type="http://schemas.openxmlformats.org/officeDocument/2006/relationships/oleObject" Target="embeddings/oleObject64.bin"/><Relationship Id="rId526" Type="http://schemas.openxmlformats.org/officeDocument/2006/relationships/hyperlink" Target="vlsgmech2.docx" TargetMode="External"/><Relationship Id="rId1156" Type="http://schemas.openxmlformats.org/officeDocument/2006/relationships/hyperlink" Target="vlsgmech3.docx" TargetMode="External"/><Relationship Id="rId1363" Type="http://schemas.openxmlformats.org/officeDocument/2006/relationships/oleObject" Target="embeddings/oleObject445.bin"/><Relationship Id="rId733" Type="http://schemas.openxmlformats.org/officeDocument/2006/relationships/hyperlink" Target="vlsgmech3.docx" TargetMode="External"/><Relationship Id="rId940" Type="http://schemas.openxmlformats.org/officeDocument/2006/relationships/image" Target="media/image339.jpeg"/><Relationship Id="rId1016" Type="http://schemas.openxmlformats.org/officeDocument/2006/relationships/image" Target="media/image377.wmf"/><Relationship Id="rId1570" Type="http://schemas.openxmlformats.org/officeDocument/2006/relationships/oleObject" Target="embeddings/oleObject537.bin"/><Relationship Id="rId1668" Type="http://schemas.openxmlformats.org/officeDocument/2006/relationships/oleObject" Target="embeddings/oleObject583.bin"/><Relationship Id="rId1875" Type="http://schemas.openxmlformats.org/officeDocument/2006/relationships/image" Target="media/image796.wmf"/><Relationship Id="rId800" Type="http://schemas.openxmlformats.org/officeDocument/2006/relationships/oleObject" Target="embeddings/oleObject224.bin"/><Relationship Id="rId1223" Type="http://schemas.openxmlformats.org/officeDocument/2006/relationships/image" Target="media/image471.jpeg"/><Relationship Id="rId1430" Type="http://schemas.openxmlformats.org/officeDocument/2006/relationships/image" Target="media/image572.wmf"/><Relationship Id="rId1528" Type="http://schemas.openxmlformats.org/officeDocument/2006/relationships/oleObject" Target="embeddings/oleObject517.bin"/><Relationship Id="rId1735" Type="http://schemas.openxmlformats.org/officeDocument/2006/relationships/image" Target="media/image726.wmf"/><Relationship Id="rId27" Type="http://schemas.openxmlformats.org/officeDocument/2006/relationships/oleObject" Target="embeddings/oleObject7.bin"/><Relationship Id="rId1802" Type="http://schemas.openxmlformats.org/officeDocument/2006/relationships/image" Target="media/image759.wmf"/><Relationship Id="rId176" Type="http://schemas.openxmlformats.org/officeDocument/2006/relationships/hyperlink" Target="vlsgmech.docx" TargetMode="External"/><Relationship Id="rId383" Type="http://schemas.openxmlformats.org/officeDocument/2006/relationships/oleObject" Target="embeddings/oleObject89.bin"/><Relationship Id="rId590" Type="http://schemas.openxmlformats.org/officeDocument/2006/relationships/image" Target="media/image187.wmf"/><Relationship Id="rId243" Type="http://schemas.openxmlformats.org/officeDocument/2006/relationships/image" Target="media/image51.jpeg"/><Relationship Id="rId450" Type="http://schemas.openxmlformats.org/officeDocument/2006/relationships/hyperlink" Target="vlsgmech2.docx" TargetMode="External"/><Relationship Id="rId688" Type="http://schemas.openxmlformats.org/officeDocument/2006/relationships/hyperlink" Target="vlsgmech2.docx" TargetMode="External"/><Relationship Id="rId895" Type="http://schemas.openxmlformats.org/officeDocument/2006/relationships/oleObject" Target="embeddings/oleObject263.bin"/><Relationship Id="rId1080" Type="http://schemas.openxmlformats.org/officeDocument/2006/relationships/image" Target="media/image409.jpeg"/><Relationship Id="rId103" Type="http://schemas.openxmlformats.org/officeDocument/2006/relationships/image" Target="media/image27.wmf"/><Relationship Id="rId310" Type="http://schemas.openxmlformats.org/officeDocument/2006/relationships/image" Target="media/image76.wmf"/><Relationship Id="rId548" Type="http://schemas.openxmlformats.org/officeDocument/2006/relationships/image" Target="media/image167.wmf"/><Relationship Id="rId755" Type="http://schemas.openxmlformats.org/officeDocument/2006/relationships/hyperlink" Target="m660.xls" TargetMode="External"/><Relationship Id="rId962" Type="http://schemas.openxmlformats.org/officeDocument/2006/relationships/hyperlink" Target="vlsgmech3.docx" TargetMode="External"/><Relationship Id="rId1178" Type="http://schemas.openxmlformats.org/officeDocument/2006/relationships/hyperlink" Target="vlsgmech3.docx" TargetMode="External"/><Relationship Id="rId1385" Type="http://schemas.openxmlformats.org/officeDocument/2006/relationships/image" Target="media/image551.wmf"/><Relationship Id="rId1592" Type="http://schemas.openxmlformats.org/officeDocument/2006/relationships/oleObject" Target="embeddings/oleObject548.bin"/><Relationship Id="rId91" Type="http://schemas.openxmlformats.org/officeDocument/2006/relationships/hyperlink" Target="vlsgmech.docx" TargetMode="External"/><Relationship Id="rId408" Type="http://schemas.openxmlformats.org/officeDocument/2006/relationships/hyperlink" Target="vlsgmech.docx" TargetMode="External"/><Relationship Id="rId615" Type="http://schemas.openxmlformats.org/officeDocument/2006/relationships/hyperlink" Target="vlsgmech2.docx" TargetMode="External"/><Relationship Id="rId822" Type="http://schemas.openxmlformats.org/officeDocument/2006/relationships/oleObject" Target="embeddings/oleObject234.bin"/><Relationship Id="rId1038" Type="http://schemas.openxmlformats.org/officeDocument/2006/relationships/hyperlink" Target="vlsgmech3.docx" TargetMode="External"/><Relationship Id="rId1245" Type="http://schemas.openxmlformats.org/officeDocument/2006/relationships/image" Target="media/image483.jpeg"/><Relationship Id="rId1452" Type="http://schemas.openxmlformats.org/officeDocument/2006/relationships/image" Target="media/image583.wmf"/><Relationship Id="rId1897" Type="http://schemas.openxmlformats.org/officeDocument/2006/relationships/image" Target="media/image807.wmf"/><Relationship Id="rId1105" Type="http://schemas.openxmlformats.org/officeDocument/2006/relationships/oleObject" Target="embeddings/oleObject341.bin"/><Relationship Id="rId1312" Type="http://schemas.openxmlformats.org/officeDocument/2006/relationships/image" Target="media/image516.jpeg"/><Relationship Id="rId1757" Type="http://schemas.openxmlformats.org/officeDocument/2006/relationships/image" Target="media/image736.wmf"/><Relationship Id="rId49" Type="http://schemas.openxmlformats.org/officeDocument/2006/relationships/image" Target="media/image15.wmf"/><Relationship Id="rId1617" Type="http://schemas.openxmlformats.org/officeDocument/2006/relationships/image" Target="media/image664.wmf"/><Relationship Id="rId1824" Type="http://schemas.openxmlformats.org/officeDocument/2006/relationships/image" Target="media/image770.wmf"/><Relationship Id="rId198" Type="http://schemas.openxmlformats.org/officeDocument/2006/relationships/hyperlink" Target="vlsgmech.docx" TargetMode="External"/><Relationship Id="rId265" Type="http://schemas.openxmlformats.org/officeDocument/2006/relationships/oleObject" Target="embeddings/oleObject44.bin"/><Relationship Id="rId472" Type="http://schemas.openxmlformats.org/officeDocument/2006/relationships/image" Target="media/image135.wmf"/><Relationship Id="rId125" Type="http://schemas.openxmlformats.org/officeDocument/2006/relationships/oleObject" Target="embeddings/oleObject25.bin"/><Relationship Id="rId332" Type="http://schemas.openxmlformats.org/officeDocument/2006/relationships/oleObject" Target="embeddings/oleObject69.bin"/><Relationship Id="rId777" Type="http://schemas.openxmlformats.org/officeDocument/2006/relationships/oleObject" Target="embeddings/oleObject217.bin"/><Relationship Id="rId984" Type="http://schemas.openxmlformats.org/officeDocument/2006/relationships/image" Target="media/image362.wmf"/><Relationship Id="rId637" Type="http://schemas.openxmlformats.org/officeDocument/2006/relationships/image" Target="media/image210.wmf"/><Relationship Id="rId844" Type="http://schemas.openxmlformats.org/officeDocument/2006/relationships/image" Target="media/image295.wmf"/><Relationship Id="rId1267" Type="http://schemas.openxmlformats.org/officeDocument/2006/relationships/image" Target="media/image494.wmf"/><Relationship Id="rId1474" Type="http://schemas.openxmlformats.org/officeDocument/2006/relationships/oleObject" Target="embeddings/oleObject494.bin"/><Relationship Id="rId1681" Type="http://schemas.openxmlformats.org/officeDocument/2006/relationships/oleObject" Target="embeddings/oleObject590.bin"/><Relationship Id="rId704" Type="http://schemas.openxmlformats.org/officeDocument/2006/relationships/image" Target="media/image235.wmf"/><Relationship Id="rId911" Type="http://schemas.openxmlformats.org/officeDocument/2006/relationships/oleObject" Target="embeddings/oleObject271.bin"/><Relationship Id="rId1127" Type="http://schemas.openxmlformats.org/officeDocument/2006/relationships/image" Target="media/image429.wmf"/><Relationship Id="rId1334" Type="http://schemas.openxmlformats.org/officeDocument/2006/relationships/image" Target="media/image527.wmf"/><Relationship Id="rId1541" Type="http://schemas.openxmlformats.org/officeDocument/2006/relationships/oleObject" Target="embeddings/oleObject523.bin"/><Relationship Id="rId1779" Type="http://schemas.openxmlformats.org/officeDocument/2006/relationships/image" Target="media/image747.wmf"/><Relationship Id="rId40" Type="http://schemas.openxmlformats.org/officeDocument/2006/relationships/image" Target="media/image12.png"/><Relationship Id="rId1401" Type="http://schemas.openxmlformats.org/officeDocument/2006/relationships/oleObject" Target="embeddings/oleObject462.bin"/><Relationship Id="rId1639" Type="http://schemas.openxmlformats.org/officeDocument/2006/relationships/oleObject" Target="embeddings/oleObject569.bin"/><Relationship Id="rId1846" Type="http://schemas.openxmlformats.org/officeDocument/2006/relationships/hyperlink" Target="m930.xls" TargetMode="External"/><Relationship Id="rId1706" Type="http://schemas.openxmlformats.org/officeDocument/2006/relationships/image" Target="media/image711.wmf"/><Relationship Id="rId287" Type="http://schemas.openxmlformats.org/officeDocument/2006/relationships/image" Target="media/image63.wmf"/><Relationship Id="rId494" Type="http://schemas.openxmlformats.org/officeDocument/2006/relationships/oleObject" Target="embeddings/oleObject115.bin"/><Relationship Id="rId147" Type="http://schemas.openxmlformats.org/officeDocument/2006/relationships/image" Target="media/image39.wmf"/><Relationship Id="rId354" Type="http://schemas.openxmlformats.org/officeDocument/2006/relationships/image" Target="media/image98.wmf"/><Relationship Id="rId799" Type="http://schemas.openxmlformats.org/officeDocument/2006/relationships/image" Target="media/image277.wmf"/><Relationship Id="rId1191" Type="http://schemas.openxmlformats.org/officeDocument/2006/relationships/oleObject" Target="embeddings/oleObject373.bin"/><Relationship Id="rId561" Type="http://schemas.openxmlformats.org/officeDocument/2006/relationships/oleObject" Target="embeddings/oleObject139.bin"/><Relationship Id="rId659" Type="http://schemas.openxmlformats.org/officeDocument/2006/relationships/image" Target="media/image220.jpeg"/><Relationship Id="rId866" Type="http://schemas.openxmlformats.org/officeDocument/2006/relationships/oleObject" Target="embeddings/oleObject250.bin"/><Relationship Id="rId1289" Type="http://schemas.openxmlformats.org/officeDocument/2006/relationships/oleObject" Target="embeddings/oleObject416.bin"/><Relationship Id="rId1496" Type="http://schemas.openxmlformats.org/officeDocument/2006/relationships/oleObject" Target="embeddings/oleObject505.bin"/><Relationship Id="rId214" Type="http://schemas.openxmlformats.org/officeDocument/2006/relationships/hyperlink" Target="vlsgmech.docx" TargetMode="External"/><Relationship Id="rId421" Type="http://schemas.openxmlformats.org/officeDocument/2006/relationships/image" Target="media/image119.wmf"/><Relationship Id="rId519" Type="http://schemas.openxmlformats.org/officeDocument/2006/relationships/image" Target="media/image156.jpeg"/><Relationship Id="rId1051" Type="http://schemas.openxmlformats.org/officeDocument/2006/relationships/image" Target="media/image395.wmf"/><Relationship Id="rId1149" Type="http://schemas.openxmlformats.org/officeDocument/2006/relationships/oleObject" Target="embeddings/oleObject358.bin"/><Relationship Id="rId1356" Type="http://schemas.openxmlformats.org/officeDocument/2006/relationships/hyperlink" Target="bilder\m862.mpg" TargetMode="External"/><Relationship Id="rId726" Type="http://schemas.openxmlformats.org/officeDocument/2006/relationships/image" Target="media/image245.wmf"/><Relationship Id="rId933" Type="http://schemas.openxmlformats.org/officeDocument/2006/relationships/oleObject" Target="embeddings/oleObject282.bin"/><Relationship Id="rId1009" Type="http://schemas.openxmlformats.org/officeDocument/2006/relationships/oleObject" Target="embeddings/oleObject310.bin"/><Relationship Id="rId1563" Type="http://schemas.openxmlformats.org/officeDocument/2006/relationships/image" Target="media/image637.wmf"/><Relationship Id="rId1770" Type="http://schemas.openxmlformats.org/officeDocument/2006/relationships/oleObject" Target="embeddings/oleObject629.bin"/><Relationship Id="rId1868" Type="http://schemas.openxmlformats.org/officeDocument/2006/relationships/oleObject" Target="embeddings/oleObject673.bin"/><Relationship Id="rId62" Type="http://schemas.openxmlformats.org/officeDocument/2006/relationships/oleObject" Target="embeddings/oleObject16.bin"/><Relationship Id="rId1216" Type="http://schemas.openxmlformats.org/officeDocument/2006/relationships/hyperlink" Target="vlsgmech3.docx" TargetMode="External"/><Relationship Id="rId1423" Type="http://schemas.openxmlformats.org/officeDocument/2006/relationships/oleObject" Target="embeddings/oleObject472.bin"/><Relationship Id="rId1630" Type="http://schemas.openxmlformats.org/officeDocument/2006/relationships/oleObject" Target="embeddings/oleObject567.bin"/><Relationship Id="rId1728" Type="http://schemas.openxmlformats.org/officeDocument/2006/relationships/oleObject" Target="embeddings/oleObject608.bin"/><Relationship Id="rId169" Type="http://schemas.openxmlformats.org/officeDocument/2006/relationships/hyperlink" Target="vlsgmech.docx" TargetMode="External"/><Relationship Id="rId376" Type="http://schemas.openxmlformats.org/officeDocument/2006/relationships/hyperlink" Target="vlsgmech.docx" TargetMode="External"/><Relationship Id="rId583" Type="http://schemas.openxmlformats.org/officeDocument/2006/relationships/image" Target="media/image182.jpeg"/><Relationship Id="rId790" Type="http://schemas.openxmlformats.org/officeDocument/2006/relationships/image" Target="media/image273.wmf"/><Relationship Id="rId4" Type="http://schemas.openxmlformats.org/officeDocument/2006/relationships/webSettings" Target="webSettings.xml"/><Relationship Id="rId236" Type="http://schemas.openxmlformats.org/officeDocument/2006/relationships/hyperlink" Target="vlsgmech.docx" TargetMode="External"/><Relationship Id="rId443" Type="http://schemas.openxmlformats.org/officeDocument/2006/relationships/image" Target="media/image124.jpeg"/><Relationship Id="rId650" Type="http://schemas.openxmlformats.org/officeDocument/2006/relationships/image" Target="media/image216.wmf"/><Relationship Id="rId888" Type="http://schemas.openxmlformats.org/officeDocument/2006/relationships/oleObject" Target="embeddings/oleObject261.bin"/><Relationship Id="rId1073" Type="http://schemas.openxmlformats.org/officeDocument/2006/relationships/hyperlink" Target="vlsgmech3.docx" TargetMode="External"/><Relationship Id="rId1280" Type="http://schemas.openxmlformats.org/officeDocument/2006/relationships/image" Target="media/image501.wmf"/><Relationship Id="rId303" Type="http://schemas.openxmlformats.org/officeDocument/2006/relationships/oleObject" Target="embeddings/oleObject57.bin"/><Relationship Id="rId748" Type="http://schemas.openxmlformats.org/officeDocument/2006/relationships/image" Target="media/image253.wmf"/><Relationship Id="rId955" Type="http://schemas.openxmlformats.org/officeDocument/2006/relationships/image" Target="media/image349.wmf"/><Relationship Id="rId1140" Type="http://schemas.openxmlformats.org/officeDocument/2006/relationships/image" Target="media/image435.wmf"/><Relationship Id="rId1378" Type="http://schemas.openxmlformats.org/officeDocument/2006/relationships/oleObject" Target="embeddings/oleObject452.bin"/><Relationship Id="rId1585" Type="http://schemas.openxmlformats.org/officeDocument/2006/relationships/image" Target="media/image648.wmf"/><Relationship Id="rId1792" Type="http://schemas.openxmlformats.org/officeDocument/2006/relationships/image" Target="media/image754.wmf"/><Relationship Id="rId84" Type="http://schemas.openxmlformats.org/officeDocument/2006/relationships/hyperlink" Target="vlsgmech.docx" TargetMode="External"/><Relationship Id="rId510" Type="http://schemas.openxmlformats.org/officeDocument/2006/relationships/hyperlink" Target="vlsgmech2.docx" TargetMode="External"/><Relationship Id="rId608" Type="http://schemas.openxmlformats.org/officeDocument/2006/relationships/image" Target="media/image196.wmf"/><Relationship Id="rId815" Type="http://schemas.openxmlformats.org/officeDocument/2006/relationships/oleObject" Target="embeddings/oleObject231.bin"/><Relationship Id="rId1238" Type="http://schemas.openxmlformats.org/officeDocument/2006/relationships/oleObject" Target="embeddings/oleObject393.bin"/><Relationship Id="rId1445" Type="http://schemas.openxmlformats.org/officeDocument/2006/relationships/oleObject" Target="embeddings/oleObject482.bin"/><Relationship Id="rId1652" Type="http://schemas.openxmlformats.org/officeDocument/2006/relationships/oleObject" Target="embeddings/oleObject575.bin"/><Relationship Id="rId1000" Type="http://schemas.openxmlformats.org/officeDocument/2006/relationships/image" Target="media/image370.wmf"/><Relationship Id="rId1305" Type="http://schemas.openxmlformats.org/officeDocument/2006/relationships/image" Target="media/image513.jpeg"/><Relationship Id="rId1512" Type="http://schemas.openxmlformats.org/officeDocument/2006/relationships/image" Target="media/image611.emf"/><Relationship Id="rId1817" Type="http://schemas.openxmlformats.org/officeDocument/2006/relationships/image" Target="media/image767.wmf"/><Relationship Id="rId11" Type="http://schemas.openxmlformats.org/officeDocument/2006/relationships/hyperlink" Target="vlsgmech.docx" TargetMode="External"/><Relationship Id="rId398" Type="http://schemas.openxmlformats.org/officeDocument/2006/relationships/image" Target="media/image117.wmf"/><Relationship Id="rId160" Type="http://schemas.openxmlformats.org/officeDocument/2006/relationships/hyperlink" Target="vlsgmech.docx" TargetMode="External"/><Relationship Id="rId258" Type="http://schemas.openxmlformats.org/officeDocument/2006/relationships/hyperlink" Target="vlsgmech.docx" TargetMode="External"/><Relationship Id="rId465" Type="http://schemas.openxmlformats.org/officeDocument/2006/relationships/oleObject" Target="embeddings/oleObject103.bin"/><Relationship Id="rId672" Type="http://schemas.openxmlformats.org/officeDocument/2006/relationships/image" Target="media/image225.wmf"/><Relationship Id="rId1095" Type="http://schemas.openxmlformats.org/officeDocument/2006/relationships/image" Target="media/image417.wmf"/><Relationship Id="rId118" Type="http://schemas.openxmlformats.org/officeDocument/2006/relationships/hyperlink" Target="vlsgmech.docx" TargetMode="External"/><Relationship Id="rId325" Type="http://schemas.openxmlformats.org/officeDocument/2006/relationships/image" Target="media/image83.wmf"/><Relationship Id="rId532" Type="http://schemas.openxmlformats.org/officeDocument/2006/relationships/hyperlink" Target="vlsgmech2.docx" TargetMode="External"/><Relationship Id="rId977" Type="http://schemas.openxmlformats.org/officeDocument/2006/relationships/oleObject" Target="embeddings/oleObject294.bin"/><Relationship Id="rId1162" Type="http://schemas.openxmlformats.org/officeDocument/2006/relationships/image" Target="media/image445.wmf"/><Relationship Id="rId837" Type="http://schemas.openxmlformats.org/officeDocument/2006/relationships/hyperlink" Target="vlsgmech3.docx" TargetMode="External"/><Relationship Id="rId1022" Type="http://schemas.openxmlformats.org/officeDocument/2006/relationships/image" Target="media/image380.wmf"/><Relationship Id="rId1467" Type="http://schemas.openxmlformats.org/officeDocument/2006/relationships/image" Target="media/image589.wmf"/><Relationship Id="rId1674" Type="http://schemas.openxmlformats.org/officeDocument/2006/relationships/oleObject" Target="embeddings/oleObject586.bin"/><Relationship Id="rId1881" Type="http://schemas.openxmlformats.org/officeDocument/2006/relationships/image" Target="media/image799.wmf"/><Relationship Id="rId904" Type="http://schemas.openxmlformats.org/officeDocument/2006/relationships/image" Target="media/image323.wmf"/><Relationship Id="rId1327" Type="http://schemas.openxmlformats.org/officeDocument/2006/relationships/oleObject" Target="embeddings/oleObject430.bin"/><Relationship Id="rId1534" Type="http://schemas.openxmlformats.org/officeDocument/2006/relationships/image" Target="media/image622.wmf"/><Relationship Id="rId1741" Type="http://schemas.openxmlformats.org/officeDocument/2006/relationships/image" Target="media/image729.wmf"/><Relationship Id="rId33" Type="http://schemas.openxmlformats.org/officeDocument/2006/relationships/hyperlink" Target="vlsgmech.docx" TargetMode="External"/><Relationship Id="rId1601" Type="http://schemas.openxmlformats.org/officeDocument/2006/relationships/image" Target="media/image656.wmf"/><Relationship Id="rId1839" Type="http://schemas.openxmlformats.org/officeDocument/2006/relationships/oleObject" Target="embeddings/oleObject661.bin"/><Relationship Id="rId182" Type="http://schemas.openxmlformats.org/officeDocument/2006/relationships/hyperlink" Target="vlsgmech.docx" TargetMode="External"/><Relationship Id="rId487" Type="http://schemas.openxmlformats.org/officeDocument/2006/relationships/image" Target="media/image141.wmf"/><Relationship Id="rId694" Type="http://schemas.openxmlformats.org/officeDocument/2006/relationships/hyperlink" Target="vlsgmech3.docx" TargetMode="External"/><Relationship Id="rId347" Type="http://schemas.openxmlformats.org/officeDocument/2006/relationships/oleObject" Target="embeddings/oleObject76.bin"/><Relationship Id="rId999" Type="http://schemas.openxmlformats.org/officeDocument/2006/relationships/oleObject" Target="embeddings/oleObject305.bin"/><Relationship Id="rId1184" Type="http://schemas.openxmlformats.org/officeDocument/2006/relationships/oleObject" Target="embeddings/oleObject370.bin"/><Relationship Id="rId554" Type="http://schemas.openxmlformats.org/officeDocument/2006/relationships/image" Target="media/image170.wmf"/><Relationship Id="rId761" Type="http://schemas.openxmlformats.org/officeDocument/2006/relationships/oleObject" Target="embeddings/oleObject209.bin"/><Relationship Id="rId859" Type="http://schemas.openxmlformats.org/officeDocument/2006/relationships/image" Target="media/image302.wmf"/><Relationship Id="rId1391" Type="http://schemas.openxmlformats.org/officeDocument/2006/relationships/hyperlink" Target="vlsgmech3.docx" TargetMode="External"/><Relationship Id="rId1489" Type="http://schemas.openxmlformats.org/officeDocument/2006/relationships/image" Target="media/image600.wmf"/><Relationship Id="rId1696" Type="http://schemas.openxmlformats.org/officeDocument/2006/relationships/image" Target="media/image706.wmf"/><Relationship Id="rId207" Type="http://schemas.openxmlformats.org/officeDocument/2006/relationships/hyperlink" Target="vlsgmech.docx" TargetMode="External"/><Relationship Id="rId414" Type="http://schemas.openxmlformats.org/officeDocument/2006/relationships/hyperlink" Target="vlsgmech.docx" TargetMode="External"/><Relationship Id="rId621" Type="http://schemas.openxmlformats.org/officeDocument/2006/relationships/hyperlink" Target="vlsgmech2.docx" TargetMode="External"/><Relationship Id="rId1044" Type="http://schemas.openxmlformats.org/officeDocument/2006/relationships/oleObject" Target="embeddings/oleObject318.bin"/><Relationship Id="rId1251" Type="http://schemas.openxmlformats.org/officeDocument/2006/relationships/image" Target="media/image486.wmf"/><Relationship Id="rId1349" Type="http://schemas.openxmlformats.org/officeDocument/2006/relationships/oleObject" Target="embeddings/oleObject439.bin"/><Relationship Id="rId719" Type="http://schemas.openxmlformats.org/officeDocument/2006/relationships/image" Target="media/image242.wmf"/><Relationship Id="rId926" Type="http://schemas.openxmlformats.org/officeDocument/2006/relationships/image" Target="media/image334.wmf"/><Relationship Id="rId1111" Type="http://schemas.openxmlformats.org/officeDocument/2006/relationships/image" Target="media/image422.wmf"/><Relationship Id="rId1556" Type="http://schemas.openxmlformats.org/officeDocument/2006/relationships/image" Target="media/image633.wmf"/><Relationship Id="rId1763" Type="http://schemas.openxmlformats.org/officeDocument/2006/relationships/image" Target="media/image739.wmf"/><Relationship Id="rId55" Type="http://schemas.openxmlformats.org/officeDocument/2006/relationships/image" Target="media/image18.wmf"/><Relationship Id="rId1209" Type="http://schemas.openxmlformats.org/officeDocument/2006/relationships/oleObject" Target="embeddings/oleObject381.bin"/><Relationship Id="rId1416" Type="http://schemas.openxmlformats.org/officeDocument/2006/relationships/image" Target="media/image565.wmf"/><Relationship Id="rId1623" Type="http://schemas.openxmlformats.org/officeDocument/2006/relationships/image" Target="media/image667.wmf"/><Relationship Id="rId1830" Type="http://schemas.openxmlformats.org/officeDocument/2006/relationships/image" Target="media/image773.wmf"/><Relationship Id="rId271" Type="http://schemas.openxmlformats.org/officeDocument/2006/relationships/oleObject" Target="embeddings/oleObject47.bin"/><Relationship Id="rId131" Type="http://schemas.openxmlformats.org/officeDocument/2006/relationships/hyperlink" Target="vlsgmech.docx" TargetMode="External"/><Relationship Id="rId369" Type="http://schemas.openxmlformats.org/officeDocument/2006/relationships/hyperlink" Target="vlsgmech.docx" TargetMode="External"/><Relationship Id="rId576" Type="http://schemas.openxmlformats.org/officeDocument/2006/relationships/oleObject" Target="embeddings/oleObject146.bin"/><Relationship Id="rId783" Type="http://schemas.openxmlformats.org/officeDocument/2006/relationships/hyperlink" Target="vlsgmech3.docx" TargetMode="External"/><Relationship Id="rId990" Type="http://schemas.openxmlformats.org/officeDocument/2006/relationships/image" Target="media/image365.wmf"/><Relationship Id="rId229" Type="http://schemas.openxmlformats.org/officeDocument/2006/relationships/hyperlink" Target="vlsgmech.docx" TargetMode="External"/><Relationship Id="rId436" Type="http://schemas.openxmlformats.org/officeDocument/2006/relationships/hyperlink" Target="vlsgmech2.docx" TargetMode="External"/><Relationship Id="rId643" Type="http://schemas.openxmlformats.org/officeDocument/2006/relationships/image" Target="media/image213.wmf"/><Relationship Id="rId1066" Type="http://schemas.openxmlformats.org/officeDocument/2006/relationships/oleObject" Target="embeddings/oleObject327.bin"/><Relationship Id="rId1273" Type="http://schemas.openxmlformats.org/officeDocument/2006/relationships/image" Target="media/image497.wmf"/><Relationship Id="rId1480" Type="http://schemas.openxmlformats.org/officeDocument/2006/relationships/oleObject" Target="embeddings/oleObject497.bin"/><Relationship Id="rId850" Type="http://schemas.openxmlformats.org/officeDocument/2006/relationships/oleObject" Target="embeddings/oleObject244.bin"/><Relationship Id="rId948" Type="http://schemas.openxmlformats.org/officeDocument/2006/relationships/hyperlink" Target="vlsgmech3.docx" TargetMode="External"/><Relationship Id="rId1133" Type="http://schemas.openxmlformats.org/officeDocument/2006/relationships/oleObject" Target="embeddings/oleObject350.bin"/><Relationship Id="rId1578" Type="http://schemas.openxmlformats.org/officeDocument/2006/relationships/oleObject" Target="embeddings/oleObject541.bin"/><Relationship Id="rId1785" Type="http://schemas.openxmlformats.org/officeDocument/2006/relationships/oleObject" Target="embeddings/Microsoft_Excel_97-2003_Worksheet4.xls"/><Relationship Id="rId77" Type="http://schemas.openxmlformats.org/officeDocument/2006/relationships/hyperlink" Target="vlsgmech2.docx" TargetMode="External"/><Relationship Id="rId503" Type="http://schemas.openxmlformats.org/officeDocument/2006/relationships/image" Target="media/image149.wmf"/><Relationship Id="rId710" Type="http://schemas.openxmlformats.org/officeDocument/2006/relationships/image" Target="media/image238.wmf"/><Relationship Id="rId808" Type="http://schemas.openxmlformats.org/officeDocument/2006/relationships/image" Target="media/image281.wmf"/><Relationship Id="rId1340" Type="http://schemas.openxmlformats.org/officeDocument/2006/relationships/image" Target="media/image530.jpeg"/><Relationship Id="rId1438" Type="http://schemas.openxmlformats.org/officeDocument/2006/relationships/image" Target="media/image576.jpeg"/><Relationship Id="rId1645" Type="http://schemas.openxmlformats.org/officeDocument/2006/relationships/oleObject" Target="embeddings/oleObject572.bin"/><Relationship Id="rId1200" Type="http://schemas.openxmlformats.org/officeDocument/2006/relationships/oleObject" Target="embeddings/oleObject377.bin"/><Relationship Id="rId1852" Type="http://schemas.openxmlformats.org/officeDocument/2006/relationships/oleObject" Target="embeddings/oleObject665.bin"/><Relationship Id="rId1505" Type="http://schemas.openxmlformats.org/officeDocument/2006/relationships/oleObject" Target="embeddings/oleObject508.bin"/><Relationship Id="rId1712" Type="http://schemas.openxmlformats.org/officeDocument/2006/relationships/image" Target="media/image714.wmf"/><Relationship Id="rId293" Type="http://schemas.openxmlformats.org/officeDocument/2006/relationships/image" Target="media/image66.wmf"/><Relationship Id="rId153" Type="http://schemas.openxmlformats.org/officeDocument/2006/relationships/hyperlink" Target="vlsgmech.docx" TargetMode="External"/><Relationship Id="rId360" Type="http://schemas.openxmlformats.org/officeDocument/2006/relationships/oleObject" Target="embeddings/oleObject82.bin"/><Relationship Id="rId598" Type="http://schemas.openxmlformats.org/officeDocument/2006/relationships/image" Target="media/image191.wmf"/><Relationship Id="rId220" Type="http://schemas.openxmlformats.org/officeDocument/2006/relationships/hyperlink" Target="vlsgmech.docx" TargetMode="External"/><Relationship Id="rId458" Type="http://schemas.openxmlformats.org/officeDocument/2006/relationships/hyperlink" Target="vlsgmech2.docx" TargetMode="External"/><Relationship Id="rId665" Type="http://schemas.openxmlformats.org/officeDocument/2006/relationships/hyperlink" Target="vlsgmech2.docx" TargetMode="External"/><Relationship Id="rId872" Type="http://schemas.openxmlformats.org/officeDocument/2006/relationships/oleObject" Target="embeddings/oleObject253.bin"/><Relationship Id="rId1088" Type="http://schemas.openxmlformats.org/officeDocument/2006/relationships/image" Target="media/image414.wmf"/><Relationship Id="rId1295" Type="http://schemas.openxmlformats.org/officeDocument/2006/relationships/image" Target="media/image508.wmf"/><Relationship Id="rId15" Type="http://schemas.openxmlformats.org/officeDocument/2006/relationships/oleObject" Target="embeddings/oleObject1.bin"/><Relationship Id="rId318" Type="http://schemas.openxmlformats.org/officeDocument/2006/relationships/image" Target="media/image80.wmf"/><Relationship Id="rId525" Type="http://schemas.openxmlformats.org/officeDocument/2006/relationships/hyperlink" Target="vlsgmech2.docx" TargetMode="External"/><Relationship Id="rId732" Type="http://schemas.openxmlformats.org/officeDocument/2006/relationships/hyperlink" Target="vlsgmech3.docx" TargetMode="External"/><Relationship Id="rId1155" Type="http://schemas.openxmlformats.org/officeDocument/2006/relationships/oleObject" Target="embeddings/oleObject361.bin"/><Relationship Id="rId1362" Type="http://schemas.openxmlformats.org/officeDocument/2006/relationships/image" Target="media/image540.wmf"/><Relationship Id="rId99" Type="http://schemas.openxmlformats.org/officeDocument/2006/relationships/hyperlink" Target="vlsgmech2.docx" TargetMode="External"/><Relationship Id="rId164" Type="http://schemas.openxmlformats.org/officeDocument/2006/relationships/hyperlink" Target="vlsgmech.docx" TargetMode="External"/><Relationship Id="rId371" Type="http://schemas.openxmlformats.org/officeDocument/2006/relationships/oleObject" Target="embeddings/oleObject85.bin"/><Relationship Id="rId1015" Type="http://schemas.openxmlformats.org/officeDocument/2006/relationships/image" Target="media/image376.jpeg"/><Relationship Id="rId1222" Type="http://schemas.openxmlformats.org/officeDocument/2006/relationships/oleObject" Target="embeddings/oleObject386.bin"/><Relationship Id="rId1667" Type="http://schemas.openxmlformats.org/officeDocument/2006/relationships/image" Target="media/image691.wmf"/><Relationship Id="rId1874" Type="http://schemas.openxmlformats.org/officeDocument/2006/relationships/oleObject" Target="embeddings/oleObject676.bin"/><Relationship Id="rId469" Type="http://schemas.openxmlformats.org/officeDocument/2006/relationships/oleObject" Target="embeddings/oleObject105.bin"/><Relationship Id="rId676" Type="http://schemas.openxmlformats.org/officeDocument/2006/relationships/image" Target="media/image227.wmf"/><Relationship Id="rId883" Type="http://schemas.openxmlformats.org/officeDocument/2006/relationships/image" Target="media/image314.wmf"/><Relationship Id="rId1099" Type="http://schemas.openxmlformats.org/officeDocument/2006/relationships/image" Target="media/image419.wmf"/><Relationship Id="rId1527" Type="http://schemas.openxmlformats.org/officeDocument/2006/relationships/image" Target="media/image618.wmf"/><Relationship Id="rId1734" Type="http://schemas.openxmlformats.org/officeDocument/2006/relationships/oleObject" Target="embeddings/oleObject611.bin"/><Relationship Id="rId26" Type="http://schemas.openxmlformats.org/officeDocument/2006/relationships/image" Target="media/image8.wmf"/><Relationship Id="rId231" Type="http://schemas.openxmlformats.org/officeDocument/2006/relationships/hyperlink" Target="vlsgmech.docx" TargetMode="External"/><Relationship Id="rId329" Type="http://schemas.openxmlformats.org/officeDocument/2006/relationships/image" Target="media/image85.wmf"/><Relationship Id="rId536" Type="http://schemas.openxmlformats.org/officeDocument/2006/relationships/oleObject" Target="embeddings/oleObject127.bin"/><Relationship Id="rId1166" Type="http://schemas.openxmlformats.org/officeDocument/2006/relationships/image" Target="media/image447.wmf"/><Relationship Id="rId1373" Type="http://schemas.openxmlformats.org/officeDocument/2006/relationships/image" Target="media/image545.wmf"/><Relationship Id="rId175" Type="http://schemas.openxmlformats.org/officeDocument/2006/relationships/oleObject" Target="embeddings/oleObject37.bin"/><Relationship Id="rId743" Type="http://schemas.openxmlformats.org/officeDocument/2006/relationships/oleObject" Target="embeddings/oleObject202.bin"/><Relationship Id="rId950" Type="http://schemas.openxmlformats.org/officeDocument/2006/relationships/oleObject" Target="embeddings/oleObject284.bin"/><Relationship Id="rId1026" Type="http://schemas.openxmlformats.org/officeDocument/2006/relationships/hyperlink" Target="m742.xls" TargetMode="External"/><Relationship Id="rId1580" Type="http://schemas.openxmlformats.org/officeDocument/2006/relationships/oleObject" Target="embeddings/oleObject542.bin"/><Relationship Id="rId1678" Type="http://schemas.openxmlformats.org/officeDocument/2006/relationships/image" Target="media/image696.wmf"/><Relationship Id="rId1801" Type="http://schemas.openxmlformats.org/officeDocument/2006/relationships/oleObject" Target="embeddings/oleObject642.bin"/><Relationship Id="rId1885" Type="http://schemas.openxmlformats.org/officeDocument/2006/relationships/image" Target="media/image801.wmf"/><Relationship Id="rId382" Type="http://schemas.openxmlformats.org/officeDocument/2006/relationships/image" Target="media/image109.wmf"/><Relationship Id="rId603" Type="http://schemas.openxmlformats.org/officeDocument/2006/relationships/oleObject" Target="embeddings/oleObject154.bin"/><Relationship Id="rId687" Type="http://schemas.openxmlformats.org/officeDocument/2006/relationships/hyperlink" Target="vlsgmech2.docx" TargetMode="External"/><Relationship Id="rId810" Type="http://schemas.openxmlformats.org/officeDocument/2006/relationships/image" Target="media/image282.wmf"/><Relationship Id="rId908" Type="http://schemas.openxmlformats.org/officeDocument/2006/relationships/image" Target="media/image325.wmf"/><Relationship Id="rId1233" Type="http://schemas.openxmlformats.org/officeDocument/2006/relationships/oleObject" Target="embeddings/oleObject391.bin"/><Relationship Id="rId1440" Type="http://schemas.openxmlformats.org/officeDocument/2006/relationships/image" Target="media/image577.wmf"/><Relationship Id="rId1538" Type="http://schemas.openxmlformats.org/officeDocument/2006/relationships/image" Target="media/image624.wmf"/><Relationship Id="rId242" Type="http://schemas.openxmlformats.org/officeDocument/2006/relationships/hyperlink" Target="vlsgmech.docx" TargetMode="External"/><Relationship Id="rId894" Type="http://schemas.openxmlformats.org/officeDocument/2006/relationships/image" Target="media/image318.wmf"/><Relationship Id="rId1177" Type="http://schemas.openxmlformats.org/officeDocument/2006/relationships/hyperlink" Target="vlsgmech3.docx" TargetMode="External"/><Relationship Id="rId1300" Type="http://schemas.openxmlformats.org/officeDocument/2006/relationships/oleObject" Target="embeddings/oleObject420.bin"/><Relationship Id="rId1745" Type="http://schemas.openxmlformats.org/officeDocument/2006/relationships/image" Target="media/image731.emf"/><Relationship Id="rId37" Type="http://schemas.openxmlformats.org/officeDocument/2006/relationships/hyperlink" Target="vlsgmech.docx" TargetMode="External"/><Relationship Id="rId102" Type="http://schemas.openxmlformats.org/officeDocument/2006/relationships/hyperlink" Target="vlsgmech.docx" TargetMode="External"/><Relationship Id="rId547" Type="http://schemas.openxmlformats.org/officeDocument/2006/relationships/oleObject" Target="embeddings/oleObject132.bin"/><Relationship Id="rId754" Type="http://schemas.openxmlformats.org/officeDocument/2006/relationships/image" Target="media/image256.png"/><Relationship Id="rId961" Type="http://schemas.openxmlformats.org/officeDocument/2006/relationships/hyperlink" Target="vlsgmech3.docx" TargetMode="External"/><Relationship Id="rId1384" Type="http://schemas.openxmlformats.org/officeDocument/2006/relationships/oleObject" Target="embeddings/oleObject455.bin"/><Relationship Id="rId1591" Type="http://schemas.openxmlformats.org/officeDocument/2006/relationships/image" Target="media/image651.wmf"/><Relationship Id="rId1605" Type="http://schemas.openxmlformats.org/officeDocument/2006/relationships/image" Target="media/image658.wmf"/><Relationship Id="rId1689" Type="http://schemas.openxmlformats.org/officeDocument/2006/relationships/image" Target="media/image702.jpeg"/><Relationship Id="rId1812" Type="http://schemas.openxmlformats.org/officeDocument/2006/relationships/oleObject" Target="embeddings/oleObject647.bin"/><Relationship Id="rId90" Type="http://schemas.openxmlformats.org/officeDocument/2006/relationships/hyperlink" Target="vlsgmech.docx" TargetMode="External"/><Relationship Id="rId186" Type="http://schemas.openxmlformats.org/officeDocument/2006/relationships/hyperlink" Target="vlsgmech.docx" TargetMode="External"/><Relationship Id="rId393" Type="http://schemas.openxmlformats.org/officeDocument/2006/relationships/image" Target="media/image114.wmf"/><Relationship Id="rId407" Type="http://schemas.openxmlformats.org/officeDocument/2006/relationships/hyperlink" Target="vlsgmech.docx" TargetMode="External"/><Relationship Id="rId614" Type="http://schemas.openxmlformats.org/officeDocument/2006/relationships/hyperlink" Target="vlsgmech2.docx" TargetMode="External"/><Relationship Id="rId821" Type="http://schemas.openxmlformats.org/officeDocument/2006/relationships/image" Target="media/image287.wmf"/><Relationship Id="rId1037" Type="http://schemas.openxmlformats.org/officeDocument/2006/relationships/hyperlink" Target="vlsgmech3.docx" TargetMode="External"/><Relationship Id="rId1244" Type="http://schemas.openxmlformats.org/officeDocument/2006/relationships/oleObject" Target="embeddings/oleObject396.bin"/><Relationship Id="rId1451" Type="http://schemas.openxmlformats.org/officeDocument/2006/relationships/oleObject" Target="embeddings/oleObject485.bin"/><Relationship Id="rId1896" Type="http://schemas.openxmlformats.org/officeDocument/2006/relationships/oleObject" Target="embeddings/oleObject687.bin"/><Relationship Id="rId253" Type="http://schemas.openxmlformats.org/officeDocument/2006/relationships/hyperlink" Target="vlsgmech.docx" TargetMode="External"/><Relationship Id="rId460" Type="http://schemas.openxmlformats.org/officeDocument/2006/relationships/hyperlink" Target="vlsgmech2.docx" TargetMode="External"/><Relationship Id="rId698" Type="http://schemas.openxmlformats.org/officeDocument/2006/relationships/image" Target="media/image232.wmf"/><Relationship Id="rId919" Type="http://schemas.openxmlformats.org/officeDocument/2006/relationships/oleObject" Target="embeddings/oleObject275.bin"/><Relationship Id="rId1090" Type="http://schemas.openxmlformats.org/officeDocument/2006/relationships/hyperlink" Target="vlsgmech3.docx" TargetMode="External"/><Relationship Id="rId1104" Type="http://schemas.openxmlformats.org/officeDocument/2006/relationships/image" Target="media/image420.wmf"/><Relationship Id="rId1311" Type="http://schemas.openxmlformats.org/officeDocument/2006/relationships/hyperlink" Target="vlsgmech3.docx" TargetMode="External"/><Relationship Id="rId1549" Type="http://schemas.openxmlformats.org/officeDocument/2006/relationships/oleObject" Target="embeddings/oleObject527.bin"/><Relationship Id="rId1756" Type="http://schemas.openxmlformats.org/officeDocument/2006/relationships/oleObject" Target="embeddings/oleObject622.bin"/><Relationship Id="rId48" Type="http://schemas.openxmlformats.org/officeDocument/2006/relationships/hyperlink" Target="vlsgmech.docx" TargetMode="External"/><Relationship Id="rId113" Type="http://schemas.openxmlformats.org/officeDocument/2006/relationships/hyperlink" Target="vlsgmech.docx" TargetMode="External"/><Relationship Id="rId320" Type="http://schemas.openxmlformats.org/officeDocument/2006/relationships/image" Target="media/image81.png"/><Relationship Id="rId558" Type="http://schemas.openxmlformats.org/officeDocument/2006/relationships/image" Target="media/image172.wmf"/><Relationship Id="rId765" Type="http://schemas.openxmlformats.org/officeDocument/2006/relationships/oleObject" Target="embeddings/oleObject211.bin"/><Relationship Id="rId972" Type="http://schemas.openxmlformats.org/officeDocument/2006/relationships/image" Target="media/image356.wmf"/><Relationship Id="rId1188" Type="http://schemas.openxmlformats.org/officeDocument/2006/relationships/image" Target="media/image455.wmf"/><Relationship Id="rId1395" Type="http://schemas.openxmlformats.org/officeDocument/2006/relationships/oleObject" Target="embeddings/oleObject459.bin"/><Relationship Id="rId1409" Type="http://schemas.openxmlformats.org/officeDocument/2006/relationships/oleObject" Target="embeddings/oleObject466.bin"/><Relationship Id="rId1616" Type="http://schemas.openxmlformats.org/officeDocument/2006/relationships/oleObject" Target="embeddings/oleObject560.bin"/><Relationship Id="rId1823" Type="http://schemas.openxmlformats.org/officeDocument/2006/relationships/oleObject" Target="embeddings/oleObject653.bin"/><Relationship Id="rId197" Type="http://schemas.openxmlformats.org/officeDocument/2006/relationships/oleObject" Target="embeddings/oleObject38.bin"/><Relationship Id="rId418" Type="http://schemas.openxmlformats.org/officeDocument/2006/relationships/hyperlink" Target="vlsgmech.docx" TargetMode="External"/><Relationship Id="rId625" Type="http://schemas.openxmlformats.org/officeDocument/2006/relationships/image" Target="media/image204.wmf"/><Relationship Id="rId832" Type="http://schemas.openxmlformats.org/officeDocument/2006/relationships/oleObject" Target="embeddings/oleObject239.bin"/><Relationship Id="rId1048" Type="http://schemas.openxmlformats.org/officeDocument/2006/relationships/oleObject" Target="embeddings/oleObject320.bin"/><Relationship Id="rId1255" Type="http://schemas.openxmlformats.org/officeDocument/2006/relationships/image" Target="media/image488.wmf"/><Relationship Id="rId1462" Type="http://schemas.openxmlformats.org/officeDocument/2006/relationships/oleObject" Target="embeddings/oleObject488.bin"/><Relationship Id="rId264" Type="http://schemas.openxmlformats.org/officeDocument/2006/relationships/image" Target="media/image56.wmf"/><Relationship Id="rId471" Type="http://schemas.openxmlformats.org/officeDocument/2006/relationships/oleObject" Target="embeddings/oleObject106.bin"/><Relationship Id="rId1115" Type="http://schemas.openxmlformats.org/officeDocument/2006/relationships/oleObject" Target="embeddings/oleObject344.bin"/><Relationship Id="rId1322" Type="http://schemas.openxmlformats.org/officeDocument/2006/relationships/image" Target="media/image522.wmf"/><Relationship Id="rId1767" Type="http://schemas.openxmlformats.org/officeDocument/2006/relationships/image" Target="media/image741.wmf"/><Relationship Id="rId59" Type="http://schemas.openxmlformats.org/officeDocument/2006/relationships/image" Target="media/image20.wmf"/><Relationship Id="rId124" Type="http://schemas.openxmlformats.org/officeDocument/2006/relationships/image" Target="media/image30.wmf"/><Relationship Id="rId569" Type="http://schemas.openxmlformats.org/officeDocument/2006/relationships/oleObject" Target="embeddings/oleObject143.bin"/><Relationship Id="rId776" Type="http://schemas.openxmlformats.org/officeDocument/2006/relationships/image" Target="media/image267.wmf"/><Relationship Id="rId983" Type="http://schemas.openxmlformats.org/officeDocument/2006/relationships/oleObject" Target="embeddings/oleObject297.bin"/><Relationship Id="rId1199" Type="http://schemas.openxmlformats.org/officeDocument/2006/relationships/image" Target="media/image461.wmf"/><Relationship Id="rId1627" Type="http://schemas.openxmlformats.org/officeDocument/2006/relationships/image" Target="media/image669.wmf"/><Relationship Id="rId1834" Type="http://schemas.openxmlformats.org/officeDocument/2006/relationships/image" Target="media/image775.wmf"/><Relationship Id="rId331" Type="http://schemas.openxmlformats.org/officeDocument/2006/relationships/image" Target="media/image86.wmf"/><Relationship Id="rId429" Type="http://schemas.openxmlformats.org/officeDocument/2006/relationships/hyperlink" Target="vlsgmech.docx" TargetMode="External"/><Relationship Id="rId636" Type="http://schemas.openxmlformats.org/officeDocument/2006/relationships/oleObject" Target="embeddings/oleObject165.bin"/><Relationship Id="rId1059" Type="http://schemas.openxmlformats.org/officeDocument/2006/relationships/image" Target="media/image399.wmf"/><Relationship Id="rId1266" Type="http://schemas.openxmlformats.org/officeDocument/2006/relationships/oleObject" Target="embeddings/oleObject405.bin"/><Relationship Id="rId1473" Type="http://schemas.openxmlformats.org/officeDocument/2006/relationships/image" Target="media/image592.wmf"/><Relationship Id="rId843" Type="http://schemas.openxmlformats.org/officeDocument/2006/relationships/oleObject" Target="embeddings/oleObject241.bin"/><Relationship Id="rId1126" Type="http://schemas.openxmlformats.org/officeDocument/2006/relationships/hyperlink" Target="m791.xlsx" TargetMode="External"/><Relationship Id="rId1680" Type="http://schemas.openxmlformats.org/officeDocument/2006/relationships/image" Target="media/image697.wmf"/><Relationship Id="rId1778" Type="http://schemas.openxmlformats.org/officeDocument/2006/relationships/oleObject" Target="embeddings/oleObject633.bin"/><Relationship Id="rId1901" Type="http://schemas.openxmlformats.org/officeDocument/2006/relationships/oleObject" Target="embeddings/oleObject689.bin"/><Relationship Id="rId275" Type="http://schemas.openxmlformats.org/officeDocument/2006/relationships/hyperlink" Target="vlsgmech2.docx" TargetMode="External"/><Relationship Id="rId482" Type="http://schemas.openxmlformats.org/officeDocument/2006/relationships/image" Target="media/image139.png"/><Relationship Id="rId703" Type="http://schemas.openxmlformats.org/officeDocument/2006/relationships/hyperlink" Target="vlsgmech3.docx" TargetMode="External"/><Relationship Id="rId910" Type="http://schemas.openxmlformats.org/officeDocument/2006/relationships/image" Target="media/image326.wmf"/><Relationship Id="rId1333" Type="http://schemas.openxmlformats.org/officeDocument/2006/relationships/oleObject" Target="embeddings/oleObject432.bin"/><Relationship Id="rId1540" Type="http://schemas.openxmlformats.org/officeDocument/2006/relationships/image" Target="media/image625.wmf"/><Relationship Id="rId1638" Type="http://schemas.openxmlformats.org/officeDocument/2006/relationships/image" Target="media/image676.wmf"/><Relationship Id="rId135" Type="http://schemas.openxmlformats.org/officeDocument/2006/relationships/hyperlink" Target="vlsgmech.docx" TargetMode="External"/><Relationship Id="rId342" Type="http://schemas.openxmlformats.org/officeDocument/2006/relationships/image" Target="media/image92.wmf"/><Relationship Id="rId787" Type="http://schemas.openxmlformats.org/officeDocument/2006/relationships/hyperlink" Target="vlsgmech3.docx" TargetMode="External"/><Relationship Id="rId994" Type="http://schemas.openxmlformats.org/officeDocument/2006/relationships/image" Target="media/image367.wmf"/><Relationship Id="rId1400" Type="http://schemas.openxmlformats.org/officeDocument/2006/relationships/image" Target="media/image558.wmf"/><Relationship Id="rId1845" Type="http://schemas.openxmlformats.org/officeDocument/2006/relationships/oleObject" Target="embeddings/oleObject664.bin"/><Relationship Id="rId202" Type="http://schemas.openxmlformats.org/officeDocument/2006/relationships/hyperlink" Target="vlsgmech.docx" TargetMode="External"/><Relationship Id="rId647" Type="http://schemas.openxmlformats.org/officeDocument/2006/relationships/image" Target="media/image215.wmf"/><Relationship Id="rId854" Type="http://schemas.openxmlformats.org/officeDocument/2006/relationships/hyperlink" Target="vlsgmech3.docx" TargetMode="External"/><Relationship Id="rId1277" Type="http://schemas.openxmlformats.org/officeDocument/2006/relationships/image" Target="media/image499.jpeg"/><Relationship Id="rId1484" Type="http://schemas.openxmlformats.org/officeDocument/2006/relationships/oleObject" Target="embeddings/oleObject499.bin"/><Relationship Id="rId1691" Type="http://schemas.openxmlformats.org/officeDocument/2006/relationships/oleObject" Target="embeddings/oleObject594.bin"/><Relationship Id="rId1705" Type="http://schemas.openxmlformats.org/officeDocument/2006/relationships/oleObject" Target="embeddings/oleObject601.bin"/><Relationship Id="rId286" Type="http://schemas.openxmlformats.org/officeDocument/2006/relationships/oleObject" Target="embeddings/oleObject50.bin"/><Relationship Id="rId493" Type="http://schemas.openxmlformats.org/officeDocument/2006/relationships/image" Target="media/image144.wmf"/><Relationship Id="rId507" Type="http://schemas.openxmlformats.org/officeDocument/2006/relationships/image" Target="media/image151.wmf"/><Relationship Id="rId714" Type="http://schemas.openxmlformats.org/officeDocument/2006/relationships/image" Target="media/image240.wmf"/><Relationship Id="rId921" Type="http://schemas.openxmlformats.org/officeDocument/2006/relationships/oleObject" Target="embeddings/oleObject276.bin"/><Relationship Id="rId1137" Type="http://schemas.openxmlformats.org/officeDocument/2006/relationships/oleObject" Target="embeddings/oleObject352.bin"/><Relationship Id="rId1344" Type="http://schemas.openxmlformats.org/officeDocument/2006/relationships/image" Target="media/image532.wmf"/><Relationship Id="rId1551" Type="http://schemas.openxmlformats.org/officeDocument/2006/relationships/oleObject" Target="embeddings/oleObject528.bin"/><Relationship Id="rId1789" Type="http://schemas.openxmlformats.org/officeDocument/2006/relationships/oleObject" Target="embeddings/oleObject637.bin"/><Relationship Id="rId50" Type="http://schemas.openxmlformats.org/officeDocument/2006/relationships/oleObject" Target="embeddings/oleObject10.bin"/><Relationship Id="rId146" Type="http://schemas.openxmlformats.org/officeDocument/2006/relationships/oleObject" Target="embeddings/oleObject32.bin"/><Relationship Id="rId353" Type="http://schemas.openxmlformats.org/officeDocument/2006/relationships/oleObject" Target="embeddings/oleObject79.bin"/><Relationship Id="rId560" Type="http://schemas.openxmlformats.org/officeDocument/2006/relationships/image" Target="media/image173.wmf"/><Relationship Id="rId798" Type="http://schemas.openxmlformats.org/officeDocument/2006/relationships/hyperlink" Target="vlsgmech3.docx" TargetMode="External"/><Relationship Id="rId1190" Type="http://schemas.openxmlformats.org/officeDocument/2006/relationships/image" Target="media/image456.wmf"/><Relationship Id="rId1204" Type="http://schemas.openxmlformats.org/officeDocument/2006/relationships/oleObject" Target="embeddings/oleObject379.bin"/><Relationship Id="rId1411" Type="http://schemas.openxmlformats.org/officeDocument/2006/relationships/hyperlink" Target="vlsgmech3.docx" TargetMode="External"/><Relationship Id="rId1649" Type="http://schemas.openxmlformats.org/officeDocument/2006/relationships/image" Target="media/image682.wmf"/><Relationship Id="rId1856" Type="http://schemas.openxmlformats.org/officeDocument/2006/relationships/oleObject" Target="embeddings/oleObject667.bin"/><Relationship Id="rId213" Type="http://schemas.openxmlformats.org/officeDocument/2006/relationships/hyperlink" Target="vlsgmech.docx" TargetMode="External"/><Relationship Id="rId420" Type="http://schemas.openxmlformats.org/officeDocument/2006/relationships/oleObject" Target="embeddings/oleObject97.bin"/><Relationship Id="rId658" Type="http://schemas.openxmlformats.org/officeDocument/2006/relationships/oleObject" Target="embeddings/oleObject174.bin"/><Relationship Id="rId865" Type="http://schemas.openxmlformats.org/officeDocument/2006/relationships/image" Target="media/image305.wmf"/><Relationship Id="rId1050" Type="http://schemas.openxmlformats.org/officeDocument/2006/relationships/oleObject" Target="embeddings/oleObject321.bin"/><Relationship Id="rId1288" Type="http://schemas.openxmlformats.org/officeDocument/2006/relationships/image" Target="media/image505.wmf"/><Relationship Id="rId1495" Type="http://schemas.openxmlformats.org/officeDocument/2006/relationships/image" Target="media/image603.wmf"/><Relationship Id="rId1509" Type="http://schemas.openxmlformats.org/officeDocument/2006/relationships/oleObject" Target="embeddings/oleObject509.bin"/><Relationship Id="rId1716" Type="http://schemas.openxmlformats.org/officeDocument/2006/relationships/image" Target="media/image716.wmf"/><Relationship Id="rId297" Type="http://schemas.openxmlformats.org/officeDocument/2006/relationships/image" Target="media/image68.wmf"/><Relationship Id="rId518" Type="http://schemas.openxmlformats.org/officeDocument/2006/relationships/oleObject" Target="embeddings/oleObject124.bin"/><Relationship Id="rId725" Type="http://schemas.openxmlformats.org/officeDocument/2006/relationships/oleObject" Target="embeddings/oleObject197.bin"/><Relationship Id="rId932" Type="http://schemas.openxmlformats.org/officeDocument/2006/relationships/image" Target="media/image337.wmf"/><Relationship Id="rId1148" Type="http://schemas.openxmlformats.org/officeDocument/2006/relationships/image" Target="media/image439.wmf"/><Relationship Id="rId1355" Type="http://schemas.openxmlformats.org/officeDocument/2006/relationships/oleObject" Target="embeddings/oleObject442.bin"/><Relationship Id="rId1562" Type="http://schemas.openxmlformats.org/officeDocument/2006/relationships/image" Target="media/image636.jpeg"/><Relationship Id="rId157" Type="http://schemas.openxmlformats.org/officeDocument/2006/relationships/hyperlink" Target="m193.xls" TargetMode="External"/><Relationship Id="rId364" Type="http://schemas.openxmlformats.org/officeDocument/2006/relationships/oleObject" Target="embeddings/oleObject84.bin"/><Relationship Id="rId1008" Type="http://schemas.openxmlformats.org/officeDocument/2006/relationships/image" Target="media/image374.wmf"/><Relationship Id="rId1215" Type="http://schemas.openxmlformats.org/officeDocument/2006/relationships/hyperlink" Target="vlsgmech3.docx" TargetMode="External"/><Relationship Id="rId1422" Type="http://schemas.openxmlformats.org/officeDocument/2006/relationships/image" Target="media/image568.wmf"/><Relationship Id="rId1867" Type="http://schemas.openxmlformats.org/officeDocument/2006/relationships/image" Target="media/image792.wmf"/><Relationship Id="rId61" Type="http://schemas.openxmlformats.org/officeDocument/2006/relationships/image" Target="media/image21.wmf"/><Relationship Id="rId571" Type="http://schemas.openxmlformats.org/officeDocument/2006/relationships/oleObject" Target="embeddings/oleObject144.bin"/><Relationship Id="rId669" Type="http://schemas.openxmlformats.org/officeDocument/2006/relationships/image" Target="media/image224.wmf"/><Relationship Id="rId876" Type="http://schemas.openxmlformats.org/officeDocument/2006/relationships/oleObject" Target="embeddings/oleObject255.bin"/><Relationship Id="rId1299" Type="http://schemas.openxmlformats.org/officeDocument/2006/relationships/image" Target="media/image510.wmf"/><Relationship Id="rId1727" Type="http://schemas.openxmlformats.org/officeDocument/2006/relationships/image" Target="media/image722.wmf"/><Relationship Id="rId19" Type="http://schemas.openxmlformats.org/officeDocument/2006/relationships/oleObject" Target="embeddings/oleObject3.bin"/><Relationship Id="rId224" Type="http://schemas.openxmlformats.org/officeDocument/2006/relationships/hyperlink" Target="vlsgmech.docx" TargetMode="External"/><Relationship Id="rId431" Type="http://schemas.openxmlformats.org/officeDocument/2006/relationships/hyperlink" Target="vlsgmech.docx" TargetMode="External"/><Relationship Id="rId529" Type="http://schemas.openxmlformats.org/officeDocument/2006/relationships/hyperlink" Target="vlsgmech2.docx" TargetMode="External"/><Relationship Id="rId736" Type="http://schemas.openxmlformats.org/officeDocument/2006/relationships/image" Target="media/image248.wmf"/><Relationship Id="rId1061" Type="http://schemas.openxmlformats.org/officeDocument/2006/relationships/image" Target="media/image400.jpeg"/><Relationship Id="rId1159" Type="http://schemas.openxmlformats.org/officeDocument/2006/relationships/hyperlink" Target="m796.xls" TargetMode="External"/><Relationship Id="rId1366" Type="http://schemas.openxmlformats.org/officeDocument/2006/relationships/image" Target="media/image542.wmf"/><Relationship Id="rId168" Type="http://schemas.openxmlformats.org/officeDocument/2006/relationships/hyperlink" Target="vlsgmech.docx" TargetMode="External"/><Relationship Id="rId943" Type="http://schemas.openxmlformats.org/officeDocument/2006/relationships/image" Target="media/image342.jpeg"/><Relationship Id="rId1019" Type="http://schemas.openxmlformats.org/officeDocument/2006/relationships/oleObject" Target="embeddings/oleObject313.bin"/><Relationship Id="rId1573" Type="http://schemas.openxmlformats.org/officeDocument/2006/relationships/image" Target="media/image642.wmf"/><Relationship Id="rId1780" Type="http://schemas.openxmlformats.org/officeDocument/2006/relationships/oleObject" Target="embeddings/oleObject634.bin"/><Relationship Id="rId1878" Type="http://schemas.openxmlformats.org/officeDocument/2006/relationships/oleObject" Target="embeddings/oleObject678.bin"/><Relationship Id="rId72" Type="http://schemas.openxmlformats.org/officeDocument/2006/relationships/image" Target="media/image26.wmf"/><Relationship Id="rId375" Type="http://schemas.openxmlformats.org/officeDocument/2006/relationships/hyperlink" Target="vlsgmech.docx" TargetMode="External"/><Relationship Id="rId582" Type="http://schemas.openxmlformats.org/officeDocument/2006/relationships/hyperlink" Target="vlsgmech2.docx" TargetMode="External"/><Relationship Id="rId803" Type="http://schemas.openxmlformats.org/officeDocument/2006/relationships/oleObject" Target="embeddings/oleObject225.bin"/><Relationship Id="rId1226" Type="http://schemas.openxmlformats.org/officeDocument/2006/relationships/image" Target="media/image473.wmf"/><Relationship Id="rId1433" Type="http://schemas.openxmlformats.org/officeDocument/2006/relationships/oleObject" Target="embeddings/oleObject477.bin"/><Relationship Id="rId1640" Type="http://schemas.openxmlformats.org/officeDocument/2006/relationships/image" Target="media/image677.wmf"/><Relationship Id="rId1738" Type="http://schemas.openxmlformats.org/officeDocument/2006/relationships/oleObject" Target="embeddings/oleObject613.bin"/><Relationship Id="rId3" Type="http://schemas.openxmlformats.org/officeDocument/2006/relationships/settings" Target="settings.xml"/><Relationship Id="rId235" Type="http://schemas.openxmlformats.org/officeDocument/2006/relationships/hyperlink" Target="vlsgmech3.docx" TargetMode="External"/><Relationship Id="rId442" Type="http://schemas.openxmlformats.org/officeDocument/2006/relationships/hyperlink" Target="vlsgmech2.docx" TargetMode="External"/><Relationship Id="rId887" Type="http://schemas.openxmlformats.org/officeDocument/2006/relationships/image" Target="media/image316.wmf"/><Relationship Id="rId1072" Type="http://schemas.openxmlformats.org/officeDocument/2006/relationships/oleObject" Target="embeddings/oleObject330.bin"/><Relationship Id="rId1500" Type="http://schemas.openxmlformats.org/officeDocument/2006/relationships/oleObject" Target="embeddings/Microsoft_Excel_97-2003_Worksheet.xls"/><Relationship Id="rId302" Type="http://schemas.openxmlformats.org/officeDocument/2006/relationships/image" Target="media/image72.wmf"/><Relationship Id="rId747" Type="http://schemas.openxmlformats.org/officeDocument/2006/relationships/oleObject" Target="embeddings/oleObject203.bin"/><Relationship Id="rId954" Type="http://schemas.openxmlformats.org/officeDocument/2006/relationships/oleObject" Target="embeddings/oleObject285.bin"/><Relationship Id="rId1377" Type="http://schemas.openxmlformats.org/officeDocument/2006/relationships/image" Target="media/image547.wmf"/><Relationship Id="rId1584" Type="http://schemas.openxmlformats.org/officeDocument/2006/relationships/oleObject" Target="embeddings/oleObject544.bin"/><Relationship Id="rId1791" Type="http://schemas.openxmlformats.org/officeDocument/2006/relationships/oleObject" Target="embeddings/oleObject638.bin"/><Relationship Id="rId1805" Type="http://schemas.openxmlformats.org/officeDocument/2006/relationships/oleObject" Target="embeddings/oleObject644.bin"/><Relationship Id="rId83" Type="http://schemas.openxmlformats.org/officeDocument/2006/relationships/hyperlink" Target="vlsgmech.docx" TargetMode="External"/><Relationship Id="rId179" Type="http://schemas.openxmlformats.org/officeDocument/2006/relationships/hyperlink" Target="vlsgmech2.docx" TargetMode="External"/><Relationship Id="rId386" Type="http://schemas.openxmlformats.org/officeDocument/2006/relationships/image" Target="media/image111.wmf"/><Relationship Id="rId593" Type="http://schemas.openxmlformats.org/officeDocument/2006/relationships/oleObject" Target="embeddings/oleObject149.bin"/><Relationship Id="rId607" Type="http://schemas.openxmlformats.org/officeDocument/2006/relationships/oleObject" Target="embeddings/oleObject156.bin"/><Relationship Id="rId814" Type="http://schemas.openxmlformats.org/officeDocument/2006/relationships/image" Target="media/image284.wmf"/><Relationship Id="rId1237" Type="http://schemas.openxmlformats.org/officeDocument/2006/relationships/image" Target="media/image479.wmf"/><Relationship Id="rId1444" Type="http://schemas.openxmlformats.org/officeDocument/2006/relationships/image" Target="media/image579.wmf"/><Relationship Id="rId1651" Type="http://schemas.openxmlformats.org/officeDocument/2006/relationships/image" Target="media/image683.wmf"/><Relationship Id="rId1889" Type="http://schemas.openxmlformats.org/officeDocument/2006/relationships/image" Target="media/image803.wmf"/><Relationship Id="rId246" Type="http://schemas.openxmlformats.org/officeDocument/2006/relationships/hyperlink" Target="vlsgmech.docx" TargetMode="External"/><Relationship Id="rId453" Type="http://schemas.openxmlformats.org/officeDocument/2006/relationships/image" Target="media/image130.png"/><Relationship Id="rId660" Type="http://schemas.openxmlformats.org/officeDocument/2006/relationships/image" Target="media/image221.wmf"/><Relationship Id="rId898" Type="http://schemas.openxmlformats.org/officeDocument/2006/relationships/image" Target="media/image320.wmf"/><Relationship Id="rId1083" Type="http://schemas.openxmlformats.org/officeDocument/2006/relationships/hyperlink" Target="vlsgmech3.docx" TargetMode="External"/><Relationship Id="rId1290" Type="http://schemas.openxmlformats.org/officeDocument/2006/relationships/image" Target="media/image506.wmf"/><Relationship Id="rId1304" Type="http://schemas.openxmlformats.org/officeDocument/2006/relationships/oleObject" Target="embeddings/oleObject422.bin"/><Relationship Id="rId1511" Type="http://schemas.openxmlformats.org/officeDocument/2006/relationships/oleObject" Target="embeddings/oleObject510.bin"/><Relationship Id="rId1749" Type="http://schemas.openxmlformats.org/officeDocument/2006/relationships/image" Target="media/image733.wmf"/><Relationship Id="rId106" Type="http://schemas.openxmlformats.org/officeDocument/2006/relationships/hyperlink" Target="vlsgmech2.docx" TargetMode="External"/><Relationship Id="rId313" Type="http://schemas.openxmlformats.org/officeDocument/2006/relationships/oleObject" Target="embeddings/oleObject61.bin"/><Relationship Id="rId758" Type="http://schemas.openxmlformats.org/officeDocument/2006/relationships/image" Target="media/image258.wmf"/><Relationship Id="rId965" Type="http://schemas.openxmlformats.org/officeDocument/2006/relationships/oleObject" Target="embeddings/oleObject288.bin"/><Relationship Id="rId1150" Type="http://schemas.openxmlformats.org/officeDocument/2006/relationships/image" Target="media/image440.wmf"/><Relationship Id="rId1388" Type="http://schemas.openxmlformats.org/officeDocument/2006/relationships/oleObject" Target="embeddings/oleObject457.bin"/><Relationship Id="rId1595" Type="http://schemas.openxmlformats.org/officeDocument/2006/relationships/image" Target="media/image653.wmf"/><Relationship Id="rId1609" Type="http://schemas.openxmlformats.org/officeDocument/2006/relationships/image" Target="media/image660.wmf"/><Relationship Id="rId1816" Type="http://schemas.openxmlformats.org/officeDocument/2006/relationships/oleObject" Target="embeddings/oleObject649.bin"/><Relationship Id="rId10" Type="http://schemas.openxmlformats.org/officeDocument/2006/relationships/hyperlink" Target="vlsgmech.docx" TargetMode="External"/><Relationship Id="rId94" Type="http://schemas.openxmlformats.org/officeDocument/2006/relationships/hyperlink" Target="vlsgmech2.docx" TargetMode="External"/><Relationship Id="rId397" Type="http://schemas.openxmlformats.org/officeDocument/2006/relationships/oleObject" Target="embeddings/oleObject95.bin"/><Relationship Id="rId520" Type="http://schemas.openxmlformats.org/officeDocument/2006/relationships/hyperlink" Target="vlsgmech2.docx" TargetMode="External"/><Relationship Id="rId618" Type="http://schemas.openxmlformats.org/officeDocument/2006/relationships/hyperlink" Target="m612.xls" TargetMode="External"/><Relationship Id="rId825" Type="http://schemas.openxmlformats.org/officeDocument/2006/relationships/image" Target="media/image289.wmf"/><Relationship Id="rId1248" Type="http://schemas.openxmlformats.org/officeDocument/2006/relationships/oleObject" Target="embeddings/oleObject397.bin"/><Relationship Id="rId1455" Type="http://schemas.openxmlformats.org/officeDocument/2006/relationships/oleObject" Target="embeddings/oleObject487.bin"/><Relationship Id="rId1662" Type="http://schemas.openxmlformats.org/officeDocument/2006/relationships/image" Target="media/image688.wmf"/><Relationship Id="rId257" Type="http://schemas.openxmlformats.org/officeDocument/2006/relationships/hyperlink" Target="vlsgmech.docx" TargetMode="External"/><Relationship Id="rId464" Type="http://schemas.openxmlformats.org/officeDocument/2006/relationships/image" Target="media/image131.wmf"/><Relationship Id="rId1010" Type="http://schemas.openxmlformats.org/officeDocument/2006/relationships/image" Target="media/image375.wmf"/><Relationship Id="rId1094" Type="http://schemas.openxmlformats.org/officeDocument/2006/relationships/oleObject" Target="embeddings/oleObject337.bin"/><Relationship Id="rId1108" Type="http://schemas.openxmlformats.org/officeDocument/2006/relationships/hyperlink" Target="vlsgmech3.docx" TargetMode="External"/><Relationship Id="rId1315" Type="http://schemas.openxmlformats.org/officeDocument/2006/relationships/hyperlink" Target="vlsgmech3.docx" TargetMode="External"/><Relationship Id="rId117" Type="http://schemas.openxmlformats.org/officeDocument/2006/relationships/hyperlink" Target="vlsgmech2.docx" TargetMode="External"/><Relationship Id="rId671" Type="http://schemas.openxmlformats.org/officeDocument/2006/relationships/hyperlink" Target="vlsgmech2.docx" TargetMode="External"/><Relationship Id="rId769" Type="http://schemas.openxmlformats.org/officeDocument/2006/relationships/oleObject" Target="embeddings/oleObject213.bin"/><Relationship Id="rId976" Type="http://schemas.openxmlformats.org/officeDocument/2006/relationships/image" Target="media/image358.wmf"/><Relationship Id="rId1399" Type="http://schemas.openxmlformats.org/officeDocument/2006/relationships/oleObject" Target="embeddings/oleObject461.bin"/><Relationship Id="rId324" Type="http://schemas.openxmlformats.org/officeDocument/2006/relationships/oleObject" Target="embeddings/oleObject65.bin"/><Relationship Id="rId531" Type="http://schemas.openxmlformats.org/officeDocument/2006/relationships/hyperlink" Target="vlsgmech2.docx" TargetMode="External"/><Relationship Id="rId629" Type="http://schemas.openxmlformats.org/officeDocument/2006/relationships/image" Target="media/image206.wmf"/><Relationship Id="rId1161" Type="http://schemas.openxmlformats.org/officeDocument/2006/relationships/oleObject" Target="embeddings/oleObject362.bin"/><Relationship Id="rId1259" Type="http://schemas.openxmlformats.org/officeDocument/2006/relationships/image" Target="media/image490.wmf"/><Relationship Id="rId1466" Type="http://schemas.openxmlformats.org/officeDocument/2006/relationships/oleObject" Target="embeddings/oleObject490.bin"/><Relationship Id="rId836" Type="http://schemas.openxmlformats.org/officeDocument/2006/relationships/hyperlink" Target="vlsgmech3.docx" TargetMode="External"/><Relationship Id="rId1021" Type="http://schemas.openxmlformats.org/officeDocument/2006/relationships/oleObject" Target="embeddings/oleObject314.bin"/><Relationship Id="rId1119" Type="http://schemas.openxmlformats.org/officeDocument/2006/relationships/oleObject" Target="embeddings/oleObject346.bin"/><Relationship Id="rId1673" Type="http://schemas.openxmlformats.org/officeDocument/2006/relationships/image" Target="media/image694.wmf"/><Relationship Id="rId1880" Type="http://schemas.openxmlformats.org/officeDocument/2006/relationships/oleObject" Target="embeddings/oleObject679.bin"/><Relationship Id="rId903" Type="http://schemas.openxmlformats.org/officeDocument/2006/relationships/oleObject" Target="embeddings/oleObject267.bin"/><Relationship Id="rId1326" Type="http://schemas.openxmlformats.org/officeDocument/2006/relationships/image" Target="media/image524.wmf"/><Relationship Id="rId1533" Type="http://schemas.openxmlformats.org/officeDocument/2006/relationships/oleObject" Target="embeddings/oleObject519.bin"/><Relationship Id="rId1740" Type="http://schemas.openxmlformats.org/officeDocument/2006/relationships/oleObject" Target="embeddings/oleObject614.bin"/><Relationship Id="rId32" Type="http://schemas.openxmlformats.org/officeDocument/2006/relationships/hyperlink" Target="vlsgmech.docx" TargetMode="External"/><Relationship Id="rId1600" Type="http://schemas.openxmlformats.org/officeDocument/2006/relationships/oleObject" Target="embeddings/oleObject552.bin"/><Relationship Id="rId1838" Type="http://schemas.openxmlformats.org/officeDocument/2006/relationships/image" Target="media/image777.wmf"/><Relationship Id="rId181" Type="http://schemas.openxmlformats.org/officeDocument/2006/relationships/hyperlink" Target="vlsgmech.docx" TargetMode="External"/><Relationship Id="rId1905" Type="http://schemas.openxmlformats.org/officeDocument/2006/relationships/theme" Target="theme/theme1.xml"/><Relationship Id="rId279" Type="http://schemas.openxmlformats.org/officeDocument/2006/relationships/hyperlink" Target="vlsgmech.docx" TargetMode="External"/><Relationship Id="rId486" Type="http://schemas.openxmlformats.org/officeDocument/2006/relationships/oleObject" Target="embeddings/oleObject111.bin"/><Relationship Id="rId693" Type="http://schemas.openxmlformats.org/officeDocument/2006/relationships/hyperlink" Target="vlsgmech3.docx" TargetMode="External"/><Relationship Id="rId139" Type="http://schemas.openxmlformats.org/officeDocument/2006/relationships/image" Target="media/image35.wmf"/><Relationship Id="rId346" Type="http://schemas.openxmlformats.org/officeDocument/2006/relationships/image" Target="media/image94.wmf"/><Relationship Id="rId553" Type="http://schemas.openxmlformats.org/officeDocument/2006/relationships/oleObject" Target="embeddings/oleObject135.bin"/><Relationship Id="rId760" Type="http://schemas.openxmlformats.org/officeDocument/2006/relationships/image" Target="media/image259.wmf"/><Relationship Id="rId998" Type="http://schemas.openxmlformats.org/officeDocument/2006/relationships/image" Target="media/image369.wmf"/><Relationship Id="rId1183" Type="http://schemas.openxmlformats.org/officeDocument/2006/relationships/image" Target="media/image453.wmf"/><Relationship Id="rId1390" Type="http://schemas.openxmlformats.org/officeDocument/2006/relationships/oleObject" Target="embeddings/oleObject458.bin"/><Relationship Id="rId206" Type="http://schemas.openxmlformats.org/officeDocument/2006/relationships/oleObject" Target="embeddings/oleObject39.bin"/><Relationship Id="rId413" Type="http://schemas.openxmlformats.org/officeDocument/2006/relationships/hyperlink" Target="vlsgmech.docx" TargetMode="External"/><Relationship Id="rId858" Type="http://schemas.openxmlformats.org/officeDocument/2006/relationships/oleObject" Target="embeddings/oleObject246.bin"/><Relationship Id="rId1043" Type="http://schemas.openxmlformats.org/officeDocument/2006/relationships/image" Target="media/image391.wmf"/><Relationship Id="rId1488" Type="http://schemas.openxmlformats.org/officeDocument/2006/relationships/oleObject" Target="embeddings/oleObject501.bin"/><Relationship Id="rId1695" Type="http://schemas.openxmlformats.org/officeDocument/2006/relationships/oleObject" Target="embeddings/oleObject596.bin"/><Relationship Id="rId620" Type="http://schemas.openxmlformats.org/officeDocument/2006/relationships/hyperlink" Target="vlsgmech2.docx" TargetMode="External"/><Relationship Id="rId718" Type="http://schemas.openxmlformats.org/officeDocument/2006/relationships/oleObject" Target="embeddings/oleObject194.bin"/><Relationship Id="rId925" Type="http://schemas.openxmlformats.org/officeDocument/2006/relationships/oleObject" Target="embeddings/oleObject278.bin"/><Relationship Id="rId1250" Type="http://schemas.openxmlformats.org/officeDocument/2006/relationships/oleObject" Target="embeddings/oleObject398.bin"/><Relationship Id="rId1348" Type="http://schemas.openxmlformats.org/officeDocument/2006/relationships/image" Target="media/image534.wmf"/><Relationship Id="rId1555" Type="http://schemas.openxmlformats.org/officeDocument/2006/relationships/oleObject" Target="embeddings/oleObject530.bin"/><Relationship Id="rId1762" Type="http://schemas.openxmlformats.org/officeDocument/2006/relationships/oleObject" Target="embeddings/oleObject625.bin"/><Relationship Id="rId1110" Type="http://schemas.openxmlformats.org/officeDocument/2006/relationships/hyperlink" Target="vlsgmech3.docx" TargetMode="External"/><Relationship Id="rId1208" Type="http://schemas.openxmlformats.org/officeDocument/2006/relationships/image" Target="media/image465.wmf"/><Relationship Id="rId1415" Type="http://schemas.openxmlformats.org/officeDocument/2006/relationships/oleObject" Target="embeddings/oleObject468.bin"/><Relationship Id="rId54" Type="http://schemas.openxmlformats.org/officeDocument/2006/relationships/oleObject" Target="embeddings/oleObject12.bin"/><Relationship Id="rId1622" Type="http://schemas.openxmlformats.org/officeDocument/2006/relationships/oleObject" Target="embeddings/oleObject563.bin"/><Relationship Id="rId270" Type="http://schemas.openxmlformats.org/officeDocument/2006/relationships/image" Target="media/image59.wmf"/><Relationship Id="rId130" Type="http://schemas.openxmlformats.org/officeDocument/2006/relationships/image" Target="media/image33.png"/><Relationship Id="rId368" Type="http://schemas.openxmlformats.org/officeDocument/2006/relationships/hyperlink" Target="vlsgmech2.docx" TargetMode="External"/><Relationship Id="rId575" Type="http://schemas.openxmlformats.org/officeDocument/2006/relationships/image" Target="media/image180.wmf"/><Relationship Id="rId782" Type="http://schemas.openxmlformats.org/officeDocument/2006/relationships/hyperlink" Target="m667.xls" TargetMode="External"/><Relationship Id="rId228" Type="http://schemas.openxmlformats.org/officeDocument/2006/relationships/hyperlink" Target="vlsgmech.docx" TargetMode="External"/><Relationship Id="rId435" Type="http://schemas.openxmlformats.org/officeDocument/2006/relationships/hyperlink" Target="vlsgmech2.docx" TargetMode="External"/><Relationship Id="rId642" Type="http://schemas.openxmlformats.org/officeDocument/2006/relationships/oleObject" Target="embeddings/oleObject168.bin"/><Relationship Id="rId1065" Type="http://schemas.openxmlformats.org/officeDocument/2006/relationships/image" Target="media/image402.wmf"/><Relationship Id="rId1272" Type="http://schemas.openxmlformats.org/officeDocument/2006/relationships/oleObject" Target="embeddings/oleObject408.bin"/><Relationship Id="rId502" Type="http://schemas.openxmlformats.org/officeDocument/2006/relationships/oleObject" Target="embeddings/oleObject119.bin"/><Relationship Id="rId947" Type="http://schemas.openxmlformats.org/officeDocument/2006/relationships/image" Target="media/image346.jpeg"/><Relationship Id="rId1132" Type="http://schemas.openxmlformats.org/officeDocument/2006/relationships/image" Target="media/image431.wmf"/><Relationship Id="rId1577" Type="http://schemas.openxmlformats.org/officeDocument/2006/relationships/image" Target="media/image644.wmf"/><Relationship Id="rId1784" Type="http://schemas.openxmlformats.org/officeDocument/2006/relationships/image" Target="media/image750.emf"/><Relationship Id="rId76" Type="http://schemas.openxmlformats.org/officeDocument/2006/relationships/hyperlink" Target="vlsgmech2.docx" TargetMode="External"/><Relationship Id="rId807" Type="http://schemas.openxmlformats.org/officeDocument/2006/relationships/oleObject" Target="embeddings/oleObject227.bin"/><Relationship Id="rId1437" Type="http://schemas.openxmlformats.org/officeDocument/2006/relationships/oleObject" Target="embeddings/oleObject479.bin"/><Relationship Id="rId1644" Type="http://schemas.openxmlformats.org/officeDocument/2006/relationships/image" Target="media/image679.wmf"/><Relationship Id="rId1851" Type="http://schemas.openxmlformats.org/officeDocument/2006/relationships/image" Target="media/image784.wmf"/><Relationship Id="rId1504" Type="http://schemas.openxmlformats.org/officeDocument/2006/relationships/image" Target="media/image607.wmf"/><Relationship Id="rId1711" Type="http://schemas.openxmlformats.org/officeDocument/2006/relationships/oleObject" Target="embeddings/oleObject604.bin"/><Relationship Id="rId292" Type="http://schemas.openxmlformats.org/officeDocument/2006/relationships/oleObject" Target="embeddings/oleObject53.bin"/><Relationship Id="rId1809" Type="http://schemas.openxmlformats.org/officeDocument/2006/relationships/image" Target="media/image763.wmf"/><Relationship Id="rId597" Type="http://schemas.openxmlformats.org/officeDocument/2006/relationships/oleObject" Target="embeddings/oleObject151.bin"/><Relationship Id="rId152" Type="http://schemas.openxmlformats.org/officeDocument/2006/relationships/hyperlink" Target="vlsgmech.docx" TargetMode="External"/><Relationship Id="rId457" Type="http://schemas.openxmlformats.org/officeDocument/2006/relationships/hyperlink" Target="vlsgmech2.docx" TargetMode="External"/><Relationship Id="rId1087" Type="http://schemas.openxmlformats.org/officeDocument/2006/relationships/oleObject" Target="embeddings/oleObject334.bin"/><Relationship Id="rId1294" Type="http://schemas.openxmlformats.org/officeDocument/2006/relationships/image" Target="media/image507.jpeg"/><Relationship Id="rId664" Type="http://schemas.openxmlformats.org/officeDocument/2006/relationships/hyperlink" Target="vlsgmech2.docx" TargetMode="External"/><Relationship Id="rId871" Type="http://schemas.openxmlformats.org/officeDocument/2006/relationships/image" Target="media/image308.wmf"/><Relationship Id="rId969" Type="http://schemas.openxmlformats.org/officeDocument/2006/relationships/oleObject" Target="embeddings/oleObject290.bin"/><Relationship Id="rId1599" Type="http://schemas.openxmlformats.org/officeDocument/2006/relationships/image" Target="media/image655.wmf"/><Relationship Id="rId317" Type="http://schemas.openxmlformats.org/officeDocument/2006/relationships/oleObject" Target="embeddings/oleObject63.bin"/><Relationship Id="rId524" Type="http://schemas.openxmlformats.org/officeDocument/2006/relationships/image" Target="media/image158.png"/><Relationship Id="rId731" Type="http://schemas.openxmlformats.org/officeDocument/2006/relationships/hyperlink" Target="vlsgmech3.docx" TargetMode="External"/><Relationship Id="rId1154" Type="http://schemas.openxmlformats.org/officeDocument/2006/relationships/image" Target="media/image442.wmf"/><Relationship Id="rId1361" Type="http://schemas.openxmlformats.org/officeDocument/2006/relationships/oleObject" Target="embeddings/oleObject444.bin"/><Relationship Id="rId1459" Type="http://schemas.openxmlformats.org/officeDocument/2006/relationships/hyperlink" Target="m892.xls" TargetMode="External"/><Relationship Id="rId98" Type="http://schemas.openxmlformats.org/officeDocument/2006/relationships/hyperlink" Target="vlsgmech2.docx" TargetMode="External"/><Relationship Id="rId829" Type="http://schemas.openxmlformats.org/officeDocument/2006/relationships/image" Target="media/image291.wmf"/><Relationship Id="rId1014" Type="http://schemas.openxmlformats.org/officeDocument/2006/relationships/hyperlink" Target="m742.xls" TargetMode="External"/><Relationship Id="rId1221" Type="http://schemas.openxmlformats.org/officeDocument/2006/relationships/image" Target="media/image470.wmf"/><Relationship Id="rId1666" Type="http://schemas.openxmlformats.org/officeDocument/2006/relationships/image" Target="media/image690.jpeg"/><Relationship Id="rId1873" Type="http://schemas.openxmlformats.org/officeDocument/2006/relationships/image" Target="media/image795.wmf"/><Relationship Id="rId1319" Type="http://schemas.openxmlformats.org/officeDocument/2006/relationships/oleObject" Target="embeddings/oleObject426.bin"/><Relationship Id="rId1526" Type="http://schemas.openxmlformats.org/officeDocument/2006/relationships/oleObject" Target="embeddings/oleObject516.bin"/><Relationship Id="rId1733" Type="http://schemas.openxmlformats.org/officeDocument/2006/relationships/image" Target="media/image725.wmf"/><Relationship Id="rId25" Type="http://schemas.openxmlformats.org/officeDocument/2006/relationships/oleObject" Target="embeddings/oleObject6.bin"/><Relationship Id="rId1800" Type="http://schemas.openxmlformats.org/officeDocument/2006/relationships/image" Target="media/image758.wmf"/><Relationship Id="rId174" Type="http://schemas.openxmlformats.org/officeDocument/2006/relationships/image" Target="media/image43.wmf"/><Relationship Id="rId381" Type="http://schemas.openxmlformats.org/officeDocument/2006/relationships/oleObject" Target="embeddings/oleObject88.bin"/><Relationship Id="rId241" Type="http://schemas.openxmlformats.org/officeDocument/2006/relationships/hyperlink" Target="vlsgmech.docx" TargetMode="External"/><Relationship Id="rId479" Type="http://schemas.openxmlformats.org/officeDocument/2006/relationships/oleObject" Target="embeddings/oleObject110.bin"/><Relationship Id="rId686" Type="http://schemas.openxmlformats.org/officeDocument/2006/relationships/hyperlink" Target="vlsgmech2.docx" TargetMode="External"/><Relationship Id="rId893" Type="http://schemas.openxmlformats.org/officeDocument/2006/relationships/oleObject" Target="embeddings/oleObject262.bin"/><Relationship Id="rId339" Type="http://schemas.openxmlformats.org/officeDocument/2006/relationships/oleObject" Target="embeddings/oleObject72.bin"/><Relationship Id="rId546" Type="http://schemas.openxmlformats.org/officeDocument/2006/relationships/image" Target="media/image166.wmf"/><Relationship Id="rId753" Type="http://schemas.openxmlformats.org/officeDocument/2006/relationships/oleObject" Target="embeddings/oleObject206.bin"/><Relationship Id="rId1176" Type="http://schemas.openxmlformats.org/officeDocument/2006/relationships/hyperlink" Target="vlsgmech3.docx" TargetMode="External"/><Relationship Id="rId1383" Type="http://schemas.openxmlformats.org/officeDocument/2006/relationships/image" Target="media/image550.wmf"/><Relationship Id="rId101" Type="http://schemas.openxmlformats.org/officeDocument/2006/relationships/hyperlink" Target="vlsgmech.docx" TargetMode="External"/><Relationship Id="rId406" Type="http://schemas.openxmlformats.org/officeDocument/2006/relationships/hyperlink" Target="vlsgmech.docx" TargetMode="External"/><Relationship Id="rId960" Type="http://schemas.openxmlformats.org/officeDocument/2006/relationships/image" Target="media/image351.jpeg"/><Relationship Id="rId1036" Type="http://schemas.openxmlformats.org/officeDocument/2006/relationships/hyperlink" Target="vlsgmech3.docx" TargetMode="External"/><Relationship Id="rId1243" Type="http://schemas.openxmlformats.org/officeDocument/2006/relationships/image" Target="media/image482.wmf"/><Relationship Id="rId1590" Type="http://schemas.openxmlformats.org/officeDocument/2006/relationships/oleObject" Target="embeddings/oleObject547.bin"/><Relationship Id="rId1688" Type="http://schemas.openxmlformats.org/officeDocument/2006/relationships/oleObject" Target="embeddings/oleObject593.bin"/><Relationship Id="rId1895" Type="http://schemas.openxmlformats.org/officeDocument/2006/relationships/image" Target="media/image806.wmf"/><Relationship Id="rId613" Type="http://schemas.openxmlformats.org/officeDocument/2006/relationships/image" Target="media/image198.jpeg"/><Relationship Id="rId820" Type="http://schemas.openxmlformats.org/officeDocument/2006/relationships/hyperlink" Target="vlsgmech3.docx" TargetMode="External"/><Relationship Id="rId918" Type="http://schemas.openxmlformats.org/officeDocument/2006/relationships/image" Target="media/image330.wmf"/><Relationship Id="rId1450" Type="http://schemas.openxmlformats.org/officeDocument/2006/relationships/image" Target="media/image582.wmf"/><Relationship Id="rId1548" Type="http://schemas.openxmlformats.org/officeDocument/2006/relationships/image" Target="media/image629.wmf"/><Relationship Id="rId1755" Type="http://schemas.openxmlformats.org/officeDocument/2006/relationships/image" Target="media/image735.wmf"/><Relationship Id="rId1103" Type="http://schemas.openxmlformats.org/officeDocument/2006/relationships/hyperlink" Target="vlsgmech3.docx" TargetMode="External"/><Relationship Id="rId1310" Type="http://schemas.openxmlformats.org/officeDocument/2006/relationships/oleObject" Target="embeddings/oleObject424.bin"/><Relationship Id="rId1408" Type="http://schemas.openxmlformats.org/officeDocument/2006/relationships/image" Target="media/image562.wmf"/><Relationship Id="rId47" Type="http://schemas.openxmlformats.org/officeDocument/2006/relationships/oleObject" Target="embeddings/oleObject9.bin"/><Relationship Id="rId1615" Type="http://schemas.openxmlformats.org/officeDocument/2006/relationships/image" Target="media/image663.wmf"/><Relationship Id="rId1822" Type="http://schemas.openxmlformats.org/officeDocument/2006/relationships/image" Target="media/image769.wmf"/><Relationship Id="rId196" Type="http://schemas.openxmlformats.org/officeDocument/2006/relationships/image" Target="media/image44.wmf"/><Relationship Id="rId263" Type="http://schemas.openxmlformats.org/officeDocument/2006/relationships/hyperlink" Target="vlsgmech.docx" TargetMode="External"/><Relationship Id="rId470" Type="http://schemas.openxmlformats.org/officeDocument/2006/relationships/image" Target="media/image134.wmf"/><Relationship Id="rId123" Type="http://schemas.openxmlformats.org/officeDocument/2006/relationships/oleObject" Target="embeddings/oleObject24.bin"/><Relationship Id="rId330" Type="http://schemas.openxmlformats.org/officeDocument/2006/relationships/oleObject" Target="embeddings/oleObject68.bin"/><Relationship Id="rId568" Type="http://schemas.openxmlformats.org/officeDocument/2006/relationships/image" Target="media/image177.wmf"/><Relationship Id="rId775" Type="http://schemas.openxmlformats.org/officeDocument/2006/relationships/oleObject" Target="embeddings/oleObject216.bin"/><Relationship Id="rId982" Type="http://schemas.openxmlformats.org/officeDocument/2006/relationships/image" Target="media/image361.wmf"/><Relationship Id="rId1198" Type="http://schemas.openxmlformats.org/officeDocument/2006/relationships/oleObject" Target="embeddings/oleObject376.bin"/><Relationship Id="rId428" Type="http://schemas.openxmlformats.org/officeDocument/2006/relationships/oleObject" Target="embeddings/oleObject101.bin"/><Relationship Id="rId635" Type="http://schemas.openxmlformats.org/officeDocument/2006/relationships/image" Target="media/image209.wmf"/><Relationship Id="rId842" Type="http://schemas.openxmlformats.org/officeDocument/2006/relationships/image" Target="media/image294.wmf"/><Relationship Id="rId1058" Type="http://schemas.openxmlformats.org/officeDocument/2006/relationships/oleObject" Target="embeddings/oleObject325.bin"/><Relationship Id="rId1265" Type="http://schemas.openxmlformats.org/officeDocument/2006/relationships/image" Target="media/image493.wmf"/><Relationship Id="rId1472" Type="http://schemas.openxmlformats.org/officeDocument/2006/relationships/oleObject" Target="embeddings/oleObject493.bin"/><Relationship Id="rId702" Type="http://schemas.openxmlformats.org/officeDocument/2006/relationships/image" Target="media/image234.jpeg"/><Relationship Id="rId1125" Type="http://schemas.openxmlformats.org/officeDocument/2006/relationships/image" Target="media/image428.jpeg"/><Relationship Id="rId1332" Type="http://schemas.openxmlformats.org/officeDocument/2006/relationships/image" Target="media/image526.wmf"/><Relationship Id="rId1777" Type="http://schemas.openxmlformats.org/officeDocument/2006/relationships/image" Target="media/image746.wmf"/><Relationship Id="rId69" Type="http://schemas.openxmlformats.org/officeDocument/2006/relationships/image" Target="media/image25.wmf"/><Relationship Id="rId1637" Type="http://schemas.openxmlformats.org/officeDocument/2006/relationships/oleObject" Target="embeddings/oleObject568.bin"/><Relationship Id="rId1844" Type="http://schemas.openxmlformats.org/officeDocument/2006/relationships/image" Target="media/image780.wmf"/><Relationship Id="rId1704" Type="http://schemas.openxmlformats.org/officeDocument/2006/relationships/image" Target="media/image710.wmf"/><Relationship Id="rId285" Type="http://schemas.openxmlformats.org/officeDocument/2006/relationships/image" Target="media/image62.wmf"/><Relationship Id="rId492" Type="http://schemas.openxmlformats.org/officeDocument/2006/relationships/oleObject" Target="embeddings/oleObject114.bin"/><Relationship Id="rId797" Type="http://schemas.openxmlformats.org/officeDocument/2006/relationships/image" Target="media/image276.jpeg"/><Relationship Id="rId145" Type="http://schemas.openxmlformats.org/officeDocument/2006/relationships/image" Target="media/image38.wmf"/><Relationship Id="rId352" Type="http://schemas.openxmlformats.org/officeDocument/2006/relationships/image" Target="media/image97.wmf"/><Relationship Id="rId1287" Type="http://schemas.openxmlformats.org/officeDocument/2006/relationships/oleObject" Target="embeddings/oleObject415.bin"/><Relationship Id="rId212" Type="http://schemas.openxmlformats.org/officeDocument/2006/relationships/hyperlink" Target="vlsgmech.docx" TargetMode="External"/><Relationship Id="rId657" Type="http://schemas.openxmlformats.org/officeDocument/2006/relationships/image" Target="media/image219.wmf"/><Relationship Id="rId864" Type="http://schemas.openxmlformats.org/officeDocument/2006/relationships/oleObject" Target="embeddings/oleObject249.bin"/><Relationship Id="rId1494" Type="http://schemas.openxmlformats.org/officeDocument/2006/relationships/oleObject" Target="embeddings/oleObject504.bin"/><Relationship Id="rId1799" Type="http://schemas.openxmlformats.org/officeDocument/2006/relationships/oleObject" Target="embeddings/oleObject641.bin"/><Relationship Id="rId517" Type="http://schemas.openxmlformats.org/officeDocument/2006/relationships/image" Target="media/image155.wmf"/><Relationship Id="rId724" Type="http://schemas.openxmlformats.org/officeDocument/2006/relationships/image" Target="media/image244.wmf"/><Relationship Id="rId931" Type="http://schemas.openxmlformats.org/officeDocument/2006/relationships/oleObject" Target="embeddings/oleObject281.bin"/><Relationship Id="rId1147" Type="http://schemas.openxmlformats.org/officeDocument/2006/relationships/oleObject" Target="embeddings/oleObject357.bin"/><Relationship Id="rId1354" Type="http://schemas.openxmlformats.org/officeDocument/2006/relationships/image" Target="media/image537.wmf"/><Relationship Id="rId1561" Type="http://schemas.openxmlformats.org/officeDocument/2006/relationships/oleObject" Target="embeddings/oleObject533.bin"/><Relationship Id="rId60" Type="http://schemas.openxmlformats.org/officeDocument/2006/relationships/oleObject" Target="embeddings/oleObject15.bin"/><Relationship Id="rId1007" Type="http://schemas.openxmlformats.org/officeDocument/2006/relationships/oleObject" Target="embeddings/oleObject309.bin"/><Relationship Id="rId1214" Type="http://schemas.openxmlformats.org/officeDocument/2006/relationships/hyperlink" Target="vlsgmech3.docx" TargetMode="External"/><Relationship Id="rId1421" Type="http://schemas.openxmlformats.org/officeDocument/2006/relationships/oleObject" Target="embeddings/oleObject471.bin"/><Relationship Id="rId1659" Type="http://schemas.openxmlformats.org/officeDocument/2006/relationships/oleObject" Target="embeddings/oleObject579.bin"/><Relationship Id="rId1866" Type="http://schemas.openxmlformats.org/officeDocument/2006/relationships/oleObject" Target="embeddings/oleObject672.bin"/><Relationship Id="rId1519" Type="http://schemas.openxmlformats.org/officeDocument/2006/relationships/image" Target="media/image614.wmf"/><Relationship Id="rId1726" Type="http://schemas.openxmlformats.org/officeDocument/2006/relationships/oleObject" Target="embeddings/oleObject607.bin"/><Relationship Id="rId18" Type="http://schemas.openxmlformats.org/officeDocument/2006/relationships/image" Target="media/image4.wmf"/><Relationship Id="rId167" Type="http://schemas.openxmlformats.org/officeDocument/2006/relationships/hyperlink" Target="vlsgmech2.docx" TargetMode="External"/><Relationship Id="rId374" Type="http://schemas.openxmlformats.org/officeDocument/2006/relationships/image" Target="media/image106.jpeg"/><Relationship Id="rId581" Type="http://schemas.openxmlformats.org/officeDocument/2006/relationships/hyperlink" Target="vlsgmech2.docx" TargetMode="External"/><Relationship Id="rId234" Type="http://schemas.openxmlformats.org/officeDocument/2006/relationships/hyperlink" Target="m338.xls" TargetMode="External"/><Relationship Id="rId679" Type="http://schemas.openxmlformats.org/officeDocument/2006/relationships/hyperlink" Target="vlsgmech2.docx" TargetMode="External"/><Relationship Id="rId886" Type="http://schemas.openxmlformats.org/officeDocument/2006/relationships/oleObject" Target="embeddings/oleObject260.bin"/><Relationship Id="rId2" Type="http://schemas.openxmlformats.org/officeDocument/2006/relationships/styles" Target="styles.xml"/><Relationship Id="rId441" Type="http://schemas.openxmlformats.org/officeDocument/2006/relationships/hyperlink" Target="vlsgmech2.docx" TargetMode="External"/><Relationship Id="rId539" Type="http://schemas.openxmlformats.org/officeDocument/2006/relationships/image" Target="media/image163.wmf"/><Relationship Id="rId746" Type="http://schemas.openxmlformats.org/officeDocument/2006/relationships/image" Target="media/image252.wmf"/><Relationship Id="rId1071" Type="http://schemas.openxmlformats.org/officeDocument/2006/relationships/image" Target="media/image405.wmf"/><Relationship Id="rId1169" Type="http://schemas.openxmlformats.org/officeDocument/2006/relationships/oleObject" Target="embeddings/oleObject366.bin"/><Relationship Id="rId1376" Type="http://schemas.openxmlformats.org/officeDocument/2006/relationships/oleObject" Target="embeddings/oleObject451.bin"/><Relationship Id="rId1583" Type="http://schemas.openxmlformats.org/officeDocument/2006/relationships/image" Target="media/image647.wmf"/><Relationship Id="rId301" Type="http://schemas.openxmlformats.org/officeDocument/2006/relationships/image" Target="media/image71.jpeg"/><Relationship Id="rId953" Type="http://schemas.openxmlformats.org/officeDocument/2006/relationships/image" Target="media/image348.wmf"/><Relationship Id="rId1029" Type="http://schemas.openxmlformats.org/officeDocument/2006/relationships/image" Target="media/image384.jpeg"/><Relationship Id="rId1236" Type="http://schemas.openxmlformats.org/officeDocument/2006/relationships/oleObject" Target="embeddings/oleObject392.bin"/><Relationship Id="rId1790" Type="http://schemas.openxmlformats.org/officeDocument/2006/relationships/image" Target="media/image753.wmf"/><Relationship Id="rId1888" Type="http://schemas.openxmlformats.org/officeDocument/2006/relationships/oleObject" Target="embeddings/oleObject683.bin"/><Relationship Id="rId82" Type="http://schemas.openxmlformats.org/officeDocument/2006/relationships/hyperlink" Target="vlsgmech.docx" TargetMode="External"/><Relationship Id="rId606" Type="http://schemas.openxmlformats.org/officeDocument/2006/relationships/image" Target="media/image195.wmf"/><Relationship Id="rId813" Type="http://schemas.openxmlformats.org/officeDocument/2006/relationships/oleObject" Target="embeddings/oleObject230.bin"/><Relationship Id="rId1443" Type="http://schemas.openxmlformats.org/officeDocument/2006/relationships/oleObject" Target="embeddings/oleObject481.bin"/><Relationship Id="rId1650" Type="http://schemas.openxmlformats.org/officeDocument/2006/relationships/oleObject" Target="embeddings/oleObject574.bin"/><Relationship Id="rId1748" Type="http://schemas.openxmlformats.org/officeDocument/2006/relationships/oleObject" Target="embeddings/oleObject617.bin"/><Relationship Id="rId1303" Type="http://schemas.openxmlformats.org/officeDocument/2006/relationships/image" Target="media/image512.wmf"/><Relationship Id="rId1510" Type="http://schemas.openxmlformats.org/officeDocument/2006/relationships/image" Target="media/image610.wmf"/><Relationship Id="rId1608" Type="http://schemas.openxmlformats.org/officeDocument/2006/relationships/oleObject" Target="embeddings/oleObject556.bin"/><Relationship Id="rId1815" Type="http://schemas.openxmlformats.org/officeDocument/2006/relationships/image" Target="media/image766.wmf"/><Relationship Id="rId189" Type="http://schemas.openxmlformats.org/officeDocument/2006/relationships/hyperlink" Target="vlsgmech2.docx" TargetMode="External"/><Relationship Id="rId396" Type="http://schemas.openxmlformats.org/officeDocument/2006/relationships/image" Target="media/image116.wmf"/><Relationship Id="rId256" Type="http://schemas.openxmlformats.org/officeDocument/2006/relationships/hyperlink" Target="vlsgmech.docx" TargetMode="External"/><Relationship Id="rId463" Type="http://schemas.openxmlformats.org/officeDocument/2006/relationships/hyperlink" Target="m522.xls" TargetMode="External"/><Relationship Id="rId670" Type="http://schemas.openxmlformats.org/officeDocument/2006/relationships/oleObject" Target="embeddings/oleObject178.bin"/><Relationship Id="rId1093" Type="http://schemas.openxmlformats.org/officeDocument/2006/relationships/image" Target="media/image416.wmf"/><Relationship Id="rId116" Type="http://schemas.openxmlformats.org/officeDocument/2006/relationships/hyperlink" Target="vlsgmech2.docx" TargetMode="External"/><Relationship Id="rId323" Type="http://schemas.openxmlformats.org/officeDocument/2006/relationships/image" Target="media/image82.wmf"/><Relationship Id="rId530" Type="http://schemas.openxmlformats.org/officeDocument/2006/relationships/hyperlink" Target="vlsgmech2.docx" TargetMode="External"/><Relationship Id="rId768" Type="http://schemas.openxmlformats.org/officeDocument/2006/relationships/image" Target="media/image263.wmf"/><Relationship Id="rId975" Type="http://schemas.openxmlformats.org/officeDocument/2006/relationships/oleObject" Target="embeddings/oleObject293.bin"/><Relationship Id="rId1160" Type="http://schemas.openxmlformats.org/officeDocument/2006/relationships/image" Target="media/image444.wmf"/><Relationship Id="rId1398" Type="http://schemas.openxmlformats.org/officeDocument/2006/relationships/image" Target="media/image557.wmf"/><Relationship Id="rId628" Type="http://schemas.openxmlformats.org/officeDocument/2006/relationships/oleObject" Target="embeddings/oleObject161.bin"/><Relationship Id="rId835" Type="http://schemas.openxmlformats.org/officeDocument/2006/relationships/hyperlink" Target="vlsgmech3.docx" TargetMode="External"/><Relationship Id="rId1258" Type="http://schemas.openxmlformats.org/officeDocument/2006/relationships/image" Target="media/image489.jpeg"/><Relationship Id="rId1465" Type="http://schemas.openxmlformats.org/officeDocument/2006/relationships/image" Target="media/image588.wmf"/><Relationship Id="rId1672" Type="http://schemas.openxmlformats.org/officeDocument/2006/relationships/oleObject" Target="embeddings/oleObject585.bin"/><Relationship Id="rId1020" Type="http://schemas.openxmlformats.org/officeDocument/2006/relationships/image" Target="media/image379.wmf"/><Relationship Id="rId1118" Type="http://schemas.openxmlformats.org/officeDocument/2006/relationships/image" Target="media/image426.wmf"/><Relationship Id="rId1325" Type="http://schemas.openxmlformats.org/officeDocument/2006/relationships/oleObject" Target="embeddings/oleObject429.bin"/><Relationship Id="rId1532" Type="http://schemas.openxmlformats.org/officeDocument/2006/relationships/image" Target="media/image621.wmf"/><Relationship Id="rId902" Type="http://schemas.openxmlformats.org/officeDocument/2006/relationships/image" Target="media/image322.wmf"/><Relationship Id="rId1837" Type="http://schemas.openxmlformats.org/officeDocument/2006/relationships/oleObject" Target="embeddings/oleObject660.bin"/><Relationship Id="rId31" Type="http://schemas.openxmlformats.org/officeDocument/2006/relationships/hyperlink" Target="vlsgmech.docx" TargetMode="External"/><Relationship Id="rId180" Type="http://schemas.openxmlformats.org/officeDocument/2006/relationships/hyperlink" Target="vlsgmech2.docx" TargetMode="External"/><Relationship Id="rId278" Type="http://schemas.openxmlformats.org/officeDocument/2006/relationships/hyperlink" Target="vlsgmech.docx" TargetMode="External"/><Relationship Id="rId1904" Type="http://schemas.openxmlformats.org/officeDocument/2006/relationships/fontTable" Target="fontTable.xml"/><Relationship Id="rId485" Type="http://schemas.openxmlformats.org/officeDocument/2006/relationships/image" Target="media/image140.wmf"/><Relationship Id="rId692" Type="http://schemas.openxmlformats.org/officeDocument/2006/relationships/hyperlink" Target="vlsgmech3.docx" TargetMode="External"/><Relationship Id="rId138" Type="http://schemas.openxmlformats.org/officeDocument/2006/relationships/hyperlink" Target="vlsgmech.docx" TargetMode="External"/><Relationship Id="rId345" Type="http://schemas.openxmlformats.org/officeDocument/2006/relationships/oleObject" Target="embeddings/oleObject75.bin"/><Relationship Id="rId552" Type="http://schemas.openxmlformats.org/officeDocument/2006/relationships/image" Target="media/image169.wmf"/><Relationship Id="rId997" Type="http://schemas.openxmlformats.org/officeDocument/2006/relationships/oleObject" Target="embeddings/oleObject304.bin"/><Relationship Id="rId1182" Type="http://schemas.openxmlformats.org/officeDocument/2006/relationships/oleObject" Target="embeddings/oleObject369.bin"/><Relationship Id="rId205" Type="http://schemas.openxmlformats.org/officeDocument/2006/relationships/image" Target="media/image45.wmf"/><Relationship Id="rId412" Type="http://schemas.openxmlformats.org/officeDocument/2006/relationships/hyperlink" Target="vlsgmech.docx" TargetMode="External"/><Relationship Id="rId857" Type="http://schemas.openxmlformats.org/officeDocument/2006/relationships/image" Target="media/image301.wmf"/><Relationship Id="rId1042" Type="http://schemas.openxmlformats.org/officeDocument/2006/relationships/oleObject" Target="embeddings/oleObject317.bin"/><Relationship Id="rId1487" Type="http://schemas.openxmlformats.org/officeDocument/2006/relationships/image" Target="media/image599.wmf"/><Relationship Id="rId1694" Type="http://schemas.openxmlformats.org/officeDocument/2006/relationships/image" Target="media/image705.wmf"/><Relationship Id="rId717" Type="http://schemas.openxmlformats.org/officeDocument/2006/relationships/oleObject" Target="embeddings/oleObject193.bin"/><Relationship Id="rId924" Type="http://schemas.openxmlformats.org/officeDocument/2006/relationships/image" Target="media/image333.wmf"/><Relationship Id="rId1347" Type="http://schemas.openxmlformats.org/officeDocument/2006/relationships/oleObject" Target="embeddings/oleObject438.bin"/><Relationship Id="rId1554" Type="http://schemas.openxmlformats.org/officeDocument/2006/relationships/image" Target="media/image632.wmf"/><Relationship Id="rId1761" Type="http://schemas.openxmlformats.org/officeDocument/2006/relationships/image" Target="media/image738.wmf"/><Relationship Id="rId53" Type="http://schemas.openxmlformats.org/officeDocument/2006/relationships/image" Target="media/image17.wmf"/><Relationship Id="rId1207" Type="http://schemas.openxmlformats.org/officeDocument/2006/relationships/hyperlink" Target="vlsgmech3.docx" TargetMode="External"/><Relationship Id="rId1414" Type="http://schemas.openxmlformats.org/officeDocument/2006/relationships/image" Target="media/image564.wmf"/><Relationship Id="rId1621" Type="http://schemas.openxmlformats.org/officeDocument/2006/relationships/image" Target="media/image666.wmf"/><Relationship Id="rId1859" Type="http://schemas.openxmlformats.org/officeDocument/2006/relationships/image" Target="media/image788.wmf"/><Relationship Id="rId1719" Type="http://schemas.openxmlformats.org/officeDocument/2006/relationships/image" Target="media/image717.jpeg"/><Relationship Id="rId367" Type="http://schemas.openxmlformats.org/officeDocument/2006/relationships/hyperlink" Target="vlsgmech2.docx" TargetMode="External"/><Relationship Id="rId574" Type="http://schemas.openxmlformats.org/officeDocument/2006/relationships/oleObject" Target="embeddings/oleObject145.bin"/><Relationship Id="rId227" Type="http://schemas.openxmlformats.org/officeDocument/2006/relationships/hyperlink" Target="vlsgmech.docx" TargetMode="External"/><Relationship Id="rId781" Type="http://schemas.openxmlformats.org/officeDocument/2006/relationships/oleObject" Target="embeddings/oleObject219.bin"/><Relationship Id="rId879" Type="http://schemas.openxmlformats.org/officeDocument/2006/relationships/image" Target="media/image312.wmf"/><Relationship Id="rId434" Type="http://schemas.openxmlformats.org/officeDocument/2006/relationships/hyperlink" Target="freier%20fall%20iteration.xls" TargetMode="External"/><Relationship Id="rId641" Type="http://schemas.openxmlformats.org/officeDocument/2006/relationships/image" Target="media/image212.wmf"/><Relationship Id="rId739" Type="http://schemas.openxmlformats.org/officeDocument/2006/relationships/image" Target="media/image249.jpeg"/><Relationship Id="rId1064" Type="http://schemas.openxmlformats.org/officeDocument/2006/relationships/hyperlink" Target="vlsgmech3.docx" TargetMode="External"/><Relationship Id="rId1271" Type="http://schemas.openxmlformats.org/officeDocument/2006/relationships/image" Target="media/image496.wmf"/><Relationship Id="rId1369" Type="http://schemas.openxmlformats.org/officeDocument/2006/relationships/oleObject" Target="embeddings/oleObject448.bin"/><Relationship Id="rId1576" Type="http://schemas.openxmlformats.org/officeDocument/2006/relationships/oleObject" Target="embeddings/oleObject540.bin"/><Relationship Id="rId501" Type="http://schemas.openxmlformats.org/officeDocument/2006/relationships/image" Target="media/image148.wmf"/><Relationship Id="rId946" Type="http://schemas.openxmlformats.org/officeDocument/2006/relationships/image" Target="media/image345.jpeg"/><Relationship Id="rId1131" Type="http://schemas.openxmlformats.org/officeDocument/2006/relationships/hyperlink" Target="vlsgmech3.docx" TargetMode="External"/><Relationship Id="rId1229" Type="http://schemas.openxmlformats.org/officeDocument/2006/relationships/oleObject" Target="embeddings/oleObject389.bin"/><Relationship Id="rId1783" Type="http://schemas.openxmlformats.org/officeDocument/2006/relationships/image" Target="media/image749.jpeg"/><Relationship Id="rId75" Type="http://schemas.openxmlformats.org/officeDocument/2006/relationships/hyperlink" Target="vlsgmech2.docx" TargetMode="External"/><Relationship Id="rId806" Type="http://schemas.openxmlformats.org/officeDocument/2006/relationships/image" Target="media/image280.wmf"/><Relationship Id="rId1436" Type="http://schemas.openxmlformats.org/officeDocument/2006/relationships/image" Target="media/image575.wmf"/><Relationship Id="rId1643" Type="http://schemas.openxmlformats.org/officeDocument/2006/relationships/oleObject" Target="embeddings/oleObject571.bin"/><Relationship Id="rId1850" Type="http://schemas.openxmlformats.org/officeDocument/2006/relationships/hyperlink" Target="vlsgmech3.docx" TargetMode="External"/><Relationship Id="rId1503" Type="http://schemas.openxmlformats.org/officeDocument/2006/relationships/oleObject" Target="embeddings/oleObject507.bin"/><Relationship Id="rId1710" Type="http://schemas.openxmlformats.org/officeDocument/2006/relationships/image" Target="media/image713.wmf"/><Relationship Id="rId291" Type="http://schemas.openxmlformats.org/officeDocument/2006/relationships/image" Target="media/image65.wmf"/><Relationship Id="rId1808" Type="http://schemas.openxmlformats.org/officeDocument/2006/relationships/image" Target="media/image762.jpeg"/><Relationship Id="rId151" Type="http://schemas.openxmlformats.org/officeDocument/2006/relationships/oleObject" Target="embeddings/oleObject34.bin"/><Relationship Id="rId389" Type="http://schemas.openxmlformats.org/officeDocument/2006/relationships/image" Target="media/image112.wmf"/><Relationship Id="rId596" Type="http://schemas.openxmlformats.org/officeDocument/2006/relationships/image" Target="media/image190.wmf"/><Relationship Id="rId249" Type="http://schemas.openxmlformats.org/officeDocument/2006/relationships/image" Target="media/image54.wmf"/><Relationship Id="rId456" Type="http://schemas.openxmlformats.org/officeDocument/2006/relationships/hyperlink" Target="vlsgmech2.docx" TargetMode="External"/><Relationship Id="rId663" Type="http://schemas.openxmlformats.org/officeDocument/2006/relationships/oleObject" Target="embeddings/oleObject176.bin"/><Relationship Id="rId870" Type="http://schemas.openxmlformats.org/officeDocument/2006/relationships/oleObject" Target="embeddings/oleObject252.bin"/><Relationship Id="rId1086" Type="http://schemas.openxmlformats.org/officeDocument/2006/relationships/image" Target="media/image413.wmf"/><Relationship Id="rId1293" Type="http://schemas.openxmlformats.org/officeDocument/2006/relationships/hyperlink" Target="vlsgmech3.docx" TargetMode="External"/><Relationship Id="rId109" Type="http://schemas.openxmlformats.org/officeDocument/2006/relationships/hyperlink" Target="vlsgmech2.docx" TargetMode="External"/><Relationship Id="rId316" Type="http://schemas.openxmlformats.org/officeDocument/2006/relationships/image" Target="media/image79.wmf"/><Relationship Id="rId523" Type="http://schemas.openxmlformats.org/officeDocument/2006/relationships/hyperlink" Target="m552.xls" TargetMode="External"/><Relationship Id="rId968" Type="http://schemas.openxmlformats.org/officeDocument/2006/relationships/image" Target="media/image354.wmf"/><Relationship Id="rId1153" Type="http://schemas.openxmlformats.org/officeDocument/2006/relationships/oleObject" Target="embeddings/oleObject360.bin"/><Relationship Id="rId1598" Type="http://schemas.openxmlformats.org/officeDocument/2006/relationships/oleObject" Target="embeddings/oleObject551.bin"/><Relationship Id="rId97" Type="http://schemas.openxmlformats.org/officeDocument/2006/relationships/hyperlink" Target="vlsgmech2.docx" TargetMode="External"/><Relationship Id="rId730" Type="http://schemas.openxmlformats.org/officeDocument/2006/relationships/hyperlink" Target="vlsgmech3.docx" TargetMode="External"/><Relationship Id="rId828" Type="http://schemas.openxmlformats.org/officeDocument/2006/relationships/oleObject" Target="embeddings/oleObject237.bin"/><Relationship Id="rId1013" Type="http://schemas.openxmlformats.org/officeDocument/2006/relationships/hyperlink" Target="vlsgmech3.docx" TargetMode="External"/><Relationship Id="rId1360" Type="http://schemas.openxmlformats.org/officeDocument/2006/relationships/image" Target="media/image539.wmf"/><Relationship Id="rId1458" Type="http://schemas.openxmlformats.org/officeDocument/2006/relationships/hyperlink" Target="vlsgmech3.docx" TargetMode="External"/><Relationship Id="rId1665" Type="http://schemas.openxmlformats.org/officeDocument/2006/relationships/oleObject" Target="embeddings/oleObject582.bin"/><Relationship Id="rId1872" Type="http://schemas.openxmlformats.org/officeDocument/2006/relationships/oleObject" Target="embeddings/oleObject675.bin"/><Relationship Id="rId1220" Type="http://schemas.openxmlformats.org/officeDocument/2006/relationships/oleObject" Target="embeddings/oleObject385.bin"/><Relationship Id="rId1318" Type="http://schemas.openxmlformats.org/officeDocument/2006/relationships/image" Target="media/image520.wmf"/><Relationship Id="rId1525" Type="http://schemas.openxmlformats.org/officeDocument/2006/relationships/image" Target="media/image617.wmf"/><Relationship Id="rId1732" Type="http://schemas.openxmlformats.org/officeDocument/2006/relationships/oleObject" Target="embeddings/oleObject610.bin"/><Relationship Id="rId24" Type="http://schemas.openxmlformats.org/officeDocument/2006/relationships/image" Target="media/image7.wmf"/><Relationship Id="rId173" Type="http://schemas.openxmlformats.org/officeDocument/2006/relationships/hyperlink" Target="vlsgmech.docx" TargetMode="External"/><Relationship Id="rId380" Type="http://schemas.openxmlformats.org/officeDocument/2006/relationships/image" Target="media/image108.wmf"/><Relationship Id="rId240" Type="http://schemas.openxmlformats.org/officeDocument/2006/relationships/hyperlink" Target="vlsgmech.docx" TargetMode="External"/><Relationship Id="rId478" Type="http://schemas.openxmlformats.org/officeDocument/2006/relationships/image" Target="media/image138.wmf"/><Relationship Id="rId685" Type="http://schemas.openxmlformats.org/officeDocument/2006/relationships/oleObject" Target="embeddings/oleObject183.bin"/><Relationship Id="rId892" Type="http://schemas.openxmlformats.org/officeDocument/2006/relationships/image" Target="media/image317.wmf"/><Relationship Id="rId100" Type="http://schemas.openxmlformats.org/officeDocument/2006/relationships/hyperlink" Target="vlsgmech.docx" TargetMode="External"/><Relationship Id="rId338" Type="http://schemas.openxmlformats.org/officeDocument/2006/relationships/image" Target="media/image90.wmf"/><Relationship Id="rId545" Type="http://schemas.openxmlformats.org/officeDocument/2006/relationships/hyperlink" Target="vlsgmech2.docx" TargetMode="External"/><Relationship Id="rId752" Type="http://schemas.openxmlformats.org/officeDocument/2006/relationships/image" Target="media/image255.wmf"/><Relationship Id="rId1175" Type="http://schemas.openxmlformats.org/officeDocument/2006/relationships/image" Target="media/image450.jpeg"/><Relationship Id="rId1382" Type="http://schemas.openxmlformats.org/officeDocument/2006/relationships/oleObject" Target="embeddings/oleObject454.bin"/><Relationship Id="rId405" Type="http://schemas.openxmlformats.org/officeDocument/2006/relationships/hyperlink" Target="vlsgmech.docx" TargetMode="External"/><Relationship Id="rId612" Type="http://schemas.openxmlformats.org/officeDocument/2006/relationships/hyperlink" Target="vlsgmech2.docx" TargetMode="External"/><Relationship Id="rId1035" Type="http://schemas.openxmlformats.org/officeDocument/2006/relationships/hyperlink" Target="vlsgmech3.docx" TargetMode="External"/><Relationship Id="rId1242" Type="http://schemas.openxmlformats.org/officeDocument/2006/relationships/oleObject" Target="embeddings/oleObject395.bin"/><Relationship Id="rId1687" Type="http://schemas.openxmlformats.org/officeDocument/2006/relationships/image" Target="media/image701.wmf"/><Relationship Id="rId1894" Type="http://schemas.openxmlformats.org/officeDocument/2006/relationships/oleObject" Target="embeddings/oleObject686.bin"/><Relationship Id="rId917" Type="http://schemas.openxmlformats.org/officeDocument/2006/relationships/oleObject" Target="embeddings/oleObject274.bin"/><Relationship Id="rId1102" Type="http://schemas.openxmlformats.org/officeDocument/2006/relationships/hyperlink" Target="vlsgmech3.docx" TargetMode="External"/><Relationship Id="rId1547" Type="http://schemas.openxmlformats.org/officeDocument/2006/relationships/oleObject" Target="embeddings/oleObject526.bin"/><Relationship Id="rId1754" Type="http://schemas.openxmlformats.org/officeDocument/2006/relationships/oleObject" Target="embeddings/oleObject621.bin"/><Relationship Id="rId46" Type="http://schemas.openxmlformats.org/officeDocument/2006/relationships/image" Target="media/image14.wmf"/><Relationship Id="rId1407" Type="http://schemas.openxmlformats.org/officeDocument/2006/relationships/oleObject" Target="embeddings/oleObject465.bin"/><Relationship Id="rId1614" Type="http://schemas.openxmlformats.org/officeDocument/2006/relationships/oleObject" Target="embeddings/oleObject559.bin"/><Relationship Id="rId1821" Type="http://schemas.openxmlformats.org/officeDocument/2006/relationships/oleObject" Target="embeddings/oleObject652.bin"/><Relationship Id="rId195" Type="http://schemas.openxmlformats.org/officeDocument/2006/relationships/hyperlink" Target="vlsgmech.docx" TargetMode="External"/><Relationship Id="rId262" Type="http://schemas.openxmlformats.org/officeDocument/2006/relationships/hyperlink" Target="vlsgmech2.docx" TargetMode="External"/><Relationship Id="rId567" Type="http://schemas.openxmlformats.org/officeDocument/2006/relationships/oleObject" Target="embeddings/oleObject142.bin"/><Relationship Id="rId1197" Type="http://schemas.openxmlformats.org/officeDocument/2006/relationships/image" Target="media/image460.wmf"/><Relationship Id="rId122" Type="http://schemas.openxmlformats.org/officeDocument/2006/relationships/image" Target="media/image29.wmf"/><Relationship Id="rId774" Type="http://schemas.openxmlformats.org/officeDocument/2006/relationships/image" Target="media/image266.wmf"/><Relationship Id="rId981" Type="http://schemas.openxmlformats.org/officeDocument/2006/relationships/oleObject" Target="embeddings/oleObject296.bin"/><Relationship Id="rId1057" Type="http://schemas.openxmlformats.org/officeDocument/2006/relationships/image" Target="media/image398.wmf"/><Relationship Id="rId427" Type="http://schemas.openxmlformats.org/officeDocument/2006/relationships/image" Target="media/image122.wmf"/><Relationship Id="rId634" Type="http://schemas.openxmlformats.org/officeDocument/2006/relationships/oleObject" Target="embeddings/oleObject164.bin"/><Relationship Id="rId841" Type="http://schemas.openxmlformats.org/officeDocument/2006/relationships/hyperlink" Target="vlsgmech3.docx" TargetMode="External"/><Relationship Id="rId1264" Type="http://schemas.openxmlformats.org/officeDocument/2006/relationships/oleObject" Target="embeddings/oleObject404.bin"/><Relationship Id="rId1471" Type="http://schemas.openxmlformats.org/officeDocument/2006/relationships/image" Target="media/image591.wmf"/><Relationship Id="rId1569" Type="http://schemas.openxmlformats.org/officeDocument/2006/relationships/image" Target="media/image640.wmf"/><Relationship Id="rId701" Type="http://schemas.openxmlformats.org/officeDocument/2006/relationships/hyperlink" Target="m636.xls" TargetMode="External"/><Relationship Id="rId939" Type="http://schemas.openxmlformats.org/officeDocument/2006/relationships/hyperlink" Target="vlsgmech3.docx" TargetMode="External"/><Relationship Id="rId1124" Type="http://schemas.openxmlformats.org/officeDocument/2006/relationships/hyperlink" Target="m790.xls" TargetMode="External"/><Relationship Id="rId1331" Type="http://schemas.openxmlformats.org/officeDocument/2006/relationships/oleObject" Target="embeddings/oleObject431.bin"/><Relationship Id="rId1776" Type="http://schemas.openxmlformats.org/officeDocument/2006/relationships/oleObject" Target="embeddings/oleObject632.bin"/><Relationship Id="rId68" Type="http://schemas.openxmlformats.org/officeDocument/2006/relationships/oleObject" Target="embeddings/oleObject19.bin"/><Relationship Id="rId1429" Type="http://schemas.openxmlformats.org/officeDocument/2006/relationships/oleObject" Target="embeddings/oleObject475.bin"/><Relationship Id="rId1636" Type="http://schemas.openxmlformats.org/officeDocument/2006/relationships/image" Target="media/image675.wmf"/><Relationship Id="rId1843" Type="http://schemas.openxmlformats.org/officeDocument/2006/relationships/oleObject" Target="embeddings/oleObject663.bin"/><Relationship Id="rId1703" Type="http://schemas.openxmlformats.org/officeDocument/2006/relationships/oleObject" Target="embeddings/oleObject600.bin"/><Relationship Id="rId284" Type="http://schemas.openxmlformats.org/officeDocument/2006/relationships/oleObject" Target="embeddings/oleObject49.bin"/><Relationship Id="rId491" Type="http://schemas.openxmlformats.org/officeDocument/2006/relationships/image" Target="media/image143.wmf"/><Relationship Id="rId144" Type="http://schemas.openxmlformats.org/officeDocument/2006/relationships/oleObject" Target="embeddings/oleObject31.bin"/><Relationship Id="rId589" Type="http://schemas.openxmlformats.org/officeDocument/2006/relationships/image" Target="media/image186.jpeg"/><Relationship Id="rId796" Type="http://schemas.openxmlformats.org/officeDocument/2006/relationships/hyperlink" Target="m671.xls" TargetMode="External"/><Relationship Id="rId351" Type="http://schemas.openxmlformats.org/officeDocument/2006/relationships/oleObject" Target="embeddings/oleObject78.bin"/><Relationship Id="rId449" Type="http://schemas.openxmlformats.org/officeDocument/2006/relationships/hyperlink" Target="vlsgmech2.docx" TargetMode="External"/><Relationship Id="rId656" Type="http://schemas.openxmlformats.org/officeDocument/2006/relationships/hyperlink" Target="m619.xls" TargetMode="External"/><Relationship Id="rId863" Type="http://schemas.openxmlformats.org/officeDocument/2006/relationships/image" Target="media/image304.wmf"/><Relationship Id="rId1079" Type="http://schemas.openxmlformats.org/officeDocument/2006/relationships/image" Target="media/image408.jpeg"/><Relationship Id="rId1286" Type="http://schemas.openxmlformats.org/officeDocument/2006/relationships/image" Target="media/image504.wmf"/><Relationship Id="rId1493" Type="http://schemas.openxmlformats.org/officeDocument/2006/relationships/image" Target="media/image602.wmf"/><Relationship Id="rId211" Type="http://schemas.openxmlformats.org/officeDocument/2006/relationships/hyperlink" Target="vlsgmech.docx" TargetMode="External"/><Relationship Id="rId309" Type="http://schemas.openxmlformats.org/officeDocument/2006/relationships/oleObject" Target="embeddings/oleObject59.bin"/><Relationship Id="rId516" Type="http://schemas.openxmlformats.org/officeDocument/2006/relationships/image" Target="media/image154.jpeg"/><Relationship Id="rId1146" Type="http://schemas.openxmlformats.org/officeDocument/2006/relationships/image" Target="media/image438.wmf"/><Relationship Id="rId1798" Type="http://schemas.openxmlformats.org/officeDocument/2006/relationships/image" Target="media/image757.wmf"/><Relationship Id="rId723" Type="http://schemas.openxmlformats.org/officeDocument/2006/relationships/hyperlink" Target="vlsgmech3.docx" TargetMode="External"/><Relationship Id="rId930" Type="http://schemas.openxmlformats.org/officeDocument/2006/relationships/image" Target="media/image336.wmf"/><Relationship Id="rId1006" Type="http://schemas.openxmlformats.org/officeDocument/2006/relationships/image" Target="media/image373.wmf"/><Relationship Id="rId1353" Type="http://schemas.openxmlformats.org/officeDocument/2006/relationships/oleObject" Target="embeddings/oleObject441.bin"/><Relationship Id="rId1560" Type="http://schemas.openxmlformats.org/officeDocument/2006/relationships/image" Target="media/image635.wmf"/><Relationship Id="rId1658" Type="http://schemas.openxmlformats.org/officeDocument/2006/relationships/image" Target="media/image686.wmf"/><Relationship Id="rId1865" Type="http://schemas.openxmlformats.org/officeDocument/2006/relationships/image" Target="media/image791.wmf"/><Relationship Id="rId1213" Type="http://schemas.openxmlformats.org/officeDocument/2006/relationships/oleObject" Target="embeddings/oleObject383.bin"/><Relationship Id="rId1420" Type="http://schemas.openxmlformats.org/officeDocument/2006/relationships/image" Target="media/image567.wmf"/><Relationship Id="rId1518" Type="http://schemas.openxmlformats.org/officeDocument/2006/relationships/oleObject" Target="embeddings/oleObject512.bin"/><Relationship Id="rId1725" Type="http://schemas.openxmlformats.org/officeDocument/2006/relationships/image" Target="media/image721.wmf"/><Relationship Id="rId17" Type="http://schemas.openxmlformats.org/officeDocument/2006/relationships/oleObject" Target="embeddings/oleObject2.bin"/><Relationship Id="rId166" Type="http://schemas.openxmlformats.org/officeDocument/2006/relationships/hyperlink" Target="vlsgmech2.docx" TargetMode="External"/><Relationship Id="rId373" Type="http://schemas.openxmlformats.org/officeDocument/2006/relationships/oleObject" Target="embeddings/oleObject86.bin"/><Relationship Id="rId580" Type="http://schemas.openxmlformats.org/officeDocument/2006/relationships/oleObject" Target="embeddings/oleObject147.bin"/><Relationship Id="rId1" Type="http://schemas.openxmlformats.org/officeDocument/2006/relationships/numbering" Target="numbering.xml"/><Relationship Id="rId233" Type="http://schemas.openxmlformats.org/officeDocument/2006/relationships/image" Target="media/image49.png"/><Relationship Id="rId440" Type="http://schemas.openxmlformats.org/officeDocument/2006/relationships/oleObject" Target="embeddings/oleObject102.bin"/><Relationship Id="rId678" Type="http://schemas.openxmlformats.org/officeDocument/2006/relationships/hyperlink" Target="vlsgmech2.docx" TargetMode="External"/><Relationship Id="rId885" Type="http://schemas.openxmlformats.org/officeDocument/2006/relationships/image" Target="media/image315.wmf"/><Relationship Id="rId1070" Type="http://schemas.openxmlformats.org/officeDocument/2006/relationships/oleObject" Target="embeddings/oleObject329.bin"/><Relationship Id="rId300" Type="http://schemas.openxmlformats.org/officeDocument/2006/relationships/image" Target="media/image70.jpeg"/><Relationship Id="rId538" Type="http://schemas.openxmlformats.org/officeDocument/2006/relationships/oleObject" Target="embeddings/oleObject128.bin"/><Relationship Id="rId745" Type="http://schemas.openxmlformats.org/officeDocument/2006/relationships/hyperlink" Target="vlsgmech3.docx" TargetMode="External"/><Relationship Id="rId952" Type="http://schemas.openxmlformats.org/officeDocument/2006/relationships/hyperlink" Target="vlsgmech3.docx" TargetMode="External"/><Relationship Id="rId1168" Type="http://schemas.openxmlformats.org/officeDocument/2006/relationships/image" Target="media/image448.wmf"/><Relationship Id="rId1375" Type="http://schemas.openxmlformats.org/officeDocument/2006/relationships/image" Target="media/image546.wmf"/><Relationship Id="rId1582" Type="http://schemas.openxmlformats.org/officeDocument/2006/relationships/oleObject" Target="embeddings/oleObject543.bin"/><Relationship Id="rId81" Type="http://schemas.openxmlformats.org/officeDocument/2006/relationships/hyperlink" Target="vlsgmech2.docx" TargetMode="External"/><Relationship Id="rId605" Type="http://schemas.openxmlformats.org/officeDocument/2006/relationships/oleObject" Target="embeddings/oleObject155.bin"/><Relationship Id="rId812" Type="http://schemas.openxmlformats.org/officeDocument/2006/relationships/image" Target="media/image283.wmf"/><Relationship Id="rId1028" Type="http://schemas.openxmlformats.org/officeDocument/2006/relationships/image" Target="media/image383.jpeg"/><Relationship Id="rId1235" Type="http://schemas.openxmlformats.org/officeDocument/2006/relationships/image" Target="media/image478.wmf"/><Relationship Id="rId1442" Type="http://schemas.openxmlformats.org/officeDocument/2006/relationships/image" Target="media/image578.wmf"/><Relationship Id="rId1887" Type="http://schemas.openxmlformats.org/officeDocument/2006/relationships/image" Target="media/image802.wmf"/><Relationship Id="rId1302" Type="http://schemas.openxmlformats.org/officeDocument/2006/relationships/oleObject" Target="embeddings/oleObject421.bin"/><Relationship Id="rId1747" Type="http://schemas.openxmlformats.org/officeDocument/2006/relationships/image" Target="media/image732.wmf"/><Relationship Id="rId39" Type="http://schemas.openxmlformats.org/officeDocument/2006/relationships/image" Target="media/image11.png"/><Relationship Id="rId1607" Type="http://schemas.openxmlformats.org/officeDocument/2006/relationships/image" Target="media/image659.wmf"/><Relationship Id="rId1814" Type="http://schemas.openxmlformats.org/officeDocument/2006/relationships/oleObject" Target="embeddings/oleObject648.bin"/><Relationship Id="rId188" Type="http://schemas.openxmlformats.org/officeDocument/2006/relationships/hyperlink" Target="vlsgmech2.docx" TargetMode="External"/><Relationship Id="rId395" Type="http://schemas.openxmlformats.org/officeDocument/2006/relationships/image" Target="media/image115.jpeg"/><Relationship Id="rId255" Type="http://schemas.openxmlformats.org/officeDocument/2006/relationships/hyperlink" Target="vlsgmech.docx" TargetMode="External"/><Relationship Id="rId462" Type="http://schemas.openxmlformats.org/officeDocument/2006/relationships/hyperlink" Target="vlsgmech2.docx" TargetMode="External"/><Relationship Id="rId1092" Type="http://schemas.openxmlformats.org/officeDocument/2006/relationships/oleObject" Target="embeddings/oleObject336.bin"/><Relationship Id="rId1397" Type="http://schemas.openxmlformats.org/officeDocument/2006/relationships/oleObject" Target="embeddings/oleObject460.bin"/><Relationship Id="rId115" Type="http://schemas.openxmlformats.org/officeDocument/2006/relationships/hyperlink" Target="vlsgmech.docx" TargetMode="External"/><Relationship Id="rId322" Type="http://schemas.openxmlformats.org/officeDocument/2006/relationships/hyperlink" Target="vlsgmech.docx" TargetMode="External"/><Relationship Id="rId767" Type="http://schemas.openxmlformats.org/officeDocument/2006/relationships/oleObject" Target="embeddings/oleObject212.bin"/><Relationship Id="rId974" Type="http://schemas.openxmlformats.org/officeDocument/2006/relationships/image" Target="media/image357.wmf"/><Relationship Id="rId627" Type="http://schemas.openxmlformats.org/officeDocument/2006/relationships/image" Target="media/image205.wmf"/><Relationship Id="rId834" Type="http://schemas.openxmlformats.org/officeDocument/2006/relationships/oleObject" Target="embeddings/oleObject240.bin"/><Relationship Id="rId1257" Type="http://schemas.openxmlformats.org/officeDocument/2006/relationships/hyperlink" Target="vlsgmech3.docx" TargetMode="External"/><Relationship Id="rId1464" Type="http://schemas.openxmlformats.org/officeDocument/2006/relationships/oleObject" Target="embeddings/oleObject489.bin"/><Relationship Id="rId1671" Type="http://schemas.openxmlformats.org/officeDocument/2006/relationships/image" Target="media/image693.wmf"/><Relationship Id="rId901" Type="http://schemas.openxmlformats.org/officeDocument/2006/relationships/oleObject" Target="embeddings/oleObject266.bin"/><Relationship Id="rId1117" Type="http://schemas.openxmlformats.org/officeDocument/2006/relationships/oleObject" Target="embeddings/oleObject345.bin"/><Relationship Id="rId1324" Type="http://schemas.openxmlformats.org/officeDocument/2006/relationships/image" Target="media/image523.wmf"/><Relationship Id="rId1531" Type="http://schemas.openxmlformats.org/officeDocument/2006/relationships/oleObject" Target="embeddings/oleObject518.bin"/><Relationship Id="rId1769" Type="http://schemas.openxmlformats.org/officeDocument/2006/relationships/image" Target="media/image742.wmf"/><Relationship Id="rId30" Type="http://schemas.openxmlformats.org/officeDocument/2006/relationships/hyperlink" Target="vlsgmech.docx" TargetMode="External"/><Relationship Id="rId1629" Type="http://schemas.openxmlformats.org/officeDocument/2006/relationships/image" Target="media/image670.wmf"/><Relationship Id="rId1836" Type="http://schemas.openxmlformats.org/officeDocument/2006/relationships/image" Target="media/image776.wmf"/><Relationship Id="rId1903" Type="http://schemas.openxmlformats.org/officeDocument/2006/relationships/footer" Target="footer1.xml"/><Relationship Id="rId277" Type="http://schemas.openxmlformats.org/officeDocument/2006/relationships/hyperlink" Target="vlsgmech.docx" TargetMode="External"/><Relationship Id="rId484" Type="http://schemas.openxmlformats.org/officeDocument/2006/relationships/hyperlink" Target="vlsgmech2.docx" TargetMode="External"/><Relationship Id="rId137" Type="http://schemas.openxmlformats.org/officeDocument/2006/relationships/hyperlink" Target="vlsgmech2.docx" TargetMode="External"/><Relationship Id="rId344" Type="http://schemas.openxmlformats.org/officeDocument/2006/relationships/image" Target="media/image93.wmf"/><Relationship Id="rId691" Type="http://schemas.openxmlformats.org/officeDocument/2006/relationships/hyperlink" Target="vlsgmech3.docx" TargetMode="External"/><Relationship Id="rId789" Type="http://schemas.openxmlformats.org/officeDocument/2006/relationships/oleObject" Target="embeddings/oleObject221.bin"/><Relationship Id="rId996" Type="http://schemas.openxmlformats.org/officeDocument/2006/relationships/image" Target="media/image368.wmf"/><Relationship Id="rId551" Type="http://schemas.openxmlformats.org/officeDocument/2006/relationships/oleObject" Target="embeddings/oleObject134.bin"/><Relationship Id="rId649" Type="http://schemas.openxmlformats.org/officeDocument/2006/relationships/hyperlink" Target="vlsgmech2.docx" TargetMode="External"/><Relationship Id="rId856" Type="http://schemas.openxmlformats.org/officeDocument/2006/relationships/oleObject" Target="embeddings/oleObject245.bin"/><Relationship Id="rId1181" Type="http://schemas.openxmlformats.org/officeDocument/2006/relationships/image" Target="media/image452.wmf"/><Relationship Id="rId1279" Type="http://schemas.openxmlformats.org/officeDocument/2006/relationships/oleObject" Target="embeddings/oleObject411.bin"/><Relationship Id="rId1486" Type="http://schemas.openxmlformats.org/officeDocument/2006/relationships/oleObject" Target="embeddings/oleObject500.bin"/><Relationship Id="rId204" Type="http://schemas.openxmlformats.org/officeDocument/2006/relationships/hyperlink" Target="vlsgmech.docx" TargetMode="External"/><Relationship Id="rId411" Type="http://schemas.openxmlformats.org/officeDocument/2006/relationships/hyperlink" Target="vlsgmech.docx" TargetMode="External"/><Relationship Id="rId509" Type="http://schemas.openxmlformats.org/officeDocument/2006/relationships/hyperlink" Target="vlsgmech2.docx" TargetMode="External"/><Relationship Id="rId1041" Type="http://schemas.openxmlformats.org/officeDocument/2006/relationships/image" Target="media/image390.wmf"/><Relationship Id="rId1139" Type="http://schemas.openxmlformats.org/officeDocument/2006/relationships/oleObject" Target="embeddings/oleObject353.bin"/><Relationship Id="rId1346" Type="http://schemas.openxmlformats.org/officeDocument/2006/relationships/image" Target="media/image533.wmf"/><Relationship Id="rId1693" Type="http://schemas.openxmlformats.org/officeDocument/2006/relationships/oleObject" Target="embeddings/oleObject595.bin"/><Relationship Id="rId716" Type="http://schemas.openxmlformats.org/officeDocument/2006/relationships/image" Target="media/image241.wmf"/><Relationship Id="rId923" Type="http://schemas.openxmlformats.org/officeDocument/2006/relationships/oleObject" Target="embeddings/oleObject277.bin"/><Relationship Id="rId1553" Type="http://schemas.openxmlformats.org/officeDocument/2006/relationships/oleObject" Target="embeddings/oleObject529.bin"/><Relationship Id="rId1760" Type="http://schemas.openxmlformats.org/officeDocument/2006/relationships/oleObject" Target="embeddings/oleObject624.bin"/><Relationship Id="rId1858" Type="http://schemas.openxmlformats.org/officeDocument/2006/relationships/oleObject" Target="embeddings/oleObject668.bin"/><Relationship Id="rId52" Type="http://schemas.openxmlformats.org/officeDocument/2006/relationships/oleObject" Target="embeddings/oleObject11.bin"/><Relationship Id="rId1206" Type="http://schemas.openxmlformats.org/officeDocument/2006/relationships/oleObject" Target="embeddings/oleObject380.bin"/><Relationship Id="rId1413" Type="http://schemas.openxmlformats.org/officeDocument/2006/relationships/oleObject" Target="embeddings/oleObject467.bin"/><Relationship Id="rId1620" Type="http://schemas.openxmlformats.org/officeDocument/2006/relationships/oleObject" Target="embeddings/oleObject562.bin"/><Relationship Id="rId1718" Type="http://schemas.openxmlformats.org/officeDocument/2006/relationships/hyperlink" Target="vlsgmech3.docx" TargetMode="External"/><Relationship Id="rId299" Type="http://schemas.openxmlformats.org/officeDocument/2006/relationships/image" Target="media/image69.jpeg"/><Relationship Id="rId159" Type="http://schemas.openxmlformats.org/officeDocument/2006/relationships/hyperlink" Target="vlsgmech.docx" TargetMode="External"/><Relationship Id="rId366" Type="http://schemas.openxmlformats.org/officeDocument/2006/relationships/hyperlink" Target="vlsgmech2.docx" TargetMode="External"/><Relationship Id="rId573" Type="http://schemas.openxmlformats.org/officeDocument/2006/relationships/image" Target="media/image179.wmf"/><Relationship Id="rId780" Type="http://schemas.openxmlformats.org/officeDocument/2006/relationships/image" Target="media/image269.wmf"/><Relationship Id="rId226" Type="http://schemas.openxmlformats.org/officeDocument/2006/relationships/hyperlink" Target="vlsgmech2.docx" TargetMode="External"/><Relationship Id="rId433" Type="http://schemas.openxmlformats.org/officeDocument/2006/relationships/hyperlink" Target="vlsgmech.docx" TargetMode="External"/><Relationship Id="rId878" Type="http://schemas.openxmlformats.org/officeDocument/2006/relationships/oleObject" Target="embeddings/oleObject256.bin"/><Relationship Id="rId1063" Type="http://schemas.openxmlformats.org/officeDocument/2006/relationships/image" Target="media/image401.jpeg"/><Relationship Id="rId1270" Type="http://schemas.openxmlformats.org/officeDocument/2006/relationships/oleObject" Target="embeddings/oleObject407.bin"/><Relationship Id="rId640" Type="http://schemas.openxmlformats.org/officeDocument/2006/relationships/oleObject" Target="embeddings/oleObject167.bin"/><Relationship Id="rId738" Type="http://schemas.openxmlformats.org/officeDocument/2006/relationships/hyperlink" Target="m646.xls" TargetMode="External"/><Relationship Id="rId945" Type="http://schemas.openxmlformats.org/officeDocument/2006/relationships/image" Target="media/image344.jpeg"/><Relationship Id="rId1368" Type="http://schemas.openxmlformats.org/officeDocument/2006/relationships/image" Target="media/image543.wmf"/><Relationship Id="rId1575" Type="http://schemas.openxmlformats.org/officeDocument/2006/relationships/image" Target="media/image643.wmf"/><Relationship Id="rId1782" Type="http://schemas.openxmlformats.org/officeDocument/2006/relationships/oleObject" Target="embeddings/oleObject635.bin"/><Relationship Id="rId74" Type="http://schemas.openxmlformats.org/officeDocument/2006/relationships/hyperlink" Target="vlsgmech.docx" TargetMode="External"/><Relationship Id="rId500" Type="http://schemas.openxmlformats.org/officeDocument/2006/relationships/oleObject" Target="embeddings/oleObject118.bin"/><Relationship Id="rId805" Type="http://schemas.openxmlformats.org/officeDocument/2006/relationships/oleObject" Target="embeddings/oleObject226.bin"/><Relationship Id="rId1130" Type="http://schemas.openxmlformats.org/officeDocument/2006/relationships/oleObject" Target="embeddings/oleObject349.bin"/><Relationship Id="rId1228" Type="http://schemas.openxmlformats.org/officeDocument/2006/relationships/image" Target="media/image474.wmf"/><Relationship Id="rId1435" Type="http://schemas.openxmlformats.org/officeDocument/2006/relationships/oleObject" Target="embeddings/oleObject478.bin"/><Relationship Id="rId1642" Type="http://schemas.openxmlformats.org/officeDocument/2006/relationships/image" Target="media/image678.wmf"/><Relationship Id="rId1502" Type="http://schemas.openxmlformats.org/officeDocument/2006/relationships/image" Target="media/image606.wmf"/><Relationship Id="rId1807" Type="http://schemas.openxmlformats.org/officeDocument/2006/relationships/oleObject" Target="embeddings/oleObject645.bin"/><Relationship Id="rId290" Type="http://schemas.openxmlformats.org/officeDocument/2006/relationships/oleObject" Target="embeddings/oleObject52.bin"/><Relationship Id="rId388" Type="http://schemas.openxmlformats.org/officeDocument/2006/relationships/hyperlink" Target="vlsgmech.docx" TargetMode="External"/><Relationship Id="rId150" Type="http://schemas.openxmlformats.org/officeDocument/2006/relationships/image" Target="media/image40.wmf"/><Relationship Id="rId595" Type="http://schemas.openxmlformats.org/officeDocument/2006/relationships/oleObject" Target="embeddings/oleObject150.bin"/><Relationship Id="rId248" Type="http://schemas.openxmlformats.org/officeDocument/2006/relationships/oleObject" Target="embeddings/oleObject41.bin"/><Relationship Id="rId455" Type="http://schemas.openxmlformats.org/officeDocument/2006/relationships/hyperlink" Target="vlsgmech2.docx" TargetMode="External"/><Relationship Id="rId662" Type="http://schemas.openxmlformats.org/officeDocument/2006/relationships/image" Target="media/image222.wmf"/><Relationship Id="rId1085" Type="http://schemas.openxmlformats.org/officeDocument/2006/relationships/oleObject" Target="embeddings/oleObject333.bin"/><Relationship Id="rId1292" Type="http://schemas.openxmlformats.org/officeDocument/2006/relationships/hyperlink" Target="vlsgmech3.docx" TargetMode="External"/><Relationship Id="rId108" Type="http://schemas.openxmlformats.org/officeDocument/2006/relationships/hyperlink" Target="vlsgmech2.docx" TargetMode="External"/><Relationship Id="rId315" Type="http://schemas.openxmlformats.org/officeDocument/2006/relationships/oleObject" Target="embeddings/oleObject62.bin"/><Relationship Id="rId522" Type="http://schemas.openxmlformats.org/officeDocument/2006/relationships/image" Target="media/image157.png"/><Relationship Id="rId967" Type="http://schemas.openxmlformats.org/officeDocument/2006/relationships/oleObject" Target="embeddings/oleObject289.bin"/><Relationship Id="rId1152" Type="http://schemas.openxmlformats.org/officeDocument/2006/relationships/image" Target="media/image441.wmf"/><Relationship Id="rId1597" Type="http://schemas.openxmlformats.org/officeDocument/2006/relationships/image" Target="media/image654.wmf"/><Relationship Id="rId96" Type="http://schemas.openxmlformats.org/officeDocument/2006/relationships/hyperlink" Target="vlsgmech2.docx" TargetMode="External"/><Relationship Id="rId827" Type="http://schemas.openxmlformats.org/officeDocument/2006/relationships/image" Target="media/image290.wmf"/><Relationship Id="rId1012" Type="http://schemas.openxmlformats.org/officeDocument/2006/relationships/hyperlink" Target="vlsgmech3.docx" TargetMode="External"/><Relationship Id="rId1457" Type="http://schemas.openxmlformats.org/officeDocument/2006/relationships/hyperlink" Target="vlsgmech3.docx" TargetMode="External"/><Relationship Id="rId1664" Type="http://schemas.openxmlformats.org/officeDocument/2006/relationships/image" Target="media/image689.wmf"/><Relationship Id="rId1871" Type="http://schemas.openxmlformats.org/officeDocument/2006/relationships/image" Target="media/image794.wmf"/><Relationship Id="rId1317" Type="http://schemas.openxmlformats.org/officeDocument/2006/relationships/oleObject" Target="embeddings/oleObject425.bin"/><Relationship Id="rId1524" Type="http://schemas.openxmlformats.org/officeDocument/2006/relationships/oleObject" Target="embeddings/oleObject515.bin"/><Relationship Id="rId1731" Type="http://schemas.openxmlformats.org/officeDocument/2006/relationships/image" Target="media/image724.wmf"/><Relationship Id="rId23" Type="http://schemas.openxmlformats.org/officeDocument/2006/relationships/oleObject" Target="embeddings/oleObject5.bin"/><Relationship Id="rId1829" Type="http://schemas.openxmlformats.org/officeDocument/2006/relationships/oleObject" Target="embeddings/oleObject656.bin"/><Relationship Id="rId172" Type="http://schemas.openxmlformats.org/officeDocument/2006/relationships/hyperlink" Target="vlsgmech.docx" TargetMode="External"/><Relationship Id="rId477" Type="http://schemas.openxmlformats.org/officeDocument/2006/relationships/oleObject" Target="embeddings/oleObject109.bin"/><Relationship Id="rId684" Type="http://schemas.openxmlformats.org/officeDocument/2006/relationships/image" Target="media/image229.wmf"/><Relationship Id="rId337" Type="http://schemas.openxmlformats.org/officeDocument/2006/relationships/oleObject" Target="embeddings/oleObject71.bin"/><Relationship Id="rId891" Type="http://schemas.openxmlformats.org/officeDocument/2006/relationships/hyperlink" Target="vlsgmech3.docx" TargetMode="External"/><Relationship Id="rId989" Type="http://schemas.openxmlformats.org/officeDocument/2006/relationships/oleObject" Target="embeddings/oleObject300.bin"/><Relationship Id="rId544" Type="http://schemas.openxmlformats.org/officeDocument/2006/relationships/oleObject" Target="embeddings/oleObject131.bin"/><Relationship Id="rId751" Type="http://schemas.openxmlformats.org/officeDocument/2006/relationships/oleObject" Target="embeddings/oleObject205.bin"/><Relationship Id="rId849" Type="http://schemas.openxmlformats.org/officeDocument/2006/relationships/image" Target="media/image298.wmf"/><Relationship Id="rId1174" Type="http://schemas.openxmlformats.org/officeDocument/2006/relationships/hyperlink" Target="vlsgmech3.docx" TargetMode="External"/><Relationship Id="rId1381" Type="http://schemas.openxmlformats.org/officeDocument/2006/relationships/image" Target="media/image549.wmf"/><Relationship Id="rId1479" Type="http://schemas.openxmlformats.org/officeDocument/2006/relationships/image" Target="media/image595.wmf"/><Relationship Id="rId1686" Type="http://schemas.openxmlformats.org/officeDocument/2006/relationships/oleObject" Target="embeddings/oleObject592.bin"/><Relationship Id="rId404" Type="http://schemas.openxmlformats.org/officeDocument/2006/relationships/hyperlink" Target="vlsgmech.docx" TargetMode="External"/><Relationship Id="rId611" Type="http://schemas.openxmlformats.org/officeDocument/2006/relationships/oleObject" Target="embeddings/oleObject158.bin"/><Relationship Id="rId1034" Type="http://schemas.openxmlformats.org/officeDocument/2006/relationships/image" Target="media/image389.jpeg"/><Relationship Id="rId1241" Type="http://schemas.openxmlformats.org/officeDocument/2006/relationships/image" Target="media/image481.wmf"/><Relationship Id="rId1339" Type="http://schemas.openxmlformats.org/officeDocument/2006/relationships/oleObject" Target="embeddings/oleObject435.bin"/><Relationship Id="rId1893" Type="http://schemas.openxmlformats.org/officeDocument/2006/relationships/image" Target="media/image805.wmf"/><Relationship Id="rId709" Type="http://schemas.openxmlformats.org/officeDocument/2006/relationships/oleObject" Target="embeddings/oleObject189.bin"/><Relationship Id="rId916" Type="http://schemas.openxmlformats.org/officeDocument/2006/relationships/image" Target="media/image329.wmf"/><Relationship Id="rId1101" Type="http://schemas.openxmlformats.org/officeDocument/2006/relationships/hyperlink" Target="vlsgmech3.docx" TargetMode="External"/><Relationship Id="rId1546" Type="http://schemas.openxmlformats.org/officeDocument/2006/relationships/image" Target="media/image628.wmf"/><Relationship Id="rId1753" Type="http://schemas.openxmlformats.org/officeDocument/2006/relationships/oleObject" Target="embeddings/oleObject620.bin"/><Relationship Id="rId45" Type="http://schemas.openxmlformats.org/officeDocument/2006/relationships/hyperlink" Target="vlsgmech.docx" TargetMode="External"/><Relationship Id="rId1406" Type="http://schemas.openxmlformats.org/officeDocument/2006/relationships/image" Target="media/image561.wmf"/><Relationship Id="rId1613" Type="http://schemas.openxmlformats.org/officeDocument/2006/relationships/image" Target="media/image662.wmf"/><Relationship Id="rId1820" Type="http://schemas.openxmlformats.org/officeDocument/2006/relationships/image" Target="media/image768.wmf"/><Relationship Id="rId194" Type="http://schemas.openxmlformats.org/officeDocument/2006/relationships/hyperlink" Target="vlsgmech.docx" TargetMode="External"/><Relationship Id="rId261" Type="http://schemas.openxmlformats.org/officeDocument/2006/relationships/hyperlink" Target="vlsgmech.docx" TargetMode="External"/><Relationship Id="rId499" Type="http://schemas.openxmlformats.org/officeDocument/2006/relationships/image" Target="media/image147.wmf"/><Relationship Id="rId359" Type="http://schemas.openxmlformats.org/officeDocument/2006/relationships/image" Target="media/image101.wmf"/><Relationship Id="rId566" Type="http://schemas.openxmlformats.org/officeDocument/2006/relationships/image" Target="media/image176.wmf"/><Relationship Id="rId773" Type="http://schemas.openxmlformats.org/officeDocument/2006/relationships/oleObject" Target="embeddings/oleObject215.bin"/><Relationship Id="rId1196" Type="http://schemas.openxmlformats.org/officeDocument/2006/relationships/oleObject" Target="embeddings/oleObject375.bin"/><Relationship Id="rId121" Type="http://schemas.openxmlformats.org/officeDocument/2006/relationships/oleObject" Target="embeddings/oleObject23.bin"/><Relationship Id="rId219" Type="http://schemas.openxmlformats.org/officeDocument/2006/relationships/hyperlink" Target="vlsgmech.docx" TargetMode="External"/><Relationship Id="rId426" Type="http://schemas.openxmlformats.org/officeDocument/2006/relationships/oleObject" Target="embeddings/oleObject100.bin"/><Relationship Id="rId633" Type="http://schemas.openxmlformats.org/officeDocument/2006/relationships/image" Target="media/image208.wmf"/><Relationship Id="rId980" Type="http://schemas.openxmlformats.org/officeDocument/2006/relationships/image" Target="media/image360.wmf"/><Relationship Id="rId1056" Type="http://schemas.openxmlformats.org/officeDocument/2006/relationships/oleObject" Target="embeddings/oleObject324.bin"/><Relationship Id="rId1263" Type="http://schemas.openxmlformats.org/officeDocument/2006/relationships/image" Target="media/image492.wmf"/><Relationship Id="rId840" Type="http://schemas.openxmlformats.org/officeDocument/2006/relationships/hyperlink" Target="vlsgmech3.docx" TargetMode="External"/><Relationship Id="rId938" Type="http://schemas.openxmlformats.org/officeDocument/2006/relationships/hyperlink" Target="vlsgmech3.docx" TargetMode="External"/><Relationship Id="rId1470" Type="http://schemas.openxmlformats.org/officeDocument/2006/relationships/oleObject" Target="embeddings/oleObject492.bin"/><Relationship Id="rId1568" Type="http://schemas.openxmlformats.org/officeDocument/2006/relationships/oleObject" Target="embeddings/oleObject536.bin"/><Relationship Id="rId1775" Type="http://schemas.openxmlformats.org/officeDocument/2006/relationships/image" Target="media/image745.wmf"/><Relationship Id="rId67" Type="http://schemas.openxmlformats.org/officeDocument/2006/relationships/image" Target="media/image24.wmf"/><Relationship Id="rId700" Type="http://schemas.openxmlformats.org/officeDocument/2006/relationships/image" Target="media/image233.jpeg"/><Relationship Id="rId1123" Type="http://schemas.openxmlformats.org/officeDocument/2006/relationships/hyperlink" Target="vlsgmech3.docx" TargetMode="External"/><Relationship Id="rId1330" Type="http://schemas.openxmlformats.org/officeDocument/2006/relationships/image" Target="media/image525.wmf"/><Relationship Id="rId1428" Type="http://schemas.openxmlformats.org/officeDocument/2006/relationships/image" Target="media/image571.wmf"/><Relationship Id="rId1635" Type="http://schemas.openxmlformats.org/officeDocument/2006/relationships/hyperlink" Target="http://de.wikipedia.org/wiki/Mariottesche_Flasche" TargetMode="External"/><Relationship Id="rId1842" Type="http://schemas.openxmlformats.org/officeDocument/2006/relationships/image" Target="media/image779.wmf"/><Relationship Id="rId1702" Type="http://schemas.openxmlformats.org/officeDocument/2006/relationships/image" Target="media/image709.wmf"/><Relationship Id="rId283" Type="http://schemas.openxmlformats.org/officeDocument/2006/relationships/image" Target="media/image61.wmf"/><Relationship Id="rId490" Type="http://schemas.openxmlformats.org/officeDocument/2006/relationships/oleObject" Target="embeddings/oleObject113.bin"/><Relationship Id="rId143" Type="http://schemas.openxmlformats.org/officeDocument/2006/relationships/image" Target="media/image37.wmf"/><Relationship Id="rId350" Type="http://schemas.openxmlformats.org/officeDocument/2006/relationships/image" Target="media/image96.wmf"/><Relationship Id="rId588" Type="http://schemas.openxmlformats.org/officeDocument/2006/relationships/image" Target="media/image185.jpeg"/><Relationship Id="rId795" Type="http://schemas.openxmlformats.org/officeDocument/2006/relationships/image" Target="media/image275.jpeg"/><Relationship Id="rId9" Type="http://schemas.openxmlformats.org/officeDocument/2006/relationships/hyperlink" Target="m2.xls" TargetMode="External"/><Relationship Id="rId210" Type="http://schemas.openxmlformats.org/officeDocument/2006/relationships/image" Target="media/image46.png"/><Relationship Id="rId448" Type="http://schemas.openxmlformats.org/officeDocument/2006/relationships/image" Target="media/image129.jpeg"/><Relationship Id="rId655" Type="http://schemas.openxmlformats.org/officeDocument/2006/relationships/oleObject" Target="embeddings/oleObject173.bin"/><Relationship Id="rId862" Type="http://schemas.openxmlformats.org/officeDocument/2006/relationships/oleObject" Target="embeddings/oleObject248.bin"/><Relationship Id="rId1078" Type="http://schemas.openxmlformats.org/officeDocument/2006/relationships/hyperlink" Target="vlsgmech3.docx" TargetMode="External"/><Relationship Id="rId1285" Type="http://schemas.openxmlformats.org/officeDocument/2006/relationships/oleObject" Target="embeddings/oleObject414.bin"/><Relationship Id="rId1492" Type="http://schemas.openxmlformats.org/officeDocument/2006/relationships/oleObject" Target="embeddings/oleObject503.bin"/><Relationship Id="rId308" Type="http://schemas.openxmlformats.org/officeDocument/2006/relationships/image" Target="media/image75.wmf"/><Relationship Id="rId515" Type="http://schemas.openxmlformats.org/officeDocument/2006/relationships/oleObject" Target="embeddings/oleObject123.bin"/><Relationship Id="rId722" Type="http://schemas.openxmlformats.org/officeDocument/2006/relationships/oleObject" Target="embeddings/oleObject196.bin"/><Relationship Id="rId1145" Type="http://schemas.openxmlformats.org/officeDocument/2006/relationships/oleObject" Target="embeddings/oleObject356.bin"/><Relationship Id="rId1352" Type="http://schemas.openxmlformats.org/officeDocument/2006/relationships/image" Target="media/image536.wmf"/><Relationship Id="rId1797" Type="http://schemas.openxmlformats.org/officeDocument/2006/relationships/image" Target="media/image756.jpeg"/><Relationship Id="rId89" Type="http://schemas.openxmlformats.org/officeDocument/2006/relationships/hyperlink" Target="vlsgmech2.docx" TargetMode="External"/><Relationship Id="rId1005" Type="http://schemas.openxmlformats.org/officeDocument/2006/relationships/oleObject" Target="embeddings/oleObject308.bin"/><Relationship Id="rId1212" Type="http://schemas.openxmlformats.org/officeDocument/2006/relationships/image" Target="media/image467.wmf"/><Relationship Id="rId1657" Type="http://schemas.openxmlformats.org/officeDocument/2006/relationships/oleObject" Target="embeddings/oleObject578.bin"/><Relationship Id="rId1864" Type="http://schemas.openxmlformats.org/officeDocument/2006/relationships/oleObject" Target="embeddings/oleObject671.bin"/><Relationship Id="rId1517" Type="http://schemas.openxmlformats.org/officeDocument/2006/relationships/image" Target="media/image613.wmf"/><Relationship Id="rId1724" Type="http://schemas.openxmlformats.org/officeDocument/2006/relationships/hyperlink" Target="m918.xls" TargetMode="External"/><Relationship Id="rId16" Type="http://schemas.openxmlformats.org/officeDocument/2006/relationships/image" Target="media/image3.wmf"/><Relationship Id="rId165" Type="http://schemas.openxmlformats.org/officeDocument/2006/relationships/hyperlink" Target="vlsgmech2.docx" TargetMode="External"/><Relationship Id="rId372" Type="http://schemas.openxmlformats.org/officeDocument/2006/relationships/image" Target="media/image105.wmf"/><Relationship Id="rId677" Type="http://schemas.openxmlformats.org/officeDocument/2006/relationships/oleObject" Target="embeddings/oleObject181.bin"/><Relationship Id="rId232" Type="http://schemas.openxmlformats.org/officeDocument/2006/relationships/hyperlink" Target="vlsgmech.docx" TargetMode="External"/><Relationship Id="rId884" Type="http://schemas.openxmlformats.org/officeDocument/2006/relationships/oleObject" Target="embeddings/oleObject259.bin"/><Relationship Id="rId537" Type="http://schemas.openxmlformats.org/officeDocument/2006/relationships/image" Target="media/image162.wmf"/><Relationship Id="rId744" Type="http://schemas.openxmlformats.org/officeDocument/2006/relationships/hyperlink" Target="vlsgmech3.docx" TargetMode="External"/><Relationship Id="rId951" Type="http://schemas.openxmlformats.org/officeDocument/2006/relationships/hyperlink" Target="vlsgmech3.docx" TargetMode="External"/><Relationship Id="rId1167" Type="http://schemas.openxmlformats.org/officeDocument/2006/relationships/oleObject" Target="embeddings/oleObject365.bin"/><Relationship Id="rId1374" Type="http://schemas.openxmlformats.org/officeDocument/2006/relationships/oleObject" Target="embeddings/oleObject450.bin"/><Relationship Id="rId1581" Type="http://schemas.openxmlformats.org/officeDocument/2006/relationships/image" Target="media/image646.wmf"/><Relationship Id="rId1679" Type="http://schemas.openxmlformats.org/officeDocument/2006/relationships/oleObject" Target="embeddings/oleObject589.bin"/><Relationship Id="rId80" Type="http://schemas.openxmlformats.org/officeDocument/2006/relationships/hyperlink" Target="m73.xls" TargetMode="External"/><Relationship Id="rId604" Type="http://schemas.openxmlformats.org/officeDocument/2006/relationships/image" Target="media/image194.wmf"/><Relationship Id="rId811" Type="http://schemas.openxmlformats.org/officeDocument/2006/relationships/oleObject" Target="embeddings/oleObject229.bin"/><Relationship Id="rId1027" Type="http://schemas.openxmlformats.org/officeDocument/2006/relationships/image" Target="media/image382.jpeg"/><Relationship Id="rId1234" Type="http://schemas.openxmlformats.org/officeDocument/2006/relationships/image" Target="media/image477.jpeg"/><Relationship Id="rId1441" Type="http://schemas.openxmlformats.org/officeDocument/2006/relationships/oleObject" Target="embeddings/oleObject480.bin"/><Relationship Id="rId1886" Type="http://schemas.openxmlformats.org/officeDocument/2006/relationships/oleObject" Target="embeddings/oleObject682.bin"/><Relationship Id="rId909" Type="http://schemas.openxmlformats.org/officeDocument/2006/relationships/oleObject" Target="embeddings/oleObject270.bin"/><Relationship Id="rId1301" Type="http://schemas.openxmlformats.org/officeDocument/2006/relationships/image" Target="media/image511.wmf"/><Relationship Id="rId1539" Type="http://schemas.openxmlformats.org/officeDocument/2006/relationships/oleObject" Target="embeddings/oleObject522.bin"/><Relationship Id="rId1746" Type="http://schemas.openxmlformats.org/officeDocument/2006/relationships/oleObject" Target="embeddings/Microsoft_Excel_97-2003_Worksheet3.xls"/><Relationship Id="rId38" Type="http://schemas.openxmlformats.org/officeDocument/2006/relationships/image" Target="media/image10.png"/><Relationship Id="rId1606" Type="http://schemas.openxmlformats.org/officeDocument/2006/relationships/oleObject" Target="embeddings/oleObject555.bin"/><Relationship Id="rId1813" Type="http://schemas.openxmlformats.org/officeDocument/2006/relationships/image" Target="media/image765.wmf"/><Relationship Id="rId187" Type="http://schemas.openxmlformats.org/officeDocument/2006/relationships/hyperlink" Target="vlsgmech.docx" TargetMode="External"/><Relationship Id="rId394" Type="http://schemas.openxmlformats.org/officeDocument/2006/relationships/oleObject" Target="embeddings/oleObject94.bin"/><Relationship Id="rId254" Type="http://schemas.openxmlformats.org/officeDocument/2006/relationships/hyperlink" Target="vlsgmech.docx" TargetMode="External"/><Relationship Id="rId699" Type="http://schemas.openxmlformats.org/officeDocument/2006/relationships/oleObject" Target="embeddings/oleObject186.bin"/><Relationship Id="rId1091" Type="http://schemas.openxmlformats.org/officeDocument/2006/relationships/image" Target="media/image415.wmf"/><Relationship Id="rId114" Type="http://schemas.openxmlformats.org/officeDocument/2006/relationships/hyperlink" Target="vlsgmech.docx" TargetMode="External"/><Relationship Id="rId461" Type="http://schemas.openxmlformats.org/officeDocument/2006/relationships/hyperlink" Target="vlsgmech2.docx" TargetMode="External"/><Relationship Id="rId559" Type="http://schemas.openxmlformats.org/officeDocument/2006/relationships/oleObject" Target="embeddings/oleObject138.bin"/><Relationship Id="rId766" Type="http://schemas.openxmlformats.org/officeDocument/2006/relationships/image" Target="media/image262.wmf"/><Relationship Id="rId1189" Type="http://schemas.openxmlformats.org/officeDocument/2006/relationships/oleObject" Target="embeddings/oleObject372.bin"/><Relationship Id="rId1396" Type="http://schemas.openxmlformats.org/officeDocument/2006/relationships/image" Target="media/image556.wmf"/><Relationship Id="rId321" Type="http://schemas.openxmlformats.org/officeDocument/2006/relationships/hyperlink" Target="m418.xls" TargetMode="External"/><Relationship Id="rId419" Type="http://schemas.openxmlformats.org/officeDocument/2006/relationships/image" Target="media/image118.wmf"/><Relationship Id="rId626" Type="http://schemas.openxmlformats.org/officeDocument/2006/relationships/oleObject" Target="embeddings/oleObject160.bin"/><Relationship Id="rId973" Type="http://schemas.openxmlformats.org/officeDocument/2006/relationships/oleObject" Target="embeddings/oleObject292.bin"/><Relationship Id="rId1049" Type="http://schemas.openxmlformats.org/officeDocument/2006/relationships/image" Target="media/image394.wmf"/><Relationship Id="rId1256" Type="http://schemas.openxmlformats.org/officeDocument/2006/relationships/oleObject" Target="embeddings/oleObject401.bin"/><Relationship Id="rId833" Type="http://schemas.openxmlformats.org/officeDocument/2006/relationships/image" Target="media/image293.wmf"/><Relationship Id="rId1116" Type="http://schemas.openxmlformats.org/officeDocument/2006/relationships/image" Target="media/image425.wmf"/><Relationship Id="rId1463" Type="http://schemas.openxmlformats.org/officeDocument/2006/relationships/image" Target="media/image587.wmf"/><Relationship Id="rId1670" Type="http://schemas.openxmlformats.org/officeDocument/2006/relationships/oleObject" Target="embeddings/oleObject584.bin"/><Relationship Id="rId1768" Type="http://schemas.openxmlformats.org/officeDocument/2006/relationships/oleObject" Target="embeddings/oleObject628.bin"/><Relationship Id="rId900" Type="http://schemas.openxmlformats.org/officeDocument/2006/relationships/image" Target="media/image321.wmf"/><Relationship Id="rId1323" Type="http://schemas.openxmlformats.org/officeDocument/2006/relationships/oleObject" Target="embeddings/oleObject428.bin"/><Relationship Id="rId1530" Type="http://schemas.openxmlformats.org/officeDocument/2006/relationships/image" Target="media/image620.wmf"/><Relationship Id="rId1628" Type="http://schemas.openxmlformats.org/officeDocument/2006/relationships/oleObject" Target="embeddings/oleObject566.bin"/><Relationship Id="rId1835" Type="http://schemas.openxmlformats.org/officeDocument/2006/relationships/oleObject" Target="embeddings/oleObject659.bin"/><Relationship Id="rId1902" Type="http://schemas.openxmlformats.org/officeDocument/2006/relationships/header" Target="header1.xml"/><Relationship Id="rId276" Type="http://schemas.openxmlformats.org/officeDocument/2006/relationships/hyperlink" Target="vlsgmech.docx" TargetMode="External"/><Relationship Id="rId483" Type="http://schemas.openxmlformats.org/officeDocument/2006/relationships/hyperlink" Target="vlsgmech2.docx" TargetMode="External"/><Relationship Id="rId690" Type="http://schemas.openxmlformats.org/officeDocument/2006/relationships/oleObject" Target="embeddings/oleObject184.bin"/><Relationship Id="rId136" Type="http://schemas.openxmlformats.org/officeDocument/2006/relationships/hyperlink" Target="vlsgmech.docx" TargetMode="External"/><Relationship Id="rId343" Type="http://schemas.openxmlformats.org/officeDocument/2006/relationships/oleObject" Target="embeddings/oleObject74.bin"/><Relationship Id="rId550" Type="http://schemas.openxmlformats.org/officeDocument/2006/relationships/image" Target="media/image168.wmf"/><Relationship Id="rId788" Type="http://schemas.openxmlformats.org/officeDocument/2006/relationships/image" Target="media/image272.wmf"/><Relationship Id="rId995" Type="http://schemas.openxmlformats.org/officeDocument/2006/relationships/oleObject" Target="embeddings/oleObject303.bin"/><Relationship Id="rId1180" Type="http://schemas.openxmlformats.org/officeDocument/2006/relationships/oleObject" Target="embeddings/oleObject368.bin"/><Relationship Id="rId203" Type="http://schemas.openxmlformats.org/officeDocument/2006/relationships/hyperlink" Target="vlsgmech.docx" TargetMode="External"/><Relationship Id="rId648" Type="http://schemas.openxmlformats.org/officeDocument/2006/relationships/oleObject" Target="embeddings/oleObject171.bin"/><Relationship Id="rId855" Type="http://schemas.openxmlformats.org/officeDocument/2006/relationships/image" Target="media/image300.wmf"/><Relationship Id="rId1040" Type="http://schemas.openxmlformats.org/officeDocument/2006/relationships/hyperlink" Target="vlsgmech3.docx" TargetMode="External"/><Relationship Id="rId1278" Type="http://schemas.openxmlformats.org/officeDocument/2006/relationships/image" Target="media/image500.wmf"/><Relationship Id="rId1485" Type="http://schemas.openxmlformats.org/officeDocument/2006/relationships/image" Target="media/image598.wmf"/><Relationship Id="rId1692" Type="http://schemas.openxmlformats.org/officeDocument/2006/relationships/image" Target="media/image704.wmf"/><Relationship Id="rId410" Type="http://schemas.openxmlformats.org/officeDocument/2006/relationships/hyperlink" Target="vlsgmech.docx" TargetMode="External"/><Relationship Id="rId508" Type="http://schemas.openxmlformats.org/officeDocument/2006/relationships/oleObject" Target="embeddings/oleObject122.bin"/><Relationship Id="rId715" Type="http://schemas.openxmlformats.org/officeDocument/2006/relationships/oleObject" Target="embeddings/oleObject192.bin"/><Relationship Id="rId922" Type="http://schemas.openxmlformats.org/officeDocument/2006/relationships/image" Target="media/image332.wmf"/><Relationship Id="rId1138" Type="http://schemas.openxmlformats.org/officeDocument/2006/relationships/image" Target="media/image434.wmf"/><Relationship Id="rId1345" Type="http://schemas.openxmlformats.org/officeDocument/2006/relationships/oleObject" Target="embeddings/oleObject437.bin"/><Relationship Id="rId1552" Type="http://schemas.openxmlformats.org/officeDocument/2006/relationships/image" Target="media/image631.wmf"/><Relationship Id="rId1205" Type="http://schemas.openxmlformats.org/officeDocument/2006/relationships/image" Target="media/image464.wmf"/><Relationship Id="rId1857" Type="http://schemas.openxmlformats.org/officeDocument/2006/relationships/image" Target="media/image787.wmf"/><Relationship Id="rId51" Type="http://schemas.openxmlformats.org/officeDocument/2006/relationships/image" Target="media/image16.wmf"/><Relationship Id="rId1412" Type="http://schemas.openxmlformats.org/officeDocument/2006/relationships/image" Target="media/image563.wmf"/><Relationship Id="rId1717" Type="http://schemas.openxmlformats.org/officeDocument/2006/relationships/oleObject" Target="embeddings/oleObject606.bin"/><Relationship Id="rId298" Type="http://schemas.openxmlformats.org/officeDocument/2006/relationships/oleObject" Target="embeddings/oleObject56.bin"/><Relationship Id="rId158" Type="http://schemas.openxmlformats.org/officeDocument/2006/relationships/hyperlink" Target="vlsgmech3.docx" TargetMode="External"/><Relationship Id="rId365" Type="http://schemas.openxmlformats.org/officeDocument/2006/relationships/hyperlink" Target="vlsgmech.docx" TargetMode="External"/><Relationship Id="rId572" Type="http://schemas.openxmlformats.org/officeDocument/2006/relationships/hyperlink" Target="vlsgmech2.docx" TargetMode="External"/><Relationship Id="rId225" Type="http://schemas.openxmlformats.org/officeDocument/2006/relationships/hyperlink" Target="vlsgmech2.docx" TargetMode="External"/><Relationship Id="rId432" Type="http://schemas.openxmlformats.org/officeDocument/2006/relationships/hyperlink" Target="vlsgmech.docx" TargetMode="External"/><Relationship Id="rId877" Type="http://schemas.openxmlformats.org/officeDocument/2006/relationships/image" Target="media/image311.wmf"/><Relationship Id="rId1062" Type="http://schemas.openxmlformats.org/officeDocument/2006/relationships/hyperlink" Target="vlsgmech3.docx" TargetMode="External"/><Relationship Id="rId737" Type="http://schemas.openxmlformats.org/officeDocument/2006/relationships/oleObject" Target="embeddings/oleObject200.bin"/><Relationship Id="rId944" Type="http://schemas.openxmlformats.org/officeDocument/2006/relationships/image" Target="media/image343.jpeg"/><Relationship Id="rId1367" Type="http://schemas.openxmlformats.org/officeDocument/2006/relationships/oleObject" Target="embeddings/oleObject447.bin"/><Relationship Id="rId1574" Type="http://schemas.openxmlformats.org/officeDocument/2006/relationships/oleObject" Target="embeddings/oleObject539.bin"/><Relationship Id="rId1781" Type="http://schemas.openxmlformats.org/officeDocument/2006/relationships/image" Target="media/image748.wmf"/><Relationship Id="rId73" Type="http://schemas.openxmlformats.org/officeDocument/2006/relationships/oleObject" Target="embeddings/oleObject21.bin"/><Relationship Id="rId804" Type="http://schemas.openxmlformats.org/officeDocument/2006/relationships/image" Target="media/image279.wmf"/><Relationship Id="rId1227" Type="http://schemas.openxmlformats.org/officeDocument/2006/relationships/oleObject" Target="embeddings/oleObject388.bin"/><Relationship Id="rId1434" Type="http://schemas.openxmlformats.org/officeDocument/2006/relationships/image" Target="media/image574.wmf"/><Relationship Id="rId1641" Type="http://schemas.openxmlformats.org/officeDocument/2006/relationships/oleObject" Target="embeddings/oleObject570.bin"/><Relationship Id="rId1879" Type="http://schemas.openxmlformats.org/officeDocument/2006/relationships/image" Target="media/image798.wmf"/><Relationship Id="rId1501" Type="http://schemas.openxmlformats.org/officeDocument/2006/relationships/hyperlink" Target="m895.xls" TargetMode="External"/><Relationship Id="rId1739" Type="http://schemas.openxmlformats.org/officeDocument/2006/relationships/image" Target="media/image728.wmf"/><Relationship Id="rId1806" Type="http://schemas.openxmlformats.org/officeDocument/2006/relationships/image" Target="media/image761.wmf"/><Relationship Id="rId387" Type="http://schemas.openxmlformats.org/officeDocument/2006/relationships/oleObject" Target="embeddings/oleObject91.bin"/><Relationship Id="rId594" Type="http://schemas.openxmlformats.org/officeDocument/2006/relationships/image" Target="media/image189.wmf"/><Relationship Id="rId247" Type="http://schemas.openxmlformats.org/officeDocument/2006/relationships/image" Target="media/image53.wmf"/><Relationship Id="rId899" Type="http://schemas.openxmlformats.org/officeDocument/2006/relationships/oleObject" Target="embeddings/oleObject265.bin"/><Relationship Id="rId1084" Type="http://schemas.openxmlformats.org/officeDocument/2006/relationships/image" Target="media/image412.wmf"/><Relationship Id="rId107" Type="http://schemas.openxmlformats.org/officeDocument/2006/relationships/hyperlink" Target="vlsgmech2.docx" TargetMode="External"/><Relationship Id="rId454" Type="http://schemas.openxmlformats.org/officeDocument/2006/relationships/hyperlink" Target="vlsgmech2.docx" TargetMode="External"/><Relationship Id="rId661" Type="http://schemas.openxmlformats.org/officeDocument/2006/relationships/oleObject" Target="embeddings/oleObject175.bin"/><Relationship Id="rId759" Type="http://schemas.openxmlformats.org/officeDocument/2006/relationships/oleObject" Target="embeddings/oleObject208.bin"/><Relationship Id="rId966" Type="http://schemas.openxmlformats.org/officeDocument/2006/relationships/image" Target="media/image353.wmf"/><Relationship Id="rId1291" Type="http://schemas.openxmlformats.org/officeDocument/2006/relationships/oleObject" Target="embeddings/oleObject417.bin"/><Relationship Id="rId1389" Type="http://schemas.openxmlformats.org/officeDocument/2006/relationships/image" Target="media/image553.wmf"/><Relationship Id="rId1596" Type="http://schemas.openxmlformats.org/officeDocument/2006/relationships/oleObject" Target="embeddings/oleObject550.bin"/><Relationship Id="rId314" Type="http://schemas.openxmlformats.org/officeDocument/2006/relationships/image" Target="media/image78.wmf"/><Relationship Id="rId521" Type="http://schemas.openxmlformats.org/officeDocument/2006/relationships/hyperlink" Target="vlsgmech2.docx" TargetMode="External"/><Relationship Id="rId619" Type="http://schemas.openxmlformats.org/officeDocument/2006/relationships/image" Target="media/image200.jpeg"/><Relationship Id="rId1151" Type="http://schemas.openxmlformats.org/officeDocument/2006/relationships/oleObject" Target="embeddings/oleObject359.bin"/><Relationship Id="rId1249" Type="http://schemas.openxmlformats.org/officeDocument/2006/relationships/image" Target="media/image485.wmf"/><Relationship Id="rId95" Type="http://schemas.openxmlformats.org/officeDocument/2006/relationships/hyperlink" Target="vlsgmech2.docx" TargetMode="External"/><Relationship Id="rId826" Type="http://schemas.openxmlformats.org/officeDocument/2006/relationships/oleObject" Target="embeddings/oleObject236.bin"/><Relationship Id="rId1011" Type="http://schemas.openxmlformats.org/officeDocument/2006/relationships/oleObject" Target="embeddings/oleObject311.bin"/><Relationship Id="rId1109" Type="http://schemas.openxmlformats.org/officeDocument/2006/relationships/hyperlink" Target="m785.xls" TargetMode="External"/><Relationship Id="rId1456" Type="http://schemas.openxmlformats.org/officeDocument/2006/relationships/hyperlink" Target="vlsgmech3.docx" TargetMode="External"/><Relationship Id="rId1663" Type="http://schemas.openxmlformats.org/officeDocument/2006/relationships/oleObject" Target="embeddings/oleObject581.bin"/><Relationship Id="rId1870" Type="http://schemas.openxmlformats.org/officeDocument/2006/relationships/oleObject" Target="embeddings/oleObject674.bin"/><Relationship Id="rId1316" Type="http://schemas.openxmlformats.org/officeDocument/2006/relationships/image" Target="media/image519.wmf"/><Relationship Id="rId1523" Type="http://schemas.openxmlformats.org/officeDocument/2006/relationships/image" Target="media/image616.wmf"/><Relationship Id="rId1730" Type="http://schemas.openxmlformats.org/officeDocument/2006/relationships/oleObject" Target="embeddings/oleObject609.bin"/><Relationship Id="rId22" Type="http://schemas.openxmlformats.org/officeDocument/2006/relationships/image" Target="media/image6.wmf"/><Relationship Id="rId1828" Type="http://schemas.openxmlformats.org/officeDocument/2006/relationships/image" Target="media/image772.wmf"/><Relationship Id="rId171" Type="http://schemas.openxmlformats.org/officeDocument/2006/relationships/hyperlink" Target="vlsgmech.docx" TargetMode="External"/><Relationship Id="rId269" Type="http://schemas.openxmlformats.org/officeDocument/2006/relationships/oleObject" Target="embeddings/oleObject46.bin"/><Relationship Id="rId476" Type="http://schemas.openxmlformats.org/officeDocument/2006/relationships/image" Target="media/image137.wmf"/><Relationship Id="rId683" Type="http://schemas.openxmlformats.org/officeDocument/2006/relationships/hyperlink" Target="vlsgmech2.docx" TargetMode="External"/><Relationship Id="rId890" Type="http://schemas.openxmlformats.org/officeDocument/2006/relationships/hyperlink" Target="vlsgmech3.docx" TargetMode="External"/><Relationship Id="rId129" Type="http://schemas.openxmlformats.org/officeDocument/2006/relationships/oleObject" Target="embeddings/oleObject27.bin"/><Relationship Id="rId336" Type="http://schemas.openxmlformats.org/officeDocument/2006/relationships/image" Target="media/image89.wmf"/><Relationship Id="rId543" Type="http://schemas.openxmlformats.org/officeDocument/2006/relationships/image" Target="media/image165.wmf"/><Relationship Id="rId988" Type="http://schemas.openxmlformats.org/officeDocument/2006/relationships/image" Target="media/image364.wmf"/><Relationship Id="rId1173" Type="http://schemas.openxmlformats.org/officeDocument/2006/relationships/hyperlink" Target="vlsgmech3.docx" TargetMode="External"/><Relationship Id="rId1380" Type="http://schemas.openxmlformats.org/officeDocument/2006/relationships/oleObject" Target="embeddings/oleObject453.bin"/><Relationship Id="rId403" Type="http://schemas.openxmlformats.org/officeDocument/2006/relationships/hyperlink" Target="vlsgmech.docx" TargetMode="External"/><Relationship Id="rId750" Type="http://schemas.openxmlformats.org/officeDocument/2006/relationships/image" Target="media/image254.wmf"/><Relationship Id="rId848" Type="http://schemas.openxmlformats.org/officeDocument/2006/relationships/image" Target="media/image297.jpeg"/><Relationship Id="rId1033" Type="http://schemas.openxmlformats.org/officeDocument/2006/relationships/image" Target="media/image388.jpeg"/><Relationship Id="rId1478" Type="http://schemas.openxmlformats.org/officeDocument/2006/relationships/oleObject" Target="embeddings/oleObject496.bin"/><Relationship Id="rId1685" Type="http://schemas.openxmlformats.org/officeDocument/2006/relationships/image" Target="media/image700.wmf"/><Relationship Id="rId1892" Type="http://schemas.openxmlformats.org/officeDocument/2006/relationships/oleObject" Target="embeddings/oleObject685.bin"/><Relationship Id="rId610" Type="http://schemas.openxmlformats.org/officeDocument/2006/relationships/image" Target="media/image197.wmf"/><Relationship Id="rId708" Type="http://schemas.openxmlformats.org/officeDocument/2006/relationships/image" Target="media/image237.wmf"/><Relationship Id="rId915" Type="http://schemas.openxmlformats.org/officeDocument/2006/relationships/oleObject" Target="embeddings/oleObject273.bin"/><Relationship Id="rId1240" Type="http://schemas.openxmlformats.org/officeDocument/2006/relationships/oleObject" Target="embeddings/oleObject394.bin"/><Relationship Id="rId1338" Type="http://schemas.openxmlformats.org/officeDocument/2006/relationships/image" Target="media/image529.wmf"/><Relationship Id="rId1545" Type="http://schemas.openxmlformats.org/officeDocument/2006/relationships/oleObject" Target="embeddings/oleObject525.bin"/><Relationship Id="rId1100" Type="http://schemas.openxmlformats.org/officeDocument/2006/relationships/oleObject" Target="embeddings/oleObject340.bin"/><Relationship Id="rId1405" Type="http://schemas.openxmlformats.org/officeDocument/2006/relationships/oleObject" Target="embeddings/oleObject464.bin"/><Relationship Id="rId1752" Type="http://schemas.openxmlformats.org/officeDocument/2006/relationships/image" Target="media/image734.wmf"/><Relationship Id="rId44" Type="http://schemas.openxmlformats.org/officeDocument/2006/relationships/hyperlink" Target="vlsgmech.docx" TargetMode="External"/><Relationship Id="rId1612" Type="http://schemas.openxmlformats.org/officeDocument/2006/relationships/oleObject" Target="embeddings/oleObject558.bin"/><Relationship Id="rId193" Type="http://schemas.openxmlformats.org/officeDocument/2006/relationships/hyperlink" Target="vlsgmech.docx" TargetMode="External"/><Relationship Id="rId498" Type="http://schemas.openxmlformats.org/officeDocument/2006/relationships/oleObject" Target="embeddings/oleObject117.bin"/><Relationship Id="rId260" Type="http://schemas.openxmlformats.org/officeDocument/2006/relationships/hyperlink" Target="vlsgmech.docx" TargetMode="External"/><Relationship Id="rId120" Type="http://schemas.openxmlformats.org/officeDocument/2006/relationships/image" Target="media/image28.wmf"/><Relationship Id="rId358" Type="http://schemas.openxmlformats.org/officeDocument/2006/relationships/image" Target="media/image100.jpeg"/><Relationship Id="rId565" Type="http://schemas.openxmlformats.org/officeDocument/2006/relationships/oleObject" Target="embeddings/oleObject141.bin"/><Relationship Id="rId772" Type="http://schemas.openxmlformats.org/officeDocument/2006/relationships/image" Target="media/image265.wmf"/><Relationship Id="rId1195" Type="http://schemas.openxmlformats.org/officeDocument/2006/relationships/image" Target="media/image459.wmf"/><Relationship Id="rId218" Type="http://schemas.openxmlformats.org/officeDocument/2006/relationships/image" Target="media/image48.jpeg"/><Relationship Id="rId425" Type="http://schemas.openxmlformats.org/officeDocument/2006/relationships/image" Target="media/image121.wmf"/><Relationship Id="rId632" Type="http://schemas.openxmlformats.org/officeDocument/2006/relationships/oleObject" Target="embeddings/oleObject163.bin"/><Relationship Id="rId1055" Type="http://schemas.openxmlformats.org/officeDocument/2006/relationships/image" Target="media/image397.wmf"/><Relationship Id="rId1262" Type="http://schemas.openxmlformats.org/officeDocument/2006/relationships/oleObject" Target="embeddings/oleObject403.bin"/><Relationship Id="rId937" Type="http://schemas.openxmlformats.org/officeDocument/2006/relationships/hyperlink" Target="vlsgmech3.docx" TargetMode="External"/><Relationship Id="rId1122" Type="http://schemas.openxmlformats.org/officeDocument/2006/relationships/hyperlink" Target="vlsgmech3.docx" TargetMode="External"/><Relationship Id="rId1567" Type="http://schemas.openxmlformats.org/officeDocument/2006/relationships/image" Target="media/image639.wmf"/><Relationship Id="rId1774" Type="http://schemas.openxmlformats.org/officeDocument/2006/relationships/oleObject" Target="embeddings/oleObject631.bin"/><Relationship Id="rId66" Type="http://schemas.openxmlformats.org/officeDocument/2006/relationships/oleObject" Target="embeddings/oleObject18.bin"/><Relationship Id="rId1427" Type="http://schemas.openxmlformats.org/officeDocument/2006/relationships/oleObject" Target="embeddings/oleObject474.bin"/><Relationship Id="rId1634" Type="http://schemas.openxmlformats.org/officeDocument/2006/relationships/image" Target="media/image674.jpeg"/><Relationship Id="rId1841" Type="http://schemas.openxmlformats.org/officeDocument/2006/relationships/oleObject" Target="embeddings/oleObject662.bin"/><Relationship Id="rId1701" Type="http://schemas.openxmlformats.org/officeDocument/2006/relationships/oleObject" Target="embeddings/oleObject599.bin"/><Relationship Id="rId282" Type="http://schemas.openxmlformats.org/officeDocument/2006/relationships/hyperlink" Target="vlsgmech2.docx" TargetMode="External"/><Relationship Id="rId587" Type="http://schemas.openxmlformats.org/officeDocument/2006/relationships/hyperlink" Target="vlsgmech2.docx" TargetMode="External"/><Relationship Id="rId8" Type="http://schemas.openxmlformats.org/officeDocument/2006/relationships/image" Target="media/image1.jpeg"/><Relationship Id="rId142" Type="http://schemas.openxmlformats.org/officeDocument/2006/relationships/oleObject" Target="embeddings/oleObject30.bin"/><Relationship Id="rId447" Type="http://schemas.openxmlformats.org/officeDocument/2006/relationships/image" Target="media/image128.jpeg"/><Relationship Id="rId794" Type="http://schemas.openxmlformats.org/officeDocument/2006/relationships/hyperlink" Target="vlsgmech3.docx" TargetMode="External"/><Relationship Id="rId1077" Type="http://schemas.openxmlformats.org/officeDocument/2006/relationships/oleObject" Target="embeddings/oleObject332.bin"/><Relationship Id="rId654" Type="http://schemas.openxmlformats.org/officeDocument/2006/relationships/image" Target="media/image218.wmf"/><Relationship Id="rId861" Type="http://schemas.openxmlformats.org/officeDocument/2006/relationships/image" Target="media/image303.wmf"/><Relationship Id="rId959" Type="http://schemas.openxmlformats.org/officeDocument/2006/relationships/hyperlink" Target="vlsgmech3.docx" TargetMode="External"/><Relationship Id="rId1284" Type="http://schemas.openxmlformats.org/officeDocument/2006/relationships/image" Target="media/image503.wmf"/><Relationship Id="rId1491" Type="http://schemas.openxmlformats.org/officeDocument/2006/relationships/image" Target="media/image601.wmf"/><Relationship Id="rId1589" Type="http://schemas.openxmlformats.org/officeDocument/2006/relationships/image" Target="media/image650.wmf"/><Relationship Id="rId307" Type="http://schemas.openxmlformats.org/officeDocument/2006/relationships/image" Target="media/image74.png"/><Relationship Id="rId514" Type="http://schemas.openxmlformats.org/officeDocument/2006/relationships/image" Target="media/image153.wmf"/><Relationship Id="rId721" Type="http://schemas.openxmlformats.org/officeDocument/2006/relationships/image" Target="media/image243.wmf"/><Relationship Id="rId1144" Type="http://schemas.openxmlformats.org/officeDocument/2006/relationships/image" Target="media/image437.wmf"/><Relationship Id="rId1351" Type="http://schemas.openxmlformats.org/officeDocument/2006/relationships/oleObject" Target="embeddings/oleObject440.bin"/><Relationship Id="rId1449" Type="http://schemas.openxmlformats.org/officeDocument/2006/relationships/oleObject" Target="embeddings/oleObject484.bin"/><Relationship Id="rId1796" Type="http://schemas.openxmlformats.org/officeDocument/2006/relationships/oleObject" Target="embeddings/oleObject640.bin"/><Relationship Id="rId88" Type="http://schemas.openxmlformats.org/officeDocument/2006/relationships/hyperlink" Target="vlsgmech.docx" TargetMode="External"/><Relationship Id="rId819" Type="http://schemas.openxmlformats.org/officeDocument/2006/relationships/oleObject" Target="embeddings/oleObject233.bin"/><Relationship Id="rId1004" Type="http://schemas.openxmlformats.org/officeDocument/2006/relationships/image" Target="media/image372.wmf"/><Relationship Id="rId1211" Type="http://schemas.openxmlformats.org/officeDocument/2006/relationships/oleObject" Target="embeddings/oleObject382.bin"/><Relationship Id="rId1656" Type="http://schemas.openxmlformats.org/officeDocument/2006/relationships/oleObject" Target="embeddings/oleObject577.bin"/><Relationship Id="rId1863" Type="http://schemas.openxmlformats.org/officeDocument/2006/relationships/image" Target="media/image790.wmf"/><Relationship Id="rId1309" Type="http://schemas.openxmlformats.org/officeDocument/2006/relationships/image" Target="media/image515.wmf"/><Relationship Id="rId1516" Type="http://schemas.openxmlformats.org/officeDocument/2006/relationships/oleObject" Target="embeddings/oleObject511.bin"/><Relationship Id="rId1723" Type="http://schemas.openxmlformats.org/officeDocument/2006/relationships/oleObject" Target="embeddings/Microsoft_Excel_97-2003_Worksheet2.xls"/></Relationships>
</file>

<file path=word/_rels/settings.xml.rels><?xml version="1.0" encoding="UTF-8" standalone="yes"?>
<Relationships xmlns="http://schemas.openxmlformats.org/package/2006/relationships"><Relationship Id="rId1" Type="http://schemas.openxmlformats.org/officeDocument/2006/relationships/attachedTemplate" Target="file:///D:\wolke\sammlung_docx\aufgabe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aufgaben.dot</Template>
  <TotalTime>0</TotalTime>
  <Pages>228</Pages>
  <Words>46600</Words>
  <Characters>293582</Characters>
  <Application>Microsoft Office Word</Application>
  <DocSecurity>0</DocSecurity>
  <Lines>2446</Lines>
  <Paragraphs>679</Paragraphs>
  <ScaleCrop>false</ScaleCrop>
  <HeadingPairs>
    <vt:vector size="2" baseType="variant">
      <vt:variant>
        <vt:lpstr>Titel</vt:lpstr>
      </vt:variant>
      <vt:variant>
        <vt:i4>1</vt:i4>
      </vt:variant>
    </vt:vector>
  </HeadingPairs>
  <TitlesOfParts>
    <vt:vector size="1" baseType="lpstr">
      <vt:lpstr>Pittys Physikaufgaben - Elektrizitätslehre</vt:lpstr>
    </vt:vector>
  </TitlesOfParts>
  <Company> </Company>
  <LinksUpToDate>false</LinksUpToDate>
  <CharactersWithSpaces>339503</CharactersWithSpaces>
  <SharedDoc>false</SharedDoc>
  <HLinks>
    <vt:vector size="2616" baseType="variant">
      <vt:variant>
        <vt:i4>4980738</vt:i4>
      </vt:variant>
      <vt:variant>
        <vt:i4>3219</vt:i4>
      </vt:variant>
      <vt:variant>
        <vt:i4>0</vt:i4>
      </vt:variant>
      <vt:variant>
        <vt:i4>5</vt:i4>
      </vt:variant>
      <vt:variant>
        <vt:lpwstr>vlsgmech3.doc</vt:lpwstr>
      </vt:variant>
      <vt:variant>
        <vt:lpwstr>m932</vt:lpwstr>
      </vt:variant>
      <vt:variant>
        <vt:i4>131100</vt:i4>
      </vt:variant>
      <vt:variant>
        <vt:i4>3216</vt:i4>
      </vt:variant>
      <vt:variant>
        <vt:i4>0</vt:i4>
      </vt:variant>
      <vt:variant>
        <vt:i4>5</vt:i4>
      </vt:variant>
      <vt:variant>
        <vt:lpwstr>m930.xls</vt:lpwstr>
      </vt:variant>
      <vt:variant>
        <vt:lpwstr/>
      </vt:variant>
      <vt:variant>
        <vt:i4>4587523</vt:i4>
      </vt:variant>
      <vt:variant>
        <vt:i4>3138</vt:i4>
      </vt:variant>
      <vt:variant>
        <vt:i4>0</vt:i4>
      </vt:variant>
      <vt:variant>
        <vt:i4>5</vt:i4>
      </vt:variant>
      <vt:variant>
        <vt:lpwstr>vlsgmech3.doc</vt:lpwstr>
      </vt:variant>
      <vt:variant>
        <vt:lpwstr>m928</vt:lpwstr>
      </vt:variant>
      <vt:variant>
        <vt:i4>655390</vt:i4>
      </vt:variant>
      <vt:variant>
        <vt:i4>3030</vt:i4>
      </vt:variant>
      <vt:variant>
        <vt:i4>0</vt:i4>
      </vt:variant>
      <vt:variant>
        <vt:i4>5</vt:i4>
      </vt:variant>
      <vt:variant>
        <vt:lpwstr>m918.xls</vt:lpwstr>
      </vt:variant>
      <vt:variant>
        <vt:lpwstr/>
      </vt:variant>
      <vt:variant>
        <vt:i4>4718592</vt:i4>
      </vt:variant>
      <vt:variant>
        <vt:i4>3024</vt:i4>
      </vt:variant>
      <vt:variant>
        <vt:i4>0</vt:i4>
      </vt:variant>
      <vt:variant>
        <vt:i4>5</vt:i4>
      </vt:variant>
      <vt:variant>
        <vt:lpwstr>vlsgmech3.doc</vt:lpwstr>
      </vt:variant>
      <vt:variant>
        <vt:lpwstr>m916</vt:lpwstr>
      </vt:variant>
      <vt:variant>
        <vt:i4>4849664</vt:i4>
      </vt:variant>
      <vt:variant>
        <vt:i4>3018</vt:i4>
      </vt:variant>
      <vt:variant>
        <vt:i4>0</vt:i4>
      </vt:variant>
      <vt:variant>
        <vt:i4>5</vt:i4>
      </vt:variant>
      <vt:variant>
        <vt:lpwstr>vlsgmech3.doc</vt:lpwstr>
      </vt:variant>
      <vt:variant>
        <vt:lpwstr>m914</vt:lpwstr>
      </vt:variant>
      <vt:variant>
        <vt:i4>2687045</vt:i4>
      </vt:variant>
      <vt:variant>
        <vt:i4>2901</vt:i4>
      </vt:variant>
      <vt:variant>
        <vt:i4>0</vt:i4>
      </vt:variant>
      <vt:variant>
        <vt:i4>5</vt:i4>
      </vt:variant>
      <vt:variant>
        <vt:lpwstr>http://de.wikipedia.org/wiki/Mariottesche_Flasche</vt:lpwstr>
      </vt:variant>
      <vt:variant>
        <vt:lpwstr/>
      </vt:variant>
      <vt:variant>
        <vt:i4>4653064</vt:i4>
      </vt:variant>
      <vt:variant>
        <vt:i4>2727</vt:i4>
      </vt:variant>
      <vt:variant>
        <vt:i4>0</vt:i4>
      </vt:variant>
      <vt:variant>
        <vt:i4>5</vt:i4>
      </vt:variant>
      <vt:variant>
        <vt:lpwstr>vlsgmech3.doc</vt:lpwstr>
      </vt:variant>
      <vt:variant>
        <vt:lpwstr>m898</vt:lpwstr>
      </vt:variant>
      <vt:variant>
        <vt:i4>327702</vt:i4>
      </vt:variant>
      <vt:variant>
        <vt:i4>2715</vt:i4>
      </vt:variant>
      <vt:variant>
        <vt:i4>0</vt:i4>
      </vt:variant>
      <vt:variant>
        <vt:i4>5</vt:i4>
      </vt:variant>
      <vt:variant>
        <vt:lpwstr>m896.xls</vt:lpwstr>
      </vt:variant>
      <vt:variant>
        <vt:lpwstr/>
      </vt:variant>
      <vt:variant>
        <vt:i4>393238</vt:i4>
      </vt:variant>
      <vt:variant>
        <vt:i4>2706</vt:i4>
      </vt:variant>
      <vt:variant>
        <vt:i4>0</vt:i4>
      </vt:variant>
      <vt:variant>
        <vt:i4>5</vt:i4>
      </vt:variant>
      <vt:variant>
        <vt:lpwstr>m895.xls</vt:lpwstr>
      </vt:variant>
      <vt:variant>
        <vt:lpwstr/>
      </vt:variant>
      <vt:variant>
        <vt:i4>65558</vt:i4>
      </vt:variant>
      <vt:variant>
        <vt:i4>2643</vt:i4>
      </vt:variant>
      <vt:variant>
        <vt:i4>0</vt:i4>
      </vt:variant>
      <vt:variant>
        <vt:i4>5</vt:i4>
      </vt:variant>
      <vt:variant>
        <vt:lpwstr>m892.xls</vt:lpwstr>
      </vt:variant>
      <vt:variant>
        <vt:lpwstr/>
      </vt:variant>
      <vt:variant>
        <vt:i4>5111816</vt:i4>
      </vt:variant>
      <vt:variant>
        <vt:i4>2640</vt:i4>
      </vt:variant>
      <vt:variant>
        <vt:i4>0</vt:i4>
      </vt:variant>
      <vt:variant>
        <vt:i4>5</vt:i4>
      </vt:variant>
      <vt:variant>
        <vt:lpwstr>vlsgmech3.doc</vt:lpwstr>
      </vt:variant>
      <vt:variant>
        <vt:lpwstr>m891</vt:lpwstr>
      </vt:variant>
      <vt:variant>
        <vt:i4>5177352</vt:i4>
      </vt:variant>
      <vt:variant>
        <vt:i4>2637</vt:i4>
      </vt:variant>
      <vt:variant>
        <vt:i4>0</vt:i4>
      </vt:variant>
      <vt:variant>
        <vt:i4>5</vt:i4>
      </vt:variant>
      <vt:variant>
        <vt:lpwstr>vlsgmech3.doc</vt:lpwstr>
      </vt:variant>
      <vt:variant>
        <vt:lpwstr>m890</vt:lpwstr>
      </vt:variant>
      <vt:variant>
        <vt:i4>4653065</vt:i4>
      </vt:variant>
      <vt:variant>
        <vt:i4>2634</vt:i4>
      </vt:variant>
      <vt:variant>
        <vt:i4>0</vt:i4>
      </vt:variant>
      <vt:variant>
        <vt:i4>5</vt:i4>
      </vt:variant>
      <vt:variant>
        <vt:lpwstr>vlsgmech3.doc</vt:lpwstr>
      </vt:variant>
      <vt:variant>
        <vt:lpwstr>m888</vt:lpwstr>
      </vt:variant>
      <vt:variant>
        <vt:i4>4980745</vt:i4>
      </vt:variant>
      <vt:variant>
        <vt:i4>2607</vt:i4>
      </vt:variant>
      <vt:variant>
        <vt:i4>0</vt:i4>
      </vt:variant>
      <vt:variant>
        <vt:i4>5</vt:i4>
      </vt:variant>
      <vt:variant>
        <vt:lpwstr>vlsgmech3.doc</vt:lpwstr>
      </vt:variant>
      <vt:variant>
        <vt:lpwstr>m883</vt:lpwstr>
      </vt:variant>
      <vt:variant>
        <vt:i4>4653062</vt:i4>
      </vt:variant>
      <vt:variant>
        <vt:i4>2565</vt:i4>
      </vt:variant>
      <vt:variant>
        <vt:i4>0</vt:i4>
      </vt:variant>
      <vt:variant>
        <vt:i4>5</vt:i4>
      </vt:variant>
      <vt:variant>
        <vt:lpwstr>vlsgmech3.doc</vt:lpwstr>
      </vt:variant>
      <vt:variant>
        <vt:lpwstr>m878</vt:lpwstr>
      </vt:variant>
      <vt:variant>
        <vt:i4>4784134</vt:i4>
      </vt:variant>
      <vt:variant>
        <vt:i4>2562</vt:i4>
      </vt:variant>
      <vt:variant>
        <vt:i4>0</vt:i4>
      </vt:variant>
      <vt:variant>
        <vt:i4>5</vt:i4>
      </vt:variant>
      <vt:variant>
        <vt:lpwstr>vlsgmech3.doc</vt:lpwstr>
      </vt:variant>
      <vt:variant>
        <vt:lpwstr>m876</vt:lpwstr>
      </vt:variant>
      <vt:variant>
        <vt:i4>5046278</vt:i4>
      </vt:variant>
      <vt:variant>
        <vt:i4>2535</vt:i4>
      </vt:variant>
      <vt:variant>
        <vt:i4>0</vt:i4>
      </vt:variant>
      <vt:variant>
        <vt:i4>5</vt:i4>
      </vt:variant>
      <vt:variant>
        <vt:lpwstr>vlsgmech3.doc</vt:lpwstr>
      </vt:variant>
      <vt:variant>
        <vt:lpwstr>m872</vt:lpwstr>
      </vt:variant>
      <vt:variant>
        <vt:i4>5111814</vt:i4>
      </vt:variant>
      <vt:variant>
        <vt:i4>2532</vt:i4>
      </vt:variant>
      <vt:variant>
        <vt:i4>0</vt:i4>
      </vt:variant>
      <vt:variant>
        <vt:i4>5</vt:i4>
      </vt:variant>
      <vt:variant>
        <vt:lpwstr>vlsgmech3.doc</vt:lpwstr>
      </vt:variant>
      <vt:variant>
        <vt:lpwstr>m871</vt:lpwstr>
      </vt:variant>
      <vt:variant>
        <vt:i4>4587527</vt:i4>
      </vt:variant>
      <vt:variant>
        <vt:i4>2499</vt:i4>
      </vt:variant>
      <vt:variant>
        <vt:i4>0</vt:i4>
      </vt:variant>
      <vt:variant>
        <vt:i4>5</vt:i4>
      </vt:variant>
      <vt:variant>
        <vt:lpwstr>vlsgmech3.doc</vt:lpwstr>
      </vt:variant>
      <vt:variant>
        <vt:lpwstr>m869</vt:lpwstr>
      </vt:variant>
      <vt:variant>
        <vt:i4>7209023</vt:i4>
      </vt:variant>
      <vt:variant>
        <vt:i4>2478</vt:i4>
      </vt:variant>
      <vt:variant>
        <vt:i4>0</vt:i4>
      </vt:variant>
      <vt:variant>
        <vt:i4>5</vt:i4>
      </vt:variant>
      <vt:variant>
        <vt:lpwstr>bilder/m863.pdf</vt:lpwstr>
      </vt:variant>
      <vt:variant>
        <vt:lpwstr/>
      </vt:variant>
      <vt:variant>
        <vt:i4>7995427</vt:i4>
      </vt:variant>
      <vt:variant>
        <vt:i4>2475</vt:i4>
      </vt:variant>
      <vt:variant>
        <vt:i4>0</vt:i4>
      </vt:variant>
      <vt:variant>
        <vt:i4>5</vt:i4>
      </vt:variant>
      <vt:variant>
        <vt:lpwstr>bilder/m862.mpg</vt:lpwstr>
      </vt:variant>
      <vt:variant>
        <vt:lpwstr/>
      </vt:variant>
      <vt:variant>
        <vt:i4>4587524</vt:i4>
      </vt:variant>
      <vt:variant>
        <vt:i4>2451</vt:i4>
      </vt:variant>
      <vt:variant>
        <vt:i4>0</vt:i4>
      </vt:variant>
      <vt:variant>
        <vt:i4>5</vt:i4>
      </vt:variant>
      <vt:variant>
        <vt:lpwstr>vlsgmech3.doc</vt:lpwstr>
      </vt:variant>
      <vt:variant>
        <vt:lpwstr>m859</vt:lpwstr>
      </vt:variant>
      <vt:variant>
        <vt:i4>4915204</vt:i4>
      </vt:variant>
      <vt:variant>
        <vt:i4>2433</vt:i4>
      </vt:variant>
      <vt:variant>
        <vt:i4>0</vt:i4>
      </vt:variant>
      <vt:variant>
        <vt:i4>5</vt:i4>
      </vt:variant>
      <vt:variant>
        <vt:lpwstr>vlsgmech3.doc</vt:lpwstr>
      </vt:variant>
      <vt:variant>
        <vt:lpwstr>m854</vt:lpwstr>
      </vt:variant>
      <vt:variant>
        <vt:i4>5046276</vt:i4>
      </vt:variant>
      <vt:variant>
        <vt:i4>2430</vt:i4>
      </vt:variant>
      <vt:variant>
        <vt:i4>0</vt:i4>
      </vt:variant>
      <vt:variant>
        <vt:i4>5</vt:i4>
      </vt:variant>
      <vt:variant>
        <vt:lpwstr>vlsgmech3.doc</vt:lpwstr>
      </vt:variant>
      <vt:variant>
        <vt:lpwstr>m852</vt:lpwstr>
      </vt:variant>
      <vt:variant>
        <vt:i4>5177348</vt:i4>
      </vt:variant>
      <vt:variant>
        <vt:i4>2409</vt:i4>
      </vt:variant>
      <vt:variant>
        <vt:i4>0</vt:i4>
      </vt:variant>
      <vt:variant>
        <vt:i4>5</vt:i4>
      </vt:variant>
      <vt:variant>
        <vt:lpwstr>vlsgmech3.doc</vt:lpwstr>
      </vt:variant>
      <vt:variant>
        <vt:lpwstr>m850</vt:lpwstr>
      </vt:variant>
      <vt:variant>
        <vt:i4>4653061</vt:i4>
      </vt:variant>
      <vt:variant>
        <vt:i4>2406</vt:i4>
      </vt:variant>
      <vt:variant>
        <vt:i4>0</vt:i4>
      </vt:variant>
      <vt:variant>
        <vt:i4>5</vt:i4>
      </vt:variant>
      <vt:variant>
        <vt:lpwstr>vlsgmech3.doc</vt:lpwstr>
      </vt:variant>
      <vt:variant>
        <vt:lpwstr>m848</vt:lpwstr>
      </vt:variant>
      <vt:variant>
        <vt:i4>4653058</vt:i4>
      </vt:variant>
      <vt:variant>
        <vt:i4>2403</vt:i4>
      </vt:variant>
      <vt:variant>
        <vt:i4>0</vt:i4>
      </vt:variant>
      <vt:variant>
        <vt:i4>5</vt:i4>
      </vt:variant>
      <vt:variant>
        <vt:lpwstr>vlsgmech3.doc</vt:lpwstr>
      </vt:variant>
      <vt:variant>
        <vt:lpwstr>m838</vt:lpwstr>
      </vt:variant>
      <vt:variant>
        <vt:i4>262172</vt:i4>
      </vt:variant>
      <vt:variant>
        <vt:i4>2394</vt:i4>
      </vt:variant>
      <vt:variant>
        <vt:i4>0</vt:i4>
      </vt:variant>
      <vt:variant>
        <vt:i4>5</vt:i4>
      </vt:variant>
      <vt:variant>
        <vt:lpwstr>m837.xls</vt:lpwstr>
      </vt:variant>
      <vt:variant>
        <vt:lpwstr/>
      </vt:variant>
      <vt:variant>
        <vt:i4>5046274</vt:i4>
      </vt:variant>
      <vt:variant>
        <vt:i4>2376</vt:i4>
      </vt:variant>
      <vt:variant>
        <vt:i4>0</vt:i4>
      </vt:variant>
      <vt:variant>
        <vt:i4>5</vt:i4>
      </vt:variant>
      <vt:variant>
        <vt:lpwstr>vlsgmech3.doc</vt:lpwstr>
      </vt:variant>
      <vt:variant>
        <vt:lpwstr>m832</vt:lpwstr>
      </vt:variant>
      <vt:variant>
        <vt:i4>5111810</vt:i4>
      </vt:variant>
      <vt:variant>
        <vt:i4>2373</vt:i4>
      </vt:variant>
      <vt:variant>
        <vt:i4>0</vt:i4>
      </vt:variant>
      <vt:variant>
        <vt:i4>5</vt:i4>
      </vt:variant>
      <vt:variant>
        <vt:lpwstr>vlsgmech3.doc</vt:lpwstr>
      </vt:variant>
      <vt:variant>
        <vt:lpwstr>m831</vt:lpwstr>
      </vt:variant>
      <vt:variant>
        <vt:i4>4980739</vt:i4>
      </vt:variant>
      <vt:variant>
        <vt:i4>2322</vt:i4>
      </vt:variant>
      <vt:variant>
        <vt:i4>0</vt:i4>
      </vt:variant>
      <vt:variant>
        <vt:i4>5</vt:i4>
      </vt:variant>
      <vt:variant>
        <vt:lpwstr>vlsgmech3.doc</vt:lpwstr>
      </vt:variant>
      <vt:variant>
        <vt:lpwstr>m823</vt:lpwstr>
      </vt:variant>
      <vt:variant>
        <vt:i4>5111811</vt:i4>
      </vt:variant>
      <vt:variant>
        <vt:i4>2304</vt:i4>
      </vt:variant>
      <vt:variant>
        <vt:i4>0</vt:i4>
      </vt:variant>
      <vt:variant>
        <vt:i4>5</vt:i4>
      </vt:variant>
      <vt:variant>
        <vt:lpwstr>vlsgmech3.doc</vt:lpwstr>
      </vt:variant>
      <vt:variant>
        <vt:lpwstr>m821</vt:lpwstr>
      </vt:variant>
      <vt:variant>
        <vt:i4>4849664</vt:i4>
      </vt:variant>
      <vt:variant>
        <vt:i4>2262</vt:i4>
      </vt:variant>
      <vt:variant>
        <vt:i4>0</vt:i4>
      </vt:variant>
      <vt:variant>
        <vt:i4>5</vt:i4>
      </vt:variant>
      <vt:variant>
        <vt:lpwstr>vlsgmech3.doc</vt:lpwstr>
      </vt:variant>
      <vt:variant>
        <vt:lpwstr>m815</vt:lpwstr>
      </vt:variant>
      <vt:variant>
        <vt:i4>4915200</vt:i4>
      </vt:variant>
      <vt:variant>
        <vt:i4>2259</vt:i4>
      </vt:variant>
      <vt:variant>
        <vt:i4>0</vt:i4>
      </vt:variant>
      <vt:variant>
        <vt:i4>5</vt:i4>
      </vt:variant>
      <vt:variant>
        <vt:lpwstr>vlsgmech3.doc</vt:lpwstr>
      </vt:variant>
      <vt:variant>
        <vt:lpwstr>m814</vt:lpwstr>
      </vt:variant>
      <vt:variant>
        <vt:i4>4980736</vt:i4>
      </vt:variant>
      <vt:variant>
        <vt:i4>2256</vt:i4>
      </vt:variant>
      <vt:variant>
        <vt:i4>0</vt:i4>
      </vt:variant>
      <vt:variant>
        <vt:i4>5</vt:i4>
      </vt:variant>
      <vt:variant>
        <vt:lpwstr>vlsgmech3.doc</vt:lpwstr>
      </vt:variant>
      <vt:variant>
        <vt:lpwstr>m813</vt:lpwstr>
      </vt:variant>
      <vt:variant>
        <vt:i4>5111808</vt:i4>
      </vt:variant>
      <vt:variant>
        <vt:i4>2244</vt:i4>
      </vt:variant>
      <vt:variant>
        <vt:i4>0</vt:i4>
      </vt:variant>
      <vt:variant>
        <vt:i4>5</vt:i4>
      </vt:variant>
      <vt:variant>
        <vt:lpwstr>vlsgmech3.doc</vt:lpwstr>
      </vt:variant>
      <vt:variant>
        <vt:lpwstr>m811</vt:lpwstr>
      </vt:variant>
      <vt:variant>
        <vt:i4>4718593</vt:i4>
      </vt:variant>
      <vt:variant>
        <vt:i4>2211</vt:i4>
      </vt:variant>
      <vt:variant>
        <vt:i4>0</vt:i4>
      </vt:variant>
      <vt:variant>
        <vt:i4>5</vt:i4>
      </vt:variant>
      <vt:variant>
        <vt:lpwstr>vlsgmech3.doc</vt:lpwstr>
      </vt:variant>
      <vt:variant>
        <vt:lpwstr>m807</vt:lpwstr>
      </vt:variant>
      <vt:variant>
        <vt:i4>4849665</vt:i4>
      </vt:variant>
      <vt:variant>
        <vt:i4>2199</vt:i4>
      </vt:variant>
      <vt:variant>
        <vt:i4>0</vt:i4>
      </vt:variant>
      <vt:variant>
        <vt:i4>5</vt:i4>
      </vt:variant>
      <vt:variant>
        <vt:lpwstr>vlsgmech3.doc</vt:lpwstr>
      </vt:variant>
      <vt:variant>
        <vt:lpwstr>m805</vt:lpwstr>
      </vt:variant>
      <vt:variant>
        <vt:i4>4915201</vt:i4>
      </vt:variant>
      <vt:variant>
        <vt:i4>2196</vt:i4>
      </vt:variant>
      <vt:variant>
        <vt:i4>0</vt:i4>
      </vt:variant>
      <vt:variant>
        <vt:i4>5</vt:i4>
      </vt:variant>
      <vt:variant>
        <vt:lpwstr>vlsgmech3.doc</vt:lpwstr>
      </vt:variant>
      <vt:variant>
        <vt:lpwstr>m804</vt:lpwstr>
      </vt:variant>
      <vt:variant>
        <vt:i4>5046273</vt:i4>
      </vt:variant>
      <vt:variant>
        <vt:i4>2193</vt:i4>
      </vt:variant>
      <vt:variant>
        <vt:i4>0</vt:i4>
      </vt:variant>
      <vt:variant>
        <vt:i4>5</vt:i4>
      </vt:variant>
      <vt:variant>
        <vt:lpwstr>vlsgmech3.doc</vt:lpwstr>
      </vt:variant>
      <vt:variant>
        <vt:lpwstr>m802</vt:lpwstr>
      </vt:variant>
      <vt:variant>
        <vt:i4>5177345</vt:i4>
      </vt:variant>
      <vt:variant>
        <vt:i4>2190</vt:i4>
      </vt:variant>
      <vt:variant>
        <vt:i4>0</vt:i4>
      </vt:variant>
      <vt:variant>
        <vt:i4>5</vt:i4>
      </vt:variant>
      <vt:variant>
        <vt:lpwstr>vlsgmech3.doc</vt:lpwstr>
      </vt:variant>
      <vt:variant>
        <vt:lpwstr>m800</vt:lpwstr>
      </vt:variant>
      <vt:variant>
        <vt:i4>4784136</vt:i4>
      </vt:variant>
      <vt:variant>
        <vt:i4>2187</vt:i4>
      </vt:variant>
      <vt:variant>
        <vt:i4>0</vt:i4>
      </vt:variant>
      <vt:variant>
        <vt:i4>5</vt:i4>
      </vt:variant>
      <vt:variant>
        <vt:lpwstr>vlsgmech3.doc</vt:lpwstr>
      </vt:variant>
      <vt:variant>
        <vt:lpwstr>m799</vt:lpwstr>
      </vt:variant>
      <vt:variant>
        <vt:i4>4718600</vt:i4>
      </vt:variant>
      <vt:variant>
        <vt:i4>2184</vt:i4>
      </vt:variant>
      <vt:variant>
        <vt:i4>0</vt:i4>
      </vt:variant>
      <vt:variant>
        <vt:i4>5</vt:i4>
      </vt:variant>
      <vt:variant>
        <vt:lpwstr>vlsgmech3.doc</vt:lpwstr>
      </vt:variant>
      <vt:variant>
        <vt:lpwstr>m798</vt:lpwstr>
      </vt:variant>
      <vt:variant>
        <vt:i4>720918</vt:i4>
      </vt:variant>
      <vt:variant>
        <vt:i4>2181</vt:i4>
      </vt:variant>
      <vt:variant>
        <vt:i4>0</vt:i4>
      </vt:variant>
      <vt:variant>
        <vt:i4>5</vt:i4>
      </vt:variant>
      <vt:variant>
        <vt:lpwstr>m797.xls</vt:lpwstr>
      </vt:variant>
      <vt:variant>
        <vt:lpwstr/>
      </vt:variant>
      <vt:variant>
        <vt:i4>655382</vt:i4>
      </vt:variant>
      <vt:variant>
        <vt:i4>2160</vt:i4>
      </vt:variant>
      <vt:variant>
        <vt:i4>0</vt:i4>
      </vt:variant>
      <vt:variant>
        <vt:i4>5</vt:i4>
      </vt:variant>
      <vt:variant>
        <vt:lpwstr>m796.xls</vt:lpwstr>
      </vt:variant>
      <vt:variant>
        <vt:lpwstr/>
      </vt:variant>
      <vt:variant>
        <vt:i4>4456456</vt:i4>
      </vt:variant>
      <vt:variant>
        <vt:i4>2157</vt:i4>
      </vt:variant>
      <vt:variant>
        <vt:i4>0</vt:i4>
      </vt:variant>
      <vt:variant>
        <vt:i4>5</vt:i4>
      </vt:variant>
      <vt:variant>
        <vt:lpwstr>vlsgmech3.doc</vt:lpwstr>
      </vt:variant>
      <vt:variant>
        <vt:lpwstr>m794</vt:lpwstr>
      </vt:variant>
      <vt:variant>
        <vt:i4>4390920</vt:i4>
      </vt:variant>
      <vt:variant>
        <vt:i4>2154</vt:i4>
      </vt:variant>
      <vt:variant>
        <vt:i4>0</vt:i4>
      </vt:variant>
      <vt:variant>
        <vt:i4>5</vt:i4>
      </vt:variant>
      <vt:variant>
        <vt:lpwstr>vlsgmech3.doc</vt:lpwstr>
      </vt:variant>
      <vt:variant>
        <vt:lpwstr>m793</vt:lpwstr>
      </vt:variant>
      <vt:variant>
        <vt:i4>4259848</vt:i4>
      </vt:variant>
      <vt:variant>
        <vt:i4>2115</vt:i4>
      </vt:variant>
      <vt:variant>
        <vt:i4>0</vt:i4>
      </vt:variant>
      <vt:variant>
        <vt:i4>5</vt:i4>
      </vt:variant>
      <vt:variant>
        <vt:lpwstr>vlsgmech3.doc</vt:lpwstr>
      </vt:variant>
      <vt:variant>
        <vt:lpwstr>m791</vt:lpwstr>
      </vt:variant>
      <vt:variant>
        <vt:i4>851990</vt:i4>
      </vt:variant>
      <vt:variant>
        <vt:i4>2106</vt:i4>
      </vt:variant>
      <vt:variant>
        <vt:i4>0</vt:i4>
      </vt:variant>
      <vt:variant>
        <vt:i4>5</vt:i4>
      </vt:variant>
      <vt:variant>
        <vt:lpwstr>m791.xlsx</vt:lpwstr>
      </vt:variant>
      <vt:variant>
        <vt:lpwstr/>
      </vt:variant>
      <vt:variant>
        <vt:i4>786454</vt:i4>
      </vt:variant>
      <vt:variant>
        <vt:i4>2103</vt:i4>
      </vt:variant>
      <vt:variant>
        <vt:i4>0</vt:i4>
      </vt:variant>
      <vt:variant>
        <vt:i4>5</vt:i4>
      </vt:variant>
      <vt:variant>
        <vt:lpwstr>m790.xls</vt:lpwstr>
      </vt:variant>
      <vt:variant>
        <vt:lpwstr/>
      </vt:variant>
      <vt:variant>
        <vt:i4>4784137</vt:i4>
      </vt:variant>
      <vt:variant>
        <vt:i4>2100</vt:i4>
      </vt:variant>
      <vt:variant>
        <vt:i4>0</vt:i4>
      </vt:variant>
      <vt:variant>
        <vt:i4>5</vt:i4>
      </vt:variant>
      <vt:variant>
        <vt:lpwstr>vlsgmech3.doc</vt:lpwstr>
      </vt:variant>
      <vt:variant>
        <vt:lpwstr>m789</vt:lpwstr>
      </vt:variant>
      <vt:variant>
        <vt:i4>4718601</vt:i4>
      </vt:variant>
      <vt:variant>
        <vt:i4>2097</vt:i4>
      </vt:variant>
      <vt:variant>
        <vt:i4>0</vt:i4>
      </vt:variant>
      <vt:variant>
        <vt:i4>5</vt:i4>
      </vt:variant>
      <vt:variant>
        <vt:lpwstr>vlsgmech3.doc</vt:lpwstr>
      </vt:variant>
      <vt:variant>
        <vt:lpwstr>m788</vt:lpwstr>
      </vt:variant>
      <vt:variant>
        <vt:i4>4521993</vt:i4>
      </vt:variant>
      <vt:variant>
        <vt:i4>2079</vt:i4>
      </vt:variant>
      <vt:variant>
        <vt:i4>0</vt:i4>
      </vt:variant>
      <vt:variant>
        <vt:i4>5</vt:i4>
      </vt:variant>
      <vt:variant>
        <vt:lpwstr>vlsgmech3.doc</vt:lpwstr>
      </vt:variant>
      <vt:variant>
        <vt:lpwstr>m785</vt:lpwstr>
      </vt:variant>
      <vt:variant>
        <vt:i4>589847</vt:i4>
      </vt:variant>
      <vt:variant>
        <vt:i4>2076</vt:i4>
      </vt:variant>
      <vt:variant>
        <vt:i4>0</vt:i4>
      </vt:variant>
      <vt:variant>
        <vt:i4>5</vt:i4>
      </vt:variant>
      <vt:variant>
        <vt:lpwstr>m785.xls</vt:lpwstr>
      </vt:variant>
      <vt:variant>
        <vt:lpwstr/>
      </vt:variant>
      <vt:variant>
        <vt:i4>4325385</vt:i4>
      </vt:variant>
      <vt:variant>
        <vt:i4>2073</vt:i4>
      </vt:variant>
      <vt:variant>
        <vt:i4>0</vt:i4>
      </vt:variant>
      <vt:variant>
        <vt:i4>5</vt:i4>
      </vt:variant>
      <vt:variant>
        <vt:lpwstr>vlsgmech3.doc</vt:lpwstr>
      </vt:variant>
      <vt:variant>
        <vt:lpwstr>m782</vt:lpwstr>
      </vt:variant>
      <vt:variant>
        <vt:i4>4653062</vt:i4>
      </vt:variant>
      <vt:variant>
        <vt:i4>2064</vt:i4>
      </vt:variant>
      <vt:variant>
        <vt:i4>0</vt:i4>
      </vt:variant>
      <vt:variant>
        <vt:i4>5</vt:i4>
      </vt:variant>
      <vt:variant>
        <vt:lpwstr>vlsgmech3.doc</vt:lpwstr>
      </vt:variant>
      <vt:variant>
        <vt:lpwstr>m777</vt:lpwstr>
      </vt:variant>
      <vt:variant>
        <vt:i4>4390918</vt:i4>
      </vt:variant>
      <vt:variant>
        <vt:i4>2061</vt:i4>
      </vt:variant>
      <vt:variant>
        <vt:i4>0</vt:i4>
      </vt:variant>
      <vt:variant>
        <vt:i4>5</vt:i4>
      </vt:variant>
      <vt:variant>
        <vt:lpwstr>vlsgmech3.doc</vt:lpwstr>
      </vt:variant>
      <vt:variant>
        <vt:lpwstr>m773</vt:lpwstr>
      </vt:variant>
      <vt:variant>
        <vt:i4>4325382</vt:i4>
      </vt:variant>
      <vt:variant>
        <vt:i4>2058</vt:i4>
      </vt:variant>
      <vt:variant>
        <vt:i4>0</vt:i4>
      </vt:variant>
      <vt:variant>
        <vt:i4>5</vt:i4>
      </vt:variant>
      <vt:variant>
        <vt:lpwstr>vlsgmech3.doc</vt:lpwstr>
      </vt:variant>
      <vt:variant>
        <vt:lpwstr>m772</vt:lpwstr>
      </vt:variant>
      <vt:variant>
        <vt:i4>4194310</vt:i4>
      </vt:variant>
      <vt:variant>
        <vt:i4>2040</vt:i4>
      </vt:variant>
      <vt:variant>
        <vt:i4>0</vt:i4>
      </vt:variant>
      <vt:variant>
        <vt:i4>5</vt:i4>
      </vt:variant>
      <vt:variant>
        <vt:lpwstr>vlsgmech3.doc</vt:lpwstr>
      </vt:variant>
      <vt:variant>
        <vt:lpwstr>m770</vt:lpwstr>
      </vt:variant>
      <vt:variant>
        <vt:i4>4718599</vt:i4>
      </vt:variant>
      <vt:variant>
        <vt:i4>2028</vt:i4>
      </vt:variant>
      <vt:variant>
        <vt:i4>0</vt:i4>
      </vt:variant>
      <vt:variant>
        <vt:i4>5</vt:i4>
      </vt:variant>
      <vt:variant>
        <vt:lpwstr>vlsgmech3.doc</vt:lpwstr>
      </vt:variant>
      <vt:variant>
        <vt:lpwstr>m768</vt:lpwstr>
      </vt:variant>
      <vt:variant>
        <vt:i4>4521991</vt:i4>
      </vt:variant>
      <vt:variant>
        <vt:i4>2025</vt:i4>
      </vt:variant>
      <vt:variant>
        <vt:i4>0</vt:i4>
      </vt:variant>
      <vt:variant>
        <vt:i4>5</vt:i4>
      </vt:variant>
      <vt:variant>
        <vt:lpwstr>vlsgmech3.doc</vt:lpwstr>
      </vt:variant>
      <vt:variant>
        <vt:lpwstr>m765</vt:lpwstr>
      </vt:variant>
      <vt:variant>
        <vt:i4>4390919</vt:i4>
      </vt:variant>
      <vt:variant>
        <vt:i4>2016</vt:i4>
      </vt:variant>
      <vt:variant>
        <vt:i4>0</vt:i4>
      </vt:variant>
      <vt:variant>
        <vt:i4>5</vt:i4>
      </vt:variant>
      <vt:variant>
        <vt:lpwstr>vlsgmech3.doc</vt:lpwstr>
      </vt:variant>
      <vt:variant>
        <vt:lpwstr>m763</vt:lpwstr>
      </vt:variant>
      <vt:variant>
        <vt:i4>4653060</vt:i4>
      </vt:variant>
      <vt:variant>
        <vt:i4>2001</vt:i4>
      </vt:variant>
      <vt:variant>
        <vt:i4>0</vt:i4>
      </vt:variant>
      <vt:variant>
        <vt:i4>5</vt:i4>
      </vt:variant>
      <vt:variant>
        <vt:lpwstr>vlsgmech3.doc</vt:lpwstr>
      </vt:variant>
      <vt:variant>
        <vt:lpwstr>m757</vt:lpwstr>
      </vt:variant>
      <vt:variant>
        <vt:i4>4521988</vt:i4>
      </vt:variant>
      <vt:variant>
        <vt:i4>1998</vt:i4>
      </vt:variant>
      <vt:variant>
        <vt:i4>0</vt:i4>
      </vt:variant>
      <vt:variant>
        <vt:i4>5</vt:i4>
      </vt:variant>
      <vt:variant>
        <vt:lpwstr>vlsgmech3.doc</vt:lpwstr>
      </vt:variant>
      <vt:variant>
        <vt:lpwstr>m755</vt:lpwstr>
      </vt:variant>
      <vt:variant>
        <vt:i4>4325380</vt:i4>
      </vt:variant>
      <vt:variant>
        <vt:i4>1965</vt:i4>
      </vt:variant>
      <vt:variant>
        <vt:i4>0</vt:i4>
      </vt:variant>
      <vt:variant>
        <vt:i4>5</vt:i4>
      </vt:variant>
      <vt:variant>
        <vt:lpwstr>vlsgmech3.doc</vt:lpwstr>
      </vt:variant>
      <vt:variant>
        <vt:lpwstr>m752</vt:lpwstr>
      </vt:variant>
      <vt:variant>
        <vt:i4>4259844</vt:i4>
      </vt:variant>
      <vt:variant>
        <vt:i4>1962</vt:i4>
      </vt:variant>
      <vt:variant>
        <vt:i4>0</vt:i4>
      </vt:variant>
      <vt:variant>
        <vt:i4>5</vt:i4>
      </vt:variant>
      <vt:variant>
        <vt:lpwstr>vlsgmech3.doc</vt:lpwstr>
      </vt:variant>
      <vt:variant>
        <vt:lpwstr>m751</vt:lpwstr>
      </vt:variant>
      <vt:variant>
        <vt:i4>4194308</vt:i4>
      </vt:variant>
      <vt:variant>
        <vt:i4>1959</vt:i4>
      </vt:variant>
      <vt:variant>
        <vt:i4>0</vt:i4>
      </vt:variant>
      <vt:variant>
        <vt:i4>5</vt:i4>
      </vt:variant>
      <vt:variant>
        <vt:lpwstr>vlsgmech3.doc</vt:lpwstr>
      </vt:variant>
      <vt:variant>
        <vt:lpwstr>m750</vt:lpwstr>
      </vt:variant>
      <vt:variant>
        <vt:i4>4784133</vt:i4>
      </vt:variant>
      <vt:variant>
        <vt:i4>1956</vt:i4>
      </vt:variant>
      <vt:variant>
        <vt:i4>0</vt:i4>
      </vt:variant>
      <vt:variant>
        <vt:i4>5</vt:i4>
      </vt:variant>
      <vt:variant>
        <vt:lpwstr>vlsgmech3.doc</vt:lpwstr>
      </vt:variant>
      <vt:variant>
        <vt:lpwstr>m749</vt:lpwstr>
      </vt:variant>
      <vt:variant>
        <vt:i4>4653061</vt:i4>
      </vt:variant>
      <vt:variant>
        <vt:i4>1953</vt:i4>
      </vt:variant>
      <vt:variant>
        <vt:i4>0</vt:i4>
      </vt:variant>
      <vt:variant>
        <vt:i4>5</vt:i4>
      </vt:variant>
      <vt:variant>
        <vt:lpwstr>vlsgmech3.doc</vt:lpwstr>
      </vt:variant>
      <vt:variant>
        <vt:lpwstr>m747</vt:lpwstr>
      </vt:variant>
      <vt:variant>
        <vt:i4>4587525</vt:i4>
      </vt:variant>
      <vt:variant>
        <vt:i4>1950</vt:i4>
      </vt:variant>
      <vt:variant>
        <vt:i4>0</vt:i4>
      </vt:variant>
      <vt:variant>
        <vt:i4>5</vt:i4>
      </vt:variant>
      <vt:variant>
        <vt:lpwstr>vlsgmech3.doc</vt:lpwstr>
      </vt:variant>
      <vt:variant>
        <vt:lpwstr>m746</vt:lpwstr>
      </vt:variant>
      <vt:variant>
        <vt:i4>917531</vt:i4>
      </vt:variant>
      <vt:variant>
        <vt:i4>1947</vt:i4>
      </vt:variant>
      <vt:variant>
        <vt:i4>0</vt:i4>
      </vt:variant>
      <vt:variant>
        <vt:i4>5</vt:i4>
      </vt:variant>
      <vt:variant>
        <vt:lpwstr>m742.xls</vt:lpwstr>
      </vt:variant>
      <vt:variant>
        <vt:lpwstr/>
      </vt:variant>
      <vt:variant>
        <vt:i4>917531</vt:i4>
      </vt:variant>
      <vt:variant>
        <vt:i4>1929</vt:i4>
      </vt:variant>
      <vt:variant>
        <vt:i4>0</vt:i4>
      </vt:variant>
      <vt:variant>
        <vt:i4>5</vt:i4>
      </vt:variant>
      <vt:variant>
        <vt:lpwstr>m742.xls</vt:lpwstr>
      </vt:variant>
      <vt:variant>
        <vt:lpwstr/>
      </vt:variant>
      <vt:variant>
        <vt:i4>4390917</vt:i4>
      </vt:variant>
      <vt:variant>
        <vt:i4>1926</vt:i4>
      </vt:variant>
      <vt:variant>
        <vt:i4>0</vt:i4>
      </vt:variant>
      <vt:variant>
        <vt:i4>5</vt:i4>
      </vt:variant>
      <vt:variant>
        <vt:lpwstr>vlsgmech3.doc</vt:lpwstr>
      </vt:variant>
      <vt:variant>
        <vt:lpwstr>m743</vt:lpwstr>
      </vt:variant>
      <vt:variant>
        <vt:i4>4325381</vt:i4>
      </vt:variant>
      <vt:variant>
        <vt:i4>1923</vt:i4>
      </vt:variant>
      <vt:variant>
        <vt:i4>0</vt:i4>
      </vt:variant>
      <vt:variant>
        <vt:i4>5</vt:i4>
      </vt:variant>
      <vt:variant>
        <vt:lpwstr>vlsgmech3.doc</vt:lpwstr>
      </vt:variant>
      <vt:variant>
        <vt:lpwstr>m742</vt:lpwstr>
      </vt:variant>
      <vt:variant>
        <vt:i4>327708</vt:i4>
      </vt:variant>
      <vt:variant>
        <vt:i4>1875</vt:i4>
      </vt:variant>
      <vt:variant>
        <vt:i4>0</vt:i4>
      </vt:variant>
      <vt:variant>
        <vt:i4>5</vt:i4>
      </vt:variant>
      <vt:variant>
        <vt:lpwstr>m739.xls</vt:lpwstr>
      </vt:variant>
      <vt:variant>
        <vt:lpwstr/>
      </vt:variant>
      <vt:variant>
        <vt:i4>4718594</vt:i4>
      </vt:variant>
      <vt:variant>
        <vt:i4>1866</vt:i4>
      </vt:variant>
      <vt:variant>
        <vt:i4>0</vt:i4>
      </vt:variant>
      <vt:variant>
        <vt:i4>5</vt:i4>
      </vt:variant>
      <vt:variant>
        <vt:lpwstr>vlsgmech3.doc</vt:lpwstr>
      </vt:variant>
      <vt:variant>
        <vt:lpwstr>m738</vt:lpwstr>
      </vt:variant>
      <vt:variant>
        <vt:i4>720924</vt:i4>
      </vt:variant>
      <vt:variant>
        <vt:i4>1842</vt:i4>
      </vt:variant>
      <vt:variant>
        <vt:i4>0</vt:i4>
      </vt:variant>
      <vt:variant>
        <vt:i4>5</vt:i4>
      </vt:variant>
      <vt:variant>
        <vt:lpwstr>m737.xls</vt:lpwstr>
      </vt:variant>
      <vt:variant>
        <vt:lpwstr/>
      </vt:variant>
      <vt:variant>
        <vt:i4>4587522</vt:i4>
      </vt:variant>
      <vt:variant>
        <vt:i4>1839</vt:i4>
      </vt:variant>
      <vt:variant>
        <vt:i4>0</vt:i4>
      </vt:variant>
      <vt:variant>
        <vt:i4>5</vt:i4>
      </vt:variant>
      <vt:variant>
        <vt:lpwstr>vlsgmech3.doc</vt:lpwstr>
      </vt:variant>
      <vt:variant>
        <vt:lpwstr>m736</vt:lpwstr>
      </vt:variant>
      <vt:variant>
        <vt:i4>4521986</vt:i4>
      </vt:variant>
      <vt:variant>
        <vt:i4>1836</vt:i4>
      </vt:variant>
      <vt:variant>
        <vt:i4>0</vt:i4>
      </vt:variant>
      <vt:variant>
        <vt:i4>5</vt:i4>
      </vt:variant>
      <vt:variant>
        <vt:lpwstr>vlsgmech3.doc</vt:lpwstr>
      </vt:variant>
      <vt:variant>
        <vt:lpwstr>m735</vt:lpwstr>
      </vt:variant>
      <vt:variant>
        <vt:i4>4390914</vt:i4>
      </vt:variant>
      <vt:variant>
        <vt:i4>1833</vt:i4>
      </vt:variant>
      <vt:variant>
        <vt:i4>0</vt:i4>
      </vt:variant>
      <vt:variant>
        <vt:i4>5</vt:i4>
      </vt:variant>
      <vt:variant>
        <vt:lpwstr>vlsgmech3.doc</vt:lpwstr>
      </vt:variant>
      <vt:variant>
        <vt:lpwstr>m733</vt:lpwstr>
      </vt:variant>
      <vt:variant>
        <vt:i4>4325378</vt:i4>
      </vt:variant>
      <vt:variant>
        <vt:i4>1830</vt:i4>
      </vt:variant>
      <vt:variant>
        <vt:i4>0</vt:i4>
      </vt:variant>
      <vt:variant>
        <vt:i4>5</vt:i4>
      </vt:variant>
      <vt:variant>
        <vt:lpwstr>vlsgmech3.doc</vt:lpwstr>
      </vt:variant>
      <vt:variant>
        <vt:lpwstr>m732</vt:lpwstr>
      </vt:variant>
      <vt:variant>
        <vt:i4>4194306</vt:i4>
      </vt:variant>
      <vt:variant>
        <vt:i4>1818</vt:i4>
      </vt:variant>
      <vt:variant>
        <vt:i4>0</vt:i4>
      </vt:variant>
      <vt:variant>
        <vt:i4>5</vt:i4>
      </vt:variant>
      <vt:variant>
        <vt:lpwstr>vlsgmech3.doc</vt:lpwstr>
      </vt:variant>
      <vt:variant>
        <vt:lpwstr>m730</vt:lpwstr>
      </vt:variant>
      <vt:variant>
        <vt:i4>4784131</vt:i4>
      </vt:variant>
      <vt:variant>
        <vt:i4>1815</vt:i4>
      </vt:variant>
      <vt:variant>
        <vt:i4>0</vt:i4>
      </vt:variant>
      <vt:variant>
        <vt:i4>5</vt:i4>
      </vt:variant>
      <vt:variant>
        <vt:lpwstr>vlsgmech3.doc</vt:lpwstr>
      </vt:variant>
      <vt:variant>
        <vt:lpwstr>m729</vt:lpwstr>
      </vt:variant>
      <vt:variant>
        <vt:i4>4521987</vt:i4>
      </vt:variant>
      <vt:variant>
        <vt:i4>1809</vt:i4>
      </vt:variant>
      <vt:variant>
        <vt:i4>0</vt:i4>
      </vt:variant>
      <vt:variant>
        <vt:i4>5</vt:i4>
      </vt:variant>
      <vt:variant>
        <vt:lpwstr>vlsgmech3.doc</vt:lpwstr>
      </vt:variant>
      <vt:variant>
        <vt:lpwstr>m725</vt:lpwstr>
      </vt:variant>
      <vt:variant>
        <vt:i4>4456451</vt:i4>
      </vt:variant>
      <vt:variant>
        <vt:i4>1806</vt:i4>
      </vt:variant>
      <vt:variant>
        <vt:i4>0</vt:i4>
      </vt:variant>
      <vt:variant>
        <vt:i4>5</vt:i4>
      </vt:variant>
      <vt:variant>
        <vt:lpwstr>vlsgmech3.doc</vt:lpwstr>
      </vt:variant>
      <vt:variant>
        <vt:lpwstr>m724</vt:lpwstr>
      </vt:variant>
      <vt:variant>
        <vt:i4>4325379</vt:i4>
      </vt:variant>
      <vt:variant>
        <vt:i4>1803</vt:i4>
      </vt:variant>
      <vt:variant>
        <vt:i4>0</vt:i4>
      </vt:variant>
      <vt:variant>
        <vt:i4>5</vt:i4>
      </vt:variant>
      <vt:variant>
        <vt:lpwstr>vlsgmech3.doc</vt:lpwstr>
      </vt:variant>
      <vt:variant>
        <vt:lpwstr>m722</vt:lpwstr>
      </vt:variant>
      <vt:variant>
        <vt:i4>4259843</vt:i4>
      </vt:variant>
      <vt:variant>
        <vt:i4>1800</vt:i4>
      </vt:variant>
      <vt:variant>
        <vt:i4>0</vt:i4>
      </vt:variant>
      <vt:variant>
        <vt:i4>5</vt:i4>
      </vt:variant>
      <vt:variant>
        <vt:lpwstr>vlsgmech3.doc</vt:lpwstr>
      </vt:variant>
      <vt:variant>
        <vt:lpwstr>m721</vt:lpwstr>
      </vt:variant>
      <vt:variant>
        <vt:i4>4194307</vt:i4>
      </vt:variant>
      <vt:variant>
        <vt:i4>1797</vt:i4>
      </vt:variant>
      <vt:variant>
        <vt:i4>0</vt:i4>
      </vt:variant>
      <vt:variant>
        <vt:i4>5</vt:i4>
      </vt:variant>
      <vt:variant>
        <vt:lpwstr>vlsgmech3.doc</vt:lpwstr>
      </vt:variant>
      <vt:variant>
        <vt:lpwstr>m720</vt:lpwstr>
      </vt:variant>
      <vt:variant>
        <vt:i4>4587520</vt:i4>
      </vt:variant>
      <vt:variant>
        <vt:i4>1791</vt:i4>
      </vt:variant>
      <vt:variant>
        <vt:i4>0</vt:i4>
      </vt:variant>
      <vt:variant>
        <vt:i4>5</vt:i4>
      </vt:variant>
      <vt:variant>
        <vt:lpwstr>vlsgmech3.doc</vt:lpwstr>
      </vt:variant>
      <vt:variant>
        <vt:lpwstr>m716</vt:lpwstr>
      </vt:variant>
      <vt:variant>
        <vt:i4>4521984</vt:i4>
      </vt:variant>
      <vt:variant>
        <vt:i4>1788</vt:i4>
      </vt:variant>
      <vt:variant>
        <vt:i4>0</vt:i4>
      </vt:variant>
      <vt:variant>
        <vt:i4>5</vt:i4>
      </vt:variant>
      <vt:variant>
        <vt:lpwstr>vlsgmech3.doc</vt:lpwstr>
      </vt:variant>
      <vt:variant>
        <vt:lpwstr>m715</vt:lpwstr>
      </vt:variant>
      <vt:variant>
        <vt:i4>4390912</vt:i4>
      </vt:variant>
      <vt:variant>
        <vt:i4>1764</vt:i4>
      </vt:variant>
      <vt:variant>
        <vt:i4>0</vt:i4>
      </vt:variant>
      <vt:variant>
        <vt:i4>5</vt:i4>
      </vt:variant>
      <vt:variant>
        <vt:lpwstr>vlsgmech3.doc</vt:lpwstr>
      </vt:variant>
      <vt:variant>
        <vt:lpwstr>m713</vt:lpwstr>
      </vt:variant>
      <vt:variant>
        <vt:i4>4653057</vt:i4>
      </vt:variant>
      <vt:variant>
        <vt:i4>1719</vt:i4>
      </vt:variant>
      <vt:variant>
        <vt:i4>0</vt:i4>
      </vt:variant>
      <vt:variant>
        <vt:i4>5</vt:i4>
      </vt:variant>
      <vt:variant>
        <vt:lpwstr>vlsgmech3.doc</vt:lpwstr>
      </vt:variant>
      <vt:variant>
        <vt:lpwstr>m707</vt:lpwstr>
      </vt:variant>
      <vt:variant>
        <vt:i4>4521985</vt:i4>
      </vt:variant>
      <vt:variant>
        <vt:i4>1716</vt:i4>
      </vt:variant>
      <vt:variant>
        <vt:i4>0</vt:i4>
      </vt:variant>
      <vt:variant>
        <vt:i4>5</vt:i4>
      </vt:variant>
      <vt:variant>
        <vt:lpwstr>vlsgmech3.doc</vt:lpwstr>
      </vt:variant>
      <vt:variant>
        <vt:lpwstr>m705</vt:lpwstr>
      </vt:variant>
      <vt:variant>
        <vt:i4>4390913</vt:i4>
      </vt:variant>
      <vt:variant>
        <vt:i4>1713</vt:i4>
      </vt:variant>
      <vt:variant>
        <vt:i4>0</vt:i4>
      </vt:variant>
      <vt:variant>
        <vt:i4>5</vt:i4>
      </vt:variant>
      <vt:variant>
        <vt:lpwstr>vlsgmech3.doc</vt:lpwstr>
      </vt:variant>
      <vt:variant>
        <vt:lpwstr>m703</vt:lpwstr>
      </vt:variant>
      <vt:variant>
        <vt:i4>4456456</vt:i4>
      </vt:variant>
      <vt:variant>
        <vt:i4>1659</vt:i4>
      </vt:variant>
      <vt:variant>
        <vt:i4>0</vt:i4>
      </vt:variant>
      <vt:variant>
        <vt:i4>5</vt:i4>
      </vt:variant>
      <vt:variant>
        <vt:lpwstr>vlsgmech3.doc</vt:lpwstr>
      </vt:variant>
      <vt:variant>
        <vt:lpwstr>m695</vt:lpwstr>
      </vt:variant>
      <vt:variant>
        <vt:i4>4325384</vt:i4>
      </vt:variant>
      <vt:variant>
        <vt:i4>1656</vt:i4>
      </vt:variant>
      <vt:variant>
        <vt:i4>0</vt:i4>
      </vt:variant>
      <vt:variant>
        <vt:i4>5</vt:i4>
      </vt:variant>
      <vt:variant>
        <vt:lpwstr>vlsgmech3.doc</vt:lpwstr>
      </vt:variant>
      <vt:variant>
        <vt:lpwstr>m693</vt:lpwstr>
      </vt:variant>
      <vt:variant>
        <vt:i4>917526</vt:i4>
      </vt:variant>
      <vt:variant>
        <vt:i4>1653</vt:i4>
      </vt:variant>
      <vt:variant>
        <vt:i4>0</vt:i4>
      </vt:variant>
      <vt:variant>
        <vt:i4>5</vt:i4>
      </vt:variant>
      <vt:variant>
        <vt:lpwstr>m693.xls</vt:lpwstr>
      </vt:variant>
      <vt:variant>
        <vt:lpwstr/>
      </vt:variant>
      <vt:variant>
        <vt:i4>4390920</vt:i4>
      </vt:variant>
      <vt:variant>
        <vt:i4>1638</vt:i4>
      </vt:variant>
      <vt:variant>
        <vt:i4>0</vt:i4>
      </vt:variant>
      <vt:variant>
        <vt:i4>5</vt:i4>
      </vt:variant>
      <vt:variant>
        <vt:lpwstr>vlsgmech3.doc</vt:lpwstr>
      </vt:variant>
      <vt:variant>
        <vt:lpwstr>m692</vt:lpwstr>
      </vt:variant>
      <vt:variant>
        <vt:i4>4259848</vt:i4>
      </vt:variant>
      <vt:variant>
        <vt:i4>1635</vt:i4>
      </vt:variant>
      <vt:variant>
        <vt:i4>0</vt:i4>
      </vt:variant>
      <vt:variant>
        <vt:i4>5</vt:i4>
      </vt:variant>
      <vt:variant>
        <vt:lpwstr>vlsgmech3.doc</vt:lpwstr>
      </vt:variant>
      <vt:variant>
        <vt:lpwstr>m690</vt:lpwstr>
      </vt:variant>
      <vt:variant>
        <vt:i4>4587529</vt:i4>
      </vt:variant>
      <vt:variant>
        <vt:i4>1632</vt:i4>
      </vt:variant>
      <vt:variant>
        <vt:i4>0</vt:i4>
      </vt:variant>
      <vt:variant>
        <vt:i4>5</vt:i4>
      </vt:variant>
      <vt:variant>
        <vt:lpwstr>vlsgmech3.doc</vt:lpwstr>
      </vt:variant>
      <vt:variant>
        <vt:lpwstr>m687</vt:lpwstr>
      </vt:variant>
      <vt:variant>
        <vt:i4>4653065</vt:i4>
      </vt:variant>
      <vt:variant>
        <vt:i4>1629</vt:i4>
      </vt:variant>
      <vt:variant>
        <vt:i4>0</vt:i4>
      </vt:variant>
      <vt:variant>
        <vt:i4>5</vt:i4>
      </vt:variant>
      <vt:variant>
        <vt:lpwstr>vlsgmech3.doc</vt:lpwstr>
      </vt:variant>
      <vt:variant>
        <vt:lpwstr>m686</vt:lpwstr>
      </vt:variant>
      <vt:variant>
        <vt:i4>4456457</vt:i4>
      </vt:variant>
      <vt:variant>
        <vt:i4>1626</vt:i4>
      </vt:variant>
      <vt:variant>
        <vt:i4>0</vt:i4>
      </vt:variant>
      <vt:variant>
        <vt:i4>5</vt:i4>
      </vt:variant>
      <vt:variant>
        <vt:lpwstr>vlsgmech3.doc</vt:lpwstr>
      </vt:variant>
      <vt:variant>
        <vt:lpwstr>m685</vt:lpwstr>
      </vt:variant>
      <vt:variant>
        <vt:i4>4521993</vt:i4>
      </vt:variant>
      <vt:variant>
        <vt:i4>1623</vt:i4>
      </vt:variant>
      <vt:variant>
        <vt:i4>0</vt:i4>
      </vt:variant>
      <vt:variant>
        <vt:i4>5</vt:i4>
      </vt:variant>
      <vt:variant>
        <vt:lpwstr>vlsgmech3.doc</vt:lpwstr>
      </vt:variant>
      <vt:variant>
        <vt:lpwstr>m684</vt:lpwstr>
      </vt:variant>
      <vt:variant>
        <vt:i4>4325385</vt:i4>
      </vt:variant>
      <vt:variant>
        <vt:i4>1620</vt:i4>
      </vt:variant>
      <vt:variant>
        <vt:i4>0</vt:i4>
      </vt:variant>
      <vt:variant>
        <vt:i4>5</vt:i4>
      </vt:variant>
      <vt:variant>
        <vt:lpwstr>vlsgmech3.doc</vt:lpwstr>
      </vt:variant>
      <vt:variant>
        <vt:lpwstr>m683</vt:lpwstr>
      </vt:variant>
      <vt:variant>
        <vt:i4>4390921</vt:i4>
      </vt:variant>
      <vt:variant>
        <vt:i4>1617</vt:i4>
      </vt:variant>
      <vt:variant>
        <vt:i4>0</vt:i4>
      </vt:variant>
      <vt:variant>
        <vt:i4>5</vt:i4>
      </vt:variant>
      <vt:variant>
        <vt:lpwstr>vlsgmech3.doc</vt:lpwstr>
      </vt:variant>
      <vt:variant>
        <vt:lpwstr>m682</vt:lpwstr>
      </vt:variant>
      <vt:variant>
        <vt:i4>4587526</vt:i4>
      </vt:variant>
      <vt:variant>
        <vt:i4>1593</vt:i4>
      </vt:variant>
      <vt:variant>
        <vt:i4>0</vt:i4>
      </vt:variant>
      <vt:variant>
        <vt:i4>5</vt:i4>
      </vt:variant>
      <vt:variant>
        <vt:lpwstr>vlsgmech3.doc</vt:lpwstr>
      </vt:variant>
      <vt:variant>
        <vt:lpwstr>m677</vt:lpwstr>
      </vt:variant>
      <vt:variant>
        <vt:i4>4456454</vt:i4>
      </vt:variant>
      <vt:variant>
        <vt:i4>1563</vt:i4>
      </vt:variant>
      <vt:variant>
        <vt:i4>0</vt:i4>
      </vt:variant>
      <vt:variant>
        <vt:i4>5</vt:i4>
      </vt:variant>
      <vt:variant>
        <vt:lpwstr>vlsgmech3.doc</vt:lpwstr>
      </vt:variant>
      <vt:variant>
        <vt:lpwstr>m675</vt:lpwstr>
      </vt:variant>
      <vt:variant>
        <vt:i4>4325382</vt:i4>
      </vt:variant>
      <vt:variant>
        <vt:i4>1557</vt:i4>
      </vt:variant>
      <vt:variant>
        <vt:i4>0</vt:i4>
      </vt:variant>
      <vt:variant>
        <vt:i4>5</vt:i4>
      </vt:variant>
      <vt:variant>
        <vt:lpwstr>vlsgmech3.doc</vt:lpwstr>
      </vt:variant>
      <vt:variant>
        <vt:lpwstr>m673</vt:lpwstr>
      </vt:variant>
      <vt:variant>
        <vt:i4>4194310</vt:i4>
      </vt:variant>
      <vt:variant>
        <vt:i4>1554</vt:i4>
      </vt:variant>
      <vt:variant>
        <vt:i4>0</vt:i4>
      </vt:variant>
      <vt:variant>
        <vt:i4>5</vt:i4>
      </vt:variant>
      <vt:variant>
        <vt:lpwstr>vlsgmech3.doc</vt:lpwstr>
      </vt:variant>
      <vt:variant>
        <vt:lpwstr>m671</vt:lpwstr>
      </vt:variant>
      <vt:variant>
        <vt:i4>786456</vt:i4>
      </vt:variant>
      <vt:variant>
        <vt:i4>1551</vt:i4>
      </vt:variant>
      <vt:variant>
        <vt:i4>0</vt:i4>
      </vt:variant>
      <vt:variant>
        <vt:i4>5</vt:i4>
      </vt:variant>
      <vt:variant>
        <vt:lpwstr>m671.xls</vt:lpwstr>
      </vt:variant>
      <vt:variant>
        <vt:lpwstr/>
      </vt:variant>
      <vt:variant>
        <vt:i4>4259846</vt:i4>
      </vt:variant>
      <vt:variant>
        <vt:i4>1548</vt:i4>
      </vt:variant>
      <vt:variant>
        <vt:i4>0</vt:i4>
      </vt:variant>
      <vt:variant>
        <vt:i4>5</vt:i4>
      </vt:variant>
      <vt:variant>
        <vt:lpwstr>vlsgmech3.doc</vt:lpwstr>
      </vt:variant>
      <vt:variant>
        <vt:lpwstr>m670</vt:lpwstr>
      </vt:variant>
      <vt:variant>
        <vt:i4>4718599</vt:i4>
      </vt:variant>
      <vt:variant>
        <vt:i4>1536</vt:i4>
      </vt:variant>
      <vt:variant>
        <vt:i4>0</vt:i4>
      </vt:variant>
      <vt:variant>
        <vt:i4>5</vt:i4>
      </vt:variant>
      <vt:variant>
        <vt:lpwstr>vlsgmech3.doc</vt:lpwstr>
      </vt:variant>
      <vt:variant>
        <vt:lpwstr>m669</vt:lpwstr>
      </vt:variant>
      <vt:variant>
        <vt:i4>4784135</vt:i4>
      </vt:variant>
      <vt:variant>
        <vt:i4>1530</vt:i4>
      </vt:variant>
      <vt:variant>
        <vt:i4>0</vt:i4>
      </vt:variant>
      <vt:variant>
        <vt:i4>5</vt:i4>
      </vt:variant>
      <vt:variant>
        <vt:lpwstr>vlsgmech3.doc</vt:lpwstr>
      </vt:variant>
      <vt:variant>
        <vt:lpwstr>m668</vt:lpwstr>
      </vt:variant>
      <vt:variant>
        <vt:i4>655385</vt:i4>
      </vt:variant>
      <vt:variant>
        <vt:i4>1527</vt:i4>
      </vt:variant>
      <vt:variant>
        <vt:i4>0</vt:i4>
      </vt:variant>
      <vt:variant>
        <vt:i4>5</vt:i4>
      </vt:variant>
      <vt:variant>
        <vt:lpwstr>m667.xls</vt:lpwstr>
      </vt:variant>
      <vt:variant>
        <vt:lpwstr/>
      </vt:variant>
      <vt:variant>
        <vt:i4>851993</vt:i4>
      </vt:variant>
      <vt:variant>
        <vt:i4>1485</vt:i4>
      </vt:variant>
      <vt:variant>
        <vt:i4>0</vt:i4>
      </vt:variant>
      <vt:variant>
        <vt:i4>5</vt:i4>
      </vt:variant>
      <vt:variant>
        <vt:lpwstr>m660.xls</vt:lpwstr>
      </vt:variant>
      <vt:variant>
        <vt:lpwstr/>
      </vt:variant>
      <vt:variant>
        <vt:i4>4521988</vt:i4>
      </vt:variant>
      <vt:variant>
        <vt:i4>1470</vt:i4>
      </vt:variant>
      <vt:variant>
        <vt:i4>0</vt:i4>
      </vt:variant>
      <vt:variant>
        <vt:i4>5</vt:i4>
      </vt:variant>
      <vt:variant>
        <vt:lpwstr>vlsgmech3.doc</vt:lpwstr>
      </vt:variant>
      <vt:variant>
        <vt:lpwstr>m654</vt:lpwstr>
      </vt:variant>
      <vt:variant>
        <vt:i4>4718597</vt:i4>
      </vt:variant>
      <vt:variant>
        <vt:i4>1467</vt:i4>
      </vt:variant>
      <vt:variant>
        <vt:i4>0</vt:i4>
      </vt:variant>
      <vt:variant>
        <vt:i4>5</vt:i4>
      </vt:variant>
      <vt:variant>
        <vt:lpwstr>vlsgmech3.doc</vt:lpwstr>
      </vt:variant>
      <vt:variant>
        <vt:lpwstr>m649</vt:lpwstr>
      </vt:variant>
      <vt:variant>
        <vt:i4>720923</vt:i4>
      </vt:variant>
      <vt:variant>
        <vt:i4>1458</vt:i4>
      </vt:variant>
      <vt:variant>
        <vt:i4>0</vt:i4>
      </vt:variant>
      <vt:variant>
        <vt:i4>5</vt:i4>
      </vt:variant>
      <vt:variant>
        <vt:lpwstr>m646.xls</vt:lpwstr>
      </vt:variant>
      <vt:variant>
        <vt:lpwstr/>
      </vt:variant>
      <vt:variant>
        <vt:i4>4653061</vt:i4>
      </vt:variant>
      <vt:variant>
        <vt:i4>1449</vt:i4>
      </vt:variant>
      <vt:variant>
        <vt:i4>0</vt:i4>
      </vt:variant>
      <vt:variant>
        <vt:i4>5</vt:i4>
      </vt:variant>
      <vt:variant>
        <vt:lpwstr>vlsgmech3.doc</vt:lpwstr>
      </vt:variant>
      <vt:variant>
        <vt:lpwstr>m646</vt:lpwstr>
      </vt:variant>
      <vt:variant>
        <vt:i4>4325381</vt:i4>
      </vt:variant>
      <vt:variant>
        <vt:i4>1446</vt:i4>
      </vt:variant>
      <vt:variant>
        <vt:i4>0</vt:i4>
      </vt:variant>
      <vt:variant>
        <vt:i4>5</vt:i4>
      </vt:variant>
      <vt:variant>
        <vt:lpwstr>vlsgmech3.doc</vt:lpwstr>
      </vt:variant>
      <vt:variant>
        <vt:lpwstr>m643</vt:lpwstr>
      </vt:variant>
      <vt:variant>
        <vt:i4>4128893</vt:i4>
      </vt:variant>
      <vt:variant>
        <vt:i4>1443</vt:i4>
      </vt:variant>
      <vt:variant>
        <vt:i4>0</vt:i4>
      </vt:variant>
      <vt:variant>
        <vt:i4>5</vt:i4>
      </vt:variant>
      <vt:variant>
        <vt:lpwstr>http://eddy.uni-duisburg.de/treitz/demo_cd/auto/mechanik/roberval/rob_t.htm</vt:lpwstr>
      </vt:variant>
      <vt:variant>
        <vt:lpwstr/>
      </vt:variant>
      <vt:variant>
        <vt:i4>3342368</vt:i4>
      </vt:variant>
      <vt:variant>
        <vt:i4>1440</vt:i4>
      </vt:variant>
      <vt:variant>
        <vt:i4>0</vt:i4>
      </vt:variant>
      <vt:variant>
        <vt:i4>5</vt:i4>
      </vt:variant>
      <vt:variant>
        <vt:lpwstr>http://spektrum.de/artikel/835075&amp;template=d_sdwv_pdf</vt:lpwstr>
      </vt:variant>
      <vt:variant>
        <vt:lpwstr/>
      </vt:variant>
      <vt:variant>
        <vt:i4>4390917</vt:i4>
      </vt:variant>
      <vt:variant>
        <vt:i4>1437</vt:i4>
      </vt:variant>
      <vt:variant>
        <vt:i4>0</vt:i4>
      </vt:variant>
      <vt:variant>
        <vt:i4>5</vt:i4>
      </vt:variant>
      <vt:variant>
        <vt:lpwstr>vlsgmech3.doc</vt:lpwstr>
      </vt:variant>
      <vt:variant>
        <vt:lpwstr>m642</vt:lpwstr>
      </vt:variant>
      <vt:variant>
        <vt:i4>4194309</vt:i4>
      </vt:variant>
      <vt:variant>
        <vt:i4>1434</vt:i4>
      </vt:variant>
      <vt:variant>
        <vt:i4>0</vt:i4>
      </vt:variant>
      <vt:variant>
        <vt:i4>5</vt:i4>
      </vt:variant>
      <vt:variant>
        <vt:lpwstr>vlsgmech3.doc</vt:lpwstr>
      </vt:variant>
      <vt:variant>
        <vt:lpwstr>m641</vt:lpwstr>
      </vt:variant>
      <vt:variant>
        <vt:i4>4259845</vt:i4>
      </vt:variant>
      <vt:variant>
        <vt:i4>1431</vt:i4>
      </vt:variant>
      <vt:variant>
        <vt:i4>0</vt:i4>
      </vt:variant>
      <vt:variant>
        <vt:i4>5</vt:i4>
      </vt:variant>
      <vt:variant>
        <vt:lpwstr>vlsgmech3.doc</vt:lpwstr>
      </vt:variant>
      <vt:variant>
        <vt:lpwstr>m640</vt:lpwstr>
      </vt:variant>
      <vt:variant>
        <vt:i4>4718594</vt:i4>
      </vt:variant>
      <vt:variant>
        <vt:i4>1422</vt:i4>
      </vt:variant>
      <vt:variant>
        <vt:i4>0</vt:i4>
      </vt:variant>
      <vt:variant>
        <vt:i4>5</vt:i4>
      </vt:variant>
      <vt:variant>
        <vt:lpwstr>vlsgmech3.doc</vt:lpwstr>
      </vt:variant>
      <vt:variant>
        <vt:lpwstr>m639</vt:lpwstr>
      </vt:variant>
      <vt:variant>
        <vt:i4>4784130</vt:i4>
      </vt:variant>
      <vt:variant>
        <vt:i4>1419</vt:i4>
      </vt:variant>
      <vt:variant>
        <vt:i4>0</vt:i4>
      </vt:variant>
      <vt:variant>
        <vt:i4>5</vt:i4>
      </vt:variant>
      <vt:variant>
        <vt:lpwstr>vlsgmech3.doc</vt:lpwstr>
      </vt:variant>
      <vt:variant>
        <vt:lpwstr>m638</vt:lpwstr>
      </vt:variant>
      <vt:variant>
        <vt:i4>7667805</vt:i4>
      </vt:variant>
      <vt:variant>
        <vt:i4>1386</vt:i4>
      </vt:variant>
      <vt:variant>
        <vt:i4>0</vt:i4>
      </vt:variant>
      <vt:variant>
        <vt:i4>5</vt:i4>
      </vt:variant>
      <vt:variant>
        <vt:lpwstr>vlsgmech3.doc</vt:lpwstr>
      </vt:variant>
      <vt:variant>
        <vt:lpwstr>m636_2</vt:lpwstr>
      </vt:variant>
      <vt:variant>
        <vt:i4>720924</vt:i4>
      </vt:variant>
      <vt:variant>
        <vt:i4>1383</vt:i4>
      </vt:variant>
      <vt:variant>
        <vt:i4>0</vt:i4>
      </vt:variant>
      <vt:variant>
        <vt:i4>5</vt:i4>
      </vt:variant>
      <vt:variant>
        <vt:lpwstr>m636.xls</vt:lpwstr>
      </vt:variant>
      <vt:variant>
        <vt:lpwstr/>
      </vt:variant>
      <vt:variant>
        <vt:i4>4653058</vt:i4>
      </vt:variant>
      <vt:variant>
        <vt:i4>1374</vt:i4>
      </vt:variant>
      <vt:variant>
        <vt:i4>0</vt:i4>
      </vt:variant>
      <vt:variant>
        <vt:i4>5</vt:i4>
      </vt:variant>
      <vt:variant>
        <vt:lpwstr>vlsgmech3.doc</vt:lpwstr>
      </vt:variant>
      <vt:variant>
        <vt:lpwstr>m636</vt:lpwstr>
      </vt:variant>
      <vt:variant>
        <vt:i4>4456450</vt:i4>
      </vt:variant>
      <vt:variant>
        <vt:i4>1371</vt:i4>
      </vt:variant>
      <vt:variant>
        <vt:i4>0</vt:i4>
      </vt:variant>
      <vt:variant>
        <vt:i4>5</vt:i4>
      </vt:variant>
      <vt:variant>
        <vt:lpwstr>vlsgmech3.doc</vt:lpwstr>
      </vt:variant>
      <vt:variant>
        <vt:lpwstr>m635</vt:lpwstr>
      </vt:variant>
      <vt:variant>
        <vt:i4>4521986</vt:i4>
      </vt:variant>
      <vt:variant>
        <vt:i4>1368</vt:i4>
      </vt:variant>
      <vt:variant>
        <vt:i4>0</vt:i4>
      </vt:variant>
      <vt:variant>
        <vt:i4>5</vt:i4>
      </vt:variant>
      <vt:variant>
        <vt:lpwstr>vlsgmech3.doc</vt:lpwstr>
      </vt:variant>
      <vt:variant>
        <vt:lpwstr>m634</vt:lpwstr>
      </vt:variant>
      <vt:variant>
        <vt:i4>4325378</vt:i4>
      </vt:variant>
      <vt:variant>
        <vt:i4>1365</vt:i4>
      </vt:variant>
      <vt:variant>
        <vt:i4>0</vt:i4>
      </vt:variant>
      <vt:variant>
        <vt:i4>5</vt:i4>
      </vt:variant>
      <vt:variant>
        <vt:lpwstr>vlsgmech3.doc</vt:lpwstr>
      </vt:variant>
      <vt:variant>
        <vt:lpwstr>m633</vt:lpwstr>
      </vt:variant>
      <vt:variant>
        <vt:i4>4390914</vt:i4>
      </vt:variant>
      <vt:variant>
        <vt:i4>1362</vt:i4>
      </vt:variant>
      <vt:variant>
        <vt:i4>0</vt:i4>
      </vt:variant>
      <vt:variant>
        <vt:i4>5</vt:i4>
      </vt:variant>
      <vt:variant>
        <vt:lpwstr>vlsgmech3.doc</vt:lpwstr>
      </vt:variant>
      <vt:variant>
        <vt:lpwstr>m632</vt:lpwstr>
      </vt:variant>
      <vt:variant>
        <vt:i4>4194307</vt:i4>
      </vt:variant>
      <vt:variant>
        <vt:i4>1356</vt:i4>
      </vt:variant>
      <vt:variant>
        <vt:i4>0</vt:i4>
      </vt:variant>
      <vt:variant>
        <vt:i4>5</vt:i4>
      </vt:variant>
      <vt:variant>
        <vt:lpwstr>vlsgmech2.doc</vt:lpwstr>
      </vt:variant>
      <vt:variant>
        <vt:lpwstr>m631</vt:lpwstr>
      </vt:variant>
      <vt:variant>
        <vt:i4>4259843</vt:i4>
      </vt:variant>
      <vt:variant>
        <vt:i4>1353</vt:i4>
      </vt:variant>
      <vt:variant>
        <vt:i4>0</vt:i4>
      </vt:variant>
      <vt:variant>
        <vt:i4>5</vt:i4>
      </vt:variant>
      <vt:variant>
        <vt:lpwstr>vlsgmech2.doc</vt:lpwstr>
      </vt:variant>
      <vt:variant>
        <vt:lpwstr>m630</vt:lpwstr>
      </vt:variant>
      <vt:variant>
        <vt:i4>4718594</vt:i4>
      </vt:variant>
      <vt:variant>
        <vt:i4>1350</vt:i4>
      </vt:variant>
      <vt:variant>
        <vt:i4>0</vt:i4>
      </vt:variant>
      <vt:variant>
        <vt:i4>5</vt:i4>
      </vt:variant>
      <vt:variant>
        <vt:lpwstr>vlsgmech2.doc</vt:lpwstr>
      </vt:variant>
      <vt:variant>
        <vt:lpwstr>m629</vt:lpwstr>
      </vt:variant>
      <vt:variant>
        <vt:i4>4784130</vt:i4>
      </vt:variant>
      <vt:variant>
        <vt:i4>1344</vt:i4>
      </vt:variant>
      <vt:variant>
        <vt:i4>0</vt:i4>
      </vt:variant>
      <vt:variant>
        <vt:i4>5</vt:i4>
      </vt:variant>
      <vt:variant>
        <vt:lpwstr>vlsgmech2.doc</vt:lpwstr>
      </vt:variant>
      <vt:variant>
        <vt:lpwstr>m628</vt:lpwstr>
      </vt:variant>
      <vt:variant>
        <vt:i4>4587522</vt:i4>
      </vt:variant>
      <vt:variant>
        <vt:i4>1338</vt:i4>
      </vt:variant>
      <vt:variant>
        <vt:i4>0</vt:i4>
      </vt:variant>
      <vt:variant>
        <vt:i4>5</vt:i4>
      </vt:variant>
      <vt:variant>
        <vt:lpwstr>vlsgmech2.doc</vt:lpwstr>
      </vt:variant>
      <vt:variant>
        <vt:lpwstr>m627</vt:lpwstr>
      </vt:variant>
      <vt:variant>
        <vt:i4>4653058</vt:i4>
      </vt:variant>
      <vt:variant>
        <vt:i4>1335</vt:i4>
      </vt:variant>
      <vt:variant>
        <vt:i4>0</vt:i4>
      </vt:variant>
      <vt:variant>
        <vt:i4>5</vt:i4>
      </vt:variant>
      <vt:variant>
        <vt:lpwstr>vlsgmech2.doc</vt:lpwstr>
      </vt:variant>
      <vt:variant>
        <vt:lpwstr>m626</vt:lpwstr>
      </vt:variant>
      <vt:variant>
        <vt:i4>4456450</vt:i4>
      </vt:variant>
      <vt:variant>
        <vt:i4>1332</vt:i4>
      </vt:variant>
      <vt:variant>
        <vt:i4>0</vt:i4>
      </vt:variant>
      <vt:variant>
        <vt:i4>5</vt:i4>
      </vt:variant>
      <vt:variant>
        <vt:lpwstr>vlsgmech2.doc</vt:lpwstr>
      </vt:variant>
      <vt:variant>
        <vt:lpwstr>m625</vt:lpwstr>
      </vt:variant>
      <vt:variant>
        <vt:i4>4325378</vt:i4>
      </vt:variant>
      <vt:variant>
        <vt:i4>1320</vt:i4>
      </vt:variant>
      <vt:variant>
        <vt:i4>0</vt:i4>
      </vt:variant>
      <vt:variant>
        <vt:i4>5</vt:i4>
      </vt:variant>
      <vt:variant>
        <vt:lpwstr>vlsgmech2.doc</vt:lpwstr>
      </vt:variant>
      <vt:variant>
        <vt:lpwstr>m623</vt:lpwstr>
      </vt:variant>
      <vt:variant>
        <vt:i4>4390914</vt:i4>
      </vt:variant>
      <vt:variant>
        <vt:i4>1314</vt:i4>
      </vt:variant>
      <vt:variant>
        <vt:i4>0</vt:i4>
      </vt:variant>
      <vt:variant>
        <vt:i4>5</vt:i4>
      </vt:variant>
      <vt:variant>
        <vt:lpwstr>vlsgmech2.doc</vt:lpwstr>
      </vt:variant>
      <vt:variant>
        <vt:lpwstr>m622</vt:lpwstr>
      </vt:variant>
      <vt:variant>
        <vt:i4>4194306</vt:i4>
      </vt:variant>
      <vt:variant>
        <vt:i4>1308</vt:i4>
      </vt:variant>
      <vt:variant>
        <vt:i4>0</vt:i4>
      </vt:variant>
      <vt:variant>
        <vt:i4>5</vt:i4>
      </vt:variant>
      <vt:variant>
        <vt:lpwstr>vlsgmech2.doc</vt:lpwstr>
      </vt:variant>
      <vt:variant>
        <vt:lpwstr>m621</vt:lpwstr>
      </vt:variant>
      <vt:variant>
        <vt:i4>4259842</vt:i4>
      </vt:variant>
      <vt:variant>
        <vt:i4>1305</vt:i4>
      </vt:variant>
      <vt:variant>
        <vt:i4>0</vt:i4>
      </vt:variant>
      <vt:variant>
        <vt:i4>5</vt:i4>
      </vt:variant>
      <vt:variant>
        <vt:lpwstr>vlsgmech2.doc</vt:lpwstr>
      </vt:variant>
      <vt:variant>
        <vt:lpwstr>m620</vt:lpwstr>
      </vt:variant>
      <vt:variant>
        <vt:i4>262174</vt:i4>
      </vt:variant>
      <vt:variant>
        <vt:i4>1293</vt:i4>
      </vt:variant>
      <vt:variant>
        <vt:i4>0</vt:i4>
      </vt:variant>
      <vt:variant>
        <vt:i4>5</vt:i4>
      </vt:variant>
      <vt:variant>
        <vt:lpwstr>m619.xls</vt:lpwstr>
      </vt:variant>
      <vt:variant>
        <vt:lpwstr/>
      </vt:variant>
      <vt:variant>
        <vt:i4>4587521</vt:i4>
      </vt:variant>
      <vt:variant>
        <vt:i4>1287</vt:i4>
      </vt:variant>
      <vt:variant>
        <vt:i4>0</vt:i4>
      </vt:variant>
      <vt:variant>
        <vt:i4>5</vt:i4>
      </vt:variant>
      <vt:variant>
        <vt:lpwstr>vlsgmech2.doc</vt:lpwstr>
      </vt:variant>
      <vt:variant>
        <vt:lpwstr>m617</vt:lpwstr>
      </vt:variant>
      <vt:variant>
        <vt:i4>4653057</vt:i4>
      </vt:variant>
      <vt:variant>
        <vt:i4>1281</vt:i4>
      </vt:variant>
      <vt:variant>
        <vt:i4>0</vt:i4>
      </vt:variant>
      <vt:variant>
        <vt:i4>5</vt:i4>
      </vt:variant>
      <vt:variant>
        <vt:lpwstr>vlsgmech2.doc</vt:lpwstr>
      </vt:variant>
      <vt:variant>
        <vt:lpwstr>m616</vt:lpwstr>
      </vt:variant>
      <vt:variant>
        <vt:i4>4521985</vt:i4>
      </vt:variant>
      <vt:variant>
        <vt:i4>1242</vt:i4>
      </vt:variant>
      <vt:variant>
        <vt:i4>0</vt:i4>
      </vt:variant>
      <vt:variant>
        <vt:i4>5</vt:i4>
      </vt:variant>
      <vt:variant>
        <vt:lpwstr>vlsgmech2.doc</vt:lpwstr>
      </vt:variant>
      <vt:variant>
        <vt:lpwstr>m614</vt:lpwstr>
      </vt:variant>
      <vt:variant>
        <vt:i4>4325377</vt:i4>
      </vt:variant>
      <vt:variant>
        <vt:i4>1239</vt:i4>
      </vt:variant>
      <vt:variant>
        <vt:i4>0</vt:i4>
      </vt:variant>
      <vt:variant>
        <vt:i4>5</vt:i4>
      </vt:variant>
      <vt:variant>
        <vt:lpwstr>vlsgmech2.doc</vt:lpwstr>
      </vt:variant>
      <vt:variant>
        <vt:lpwstr>m613</vt:lpwstr>
      </vt:variant>
      <vt:variant>
        <vt:i4>983070</vt:i4>
      </vt:variant>
      <vt:variant>
        <vt:i4>1236</vt:i4>
      </vt:variant>
      <vt:variant>
        <vt:i4>0</vt:i4>
      </vt:variant>
      <vt:variant>
        <vt:i4>5</vt:i4>
      </vt:variant>
      <vt:variant>
        <vt:lpwstr>m612.xls</vt:lpwstr>
      </vt:variant>
      <vt:variant>
        <vt:lpwstr/>
      </vt:variant>
      <vt:variant>
        <vt:i4>4194305</vt:i4>
      </vt:variant>
      <vt:variant>
        <vt:i4>1230</vt:i4>
      </vt:variant>
      <vt:variant>
        <vt:i4>0</vt:i4>
      </vt:variant>
      <vt:variant>
        <vt:i4>5</vt:i4>
      </vt:variant>
      <vt:variant>
        <vt:lpwstr>vlsgmech2.doc</vt:lpwstr>
      </vt:variant>
      <vt:variant>
        <vt:lpwstr>m611</vt:lpwstr>
      </vt:variant>
      <vt:variant>
        <vt:i4>4259841</vt:i4>
      </vt:variant>
      <vt:variant>
        <vt:i4>1227</vt:i4>
      </vt:variant>
      <vt:variant>
        <vt:i4>0</vt:i4>
      </vt:variant>
      <vt:variant>
        <vt:i4>5</vt:i4>
      </vt:variant>
      <vt:variant>
        <vt:lpwstr>vlsgmech2.doc</vt:lpwstr>
      </vt:variant>
      <vt:variant>
        <vt:lpwstr>m610</vt:lpwstr>
      </vt:variant>
      <vt:variant>
        <vt:i4>4718592</vt:i4>
      </vt:variant>
      <vt:variant>
        <vt:i4>1224</vt:i4>
      </vt:variant>
      <vt:variant>
        <vt:i4>0</vt:i4>
      </vt:variant>
      <vt:variant>
        <vt:i4>5</vt:i4>
      </vt:variant>
      <vt:variant>
        <vt:lpwstr>vlsgmech2.doc</vt:lpwstr>
      </vt:variant>
      <vt:variant>
        <vt:lpwstr>m609</vt:lpwstr>
      </vt:variant>
      <vt:variant>
        <vt:i4>4784128</vt:i4>
      </vt:variant>
      <vt:variant>
        <vt:i4>1215</vt:i4>
      </vt:variant>
      <vt:variant>
        <vt:i4>0</vt:i4>
      </vt:variant>
      <vt:variant>
        <vt:i4>5</vt:i4>
      </vt:variant>
      <vt:variant>
        <vt:lpwstr>vlsgmech2.doc</vt:lpwstr>
      </vt:variant>
      <vt:variant>
        <vt:lpwstr>m608</vt:lpwstr>
      </vt:variant>
      <vt:variant>
        <vt:i4>4587529</vt:i4>
      </vt:variant>
      <vt:variant>
        <vt:i4>1194</vt:i4>
      </vt:variant>
      <vt:variant>
        <vt:i4>0</vt:i4>
      </vt:variant>
      <vt:variant>
        <vt:i4>5</vt:i4>
      </vt:variant>
      <vt:variant>
        <vt:lpwstr>vlsgmech2.doc</vt:lpwstr>
      </vt:variant>
      <vt:variant>
        <vt:lpwstr>m594</vt:lpwstr>
      </vt:variant>
      <vt:variant>
        <vt:i4>4259849</vt:i4>
      </vt:variant>
      <vt:variant>
        <vt:i4>1191</vt:i4>
      </vt:variant>
      <vt:variant>
        <vt:i4>0</vt:i4>
      </vt:variant>
      <vt:variant>
        <vt:i4>5</vt:i4>
      </vt:variant>
      <vt:variant>
        <vt:lpwstr>vlsgmech2.doc</vt:lpwstr>
      </vt:variant>
      <vt:variant>
        <vt:lpwstr>m593</vt:lpwstr>
      </vt:variant>
      <vt:variant>
        <vt:i4>4390921</vt:i4>
      </vt:variant>
      <vt:variant>
        <vt:i4>1188</vt:i4>
      </vt:variant>
      <vt:variant>
        <vt:i4>0</vt:i4>
      </vt:variant>
      <vt:variant>
        <vt:i4>5</vt:i4>
      </vt:variant>
      <vt:variant>
        <vt:lpwstr>vlsgmech2.doc</vt:lpwstr>
      </vt:variant>
      <vt:variant>
        <vt:lpwstr>m591</vt:lpwstr>
      </vt:variant>
      <vt:variant>
        <vt:i4>4456456</vt:i4>
      </vt:variant>
      <vt:variant>
        <vt:i4>1185</vt:i4>
      </vt:variant>
      <vt:variant>
        <vt:i4>0</vt:i4>
      </vt:variant>
      <vt:variant>
        <vt:i4>5</vt:i4>
      </vt:variant>
      <vt:variant>
        <vt:lpwstr>vlsgmech2.doc</vt:lpwstr>
      </vt:variant>
      <vt:variant>
        <vt:lpwstr>m586</vt:lpwstr>
      </vt:variant>
      <vt:variant>
        <vt:i4>4587528</vt:i4>
      </vt:variant>
      <vt:variant>
        <vt:i4>1182</vt:i4>
      </vt:variant>
      <vt:variant>
        <vt:i4>0</vt:i4>
      </vt:variant>
      <vt:variant>
        <vt:i4>5</vt:i4>
      </vt:variant>
      <vt:variant>
        <vt:lpwstr>vlsgmech2.doc</vt:lpwstr>
      </vt:variant>
      <vt:variant>
        <vt:lpwstr>m584</vt:lpwstr>
      </vt:variant>
      <vt:variant>
        <vt:i4>4259848</vt:i4>
      </vt:variant>
      <vt:variant>
        <vt:i4>1179</vt:i4>
      </vt:variant>
      <vt:variant>
        <vt:i4>0</vt:i4>
      </vt:variant>
      <vt:variant>
        <vt:i4>5</vt:i4>
      </vt:variant>
      <vt:variant>
        <vt:lpwstr>vlsgmech2.doc</vt:lpwstr>
      </vt:variant>
      <vt:variant>
        <vt:lpwstr>m583</vt:lpwstr>
      </vt:variant>
      <vt:variant>
        <vt:i4>4390920</vt:i4>
      </vt:variant>
      <vt:variant>
        <vt:i4>1176</vt:i4>
      </vt:variant>
      <vt:variant>
        <vt:i4>0</vt:i4>
      </vt:variant>
      <vt:variant>
        <vt:i4>5</vt:i4>
      </vt:variant>
      <vt:variant>
        <vt:lpwstr>vlsgmech2.doc</vt:lpwstr>
      </vt:variant>
      <vt:variant>
        <vt:lpwstr>m581</vt:lpwstr>
      </vt:variant>
      <vt:variant>
        <vt:i4>4915207</vt:i4>
      </vt:variant>
      <vt:variant>
        <vt:i4>1170</vt:i4>
      </vt:variant>
      <vt:variant>
        <vt:i4>0</vt:i4>
      </vt:variant>
      <vt:variant>
        <vt:i4>5</vt:i4>
      </vt:variant>
      <vt:variant>
        <vt:lpwstr>vlsgmech2.doc</vt:lpwstr>
      </vt:variant>
      <vt:variant>
        <vt:lpwstr>m579</vt:lpwstr>
      </vt:variant>
      <vt:variant>
        <vt:i4>4849671</vt:i4>
      </vt:variant>
      <vt:variant>
        <vt:i4>1167</vt:i4>
      </vt:variant>
      <vt:variant>
        <vt:i4>0</vt:i4>
      </vt:variant>
      <vt:variant>
        <vt:i4>5</vt:i4>
      </vt:variant>
      <vt:variant>
        <vt:lpwstr>vlsgmech2.doc</vt:lpwstr>
      </vt:variant>
      <vt:variant>
        <vt:lpwstr>m578</vt:lpwstr>
      </vt:variant>
      <vt:variant>
        <vt:i4>4587527</vt:i4>
      </vt:variant>
      <vt:variant>
        <vt:i4>1164</vt:i4>
      </vt:variant>
      <vt:variant>
        <vt:i4>0</vt:i4>
      </vt:variant>
      <vt:variant>
        <vt:i4>5</vt:i4>
      </vt:variant>
      <vt:variant>
        <vt:lpwstr>vlsgmech2.doc</vt:lpwstr>
      </vt:variant>
      <vt:variant>
        <vt:lpwstr>m574</vt:lpwstr>
      </vt:variant>
      <vt:variant>
        <vt:i4>4259847</vt:i4>
      </vt:variant>
      <vt:variant>
        <vt:i4>1161</vt:i4>
      </vt:variant>
      <vt:variant>
        <vt:i4>0</vt:i4>
      </vt:variant>
      <vt:variant>
        <vt:i4>5</vt:i4>
      </vt:variant>
      <vt:variant>
        <vt:lpwstr>vlsgmech2.doc</vt:lpwstr>
      </vt:variant>
      <vt:variant>
        <vt:lpwstr>m573</vt:lpwstr>
      </vt:variant>
      <vt:variant>
        <vt:i4>4390919</vt:i4>
      </vt:variant>
      <vt:variant>
        <vt:i4>1152</vt:i4>
      </vt:variant>
      <vt:variant>
        <vt:i4>0</vt:i4>
      </vt:variant>
      <vt:variant>
        <vt:i4>5</vt:i4>
      </vt:variant>
      <vt:variant>
        <vt:lpwstr>vlsgmech2.doc</vt:lpwstr>
      </vt:variant>
      <vt:variant>
        <vt:lpwstr>m571</vt:lpwstr>
      </vt:variant>
      <vt:variant>
        <vt:i4>4456454</vt:i4>
      </vt:variant>
      <vt:variant>
        <vt:i4>1110</vt:i4>
      </vt:variant>
      <vt:variant>
        <vt:i4>0</vt:i4>
      </vt:variant>
      <vt:variant>
        <vt:i4>5</vt:i4>
      </vt:variant>
      <vt:variant>
        <vt:lpwstr>vlsgmech2.doc</vt:lpwstr>
      </vt:variant>
      <vt:variant>
        <vt:lpwstr>m566</vt:lpwstr>
      </vt:variant>
      <vt:variant>
        <vt:i4>4587526</vt:i4>
      </vt:variant>
      <vt:variant>
        <vt:i4>1089</vt:i4>
      </vt:variant>
      <vt:variant>
        <vt:i4>0</vt:i4>
      </vt:variant>
      <vt:variant>
        <vt:i4>5</vt:i4>
      </vt:variant>
      <vt:variant>
        <vt:lpwstr>vlsgmech2.doc</vt:lpwstr>
      </vt:variant>
      <vt:variant>
        <vt:lpwstr>m564</vt:lpwstr>
      </vt:variant>
      <vt:variant>
        <vt:i4>4259846</vt:i4>
      </vt:variant>
      <vt:variant>
        <vt:i4>1086</vt:i4>
      </vt:variant>
      <vt:variant>
        <vt:i4>0</vt:i4>
      </vt:variant>
      <vt:variant>
        <vt:i4>5</vt:i4>
      </vt:variant>
      <vt:variant>
        <vt:lpwstr>vlsgmech2.doc</vt:lpwstr>
      </vt:variant>
      <vt:variant>
        <vt:lpwstr>m563</vt:lpwstr>
      </vt:variant>
      <vt:variant>
        <vt:i4>4194310</vt:i4>
      </vt:variant>
      <vt:variant>
        <vt:i4>1083</vt:i4>
      </vt:variant>
      <vt:variant>
        <vt:i4>0</vt:i4>
      </vt:variant>
      <vt:variant>
        <vt:i4>5</vt:i4>
      </vt:variant>
      <vt:variant>
        <vt:lpwstr>vlsgmech2.doc</vt:lpwstr>
      </vt:variant>
      <vt:variant>
        <vt:lpwstr>m562</vt:lpwstr>
      </vt:variant>
      <vt:variant>
        <vt:i4>4390918</vt:i4>
      </vt:variant>
      <vt:variant>
        <vt:i4>1080</vt:i4>
      </vt:variant>
      <vt:variant>
        <vt:i4>0</vt:i4>
      </vt:variant>
      <vt:variant>
        <vt:i4>5</vt:i4>
      </vt:variant>
      <vt:variant>
        <vt:lpwstr>vlsgmech2.doc</vt:lpwstr>
      </vt:variant>
      <vt:variant>
        <vt:lpwstr>m561</vt:lpwstr>
      </vt:variant>
      <vt:variant>
        <vt:i4>4325382</vt:i4>
      </vt:variant>
      <vt:variant>
        <vt:i4>1077</vt:i4>
      </vt:variant>
      <vt:variant>
        <vt:i4>0</vt:i4>
      </vt:variant>
      <vt:variant>
        <vt:i4>5</vt:i4>
      </vt:variant>
      <vt:variant>
        <vt:lpwstr>vlsgmech2.doc</vt:lpwstr>
      </vt:variant>
      <vt:variant>
        <vt:lpwstr>m560</vt:lpwstr>
      </vt:variant>
      <vt:variant>
        <vt:i4>4456453</vt:i4>
      </vt:variant>
      <vt:variant>
        <vt:i4>1071</vt:i4>
      </vt:variant>
      <vt:variant>
        <vt:i4>0</vt:i4>
      </vt:variant>
      <vt:variant>
        <vt:i4>5</vt:i4>
      </vt:variant>
      <vt:variant>
        <vt:lpwstr>vlsgmech2.doc</vt:lpwstr>
      </vt:variant>
      <vt:variant>
        <vt:lpwstr>m556</vt:lpwstr>
      </vt:variant>
      <vt:variant>
        <vt:i4>4653061</vt:i4>
      </vt:variant>
      <vt:variant>
        <vt:i4>1068</vt:i4>
      </vt:variant>
      <vt:variant>
        <vt:i4>0</vt:i4>
      </vt:variant>
      <vt:variant>
        <vt:i4>5</vt:i4>
      </vt:variant>
      <vt:variant>
        <vt:lpwstr>vlsgmech2.doc</vt:lpwstr>
      </vt:variant>
      <vt:variant>
        <vt:lpwstr>m555</vt:lpwstr>
      </vt:variant>
      <vt:variant>
        <vt:i4>4587525</vt:i4>
      </vt:variant>
      <vt:variant>
        <vt:i4>1065</vt:i4>
      </vt:variant>
      <vt:variant>
        <vt:i4>0</vt:i4>
      </vt:variant>
      <vt:variant>
        <vt:i4>5</vt:i4>
      </vt:variant>
      <vt:variant>
        <vt:lpwstr>vlsgmech2.doc</vt:lpwstr>
      </vt:variant>
      <vt:variant>
        <vt:lpwstr>m554</vt:lpwstr>
      </vt:variant>
      <vt:variant>
        <vt:i4>4259845</vt:i4>
      </vt:variant>
      <vt:variant>
        <vt:i4>1062</vt:i4>
      </vt:variant>
      <vt:variant>
        <vt:i4>0</vt:i4>
      </vt:variant>
      <vt:variant>
        <vt:i4>5</vt:i4>
      </vt:variant>
      <vt:variant>
        <vt:lpwstr>vlsgmech2.doc</vt:lpwstr>
      </vt:variant>
      <vt:variant>
        <vt:lpwstr>m553</vt:lpwstr>
      </vt:variant>
      <vt:variant>
        <vt:i4>786458</vt:i4>
      </vt:variant>
      <vt:variant>
        <vt:i4>1059</vt:i4>
      </vt:variant>
      <vt:variant>
        <vt:i4>0</vt:i4>
      </vt:variant>
      <vt:variant>
        <vt:i4>5</vt:i4>
      </vt:variant>
      <vt:variant>
        <vt:lpwstr>m552.xls</vt:lpwstr>
      </vt:variant>
      <vt:variant>
        <vt:lpwstr/>
      </vt:variant>
      <vt:variant>
        <vt:i4>4390917</vt:i4>
      </vt:variant>
      <vt:variant>
        <vt:i4>1056</vt:i4>
      </vt:variant>
      <vt:variant>
        <vt:i4>0</vt:i4>
      </vt:variant>
      <vt:variant>
        <vt:i4>5</vt:i4>
      </vt:variant>
      <vt:variant>
        <vt:lpwstr>vlsgmech2.doc</vt:lpwstr>
      </vt:variant>
      <vt:variant>
        <vt:lpwstr>m551</vt:lpwstr>
      </vt:variant>
      <vt:variant>
        <vt:i4>4325381</vt:i4>
      </vt:variant>
      <vt:variant>
        <vt:i4>1053</vt:i4>
      </vt:variant>
      <vt:variant>
        <vt:i4>0</vt:i4>
      </vt:variant>
      <vt:variant>
        <vt:i4>5</vt:i4>
      </vt:variant>
      <vt:variant>
        <vt:lpwstr>vlsgmech2.doc</vt:lpwstr>
      </vt:variant>
      <vt:variant>
        <vt:lpwstr>m550</vt:lpwstr>
      </vt:variant>
      <vt:variant>
        <vt:i4>4915204</vt:i4>
      </vt:variant>
      <vt:variant>
        <vt:i4>1050</vt:i4>
      </vt:variant>
      <vt:variant>
        <vt:i4>0</vt:i4>
      </vt:variant>
      <vt:variant>
        <vt:i4>5</vt:i4>
      </vt:variant>
      <vt:variant>
        <vt:lpwstr>vlsgmech2.doc</vt:lpwstr>
      </vt:variant>
      <vt:variant>
        <vt:lpwstr>m549</vt:lpwstr>
      </vt:variant>
      <vt:variant>
        <vt:i4>4653060</vt:i4>
      </vt:variant>
      <vt:variant>
        <vt:i4>1041</vt:i4>
      </vt:variant>
      <vt:variant>
        <vt:i4>0</vt:i4>
      </vt:variant>
      <vt:variant>
        <vt:i4>5</vt:i4>
      </vt:variant>
      <vt:variant>
        <vt:lpwstr>vlsgmech2.doc</vt:lpwstr>
      </vt:variant>
      <vt:variant>
        <vt:lpwstr>m545</vt:lpwstr>
      </vt:variant>
      <vt:variant>
        <vt:i4>4587524</vt:i4>
      </vt:variant>
      <vt:variant>
        <vt:i4>1038</vt:i4>
      </vt:variant>
      <vt:variant>
        <vt:i4>0</vt:i4>
      </vt:variant>
      <vt:variant>
        <vt:i4>5</vt:i4>
      </vt:variant>
      <vt:variant>
        <vt:lpwstr>vlsgmech2.doc</vt:lpwstr>
      </vt:variant>
      <vt:variant>
        <vt:lpwstr>m544</vt:lpwstr>
      </vt:variant>
      <vt:variant>
        <vt:i4>4259844</vt:i4>
      </vt:variant>
      <vt:variant>
        <vt:i4>1035</vt:i4>
      </vt:variant>
      <vt:variant>
        <vt:i4>0</vt:i4>
      </vt:variant>
      <vt:variant>
        <vt:i4>5</vt:i4>
      </vt:variant>
      <vt:variant>
        <vt:lpwstr>vlsgmech2.doc</vt:lpwstr>
      </vt:variant>
      <vt:variant>
        <vt:lpwstr>m543</vt:lpwstr>
      </vt:variant>
      <vt:variant>
        <vt:i4>4390916</vt:i4>
      </vt:variant>
      <vt:variant>
        <vt:i4>1032</vt:i4>
      </vt:variant>
      <vt:variant>
        <vt:i4>0</vt:i4>
      </vt:variant>
      <vt:variant>
        <vt:i4>5</vt:i4>
      </vt:variant>
      <vt:variant>
        <vt:lpwstr>vlsgmech2.doc</vt:lpwstr>
      </vt:variant>
      <vt:variant>
        <vt:lpwstr>m541</vt:lpwstr>
      </vt:variant>
      <vt:variant>
        <vt:i4>4194307</vt:i4>
      </vt:variant>
      <vt:variant>
        <vt:i4>993</vt:i4>
      </vt:variant>
      <vt:variant>
        <vt:i4>0</vt:i4>
      </vt:variant>
      <vt:variant>
        <vt:i4>5</vt:i4>
      </vt:variant>
      <vt:variant>
        <vt:lpwstr>vlsgmech2.doc</vt:lpwstr>
      </vt:variant>
      <vt:variant>
        <vt:lpwstr>m532</vt:lpwstr>
      </vt:variant>
      <vt:variant>
        <vt:i4>4390915</vt:i4>
      </vt:variant>
      <vt:variant>
        <vt:i4>990</vt:i4>
      </vt:variant>
      <vt:variant>
        <vt:i4>0</vt:i4>
      </vt:variant>
      <vt:variant>
        <vt:i4>5</vt:i4>
      </vt:variant>
      <vt:variant>
        <vt:lpwstr>vlsgmech2.doc</vt:lpwstr>
      </vt:variant>
      <vt:variant>
        <vt:lpwstr>m531</vt:lpwstr>
      </vt:variant>
      <vt:variant>
        <vt:i4>4849666</vt:i4>
      </vt:variant>
      <vt:variant>
        <vt:i4>987</vt:i4>
      </vt:variant>
      <vt:variant>
        <vt:i4>0</vt:i4>
      </vt:variant>
      <vt:variant>
        <vt:i4>5</vt:i4>
      </vt:variant>
      <vt:variant>
        <vt:lpwstr>vlsgmech2.doc</vt:lpwstr>
      </vt:variant>
      <vt:variant>
        <vt:lpwstr>m528</vt:lpwstr>
      </vt:variant>
      <vt:variant>
        <vt:i4>4521986</vt:i4>
      </vt:variant>
      <vt:variant>
        <vt:i4>984</vt:i4>
      </vt:variant>
      <vt:variant>
        <vt:i4>0</vt:i4>
      </vt:variant>
      <vt:variant>
        <vt:i4>5</vt:i4>
      </vt:variant>
      <vt:variant>
        <vt:lpwstr>vlsgmech2.doc</vt:lpwstr>
      </vt:variant>
      <vt:variant>
        <vt:lpwstr>m527</vt:lpwstr>
      </vt:variant>
      <vt:variant>
        <vt:i4>4456450</vt:i4>
      </vt:variant>
      <vt:variant>
        <vt:i4>981</vt:i4>
      </vt:variant>
      <vt:variant>
        <vt:i4>0</vt:i4>
      </vt:variant>
      <vt:variant>
        <vt:i4>5</vt:i4>
      </vt:variant>
      <vt:variant>
        <vt:lpwstr>vlsgmech2.doc</vt:lpwstr>
      </vt:variant>
      <vt:variant>
        <vt:lpwstr>m526</vt:lpwstr>
      </vt:variant>
      <vt:variant>
        <vt:i4>4653058</vt:i4>
      </vt:variant>
      <vt:variant>
        <vt:i4>978</vt:i4>
      </vt:variant>
      <vt:variant>
        <vt:i4>0</vt:i4>
      </vt:variant>
      <vt:variant>
        <vt:i4>5</vt:i4>
      </vt:variant>
      <vt:variant>
        <vt:lpwstr>vlsgmech2.doc</vt:lpwstr>
      </vt:variant>
      <vt:variant>
        <vt:lpwstr>m525</vt:lpwstr>
      </vt:variant>
      <vt:variant>
        <vt:i4>786461</vt:i4>
      </vt:variant>
      <vt:variant>
        <vt:i4>951</vt:i4>
      </vt:variant>
      <vt:variant>
        <vt:i4>0</vt:i4>
      </vt:variant>
      <vt:variant>
        <vt:i4>5</vt:i4>
      </vt:variant>
      <vt:variant>
        <vt:lpwstr>m522.xls</vt:lpwstr>
      </vt:variant>
      <vt:variant>
        <vt:lpwstr/>
      </vt:variant>
      <vt:variant>
        <vt:i4>4390914</vt:i4>
      </vt:variant>
      <vt:variant>
        <vt:i4>948</vt:i4>
      </vt:variant>
      <vt:variant>
        <vt:i4>0</vt:i4>
      </vt:variant>
      <vt:variant>
        <vt:i4>5</vt:i4>
      </vt:variant>
      <vt:variant>
        <vt:lpwstr>vlsgmech2.doc</vt:lpwstr>
      </vt:variant>
      <vt:variant>
        <vt:lpwstr>m521</vt:lpwstr>
      </vt:variant>
      <vt:variant>
        <vt:i4>4325378</vt:i4>
      </vt:variant>
      <vt:variant>
        <vt:i4>945</vt:i4>
      </vt:variant>
      <vt:variant>
        <vt:i4>0</vt:i4>
      </vt:variant>
      <vt:variant>
        <vt:i4>5</vt:i4>
      </vt:variant>
      <vt:variant>
        <vt:lpwstr>vlsgmech2.doc</vt:lpwstr>
      </vt:variant>
      <vt:variant>
        <vt:lpwstr>m520</vt:lpwstr>
      </vt:variant>
      <vt:variant>
        <vt:i4>4915201</vt:i4>
      </vt:variant>
      <vt:variant>
        <vt:i4>942</vt:i4>
      </vt:variant>
      <vt:variant>
        <vt:i4>0</vt:i4>
      </vt:variant>
      <vt:variant>
        <vt:i4>5</vt:i4>
      </vt:variant>
      <vt:variant>
        <vt:lpwstr>vlsgmech2.doc</vt:lpwstr>
      </vt:variant>
      <vt:variant>
        <vt:lpwstr>m519</vt:lpwstr>
      </vt:variant>
      <vt:variant>
        <vt:i4>4849665</vt:i4>
      </vt:variant>
      <vt:variant>
        <vt:i4>939</vt:i4>
      </vt:variant>
      <vt:variant>
        <vt:i4>0</vt:i4>
      </vt:variant>
      <vt:variant>
        <vt:i4>5</vt:i4>
      </vt:variant>
      <vt:variant>
        <vt:lpwstr>vlsgmech2.doc</vt:lpwstr>
      </vt:variant>
      <vt:variant>
        <vt:lpwstr>m518</vt:lpwstr>
      </vt:variant>
      <vt:variant>
        <vt:i4>4521985</vt:i4>
      </vt:variant>
      <vt:variant>
        <vt:i4>936</vt:i4>
      </vt:variant>
      <vt:variant>
        <vt:i4>0</vt:i4>
      </vt:variant>
      <vt:variant>
        <vt:i4>5</vt:i4>
      </vt:variant>
      <vt:variant>
        <vt:lpwstr>vlsgmech2.doc</vt:lpwstr>
      </vt:variant>
      <vt:variant>
        <vt:lpwstr>m517</vt:lpwstr>
      </vt:variant>
      <vt:variant>
        <vt:i4>4456449</vt:i4>
      </vt:variant>
      <vt:variant>
        <vt:i4>933</vt:i4>
      </vt:variant>
      <vt:variant>
        <vt:i4>0</vt:i4>
      </vt:variant>
      <vt:variant>
        <vt:i4>5</vt:i4>
      </vt:variant>
      <vt:variant>
        <vt:lpwstr>vlsgmech2.doc</vt:lpwstr>
      </vt:variant>
      <vt:variant>
        <vt:lpwstr>m516</vt:lpwstr>
      </vt:variant>
      <vt:variant>
        <vt:i4>4653057</vt:i4>
      </vt:variant>
      <vt:variant>
        <vt:i4>930</vt:i4>
      </vt:variant>
      <vt:variant>
        <vt:i4>0</vt:i4>
      </vt:variant>
      <vt:variant>
        <vt:i4>5</vt:i4>
      </vt:variant>
      <vt:variant>
        <vt:lpwstr>vlsgmech2.doc</vt:lpwstr>
      </vt:variant>
      <vt:variant>
        <vt:lpwstr>m515</vt:lpwstr>
      </vt:variant>
      <vt:variant>
        <vt:i4>4587521</vt:i4>
      </vt:variant>
      <vt:variant>
        <vt:i4>927</vt:i4>
      </vt:variant>
      <vt:variant>
        <vt:i4>0</vt:i4>
      </vt:variant>
      <vt:variant>
        <vt:i4>5</vt:i4>
      </vt:variant>
      <vt:variant>
        <vt:lpwstr>vlsgmech2.doc</vt:lpwstr>
      </vt:variant>
      <vt:variant>
        <vt:lpwstr>m514</vt:lpwstr>
      </vt:variant>
      <vt:variant>
        <vt:i4>4259841</vt:i4>
      </vt:variant>
      <vt:variant>
        <vt:i4>924</vt:i4>
      </vt:variant>
      <vt:variant>
        <vt:i4>0</vt:i4>
      </vt:variant>
      <vt:variant>
        <vt:i4>5</vt:i4>
      </vt:variant>
      <vt:variant>
        <vt:lpwstr>vlsgmech2.doc</vt:lpwstr>
      </vt:variant>
      <vt:variant>
        <vt:lpwstr>m513</vt:lpwstr>
      </vt:variant>
      <vt:variant>
        <vt:i4>4194305</vt:i4>
      </vt:variant>
      <vt:variant>
        <vt:i4>921</vt:i4>
      </vt:variant>
      <vt:variant>
        <vt:i4>0</vt:i4>
      </vt:variant>
      <vt:variant>
        <vt:i4>5</vt:i4>
      </vt:variant>
      <vt:variant>
        <vt:lpwstr>vlsgmech2.doc</vt:lpwstr>
      </vt:variant>
      <vt:variant>
        <vt:lpwstr>m512</vt:lpwstr>
      </vt:variant>
      <vt:variant>
        <vt:i4>4915200</vt:i4>
      </vt:variant>
      <vt:variant>
        <vt:i4>918</vt:i4>
      </vt:variant>
      <vt:variant>
        <vt:i4>0</vt:i4>
      </vt:variant>
      <vt:variant>
        <vt:i4>5</vt:i4>
      </vt:variant>
      <vt:variant>
        <vt:lpwstr>vlsgmech2.doc</vt:lpwstr>
      </vt:variant>
      <vt:variant>
        <vt:lpwstr>m509</vt:lpwstr>
      </vt:variant>
      <vt:variant>
        <vt:i4>4849664</vt:i4>
      </vt:variant>
      <vt:variant>
        <vt:i4>915</vt:i4>
      </vt:variant>
      <vt:variant>
        <vt:i4>0</vt:i4>
      </vt:variant>
      <vt:variant>
        <vt:i4>5</vt:i4>
      </vt:variant>
      <vt:variant>
        <vt:lpwstr>vlsgmech2.doc</vt:lpwstr>
      </vt:variant>
      <vt:variant>
        <vt:lpwstr>m508</vt:lpwstr>
      </vt:variant>
      <vt:variant>
        <vt:i4>4521984</vt:i4>
      </vt:variant>
      <vt:variant>
        <vt:i4>912</vt:i4>
      </vt:variant>
      <vt:variant>
        <vt:i4>0</vt:i4>
      </vt:variant>
      <vt:variant>
        <vt:i4>5</vt:i4>
      </vt:variant>
      <vt:variant>
        <vt:lpwstr>vlsgmech2.doc</vt:lpwstr>
      </vt:variant>
      <vt:variant>
        <vt:lpwstr>m507</vt:lpwstr>
      </vt:variant>
      <vt:variant>
        <vt:i4>4456448</vt:i4>
      </vt:variant>
      <vt:variant>
        <vt:i4>909</vt:i4>
      </vt:variant>
      <vt:variant>
        <vt:i4>0</vt:i4>
      </vt:variant>
      <vt:variant>
        <vt:i4>5</vt:i4>
      </vt:variant>
      <vt:variant>
        <vt:lpwstr>vlsgmech2.doc</vt:lpwstr>
      </vt:variant>
      <vt:variant>
        <vt:lpwstr>m506</vt:lpwstr>
      </vt:variant>
      <vt:variant>
        <vt:i4>4587520</vt:i4>
      </vt:variant>
      <vt:variant>
        <vt:i4>906</vt:i4>
      </vt:variant>
      <vt:variant>
        <vt:i4>0</vt:i4>
      </vt:variant>
      <vt:variant>
        <vt:i4>5</vt:i4>
      </vt:variant>
      <vt:variant>
        <vt:lpwstr>vlsgmech2.doc</vt:lpwstr>
      </vt:variant>
      <vt:variant>
        <vt:lpwstr>m504</vt:lpwstr>
      </vt:variant>
      <vt:variant>
        <vt:i4>4194304</vt:i4>
      </vt:variant>
      <vt:variant>
        <vt:i4>903</vt:i4>
      </vt:variant>
      <vt:variant>
        <vt:i4>0</vt:i4>
      </vt:variant>
      <vt:variant>
        <vt:i4>5</vt:i4>
      </vt:variant>
      <vt:variant>
        <vt:lpwstr>vlsgmech2.doc</vt:lpwstr>
      </vt:variant>
      <vt:variant>
        <vt:lpwstr>m502</vt:lpwstr>
      </vt:variant>
      <vt:variant>
        <vt:i4>4915209</vt:i4>
      </vt:variant>
      <vt:variant>
        <vt:i4>897</vt:i4>
      </vt:variant>
      <vt:variant>
        <vt:i4>0</vt:i4>
      </vt:variant>
      <vt:variant>
        <vt:i4>5</vt:i4>
      </vt:variant>
      <vt:variant>
        <vt:lpwstr>vlsgmech2.doc</vt:lpwstr>
      </vt:variant>
      <vt:variant>
        <vt:lpwstr>m498</vt:lpwstr>
      </vt:variant>
      <vt:variant>
        <vt:i4>4325385</vt:i4>
      </vt:variant>
      <vt:variant>
        <vt:i4>894</vt:i4>
      </vt:variant>
      <vt:variant>
        <vt:i4>0</vt:i4>
      </vt:variant>
      <vt:variant>
        <vt:i4>5</vt:i4>
      </vt:variant>
      <vt:variant>
        <vt:lpwstr>vlsgmech2.doc</vt:lpwstr>
      </vt:variant>
      <vt:variant>
        <vt:lpwstr>m491</vt:lpwstr>
      </vt:variant>
      <vt:variant>
        <vt:i4>4390921</vt:i4>
      </vt:variant>
      <vt:variant>
        <vt:i4>891</vt:i4>
      </vt:variant>
      <vt:variant>
        <vt:i4>0</vt:i4>
      </vt:variant>
      <vt:variant>
        <vt:i4>5</vt:i4>
      </vt:variant>
      <vt:variant>
        <vt:lpwstr>vlsgmech2.doc</vt:lpwstr>
      </vt:variant>
      <vt:variant>
        <vt:lpwstr>m490</vt:lpwstr>
      </vt:variant>
      <vt:variant>
        <vt:i4>4849672</vt:i4>
      </vt:variant>
      <vt:variant>
        <vt:i4>888</vt:i4>
      </vt:variant>
      <vt:variant>
        <vt:i4>0</vt:i4>
      </vt:variant>
      <vt:variant>
        <vt:i4>5</vt:i4>
      </vt:variant>
      <vt:variant>
        <vt:lpwstr>vlsgmech2.doc</vt:lpwstr>
      </vt:variant>
      <vt:variant>
        <vt:lpwstr>m489</vt:lpwstr>
      </vt:variant>
      <vt:variant>
        <vt:i4>1835097</vt:i4>
      </vt:variant>
      <vt:variant>
        <vt:i4>885</vt:i4>
      </vt:variant>
      <vt:variant>
        <vt:i4>0</vt:i4>
      </vt:variant>
      <vt:variant>
        <vt:i4>5</vt:i4>
      </vt:variant>
      <vt:variant>
        <vt:lpwstr>freier fall iteration.xls</vt:lpwstr>
      </vt:variant>
      <vt:variant>
        <vt:lpwstr/>
      </vt:variant>
      <vt:variant>
        <vt:i4>196639</vt:i4>
      </vt:variant>
      <vt:variant>
        <vt:i4>882</vt:i4>
      </vt:variant>
      <vt:variant>
        <vt:i4>0</vt:i4>
      </vt:variant>
      <vt:variant>
        <vt:i4>5</vt:i4>
      </vt:variant>
      <vt:variant>
        <vt:lpwstr>vlsgmech.doc</vt:lpwstr>
      </vt:variant>
      <vt:variant>
        <vt:lpwstr>m486</vt:lpwstr>
      </vt:variant>
      <vt:variant>
        <vt:i4>31</vt:i4>
      </vt:variant>
      <vt:variant>
        <vt:i4>879</vt:i4>
      </vt:variant>
      <vt:variant>
        <vt:i4>0</vt:i4>
      </vt:variant>
      <vt:variant>
        <vt:i4>5</vt:i4>
      </vt:variant>
      <vt:variant>
        <vt:lpwstr>vlsgmech.doc</vt:lpwstr>
      </vt:variant>
      <vt:variant>
        <vt:lpwstr>m485</vt:lpwstr>
      </vt:variant>
      <vt:variant>
        <vt:i4>65567</vt:i4>
      </vt:variant>
      <vt:variant>
        <vt:i4>876</vt:i4>
      </vt:variant>
      <vt:variant>
        <vt:i4>0</vt:i4>
      </vt:variant>
      <vt:variant>
        <vt:i4>5</vt:i4>
      </vt:variant>
      <vt:variant>
        <vt:lpwstr>vlsgmech.doc</vt:lpwstr>
      </vt:variant>
      <vt:variant>
        <vt:lpwstr>m484</vt:lpwstr>
      </vt:variant>
      <vt:variant>
        <vt:i4>393247</vt:i4>
      </vt:variant>
      <vt:variant>
        <vt:i4>873</vt:i4>
      </vt:variant>
      <vt:variant>
        <vt:i4>0</vt:i4>
      </vt:variant>
      <vt:variant>
        <vt:i4>5</vt:i4>
      </vt:variant>
      <vt:variant>
        <vt:lpwstr>vlsgmech.doc</vt:lpwstr>
      </vt:variant>
      <vt:variant>
        <vt:lpwstr>m483</vt:lpwstr>
      </vt:variant>
      <vt:variant>
        <vt:i4>458783</vt:i4>
      </vt:variant>
      <vt:variant>
        <vt:i4>870</vt:i4>
      </vt:variant>
      <vt:variant>
        <vt:i4>0</vt:i4>
      </vt:variant>
      <vt:variant>
        <vt:i4>5</vt:i4>
      </vt:variant>
      <vt:variant>
        <vt:lpwstr>vlsgmech.doc</vt:lpwstr>
      </vt:variant>
      <vt:variant>
        <vt:lpwstr>m482</vt:lpwstr>
      </vt:variant>
      <vt:variant>
        <vt:i4>851984</vt:i4>
      </vt:variant>
      <vt:variant>
        <vt:i4>852</vt:i4>
      </vt:variant>
      <vt:variant>
        <vt:i4>0</vt:i4>
      </vt:variant>
      <vt:variant>
        <vt:i4>5</vt:i4>
      </vt:variant>
      <vt:variant>
        <vt:lpwstr>vlsgmech.doc</vt:lpwstr>
      </vt:variant>
      <vt:variant>
        <vt:lpwstr>m478</vt:lpwstr>
      </vt:variant>
      <vt:variant>
        <vt:i4>131088</vt:i4>
      </vt:variant>
      <vt:variant>
        <vt:i4>849</vt:i4>
      </vt:variant>
      <vt:variant>
        <vt:i4>0</vt:i4>
      </vt:variant>
      <vt:variant>
        <vt:i4>5</vt:i4>
      </vt:variant>
      <vt:variant>
        <vt:lpwstr>vlsgmech.doc</vt:lpwstr>
      </vt:variant>
      <vt:variant>
        <vt:lpwstr>m477</vt:lpwstr>
      </vt:variant>
      <vt:variant>
        <vt:i4>196624</vt:i4>
      </vt:variant>
      <vt:variant>
        <vt:i4>846</vt:i4>
      </vt:variant>
      <vt:variant>
        <vt:i4>0</vt:i4>
      </vt:variant>
      <vt:variant>
        <vt:i4>5</vt:i4>
      </vt:variant>
      <vt:variant>
        <vt:lpwstr>vlsgmech.doc</vt:lpwstr>
      </vt:variant>
      <vt:variant>
        <vt:lpwstr>m476</vt:lpwstr>
      </vt:variant>
      <vt:variant>
        <vt:i4>16</vt:i4>
      </vt:variant>
      <vt:variant>
        <vt:i4>843</vt:i4>
      </vt:variant>
      <vt:variant>
        <vt:i4>0</vt:i4>
      </vt:variant>
      <vt:variant>
        <vt:i4>5</vt:i4>
      </vt:variant>
      <vt:variant>
        <vt:lpwstr>vlsgmech.doc</vt:lpwstr>
      </vt:variant>
      <vt:variant>
        <vt:lpwstr>m475</vt:lpwstr>
      </vt:variant>
      <vt:variant>
        <vt:i4>458768</vt:i4>
      </vt:variant>
      <vt:variant>
        <vt:i4>840</vt:i4>
      </vt:variant>
      <vt:variant>
        <vt:i4>0</vt:i4>
      </vt:variant>
      <vt:variant>
        <vt:i4>5</vt:i4>
      </vt:variant>
      <vt:variant>
        <vt:lpwstr>vlsgmech.doc</vt:lpwstr>
      </vt:variant>
      <vt:variant>
        <vt:lpwstr>m472</vt:lpwstr>
      </vt:variant>
      <vt:variant>
        <vt:i4>327696</vt:i4>
      </vt:variant>
      <vt:variant>
        <vt:i4>837</vt:i4>
      </vt:variant>
      <vt:variant>
        <vt:i4>0</vt:i4>
      </vt:variant>
      <vt:variant>
        <vt:i4>5</vt:i4>
      </vt:variant>
      <vt:variant>
        <vt:lpwstr>vlsgmech.doc</vt:lpwstr>
      </vt:variant>
      <vt:variant>
        <vt:lpwstr>m470</vt:lpwstr>
      </vt:variant>
      <vt:variant>
        <vt:i4>786449</vt:i4>
      </vt:variant>
      <vt:variant>
        <vt:i4>834</vt:i4>
      </vt:variant>
      <vt:variant>
        <vt:i4>0</vt:i4>
      </vt:variant>
      <vt:variant>
        <vt:i4>5</vt:i4>
      </vt:variant>
      <vt:variant>
        <vt:lpwstr>vlsgmech.doc</vt:lpwstr>
      </vt:variant>
      <vt:variant>
        <vt:lpwstr>m469</vt:lpwstr>
      </vt:variant>
      <vt:variant>
        <vt:i4>851985</vt:i4>
      </vt:variant>
      <vt:variant>
        <vt:i4>831</vt:i4>
      </vt:variant>
      <vt:variant>
        <vt:i4>0</vt:i4>
      </vt:variant>
      <vt:variant>
        <vt:i4>5</vt:i4>
      </vt:variant>
      <vt:variant>
        <vt:lpwstr>vlsgmech.doc</vt:lpwstr>
      </vt:variant>
      <vt:variant>
        <vt:lpwstr>m468</vt:lpwstr>
      </vt:variant>
      <vt:variant>
        <vt:i4>131089</vt:i4>
      </vt:variant>
      <vt:variant>
        <vt:i4>828</vt:i4>
      </vt:variant>
      <vt:variant>
        <vt:i4>0</vt:i4>
      </vt:variant>
      <vt:variant>
        <vt:i4>5</vt:i4>
      </vt:variant>
      <vt:variant>
        <vt:lpwstr>vlsgmech.doc</vt:lpwstr>
      </vt:variant>
      <vt:variant>
        <vt:lpwstr>m467</vt:lpwstr>
      </vt:variant>
      <vt:variant>
        <vt:i4>196625</vt:i4>
      </vt:variant>
      <vt:variant>
        <vt:i4>825</vt:i4>
      </vt:variant>
      <vt:variant>
        <vt:i4>0</vt:i4>
      </vt:variant>
      <vt:variant>
        <vt:i4>5</vt:i4>
      </vt:variant>
      <vt:variant>
        <vt:lpwstr>vlsgmech.doc</vt:lpwstr>
      </vt:variant>
      <vt:variant>
        <vt:lpwstr>m466</vt:lpwstr>
      </vt:variant>
      <vt:variant>
        <vt:i4>17</vt:i4>
      </vt:variant>
      <vt:variant>
        <vt:i4>822</vt:i4>
      </vt:variant>
      <vt:variant>
        <vt:i4>0</vt:i4>
      </vt:variant>
      <vt:variant>
        <vt:i4>5</vt:i4>
      </vt:variant>
      <vt:variant>
        <vt:lpwstr>vlsgmech.doc</vt:lpwstr>
      </vt:variant>
      <vt:variant>
        <vt:lpwstr>m465</vt:lpwstr>
      </vt:variant>
      <vt:variant>
        <vt:i4>458769</vt:i4>
      </vt:variant>
      <vt:variant>
        <vt:i4>819</vt:i4>
      </vt:variant>
      <vt:variant>
        <vt:i4>0</vt:i4>
      </vt:variant>
      <vt:variant>
        <vt:i4>5</vt:i4>
      </vt:variant>
      <vt:variant>
        <vt:lpwstr>vlsgmech.doc</vt:lpwstr>
      </vt:variant>
      <vt:variant>
        <vt:lpwstr>m462</vt:lpwstr>
      </vt:variant>
      <vt:variant>
        <vt:i4>262161</vt:i4>
      </vt:variant>
      <vt:variant>
        <vt:i4>816</vt:i4>
      </vt:variant>
      <vt:variant>
        <vt:i4>0</vt:i4>
      </vt:variant>
      <vt:variant>
        <vt:i4>5</vt:i4>
      </vt:variant>
      <vt:variant>
        <vt:lpwstr>vlsgmech.doc</vt:lpwstr>
      </vt:variant>
      <vt:variant>
        <vt:lpwstr>m461</vt:lpwstr>
      </vt:variant>
      <vt:variant>
        <vt:i4>327697</vt:i4>
      </vt:variant>
      <vt:variant>
        <vt:i4>813</vt:i4>
      </vt:variant>
      <vt:variant>
        <vt:i4>0</vt:i4>
      </vt:variant>
      <vt:variant>
        <vt:i4>5</vt:i4>
      </vt:variant>
      <vt:variant>
        <vt:lpwstr>vlsgmech.doc</vt:lpwstr>
      </vt:variant>
      <vt:variant>
        <vt:lpwstr>m460</vt:lpwstr>
      </vt:variant>
      <vt:variant>
        <vt:i4>786450</vt:i4>
      </vt:variant>
      <vt:variant>
        <vt:i4>810</vt:i4>
      </vt:variant>
      <vt:variant>
        <vt:i4>0</vt:i4>
      </vt:variant>
      <vt:variant>
        <vt:i4>5</vt:i4>
      </vt:variant>
      <vt:variant>
        <vt:lpwstr>vlsgmech.doc</vt:lpwstr>
      </vt:variant>
      <vt:variant>
        <vt:lpwstr>m459</vt:lpwstr>
      </vt:variant>
      <vt:variant>
        <vt:i4>851986</vt:i4>
      </vt:variant>
      <vt:variant>
        <vt:i4>807</vt:i4>
      </vt:variant>
      <vt:variant>
        <vt:i4>0</vt:i4>
      </vt:variant>
      <vt:variant>
        <vt:i4>5</vt:i4>
      </vt:variant>
      <vt:variant>
        <vt:lpwstr>vlsgmech.doc</vt:lpwstr>
      </vt:variant>
      <vt:variant>
        <vt:lpwstr>m458</vt:lpwstr>
      </vt:variant>
      <vt:variant>
        <vt:i4>18</vt:i4>
      </vt:variant>
      <vt:variant>
        <vt:i4>804</vt:i4>
      </vt:variant>
      <vt:variant>
        <vt:i4>0</vt:i4>
      </vt:variant>
      <vt:variant>
        <vt:i4>5</vt:i4>
      </vt:variant>
      <vt:variant>
        <vt:lpwstr>vlsgmech.doc</vt:lpwstr>
      </vt:variant>
      <vt:variant>
        <vt:lpwstr>m455</vt:lpwstr>
      </vt:variant>
      <vt:variant>
        <vt:i4>65554</vt:i4>
      </vt:variant>
      <vt:variant>
        <vt:i4>801</vt:i4>
      </vt:variant>
      <vt:variant>
        <vt:i4>0</vt:i4>
      </vt:variant>
      <vt:variant>
        <vt:i4>5</vt:i4>
      </vt:variant>
      <vt:variant>
        <vt:lpwstr>vlsgmech.doc</vt:lpwstr>
      </vt:variant>
      <vt:variant>
        <vt:lpwstr>m454</vt:lpwstr>
      </vt:variant>
      <vt:variant>
        <vt:i4>393234</vt:i4>
      </vt:variant>
      <vt:variant>
        <vt:i4>798</vt:i4>
      </vt:variant>
      <vt:variant>
        <vt:i4>0</vt:i4>
      </vt:variant>
      <vt:variant>
        <vt:i4>5</vt:i4>
      </vt:variant>
      <vt:variant>
        <vt:lpwstr>vlsgmech.doc</vt:lpwstr>
      </vt:variant>
      <vt:variant>
        <vt:lpwstr>m453</vt:lpwstr>
      </vt:variant>
      <vt:variant>
        <vt:i4>327698</vt:i4>
      </vt:variant>
      <vt:variant>
        <vt:i4>780</vt:i4>
      </vt:variant>
      <vt:variant>
        <vt:i4>0</vt:i4>
      </vt:variant>
      <vt:variant>
        <vt:i4>5</vt:i4>
      </vt:variant>
      <vt:variant>
        <vt:lpwstr>vlsgmech.doc</vt:lpwstr>
      </vt:variant>
      <vt:variant>
        <vt:lpwstr>m450</vt:lpwstr>
      </vt:variant>
      <vt:variant>
        <vt:i4>131091</vt:i4>
      </vt:variant>
      <vt:variant>
        <vt:i4>762</vt:i4>
      </vt:variant>
      <vt:variant>
        <vt:i4>0</vt:i4>
      </vt:variant>
      <vt:variant>
        <vt:i4>5</vt:i4>
      </vt:variant>
      <vt:variant>
        <vt:lpwstr>vlsgmech.doc</vt:lpwstr>
      </vt:variant>
      <vt:variant>
        <vt:lpwstr>m447</vt:lpwstr>
      </vt:variant>
      <vt:variant>
        <vt:i4>19</vt:i4>
      </vt:variant>
      <vt:variant>
        <vt:i4>759</vt:i4>
      </vt:variant>
      <vt:variant>
        <vt:i4>0</vt:i4>
      </vt:variant>
      <vt:variant>
        <vt:i4>5</vt:i4>
      </vt:variant>
      <vt:variant>
        <vt:lpwstr>vlsgmech.doc</vt:lpwstr>
      </vt:variant>
      <vt:variant>
        <vt:lpwstr>m445</vt:lpwstr>
      </vt:variant>
      <vt:variant>
        <vt:i4>393235</vt:i4>
      </vt:variant>
      <vt:variant>
        <vt:i4>756</vt:i4>
      </vt:variant>
      <vt:variant>
        <vt:i4>0</vt:i4>
      </vt:variant>
      <vt:variant>
        <vt:i4>5</vt:i4>
      </vt:variant>
      <vt:variant>
        <vt:lpwstr>vlsgmech.doc</vt:lpwstr>
      </vt:variant>
      <vt:variant>
        <vt:lpwstr>m443</vt:lpwstr>
      </vt:variant>
      <vt:variant>
        <vt:i4>262163</vt:i4>
      </vt:variant>
      <vt:variant>
        <vt:i4>747</vt:i4>
      </vt:variant>
      <vt:variant>
        <vt:i4>0</vt:i4>
      </vt:variant>
      <vt:variant>
        <vt:i4>5</vt:i4>
      </vt:variant>
      <vt:variant>
        <vt:lpwstr>vlsgmech.doc</vt:lpwstr>
      </vt:variant>
      <vt:variant>
        <vt:lpwstr>m441</vt:lpwstr>
      </vt:variant>
      <vt:variant>
        <vt:i4>4390916</vt:i4>
      </vt:variant>
      <vt:variant>
        <vt:i4>744</vt:i4>
      </vt:variant>
      <vt:variant>
        <vt:i4>0</vt:i4>
      </vt:variant>
      <vt:variant>
        <vt:i4>5</vt:i4>
      </vt:variant>
      <vt:variant>
        <vt:lpwstr>vlsgmech2.doc</vt:lpwstr>
      </vt:variant>
      <vt:variant>
        <vt:lpwstr>m440</vt:lpwstr>
      </vt:variant>
      <vt:variant>
        <vt:i4>4849667</vt:i4>
      </vt:variant>
      <vt:variant>
        <vt:i4>741</vt:i4>
      </vt:variant>
      <vt:variant>
        <vt:i4>0</vt:i4>
      </vt:variant>
      <vt:variant>
        <vt:i4>5</vt:i4>
      </vt:variant>
      <vt:variant>
        <vt:lpwstr>vlsgmech2.doc</vt:lpwstr>
      </vt:variant>
      <vt:variant>
        <vt:lpwstr>m439</vt:lpwstr>
      </vt:variant>
      <vt:variant>
        <vt:i4>4194307</vt:i4>
      </vt:variant>
      <vt:variant>
        <vt:i4>738</vt:i4>
      </vt:variant>
      <vt:variant>
        <vt:i4>0</vt:i4>
      </vt:variant>
      <vt:variant>
        <vt:i4>5</vt:i4>
      </vt:variant>
      <vt:variant>
        <vt:lpwstr>vlsgmech2.doc</vt:lpwstr>
      </vt:variant>
      <vt:variant>
        <vt:lpwstr>m433</vt:lpwstr>
      </vt:variant>
      <vt:variant>
        <vt:i4>4259843</vt:i4>
      </vt:variant>
      <vt:variant>
        <vt:i4>735</vt:i4>
      </vt:variant>
      <vt:variant>
        <vt:i4>0</vt:i4>
      </vt:variant>
      <vt:variant>
        <vt:i4>5</vt:i4>
      </vt:variant>
      <vt:variant>
        <vt:lpwstr>vlsgmech2.doc</vt:lpwstr>
      </vt:variant>
      <vt:variant>
        <vt:lpwstr>m432</vt:lpwstr>
      </vt:variant>
      <vt:variant>
        <vt:i4>262164</vt:i4>
      </vt:variant>
      <vt:variant>
        <vt:i4>732</vt:i4>
      </vt:variant>
      <vt:variant>
        <vt:i4>0</vt:i4>
      </vt:variant>
      <vt:variant>
        <vt:i4>5</vt:i4>
      </vt:variant>
      <vt:variant>
        <vt:lpwstr>vlsgmech.doc</vt:lpwstr>
      </vt:variant>
      <vt:variant>
        <vt:lpwstr>m431</vt:lpwstr>
      </vt:variant>
      <vt:variant>
        <vt:i4>196629</vt:i4>
      </vt:variant>
      <vt:variant>
        <vt:i4>696</vt:i4>
      </vt:variant>
      <vt:variant>
        <vt:i4>0</vt:i4>
      </vt:variant>
      <vt:variant>
        <vt:i4>5</vt:i4>
      </vt:variant>
      <vt:variant>
        <vt:lpwstr>vlsgmech.doc</vt:lpwstr>
      </vt:variant>
      <vt:variant>
        <vt:lpwstr>m426</vt:lpwstr>
      </vt:variant>
      <vt:variant>
        <vt:i4>458782</vt:i4>
      </vt:variant>
      <vt:variant>
        <vt:i4>693</vt:i4>
      </vt:variant>
      <vt:variant>
        <vt:i4>0</vt:i4>
      </vt:variant>
      <vt:variant>
        <vt:i4>5</vt:i4>
      </vt:variant>
      <vt:variant>
        <vt:lpwstr>m418.xls</vt:lpwstr>
      </vt:variant>
      <vt:variant>
        <vt:lpwstr/>
      </vt:variant>
      <vt:variant>
        <vt:i4>22</vt:i4>
      </vt:variant>
      <vt:variant>
        <vt:i4>687</vt:i4>
      </vt:variant>
      <vt:variant>
        <vt:i4>0</vt:i4>
      </vt:variant>
      <vt:variant>
        <vt:i4>5</vt:i4>
      </vt:variant>
      <vt:variant>
        <vt:lpwstr>vlsgmech.doc</vt:lpwstr>
      </vt:variant>
      <vt:variant>
        <vt:lpwstr>m415</vt:lpwstr>
      </vt:variant>
      <vt:variant>
        <vt:i4>4456448</vt:i4>
      </vt:variant>
      <vt:variant>
        <vt:i4>681</vt:i4>
      </vt:variant>
      <vt:variant>
        <vt:i4>0</vt:i4>
      </vt:variant>
      <vt:variant>
        <vt:i4>5</vt:i4>
      </vt:variant>
      <vt:variant>
        <vt:lpwstr>vlsgmech2.doc</vt:lpwstr>
      </vt:variant>
      <vt:variant>
        <vt:lpwstr>m407</vt:lpwstr>
      </vt:variant>
      <vt:variant>
        <vt:i4>393239</vt:i4>
      </vt:variant>
      <vt:variant>
        <vt:i4>678</vt:i4>
      </vt:variant>
      <vt:variant>
        <vt:i4>0</vt:i4>
      </vt:variant>
      <vt:variant>
        <vt:i4>5</vt:i4>
      </vt:variant>
      <vt:variant>
        <vt:lpwstr>vlsgmech.doc</vt:lpwstr>
      </vt:variant>
      <vt:variant>
        <vt:lpwstr>m403</vt:lpwstr>
      </vt:variant>
      <vt:variant>
        <vt:i4>262167</vt:i4>
      </vt:variant>
      <vt:variant>
        <vt:i4>675</vt:i4>
      </vt:variant>
      <vt:variant>
        <vt:i4>0</vt:i4>
      </vt:variant>
      <vt:variant>
        <vt:i4>5</vt:i4>
      </vt:variant>
      <vt:variant>
        <vt:lpwstr>vlsgmech.doc</vt:lpwstr>
      </vt:variant>
      <vt:variant>
        <vt:lpwstr>m401</vt:lpwstr>
      </vt:variant>
      <vt:variant>
        <vt:i4>262174</vt:i4>
      </vt:variant>
      <vt:variant>
        <vt:i4>672</vt:i4>
      </vt:variant>
      <vt:variant>
        <vt:i4>0</vt:i4>
      </vt:variant>
      <vt:variant>
        <vt:i4>5</vt:i4>
      </vt:variant>
      <vt:variant>
        <vt:lpwstr>vlsgmech.doc</vt:lpwstr>
      </vt:variant>
      <vt:variant>
        <vt:lpwstr>m396</vt:lpwstr>
      </vt:variant>
      <vt:variant>
        <vt:i4>393246</vt:i4>
      </vt:variant>
      <vt:variant>
        <vt:i4>669</vt:i4>
      </vt:variant>
      <vt:variant>
        <vt:i4>0</vt:i4>
      </vt:variant>
      <vt:variant>
        <vt:i4>5</vt:i4>
      </vt:variant>
      <vt:variant>
        <vt:lpwstr>vlsgmech.doc</vt:lpwstr>
      </vt:variant>
      <vt:variant>
        <vt:lpwstr>m394</vt:lpwstr>
      </vt:variant>
      <vt:variant>
        <vt:i4>65566</vt:i4>
      </vt:variant>
      <vt:variant>
        <vt:i4>666</vt:i4>
      </vt:variant>
      <vt:variant>
        <vt:i4>0</vt:i4>
      </vt:variant>
      <vt:variant>
        <vt:i4>5</vt:i4>
      </vt:variant>
      <vt:variant>
        <vt:lpwstr>vlsgmech.doc</vt:lpwstr>
      </vt:variant>
      <vt:variant>
        <vt:lpwstr>m393</vt:lpwstr>
      </vt:variant>
      <vt:variant>
        <vt:i4>30</vt:i4>
      </vt:variant>
      <vt:variant>
        <vt:i4>663</vt:i4>
      </vt:variant>
      <vt:variant>
        <vt:i4>0</vt:i4>
      </vt:variant>
      <vt:variant>
        <vt:i4>5</vt:i4>
      </vt:variant>
      <vt:variant>
        <vt:lpwstr>vlsgmech.doc</vt:lpwstr>
      </vt:variant>
      <vt:variant>
        <vt:lpwstr>m392</vt:lpwstr>
      </vt:variant>
      <vt:variant>
        <vt:i4>5046280</vt:i4>
      </vt:variant>
      <vt:variant>
        <vt:i4>660</vt:i4>
      </vt:variant>
      <vt:variant>
        <vt:i4>0</vt:i4>
      </vt:variant>
      <vt:variant>
        <vt:i4>5</vt:i4>
      </vt:variant>
      <vt:variant>
        <vt:lpwstr>vlsgmech2.doc</vt:lpwstr>
      </vt:variant>
      <vt:variant>
        <vt:lpwstr>m389</vt:lpwstr>
      </vt:variant>
      <vt:variant>
        <vt:i4>327711</vt:i4>
      </vt:variant>
      <vt:variant>
        <vt:i4>657</vt:i4>
      </vt:variant>
      <vt:variant>
        <vt:i4>0</vt:i4>
      </vt:variant>
      <vt:variant>
        <vt:i4>5</vt:i4>
      </vt:variant>
      <vt:variant>
        <vt:lpwstr>vlsgmech.doc</vt:lpwstr>
      </vt:variant>
      <vt:variant>
        <vt:lpwstr>m387</vt:lpwstr>
      </vt:variant>
      <vt:variant>
        <vt:i4>131103</vt:i4>
      </vt:variant>
      <vt:variant>
        <vt:i4>639</vt:i4>
      </vt:variant>
      <vt:variant>
        <vt:i4>0</vt:i4>
      </vt:variant>
      <vt:variant>
        <vt:i4>5</vt:i4>
      </vt:variant>
      <vt:variant>
        <vt:lpwstr>vlsgmech.doc</vt:lpwstr>
      </vt:variant>
      <vt:variant>
        <vt:lpwstr>m380</vt:lpwstr>
      </vt:variant>
      <vt:variant>
        <vt:i4>4980743</vt:i4>
      </vt:variant>
      <vt:variant>
        <vt:i4>636</vt:i4>
      </vt:variant>
      <vt:variant>
        <vt:i4>0</vt:i4>
      </vt:variant>
      <vt:variant>
        <vt:i4>5</vt:i4>
      </vt:variant>
      <vt:variant>
        <vt:lpwstr>vlsgmech2.doc</vt:lpwstr>
      </vt:variant>
      <vt:variant>
        <vt:lpwstr>m378</vt:lpwstr>
      </vt:variant>
      <vt:variant>
        <vt:i4>327696</vt:i4>
      </vt:variant>
      <vt:variant>
        <vt:i4>633</vt:i4>
      </vt:variant>
      <vt:variant>
        <vt:i4>0</vt:i4>
      </vt:variant>
      <vt:variant>
        <vt:i4>5</vt:i4>
      </vt:variant>
      <vt:variant>
        <vt:lpwstr>vlsgmech.doc</vt:lpwstr>
      </vt:variant>
      <vt:variant>
        <vt:lpwstr>m377</vt:lpwstr>
      </vt:variant>
      <vt:variant>
        <vt:i4>262160</vt:i4>
      </vt:variant>
      <vt:variant>
        <vt:i4>630</vt:i4>
      </vt:variant>
      <vt:variant>
        <vt:i4>0</vt:i4>
      </vt:variant>
      <vt:variant>
        <vt:i4>5</vt:i4>
      </vt:variant>
      <vt:variant>
        <vt:lpwstr>vlsgmech.doc</vt:lpwstr>
      </vt:variant>
      <vt:variant>
        <vt:lpwstr>m376</vt:lpwstr>
      </vt:variant>
      <vt:variant>
        <vt:i4>458768</vt:i4>
      </vt:variant>
      <vt:variant>
        <vt:i4>627</vt:i4>
      </vt:variant>
      <vt:variant>
        <vt:i4>0</vt:i4>
      </vt:variant>
      <vt:variant>
        <vt:i4>5</vt:i4>
      </vt:variant>
      <vt:variant>
        <vt:lpwstr>vlsgmech.doc</vt:lpwstr>
      </vt:variant>
      <vt:variant>
        <vt:lpwstr>m375</vt:lpwstr>
      </vt:variant>
      <vt:variant>
        <vt:i4>393232</vt:i4>
      </vt:variant>
      <vt:variant>
        <vt:i4>624</vt:i4>
      </vt:variant>
      <vt:variant>
        <vt:i4>0</vt:i4>
      </vt:variant>
      <vt:variant>
        <vt:i4>5</vt:i4>
      </vt:variant>
      <vt:variant>
        <vt:lpwstr>vlsgmech.doc</vt:lpwstr>
      </vt:variant>
      <vt:variant>
        <vt:lpwstr>m374</vt:lpwstr>
      </vt:variant>
      <vt:variant>
        <vt:i4>131088</vt:i4>
      </vt:variant>
      <vt:variant>
        <vt:i4>621</vt:i4>
      </vt:variant>
      <vt:variant>
        <vt:i4>0</vt:i4>
      </vt:variant>
      <vt:variant>
        <vt:i4>5</vt:i4>
      </vt:variant>
      <vt:variant>
        <vt:lpwstr>vlsgmech.doc</vt:lpwstr>
      </vt:variant>
      <vt:variant>
        <vt:lpwstr>m370</vt:lpwstr>
      </vt:variant>
      <vt:variant>
        <vt:i4>65561</vt:i4>
      </vt:variant>
      <vt:variant>
        <vt:i4>618</vt:i4>
      </vt:variant>
      <vt:variant>
        <vt:i4>0</vt:i4>
      </vt:variant>
      <vt:variant>
        <vt:i4>5</vt:i4>
      </vt:variant>
      <vt:variant>
        <vt:lpwstr>m369.xls</vt:lpwstr>
      </vt:variant>
      <vt:variant>
        <vt:lpwstr/>
      </vt:variant>
      <vt:variant>
        <vt:i4>327697</vt:i4>
      </vt:variant>
      <vt:variant>
        <vt:i4>615</vt:i4>
      </vt:variant>
      <vt:variant>
        <vt:i4>0</vt:i4>
      </vt:variant>
      <vt:variant>
        <vt:i4>5</vt:i4>
      </vt:variant>
      <vt:variant>
        <vt:lpwstr>vlsgmech.doc</vt:lpwstr>
      </vt:variant>
      <vt:variant>
        <vt:lpwstr>m367</vt:lpwstr>
      </vt:variant>
      <vt:variant>
        <vt:i4>458769</vt:i4>
      </vt:variant>
      <vt:variant>
        <vt:i4>612</vt:i4>
      </vt:variant>
      <vt:variant>
        <vt:i4>0</vt:i4>
      </vt:variant>
      <vt:variant>
        <vt:i4>5</vt:i4>
      </vt:variant>
      <vt:variant>
        <vt:lpwstr>vlsgmech.doc</vt:lpwstr>
      </vt:variant>
      <vt:variant>
        <vt:lpwstr>m365</vt:lpwstr>
      </vt:variant>
      <vt:variant>
        <vt:i4>393233</vt:i4>
      </vt:variant>
      <vt:variant>
        <vt:i4>609</vt:i4>
      </vt:variant>
      <vt:variant>
        <vt:i4>0</vt:i4>
      </vt:variant>
      <vt:variant>
        <vt:i4>5</vt:i4>
      </vt:variant>
      <vt:variant>
        <vt:lpwstr>vlsgmech.doc</vt:lpwstr>
      </vt:variant>
      <vt:variant>
        <vt:lpwstr>m364</vt:lpwstr>
      </vt:variant>
      <vt:variant>
        <vt:i4>65553</vt:i4>
      </vt:variant>
      <vt:variant>
        <vt:i4>606</vt:i4>
      </vt:variant>
      <vt:variant>
        <vt:i4>0</vt:i4>
      </vt:variant>
      <vt:variant>
        <vt:i4>5</vt:i4>
      </vt:variant>
      <vt:variant>
        <vt:lpwstr>vlsgmech.doc</vt:lpwstr>
      </vt:variant>
      <vt:variant>
        <vt:lpwstr>m363</vt:lpwstr>
      </vt:variant>
      <vt:variant>
        <vt:i4>720914</vt:i4>
      </vt:variant>
      <vt:variant>
        <vt:i4>594</vt:i4>
      </vt:variant>
      <vt:variant>
        <vt:i4>0</vt:i4>
      </vt:variant>
      <vt:variant>
        <vt:i4>5</vt:i4>
      </vt:variant>
      <vt:variant>
        <vt:lpwstr>vlsgmech.doc</vt:lpwstr>
      </vt:variant>
      <vt:variant>
        <vt:lpwstr>m359</vt:lpwstr>
      </vt:variant>
      <vt:variant>
        <vt:i4>393234</vt:i4>
      </vt:variant>
      <vt:variant>
        <vt:i4>588</vt:i4>
      </vt:variant>
      <vt:variant>
        <vt:i4>0</vt:i4>
      </vt:variant>
      <vt:variant>
        <vt:i4>5</vt:i4>
      </vt:variant>
      <vt:variant>
        <vt:lpwstr>vlsgmech.doc</vt:lpwstr>
      </vt:variant>
      <vt:variant>
        <vt:lpwstr>m354</vt:lpwstr>
      </vt:variant>
      <vt:variant>
        <vt:i4>655379</vt:i4>
      </vt:variant>
      <vt:variant>
        <vt:i4>585</vt:i4>
      </vt:variant>
      <vt:variant>
        <vt:i4>0</vt:i4>
      </vt:variant>
      <vt:variant>
        <vt:i4>5</vt:i4>
      </vt:variant>
      <vt:variant>
        <vt:lpwstr>vlsgmech.doc</vt:lpwstr>
      </vt:variant>
      <vt:variant>
        <vt:lpwstr>m348</vt:lpwstr>
      </vt:variant>
      <vt:variant>
        <vt:i4>327699</vt:i4>
      </vt:variant>
      <vt:variant>
        <vt:i4>582</vt:i4>
      </vt:variant>
      <vt:variant>
        <vt:i4>0</vt:i4>
      </vt:variant>
      <vt:variant>
        <vt:i4>5</vt:i4>
      </vt:variant>
      <vt:variant>
        <vt:lpwstr>vlsgmech.doc</vt:lpwstr>
      </vt:variant>
      <vt:variant>
        <vt:lpwstr>m347</vt:lpwstr>
      </vt:variant>
      <vt:variant>
        <vt:i4>262163</vt:i4>
      </vt:variant>
      <vt:variant>
        <vt:i4>579</vt:i4>
      </vt:variant>
      <vt:variant>
        <vt:i4>0</vt:i4>
      </vt:variant>
      <vt:variant>
        <vt:i4>5</vt:i4>
      </vt:variant>
      <vt:variant>
        <vt:lpwstr>vlsgmech.doc</vt:lpwstr>
      </vt:variant>
      <vt:variant>
        <vt:lpwstr>m346</vt:lpwstr>
      </vt:variant>
      <vt:variant>
        <vt:i4>458771</vt:i4>
      </vt:variant>
      <vt:variant>
        <vt:i4>576</vt:i4>
      </vt:variant>
      <vt:variant>
        <vt:i4>0</vt:i4>
      </vt:variant>
      <vt:variant>
        <vt:i4>5</vt:i4>
      </vt:variant>
      <vt:variant>
        <vt:lpwstr>vlsgmech.doc</vt:lpwstr>
      </vt:variant>
      <vt:variant>
        <vt:lpwstr>m345</vt:lpwstr>
      </vt:variant>
      <vt:variant>
        <vt:i4>393235</vt:i4>
      </vt:variant>
      <vt:variant>
        <vt:i4>573</vt:i4>
      </vt:variant>
      <vt:variant>
        <vt:i4>0</vt:i4>
      </vt:variant>
      <vt:variant>
        <vt:i4>5</vt:i4>
      </vt:variant>
      <vt:variant>
        <vt:lpwstr>vlsgmech.doc</vt:lpwstr>
      </vt:variant>
      <vt:variant>
        <vt:lpwstr>m344</vt:lpwstr>
      </vt:variant>
      <vt:variant>
        <vt:i4>720916</vt:i4>
      </vt:variant>
      <vt:variant>
        <vt:i4>570</vt:i4>
      </vt:variant>
      <vt:variant>
        <vt:i4>0</vt:i4>
      </vt:variant>
      <vt:variant>
        <vt:i4>5</vt:i4>
      </vt:variant>
      <vt:variant>
        <vt:lpwstr>vlsgmech.doc</vt:lpwstr>
      </vt:variant>
      <vt:variant>
        <vt:lpwstr>m339</vt:lpwstr>
      </vt:variant>
      <vt:variant>
        <vt:i4>4980738</vt:i4>
      </vt:variant>
      <vt:variant>
        <vt:i4>567</vt:i4>
      </vt:variant>
      <vt:variant>
        <vt:i4>0</vt:i4>
      </vt:variant>
      <vt:variant>
        <vt:i4>5</vt:i4>
      </vt:variant>
      <vt:variant>
        <vt:lpwstr>vlsgmech3.doc</vt:lpwstr>
      </vt:variant>
      <vt:variant>
        <vt:lpwstr>m338</vt:lpwstr>
      </vt:variant>
      <vt:variant>
        <vt:i4>28</vt:i4>
      </vt:variant>
      <vt:variant>
        <vt:i4>564</vt:i4>
      </vt:variant>
      <vt:variant>
        <vt:i4>0</vt:i4>
      </vt:variant>
      <vt:variant>
        <vt:i4>5</vt:i4>
      </vt:variant>
      <vt:variant>
        <vt:lpwstr>m338.xls</vt:lpwstr>
      </vt:variant>
      <vt:variant>
        <vt:lpwstr/>
      </vt:variant>
      <vt:variant>
        <vt:i4>327700</vt:i4>
      </vt:variant>
      <vt:variant>
        <vt:i4>561</vt:i4>
      </vt:variant>
      <vt:variant>
        <vt:i4>0</vt:i4>
      </vt:variant>
      <vt:variant>
        <vt:i4>5</vt:i4>
      </vt:variant>
      <vt:variant>
        <vt:lpwstr>vlsgmech.doc</vt:lpwstr>
      </vt:variant>
      <vt:variant>
        <vt:lpwstr>m337</vt:lpwstr>
      </vt:variant>
      <vt:variant>
        <vt:i4>262164</vt:i4>
      </vt:variant>
      <vt:variant>
        <vt:i4>558</vt:i4>
      </vt:variant>
      <vt:variant>
        <vt:i4>0</vt:i4>
      </vt:variant>
      <vt:variant>
        <vt:i4>5</vt:i4>
      </vt:variant>
      <vt:variant>
        <vt:lpwstr>vlsgmech.doc</vt:lpwstr>
      </vt:variant>
      <vt:variant>
        <vt:lpwstr>m336</vt:lpwstr>
      </vt:variant>
      <vt:variant>
        <vt:i4>4259843</vt:i4>
      </vt:variant>
      <vt:variant>
        <vt:i4>555</vt:i4>
      </vt:variant>
      <vt:variant>
        <vt:i4>0</vt:i4>
      </vt:variant>
      <vt:variant>
        <vt:i4>5</vt:i4>
      </vt:variant>
      <vt:variant>
        <vt:lpwstr>vlsgmech2.doc</vt:lpwstr>
      </vt:variant>
      <vt:variant>
        <vt:lpwstr>m335</vt:lpwstr>
      </vt:variant>
      <vt:variant>
        <vt:i4>393236</vt:i4>
      </vt:variant>
      <vt:variant>
        <vt:i4>552</vt:i4>
      </vt:variant>
      <vt:variant>
        <vt:i4>0</vt:i4>
      </vt:variant>
      <vt:variant>
        <vt:i4>5</vt:i4>
      </vt:variant>
      <vt:variant>
        <vt:lpwstr>vlsgmech.doc</vt:lpwstr>
      </vt:variant>
      <vt:variant>
        <vt:lpwstr>m334</vt:lpwstr>
      </vt:variant>
      <vt:variant>
        <vt:i4>65556</vt:i4>
      </vt:variant>
      <vt:variant>
        <vt:i4>549</vt:i4>
      </vt:variant>
      <vt:variant>
        <vt:i4>0</vt:i4>
      </vt:variant>
      <vt:variant>
        <vt:i4>5</vt:i4>
      </vt:variant>
      <vt:variant>
        <vt:lpwstr>vlsgmech.doc</vt:lpwstr>
      </vt:variant>
      <vt:variant>
        <vt:lpwstr>m333</vt:lpwstr>
      </vt:variant>
      <vt:variant>
        <vt:i4>20</vt:i4>
      </vt:variant>
      <vt:variant>
        <vt:i4>546</vt:i4>
      </vt:variant>
      <vt:variant>
        <vt:i4>0</vt:i4>
      </vt:variant>
      <vt:variant>
        <vt:i4>5</vt:i4>
      </vt:variant>
      <vt:variant>
        <vt:lpwstr>vlsgmech.doc</vt:lpwstr>
      </vt:variant>
      <vt:variant>
        <vt:lpwstr>m332</vt:lpwstr>
      </vt:variant>
      <vt:variant>
        <vt:i4>5046274</vt:i4>
      </vt:variant>
      <vt:variant>
        <vt:i4>543</vt:i4>
      </vt:variant>
      <vt:variant>
        <vt:i4>0</vt:i4>
      </vt:variant>
      <vt:variant>
        <vt:i4>5</vt:i4>
      </vt:variant>
      <vt:variant>
        <vt:lpwstr>vlsgmech2.doc</vt:lpwstr>
      </vt:variant>
      <vt:variant>
        <vt:lpwstr>m329</vt:lpwstr>
      </vt:variant>
      <vt:variant>
        <vt:i4>4980738</vt:i4>
      </vt:variant>
      <vt:variant>
        <vt:i4>540</vt:i4>
      </vt:variant>
      <vt:variant>
        <vt:i4>0</vt:i4>
      </vt:variant>
      <vt:variant>
        <vt:i4>5</vt:i4>
      </vt:variant>
      <vt:variant>
        <vt:lpwstr>vlsgmech2.doc</vt:lpwstr>
      </vt:variant>
      <vt:variant>
        <vt:lpwstr>m328</vt:lpwstr>
      </vt:variant>
      <vt:variant>
        <vt:i4>458773</vt:i4>
      </vt:variant>
      <vt:variant>
        <vt:i4>537</vt:i4>
      </vt:variant>
      <vt:variant>
        <vt:i4>0</vt:i4>
      </vt:variant>
      <vt:variant>
        <vt:i4>5</vt:i4>
      </vt:variant>
      <vt:variant>
        <vt:lpwstr>vlsgmech.doc</vt:lpwstr>
      </vt:variant>
      <vt:variant>
        <vt:lpwstr>m325</vt:lpwstr>
      </vt:variant>
      <vt:variant>
        <vt:i4>458774</vt:i4>
      </vt:variant>
      <vt:variant>
        <vt:i4>534</vt:i4>
      </vt:variant>
      <vt:variant>
        <vt:i4>0</vt:i4>
      </vt:variant>
      <vt:variant>
        <vt:i4>5</vt:i4>
      </vt:variant>
      <vt:variant>
        <vt:lpwstr>vlsgmech.doc</vt:lpwstr>
      </vt:variant>
      <vt:variant>
        <vt:lpwstr>m315</vt:lpwstr>
      </vt:variant>
      <vt:variant>
        <vt:i4>22</vt:i4>
      </vt:variant>
      <vt:variant>
        <vt:i4>531</vt:i4>
      </vt:variant>
      <vt:variant>
        <vt:i4>0</vt:i4>
      </vt:variant>
      <vt:variant>
        <vt:i4>5</vt:i4>
      </vt:variant>
      <vt:variant>
        <vt:lpwstr>vlsgmech.doc</vt:lpwstr>
      </vt:variant>
      <vt:variant>
        <vt:lpwstr>m312</vt:lpwstr>
      </vt:variant>
      <vt:variant>
        <vt:i4>4456449</vt:i4>
      </vt:variant>
      <vt:variant>
        <vt:i4>528</vt:i4>
      </vt:variant>
      <vt:variant>
        <vt:i4>0</vt:i4>
      </vt:variant>
      <vt:variant>
        <vt:i4>5</vt:i4>
      </vt:variant>
      <vt:variant>
        <vt:lpwstr>vlsgmech2.doc</vt:lpwstr>
      </vt:variant>
      <vt:variant>
        <vt:lpwstr>m310</vt:lpwstr>
      </vt:variant>
      <vt:variant>
        <vt:i4>720919</vt:i4>
      </vt:variant>
      <vt:variant>
        <vt:i4>525</vt:i4>
      </vt:variant>
      <vt:variant>
        <vt:i4>0</vt:i4>
      </vt:variant>
      <vt:variant>
        <vt:i4>5</vt:i4>
      </vt:variant>
      <vt:variant>
        <vt:lpwstr>vlsgmech.doc</vt:lpwstr>
      </vt:variant>
      <vt:variant>
        <vt:lpwstr>m309</vt:lpwstr>
      </vt:variant>
      <vt:variant>
        <vt:i4>327703</vt:i4>
      </vt:variant>
      <vt:variant>
        <vt:i4>522</vt:i4>
      </vt:variant>
      <vt:variant>
        <vt:i4>0</vt:i4>
      </vt:variant>
      <vt:variant>
        <vt:i4>5</vt:i4>
      </vt:variant>
      <vt:variant>
        <vt:lpwstr>vlsgmech.doc</vt:lpwstr>
      </vt:variant>
      <vt:variant>
        <vt:lpwstr>m307</vt:lpwstr>
      </vt:variant>
      <vt:variant>
        <vt:i4>65559</vt:i4>
      </vt:variant>
      <vt:variant>
        <vt:i4>519</vt:i4>
      </vt:variant>
      <vt:variant>
        <vt:i4>0</vt:i4>
      </vt:variant>
      <vt:variant>
        <vt:i4>5</vt:i4>
      </vt:variant>
      <vt:variant>
        <vt:lpwstr>vlsgmech.doc</vt:lpwstr>
      </vt:variant>
      <vt:variant>
        <vt:lpwstr>m303</vt:lpwstr>
      </vt:variant>
      <vt:variant>
        <vt:i4>23</vt:i4>
      </vt:variant>
      <vt:variant>
        <vt:i4>516</vt:i4>
      </vt:variant>
      <vt:variant>
        <vt:i4>0</vt:i4>
      </vt:variant>
      <vt:variant>
        <vt:i4>5</vt:i4>
      </vt:variant>
      <vt:variant>
        <vt:lpwstr>vlsgmech.doc</vt:lpwstr>
      </vt:variant>
      <vt:variant>
        <vt:lpwstr>m302</vt:lpwstr>
      </vt:variant>
      <vt:variant>
        <vt:i4>196631</vt:i4>
      </vt:variant>
      <vt:variant>
        <vt:i4>513</vt:i4>
      </vt:variant>
      <vt:variant>
        <vt:i4>0</vt:i4>
      </vt:variant>
      <vt:variant>
        <vt:i4>5</vt:i4>
      </vt:variant>
      <vt:variant>
        <vt:lpwstr>vlsgmech.doc</vt:lpwstr>
      </vt:variant>
      <vt:variant>
        <vt:lpwstr>m301</vt:lpwstr>
      </vt:variant>
      <vt:variant>
        <vt:i4>262174</vt:i4>
      </vt:variant>
      <vt:variant>
        <vt:i4>510</vt:i4>
      </vt:variant>
      <vt:variant>
        <vt:i4>0</vt:i4>
      </vt:variant>
      <vt:variant>
        <vt:i4>5</vt:i4>
      </vt:variant>
      <vt:variant>
        <vt:lpwstr>vlsgmech.doc</vt:lpwstr>
      </vt:variant>
      <vt:variant>
        <vt:lpwstr>m297</vt:lpwstr>
      </vt:variant>
      <vt:variant>
        <vt:i4>393246</vt:i4>
      </vt:variant>
      <vt:variant>
        <vt:i4>507</vt:i4>
      </vt:variant>
      <vt:variant>
        <vt:i4>0</vt:i4>
      </vt:variant>
      <vt:variant>
        <vt:i4>5</vt:i4>
      </vt:variant>
      <vt:variant>
        <vt:lpwstr>vlsgmech.doc</vt:lpwstr>
      </vt:variant>
      <vt:variant>
        <vt:lpwstr>m295</vt:lpwstr>
      </vt:variant>
      <vt:variant>
        <vt:i4>458782</vt:i4>
      </vt:variant>
      <vt:variant>
        <vt:i4>504</vt:i4>
      </vt:variant>
      <vt:variant>
        <vt:i4>0</vt:i4>
      </vt:variant>
      <vt:variant>
        <vt:i4>5</vt:i4>
      </vt:variant>
      <vt:variant>
        <vt:lpwstr>vlsgmech.doc</vt:lpwstr>
      </vt:variant>
      <vt:variant>
        <vt:lpwstr>m294</vt:lpwstr>
      </vt:variant>
      <vt:variant>
        <vt:i4>5046280</vt:i4>
      </vt:variant>
      <vt:variant>
        <vt:i4>501</vt:i4>
      </vt:variant>
      <vt:variant>
        <vt:i4>0</vt:i4>
      </vt:variant>
      <vt:variant>
        <vt:i4>5</vt:i4>
      </vt:variant>
      <vt:variant>
        <vt:lpwstr>vlsgmech2.doc</vt:lpwstr>
      </vt:variant>
      <vt:variant>
        <vt:lpwstr>m288</vt:lpwstr>
      </vt:variant>
      <vt:variant>
        <vt:i4>327711</vt:i4>
      </vt:variant>
      <vt:variant>
        <vt:i4>498</vt:i4>
      </vt:variant>
      <vt:variant>
        <vt:i4>0</vt:i4>
      </vt:variant>
      <vt:variant>
        <vt:i4>5</vt:i4>
      </vt:variant>
      <vt:variant>
        <vt:lpwstr>vlsgmech.doc</vt:lpwstr>
      </vt:variant>
      <vt:variant>
        <vt:lpwstr>m286</vt:lpwstr>
      </vt:variant>
      <vt:variant>
        <vt:i4>65567</vt:i4>
      </vt:variant>
      <vt:variant>
        <vt:i4>495</vt:i4>
      </vt:variant>
      <vt:variant>
        <vt:i4>0</vt:i4>
      </vt:variant>
      <vt:variant>
        <vt:i4>5</vt:i4>
      </vt:variant>
      <vt:variant>
        <vt:lpwstr>vlsgmech.doc</vt:lpwstr>
      </vt:variant>
      <vt:variant>
        <vt:lpwstr>m282</vt:lpwstr>
      </vt:variant>
      <vt:variant>
        <vt:i4>393232</vt:i4>
      </vt:variant>
      <vt:variant>
        <vt:i4>489</vt:i4>
      </vt:variant>
      <vt:variant>
        <vt:i4>0</vt:i4>
      </vt:variant>
      <vt:variant>
        <vt:i4>5</vt:i4>
      </vt:variant>
      <vt:variant>
        <vt:lpwstr>vlsgmech.doc</vt:lpwstr>
      </vt:variant>
      <vt:variant>
        <vt:lpwstr>m275</vt:lpwstr>
      </vt:variant>
      <vt:variant>
        <vt:i4>16</vt:i4>
      </vt:variant>
      <vt:variant>
        <vt:i4>486</vt:i4>
      </vt:variant>
      <vt:variant>
        <vt:i4>0</vt:i4>
      </vt:variant>
      <vt:variant>
        <vt:i4>5</vt:i4>
      </vt:variant>
      <vt:variant>
        <vt:lpwstr>vlsgmech.doc</vt:lpwstr>
      </vt:variant>
      <vt:variant>
        <vt:lpwstr>m273</vt:lpwstr>
      </vt:variant>
      <vt:variant>
        <vt:i4>4653063</vt:i4>
      </vt:variant>
      <vt:variant>
        <vt:i4>483</vt:i4>
      </vt:variant>
      <vt:variant>
        <vt:i4>0</vt:i4>
      </vt:variant>
      <vt:variant>
        <vt:i4>5</vt:i4>
      </vt:variant>
      <vt:variant>
        <vt:lpwstr>vlsgmech2.doc</vt:lpwstr>
      </vt:variant>
      <vt:variant>
        <vt:lpwstr>m272</vt:lpwstr>
      </vt:variant>
      <vt:variant>
        <vt:i4>131088</vt:i4>
      </vt:variant>
      <vt:variant>
        <vt:i4>480</vt:i4>
      </vt:variant>
      <vt:variant>
        <vt:i4>0</vt:i4>
      </vt:variant>
      <vt:variant>
        <vt:i4>5</vt:i4>
      </vt:variant>
      <vt:variant>
        <vt:lpwstr>vlsgmech.doc</vt:lpwstr>
      </vt:variant>
      <vt:variant>
        <vt:lpwstr>m271</vt:lpwstr>
      </vt:variant>
      <vt:variant>
        <vt:i4>196624</vt:i4>
      </vt:variant>
      <vt:variant>
        <vt:i4>477</vt:i4>
      </vt:variant>
      <vt:variant>
        <vt:i4>0</vt:i4>
      </vt:variant>
      <vt:variant>
        <vt:i4>5</vt:i4>
      </vt:variant>
      <vt:variant>
        <vt:lpwstr>vlsgmech.doc</vt:lpwstr>
      </vt:variant>
      <vt:variant>
        <vt:lpwstr>m270</vt:lpwstr>
      </vt:variant>
      <vt:variant>
        <vt:i4>655377</vt:i4>
      </vt:variant>
      <vt:variant>
        <vt:i4>474</vt:i4>
      </vt:variant>
      <vt:variant>
        <vt:i4>0</vt:i4>
      </vt:variant>
      <vt:variant>
        <vt:i4>5</vt:i4>
      </vt:variant>
      <vt:variant>
        <vt:lpwstr>vlsgmech.doc</vt:lpwstr>
      </vt:variant>
      <vt:variant>
        <vt:lpwstr>m269</vt:lpwstr>
      </vt:variant>
      <vt:variant>
        <vt:i4>720913</vt:i4>
      </vt:variant>
      <vt:variant>
        <vt:i4>471</vt:i4>
      </vt:variant>
      <vt:variant>
        <vt:i4>0</vt:i4>
      </vt:variant>
      <vt:variant>
        <vt:i4>5</vt:i4>
      </vt:variant>
      <vt:variant>
        <vt:lpwstr>vlsgmech.doc</vt:lpwstr>
      </vt:variant>
      <vt:variant>
        <vt:lpwstr>m268</vt:lpwstr>
      </vt:variant>
      <vt:variant>
        <vt:i4>262161</vt:i4>
      </vt:variant>
      <vt:variant>
        <vt:i4>468</vt:i4>
      </vt:variant>
      <vt:variant>
        <vt:i4>0</vt:i4>
      </vt:variant>
      <vt:variant>
        <vt:i4>5</vt:i4>
      </vt:variant>
      <vt:variant>
        <vt:lpwstr>vlsgmech.doc</vt:lpwstr>
      </vt:variant>
      <vt:variant>
        <vt:lpwstr>m267</vt:lpwstr>
      </vt:variant>
      <vt:variant>
        <vt:i4>327697</vt:i4>
      </vt:variant>
      <vt:variant>
        <vt:i4>462</vt:i4>
      </vt:variant>
      <vt:variant>
        <vt:i4>0</vt:i4>
      </vt:variant>
      <vt:variant>
        <vt:i4>5</vt:i4>
      </vt:variant>
      <vt:variant>
        <vt:lpwstr>vlsgmech.doc</vt:lpwstr>
      </vt:variant>
      <vt:variant>
        <vt:lpwstr>m266</vt:lpwstr>
      </vt:variant>
      <vt:variant>
        <vt:i4>458769</vt:i4>
      </vt:variant>
      <vt:variant>
        <vt:i4>459</vt:i4>
      </vt:variant>
      <vt:variant>
        <vt:i4>0</vt:i4>
      </vt:variant>
      <vt:variant>
        <vt:i4>5</vt:i4>
      </vt:variant>
      <vt:variant>
        <vt:lpwstr>vlsgmech.doc</vt:lpwstr>
      </vt:variant>
      <vt:variant>
        <vt:lpwstr>m264</vt:lpwstr>
      </vt:variant>
      <vt:variant>
        <vt:i4>17</vt:i4>
      </vt:variant>
      <vt:variant>
        <vt:i4>456</vt:i4>
      </vt:variant>
      <vt:variant>
        <vt:i4>0</vt:i4>
      </vt:variant>
      <vt:variant>
        <vt:i4>5</vt:i4>
      </vt:variant>
      <vt:variant>
        <vt:lpwstr>vlsgmech.doc</vt:lpwstr>
      </vt:variant>
      <vt:variant>
        <vt:lpwstr>m263</vt:lpwstr>
      </vt:variant>
      <vt:variant>
        <vt:i4>65553</vt:i4>
      </vt:variant>
      <vt:variant>
        <vt:i4>453</vt:i4>
      </vt:variant>
      <vt:variant>
        <vt:i4>0</vt:i4>
      </vt:variant>
      <vt:variant>
        <vt:i4>5</vt:i4>
      </vt:variant>
      <vt:variant>
        <vt:lpwstr>vlsgmech.doc</vt:lpwstr>
      </vt:variant>
      <vt:variant>
        <vt:lpwstr>m262</vt:lpwstr>
      </vt:variant>
      <vt:variant>
        <vt:i4>4456454</vt:i4>
      </vt:variant>
      <vt:variant>
        <vt:i4>450</vt:i4>
      </vt:variant>
      <vt:variant>
        <vt:i4>0</vt:i4>
      </vt:variant>
      <vt:variant>
        <vt:i4>5</vt:i4>
      </vt:variant>
      <vt:variant>
        <vt:lpwstr>vlsgmech2.doc</vt:lpwstr>
      </vt:variant>
      <vt:variant>
        <vt:lpwstr>m261</vt:lpwstr>
      </vt:variant>
      <vt:variant>
        <vt:i4>196625</vt:i4>
      </vt:variant>
      <vt:variant>
        <vt:i4>447</vt:i4>
      </vt:variant>
      <vt:variant>
        <vt:i4>0</vt:i4>
      </vt:variant>
      <vt:variant>
        <vt:i4>5</vt:i4>
      </vt:variant>
      <vt:variant>
        <vt:lpwstr>vlsgmech.doc</vt:lpwstr>
      </vt:variant>
      <vt:variant>
        <vt:lpwstr>m260</vt:lpwstr>
      </vt:variant>
      <vt:variant>
        <vt:i4>4980741</vt:i4>
      </vt:variant>
      <vt:variant>
        <vt:i4>444</vt:i4>
      </vt:variant>
      <vt:variant>
        <vt:i4>0</vt:i4>
      </vt:variant>
      <vt:variant>
        <vt:i4>5</vt:i4>
      </vt:variant>
      <vt:variant>
        <vt:lpwstr>vlsgmech2.doc</vt:lpwstr>
      </vt:variant>
      <vt:variant>
        <vt:lpwstr>m259</vt:lpwstr>
      </vt:variant>
      <vt:variant>
        <vt:i4>5046277</vt:i4>
      </vt:variant>
      <vt:variant>
        <vt:i4>441</vt:i4>
      </vt:variant>
      <vt:variant>
        <vt:i4>0</vt:i4>
      </vt:variant>
      <vt:variant>
        <vt:i4>5</vt:i4>
      </vt:variant>
      <vt:variant>
        <vt:lpwstr>vlsgmech2.doc</vt:lpwstr>
      </vt:variant>
      <vt:variant>
        <vt:lpwstr>m258</vt:lpwstr>
      </vt:variant>
      <vt:variant>
        <vt:i4>4653061</vt:i4>
      </vt:variant>
      <vt:variant>
        <vt:i4>438</vt:i4>
      </vt:variant>
      <vt:variant>
        <vt:i4>0</vt:i4>
      </vt:variant>
      <vt:variant>
        <vt:i4>5</vt:i4>
      </vt:variant>
      <vt:variant>
        <vt:lpwstr>vlsgmech2.doc</vt:lpwstr>
      </vt:variant>
      <vt:variant>
        <vt:lpwstr>m252</vt:lpwstr>
      </vt:variant>
      <vt:variant>
        <vt:i4>5046276</vt:i4>
      </vt:variant>
      <vt:variant>
        <vt:i4>435</vt:i4>
      </vt:variant>
      <vt:variant>
        <vt:i4>0</vt:i4>
      </vt:variant>
      <vt:variant>
        <vt:i4>5</vt:i4>
      </vt:variant>
      <vt:variant>
        <vt:lpwstr>vlsgmech2.doc</vt:lpwstr>
      </vt:variant>
      <vt:variant>
        <vt:lpwstr>m248</vt:lpwstr>
      </vt:variant>
      <vt:variant>
        <vt:i4>262163</vt:i4>
      </vt:variant>
      <vt:variant>
        <vt:i4>432</vt:i4>
      </vt:variant>
      <vt:variant>
        <vt:i4>0</vt:i4>
      </vt:variant>
      <vt:variant>
        <vt:i4>5</vt:i4>
      </vt:variant>
      <vt:variant>
        <vt:lpwstr>vlsgmech.doc</vt:lpwstr>
      </vt:variant>
      <vt:variant>
        <vt:lpwstr>m247</vt:lpwstr>
      </vt:variant>
      <vt:variant>
        <vt:i4>327699</vt:i4>
      </vt:variant>
      <vt:variant>
        <vt:i4>429</vt:i4>
      </vt:variant>
      <vt:variant>
        <vt:i4>0</vt:i4>
      </vt:variant>
      <vt:variant>
        <vt:i4>5</vt:i4>
      </vt:variant>
      <vt:variant>
        <vt:lpwstr>vlsgmech.doc</vt:lpwstr>
      </vt:variant>
      <vt:variant>
        <vt:lpwstr>m246</vt:lpwstr>
      </vt:variant>
      <vt:variant>
        <vt:i4>4194308</vt:i4>
      </vt:variant>
      <vt:variant>
        <vt:i4>426</vt:i4>
      </vt:variant>
      <vt:variant>
        <vt:i4>0</vt:i4>
      </vt:variant>
      <vt:variant>
        <vt:i4>5</vt:i4>
      </vt:variant>
      <vt:variant>
        <vt:lpwstr>vlsgmech2.doc</vt:lpwstr>
      </vt:variant>
      <vt:variant>
        <vt:lpwstr>m245</vt:lpwstr>
      </vt:variant>
      <vt:variant>
        <vt:i4>458771</vt:i4>
      </vt:variant>
      <vt:variant>
        <vt:i4>423</vt:i4>
      </vt:variant>
      <vt:variant>
        <vt:i4>0</vt:i4>
      </vt:variant>
      <vt:variant>
        <vt:i4>5</vt:i4>
      </vt:variant>
      <vt:variant>
        <vt:lpwstr>vlsgmech.doc</vt:lpwstr>
      </vt:variant>
      <vt:variant>
        <vt:lpwstr>m244</vt:lpwstr>
      </vt:variant>
      <vt:variant>
        <vt:i4>4587524</vt:i4>
      </vt:variant>
      <vt:variant>
        <vt:i4>420</vt:i4>
      </vt:variant>
      <vt:variant>
        <vt:i4>0</vt:i4>
      </vt:variant>
      <vt:variant>
        <vt:i4>5</vt:i4>
      </vt:variant>
      <vt:variant>
        <vt:lpwstr>vlsgmech2.doc</vt:lpwstr>
      </vt:variant>
      <vt:variant>
        <vt:lpwstr>m243</vt:lpwstr>
      </vt:variant>
      <vt:variant>
        <vt:i4>65555</vt:i4>
      </vt:variant>
      <vt:variant>
        <vt:i4>417</vt:i4>
      </vt:variant>
      <vt:variant>
        <vt:i4>0</vt:i4>
      </vt:variant>
      <vt:variant>
        <vt:i4>5</vt:i4>
      </vt:variant>
      <vt:variant>
        <vt:lpwstr>vlsgmech.doc</vt:lpwstr>
      </vt:variant>
      <vt:variant>
        <vt:lpwstr>m242</vt:lpwstr>
      </vt:variant>
      <vt:variant>
        <vt:i4>131091</vt:i4>
      </vt:variant>
      <vt:variant>
        <vt:i4>414</vt:i4>
      </vt:variant>
      <vt:variant>
        <vt:i4>0</vt:i4>
      </vt:variant>
      <vt:variant>
        <vt:i4>5</vt:i4>
      </vt:variant>
      <vt:variant>
        <vt:lpwstr>vlsgmech.doc</vt:lpwstr>
      </vt:variant>
      <vt:variant>
        <vt:lpwstr>m241</vt:lpwstr>
      </vt:variant>
      <vt:variant>
        <vt:i4>4521988</vt:i4>
      </vt:variant>
      <vt:variant>
        <vt:i4>411</vt:i4>
      </vt:variant>
      <vt:variant>
        <vt:i4>0</vt:i4>
      </vt:variant>
      <vt:variant>
        <vt:i4>5</vt:i4>
      </vt:variant>
      <vt:variant>
        <vt:lpwstr>vlsgmech2.doc</vt:lpwstr>
      </vt:variant>
      <vt:variant>
        <vt:lpwstr>m240</vt:lpwstr>
      </vt:variant>
      <vt:variant>
        <vt:i4>4980739</vt:i4>
      </vt:variant>
      <vt:variant>
        <vt:i4>408</vt:i4>
      </vt:variant>
      <vt:variant>
        <vt:i4>0</vt:i4>
      </vt:variant>
      <vt:variant>
        <vt:i4>5</vt:i4>
      </vt:variant>
      <vt:variant>
        <vt:lpwstr>vlsgmech2.doc</vt:lpwstr>
      </vt:variant>
      <vt:variant>
        <vt:lpwstr>m239</vt:lpwstr>
      </vt:variant>
      <vt:variant>
        <vt:i4>262164</vt:i4>
      </vt:variant>
      <vt:variant>
        <vt:i4>405</vt:i4>
      </vt:variant>
      <vt:variant>
        <vt:i4>0</vt:i4>
      </vt:variant>
      <vt:variant>
        <vt:i4>5</vt:i4>
      </vt:variant>
      <vt:variant>
        <vt:lpwstr>vlsgmech.doc</vt:lpwstr>
      </vt:variant>
      <vt:variant>
        <vt:lpwstr>m237</vt:lpwstr>
      </vt:variant>
      <vt:variant>
        <vt:i4>4456451</vt:i4>
      </vt:variant>
      <vt:variant>
        <vt:i4>402</vt:i4>
      </vt:variant>
      <vt:variant>
        <vt:i4>0</vt:i4>
      </vt:variant>
      <vt:variant>
        <vt:i4>5</vt:i4>
      </vt:variant>
      <vt:variant>
        <vt:lpwstr>vlsgmech2.doc</vt:lpwstr>
      </vt:variant>
      <vt:variant>
        <vt:lpwstr>m231</vt:lpwstr>
      </vt:variant>
      <vt:variant>
        <vt:i4>720917</vt:i4>
      </vt:variant>
      <vt:variant>
        <vt:i4>399</vt:i4>
      </vt:variant>
      <vt:variant>
        <vt:i4>0</vt:i4>
      </vt:variant>
      <vt:variant>
        <vt:i4>5</vt:i4>
      </vt:variant>
      <vt:variant>
        <vt:lpwstr>vlsgmech.doc</vt:lpwstr>
      </vt:variant>
      <vt:variant>
        <vt:lpwstr>m228</vt:lpwstr>
      </vt:variant>
      <vt:variant>
        <vt:i4>262165</vt:i4>
      </vt:variant>
      <vt:variant>
        <vt:i4>396</vt:i4>
      </vt:variant>
      <vt:variant>
        <vt:i4>0</vt:i4>
      </vt:variant>
      <vt:variant>
        <vt:i4>5</vt:i4>
      </vt:variant>
      <vt:variant>
        <vt:lpwstr>vlsgmech.doc</vt:lpwstr>
      </vt:variant>
      <vt:variant>
        <vt:lpwstr>m227</vt:lpwstr>
      </vt:variant>
      <vt:variant>
        <vt:i4>21</vt:i4>
      </vt:variant>
      <vt:variant>
        <vt:i4>390</vt:i4>
      </vt:variant>
      <vt:variant>
        <vt:i4>0</vt:i4>
      </vt:variant>
      <vt:variant>
        <vt:i4>5</vt:i4>
      </vt:variant>
      <vt:variant>
        <vt:lpwstr>vlsgmech.doc</vt:lpwstr>
      </vt:variant>
      <vt:variant>
        <vt:lpwstr>m223</vt:lpwstr>
      </vt:variant>
      <vt:variant>
        <vt:i4>65557</vt:i4>
      </vt:variant>
      <vt:variant>
        <vt:i4>387</vt:i4>
      </vt:variant>
      <vt:variant>
        <vt:i4>0</vt:i4>
      </vt:variant>
      <vt:variant>
        <vt:i4>5</vt:i4>
      </vt:variant>
      <vt:variant>
        <vt:lpwstr>vlsgmech.doc</vt:lpwstr>
      </vt:variant>
      <vt:variant>
        <vt:lpwstr>m222</vt:lpwstr>
      </vt:variant>
      <vt:variant>
        <vt:i4>131093</vt:i4>
      </vt:variant>
      <vt:variant>
        <vt:i4>384</vt:i4>
      </vt:variant>
      <vt:variant>
        <vt:i4>0</vt:i4>
      </vt:variant>
      <vt:variant>
        <vt:i4>5</vt:i4>
      </vt:variant>
      <vt:variant>
        <vt:lpwstr>vlsgmech.doc</vt:lpwstr>
      </vt:variant>
      <vt:variant>
        <vt:lpwstr>m221</vt:lpwstr>
      </vt:variant>
      <vt:variant>
        <vt:i4>196629</vt:i4>
      </vt:variant>
      <vt:variant>
        <vt:i4>381</vt:i4>
      </vt:variant>
      <vt:variant>
        <vt:i4>0</vt:i4>
      </vt:variant>
      <vt:variant>
        <vt:i4>5</vt:i4>
      </vt:variant>
      <vt:variant>
        <vt:lpwstr>vlsgmech.doc</vt:lpwstr>
      </vt:variant>
      <vt:variant>
        <vt:lpwstr>m220</vt:lpwstr>
      </vt:variant>
      <vt:variant>
        <vt:i4>22</vt:i4>
      </vt:variant>
      <vt:variant>
        <vt:i4>378</vt:i4>
      </vt:variant>
      <vt:variant>
        <vt:i4>0</vt:i4>
      </vt:variant>
      <vt:variant>
        <vt:i4>5</vt:i4>
      </vt:variant>
      <vt:variant>
        <vt:lpwstr>vlsgmech.doc</vt:lpwstr>
      </vt:variant>
      <vt:variant>
        <vt:lpwstr>m213</vt:lpwstr>
      </vt:variant>
      <vt:variant>
        <vt:i4>131094</vt:i4>
      </vt:variant>
      <vt:variant>
        <vt:i4>375</vt:i4>
      </vt:variant>
      <vt:variant>
        <vt:i4>0</vt:i4>
      </vt:variant>
      <vt:variant>
        <vt:i4>5</vt:i4>
      </vt:variant>
      <vt:variant>
        <vt:lpwstr>vlsgmech.doc</vt:lpwstr>
      </vt:variant>
      <vt:variant>
        <vt:lpwstr>m211</vt:lpwstr>
      </vt:variant>
      <vt:variant>
        <vt:i4>4521985</vt:i4>
      </vt:variant>
      <vt:variant>
        <vt:i4>372</vt:i4>
      </vt:variant>
      <vt:variant>
        <vt:i4>0</vt:i4>
      </vt:variant>
      <vt:variant>
        <vt:i4>5</vt:i4>
      </vt:variant>
      <vt:variant>
        <vt:lpwstr>vlsgmech2.doc</vt:lpwstr>
      </vt:variant>
      <vt:variant>
        <vt:lpwstr>m210</vt:lpwstr>
      </vt:variant>
      <vt:variant>
        <vt:i4>4980736</vt:i4>
      </vt:variant>
      <vt:variant>
        <vt:i4>369</vt:i4>
      </vt:variant>
      <vt:variant>
        <vt:i4>0</vt:i4>
      </vt:variant>
      <vt:variant>
        <vt:i4>5</vt:i4>
      </vt:variant>
      <vt:variant>
        <vt:lpwstr>vlsgmech2.doc</vt:lpwstr>
      </vt:variant>
      <vt:variant>
        <vt:lpwstr>m209</vt:lpwstr>
      </vt:variant>
      <vt:variant>
        <vt:i4>4390912</vt:i4>
      </vt:variant>
      <vt:variant>
        <vt:i4>366</vt:i4>
      </vt:variant>
      <vt:variant>
        <vt:i4>0</vt:i4>
      </vt:variant>
      <vt:variant>
        <vt:i4>5</vt:i4>
      </vt:variant>
      <vt:variant>
        <vt:lpwstr>vlsgmech2.doc</vt:lpwstr>
      </vt:variant>
      <vt:variant>
        <vt:lpwstr>m206</vt:lpwstr>
      </vt:variant>
      <vt:variant>
        <vt:i4>458775</vt:i4>
      </vt:variant>
      <vt:variant>
        <vt:i4>363</vt:i4>
      </vt:variant>
      <vt:variant>
        <vt:i4>0</vt:i4>
      </vt:variant>
      <vt:variant>
        <vt:i4>5</vt:i4>
      </vt:variant>
      <vt:variant>
        <vt:lpwstr>vlsgmech.doc</vt:lpwstr>
      </vt:variant>
      <vt:variant>
        <vt:lpwstr>m204</vt:lpwstr>
      </vt:variant>
      <vt:variant>
        <vt:i4>23</vt:i4>
      </vt:variant>
      <vt:variant>
        <vt:i4>357</vt:i4>
      </vt:variant>
      <vt:variant>
        <vt:i4>0</vt:i4>
      </vt:variant>
      <vt:variant>
        <vt:i4>5</vt:i4>
      </vt:variant>
      <vt:variant>
        <vt:lpwstr>vlsgmech.doc</vt:lpwstr>
      </vt:variant>
      <vt:variant>
        <vt:lpwstr>m203</vt:lpwstr>
      </vt:variant>
      <vt:variant>
        <vt:i4>524318</vt:i4>
      </vt:variant>
      <vt:variant>
        <vt:i4>354</vt:i4>
      </vt:variant>
      <vt:variant>
        <vt:i4>0</vt:i4>
      </vt:variant>
      <vt:variant>
        <vt:i4>5</vt:i4>
      </vt:variant>
      <vt:variant>
        <vt:lpwstr>vlsgmech.doc</vt:lpwstr>
      </vt:variant>
      <vt:variant>
        <vt:lpwstr>m198</vt:lpwstr>
      </vt:variant>
      <vt:variant>
        <vt:i4>393246</vt:i4>
      </vt:variant>
      <vt:variant>
        <vt:i4>351</vt:i4>
      </vt:variant>
      <vt:variant>
        <vt:i4>0</vt:i4>
      </vt:variant>
      <vt:variant>
        <vt:i4>5</vt:i4>
      </vt:variant>
      <vt:variant>
        <vt:lpwstr>vlsgmech.doc</vt:lpwstr>
      </vt:variant>
      <vt:variant>
        <vt:lpwstr>m196</vt:lpwstr>
      </vt:variant>
      <vt:variant>
        <vt:i4>4521992</vt:i4>
      </vt:variant>
      <vt:variant>
        <vt:i4>348</vt:i4>
      </vt:variant>
      <vt:variant>
        <vt:i4>0</vt:i4>
      </vt:variant>
      <vt:variant>
        <vt:i4>5</vt:i4>
      </vt:variant>
      <vt:variant>
        <vt:lpwstr>vlsgmech3.doc</vt:lpwstr>
      </vt:variant>
      <vt:variant>
        <vt:lpwstr>m193</vt:lpwstr>
      </vt:variant>
      <vt:variant>
        <vt:i4>589846</vt:i4>
      </vt:variant>
      <vt:variant>
        <vt:i4>345</vt:i4>
      </vt:variant>
      <vt:variant>
        <vt:i4>0</vt:i4>
      </vt:variant>
      <vt:variant>
        <vt:i4>5</vt:i4>
      </vt:variant>
      <vt:variant>
        <vt:lpwstr>m193.xls</vt:lpwstr>
      </vt:variant>
      <vt:variant>
        <vt:lpwstr/>
      </vt:variant>
      <vt:variant>
        <vt:i4>131102</vt:i4>
      </vt:variant>
      <vt:variant>
        <vt:i4>342</vt:i4>
      </vt:variant>
      <vt:variant>
        <vt:i4>0</vt:i4>
      </vt:variant>
      <vt:variant>
        <vt:i4>5</vt:i4>
      </vt:variant>
      <vt:variant>
        <vt:lpwstr>vlsgmech.doc</vt:lpwstr>
      </vt:variant>
      <vt:variant>
        <vt:lpwstr>m192</vt:lpwstr>
      </vt:variant>
      <vt:variant>
        <vt:i4>30</vt:i4>
      </vt:variant>
      <vt:variant>
        <vt:i4>336</vt:i4>
      </vt:variant>
      <vt:variant>
        <vt:i4>0</vt:i4>
      </vt:variant>
      <vt:variant>
        <vt:i4>5</vt:i4>
      </vt:variant>
      <vt:variant>
        <vt:lpwstr>vlsgmech.doc</vt:lpwstr>
      </vt:variant>
      <vt:variant>
        <vt:lpwstr>m190</vt:lpwstr>
      </vt:variant>
      <vt:variant>
        <vt:i4>393247</vt:i4>
      </vt:variant>
      <vt:variant>
        <vt:i4>333</vt:i4>
      </vt:variant>
      <vt:variant>
        <vt:i4>0</vt:i4>
      </vt:variant>
      <vt:variant>
        <vt:i4>5</vt:i4>
      </vt:variant>
      <vt:variant>
        <vt:lpwstr>vlsgmech.doc</vt:lpwstr>
      </vt:variant>
      <vt:variant>
        <vt:lpwstr>m186</vt:lpwstr>
      </vt:variant>
      <vt:variant>
        <vt:i4>262175</vt:i4>
      </vt:variant>
      <vt:variant>
        <vt:i4>327</vt:i4>
      </vt:variant>
      <vt:variant>
        <vt:i4>0</vt:i4>
      </vt:variant>
      <vt:variant>
        <vt:i4>5</vt:i4>
      </vt:variant>
      <vt:variant>
        <vt:lpwstr>vlsgmech.doc</vt:lpwstr>
      </vt:variant>
      <vt:variant>
        <vt:lpwstr>m184</vt:lpwstr>
      </vt:variant>
      <vt:variant>
        <vt:i4>65567</vt:i4>
      </vt:variant>
      <vt:variant>
        <vt:i4>324</vt:i4>
      </vt:variant>
      <vt:variant>
        <vt:i4>0</vt:i4>
      </vt:variant>
      <vt:variant>
        <vt:i4>5</vt:i4>
      </vt:variant>
      <vt:variant>
        <vt:lpwstr>vlsgmech.doc</vt:lpwstr>
      </vt:variant>
      <vt:variant>
        <vt:lpwstr>m181</vt:lpwstr>
      </vt:variant>
      <vt:variant>
        <vt:i4>4259847</vt:i4>
      </vt:variant>
      <vt:variant>
        <vt:i4>321</vt:i4>
      </vt:variant>
      <vt:variant>
        <vt:i4>0</vt:i4>
      </vt:variant>
      <vt:variant>
        <vt:i4>5</vt:i4>
      </vt:variant>
      <vt:variant>
        <vt:lpwstr>vlsgmech2.doc</vt:lpwstr>
      </vt:variant>
      <vt:variant>
        <vt:lpwstr>m177</vt:lpwstr>
      </vt:variant>
      <vt:variant>
        <vt:i4>327696</vt:i4>
      </vt:variant>
      <vt:variant>
        <vt:i4>318</vt:i4>
      </vt:variant>
      <vt:variant>
        <vt:i4>0</vt:i4>
      </vt:variant>
      <vt:variant>
        <vt:i4>5</vt:i4>
      </vt:variant>
      <vt:variant>
        <vt:lpwstr>vlsgmech.doc</vt:lpwstr>
      </vt:variant>
      <vt:variant>
        <vt:lpwstr>m175</vt:lpwstr>
      </vt:variant>
      <vt:variant>
        <vt:i4>262160</vt:i4>
      </vt:variant>
      <vt:variant>
        <vt:i4>315</vt:i4>
      </vt:variant>
      <vt:variant>
        <vt:i4>0</vt:i4>
      </vt:variant>
      <vt:variant>
        <vt:i4>5</vt:i4>
      </vt:variant>
      <vt:variant>
        <vt:lpwstr>vlsgmech.doc</vt:lpwstr>
      </vt:variant>
      <vt:variant>
        <vt:lpwstr>m174</vt:lpwstr>
      </vt:variant>
      <vt:variant>
        <vt:i4>196624</vt:i4>
      </vt:variant>
      <vt:variant>
        <vt:i4>312</vt:i4>
      </vt:variant>
      <vt:variant>
        <vt:i4>0</vt:i4>
      </vt:variant>
      <vt:variant>
        <vt:i4>5</vt:i4>
      </vt:variant>
      <vt:variant>
        <vt:lpwstr>vlsgmech.doc</vt:lpwstr>
      </vt:variant>
      <vt:variant>
        <vt:lpwstr>m173</vt:lpwstr>
      </vt:variant>
      <vt:variant>
        <vt:i4>524305</vt:i4>
      </vt:variant>
      <vt:variant>
        <vt:i4>306</vt:i4>
      </vt:variant>
      <vt:variant>
        <vt:i4>0</vt:i4>
      </vt:variant>
      <vt:variant>
        <vt:i4>5</vt:i4>
      </vt:variant>
      <vt:variant>
        <vt:lpwstr>vlsgmech.doc</vt:lpwstr>
      </vt:variant>
      <vt:variant>
        <vt:lpwstr>m168</vt:lpwstr>
      </vt:variant>
      <vt:variant>
        <vt:i4>458769</vt:i4>
      </vt:variant>
      <vt:variant>
        <vt:i4>303</vt:i4>
      </vt:variant>
      <vt:variant>
        <vt:i4>0</vt:i4>
      </vt:variant>
      <vt:variant>
        <vt:i4>5</vt:i4>
      </vt:variant>
      <vt:variant>
        <vt:lpwstr>vlsgmech.doc</vt:lpwstr>
      </vt:variant>
      <vt:variant>
        <vt:lpwstr>m167</vt:lpwstr>
      </vt:variant>
      <vt:variant>
        <vt:i4>4390917</vt:i4>
      </vt:variant>
      <vt:variant>
        <vt:i4>285</vt:i4>
      </vt:variant>
      <vt:variant>
        <vt:i4>0</vt:i4>
      </vt:variant>
      <vt:variant>
        <vt:i4>5</vt:i4>
      </vt:variant>
      <vt:variant>
        <vt:lpwstr>vlsgmech2.doc</vt:lpwstr>
      </vt:variant>
      <vt:variant>
        <vt:lpwstr>m155</vt:lpwstr>
      </vt:variant>
      <vt:variant>
        <vt:i4>262162</vt:i4>
      </vt:variant>
      <vt:variant>
        <vt:i4>282</vt:i4>
      </vt:variant>
      <vt:variant>
        <vt:i4>0</vt:i4>
      </vt:variant>
      <vt:variant>
        <vt:i4>5</vt:i4>
      </vt:variant>
      <vt:variant>
        <vt:lpwstr>vlsgmech.doc</vt:lpwstr>
      </vt:variant>
      <vt:variant>
        <vt:lpwstr>m154</vt:lpwstr>
      </vt:variant>
      <vt:variant>
        <vt:i4>196626</vt:i4>
      </vt:variant>
      <vt:variant>
        <vt:i4>279</vt:i4>
      </vt:variant>
      <vt:variant>
        <vt:i4>0</vt:i4>
      </vt:variant>
      <vt:variant>
        <vt:i4>5</vt:i4>
      </vt:variant>
      <vt:variant>
        <vt:lpwstr>vlsgmech.doc</vt:lpwstr>
      </vt:variant>
      <vt:variant>
        <vt:lpwstr>m153</vt:lpwstr>
      </vt:variant>
      <vt:variant>
        <vt:i4>4456453</vt:i4>
      </vt:variant>
      <vt:variant>
        <vt:i4>276</vt:i4>
      </vt:variant>
      <vt:variant>
        <vt:i4>0</vt:i4>
      </vt:variant>
      <vt:variant>
        <vt:i4>5</vt:i4>
      </vt:variant>
      <vt:variant>
        <vt:lpwstr>vlsgmech2.doc</vt:lpwstr>
      </vt:variant>
      <vt:variant>
        <vt:lpwstr>m152</vt:lpwstr>
      </vt:variant>
      <vt:variant>
        <vt:i4>4587525</vt:i4>
      </vt:variant>
      <vt:variant>
        <vt:i4>273</vt:i4>
      </vt:variant>
      <vt:variant>
        <vt:i4>0</vt:i4>
      </vt:variant>
      <vt:variant>
        <vt:i4>5</vt:i4>
      </vt:variant>
      <vt:variant>
        <vt:lpwstr>vlsgmech2.doc</vt:lpwstr>
      </vt:variant>
      <vt:variant>
        <vt:lpwstr>m150</vt:lpwstr>
      </vt:variant>
      <vt:variant>
        <vt:i4>589843</vt:i4>
      </vt:variant>
      <vt:variant>
        <vt:i4>270</vt:i4>
      </vt:variant>
      <vt:variant>
        <vt:i4>0</vt:i4>
      </vt:variant>
      <vt:variant>
        <vt:i4>5</vt:i4>
      </vt:variant>
      <vt:variant>
        <vt:lpwstr>vlsgmech.doc</vt:lpwstr>
      </vt:variant>
      <vt:variant>
        <vt:lpwstr>m149</vt:lpwstr>
      </vt:variant>
      <vt:variant>
        <vt:i4>524307</vt:i4>
      </vt:variant>
      <vt:variant>
        <vt:i4>267</vt:i4>
      </vt:variant>
      <vt:variant>
        <vt:i4>0</vt:i4>
      </vt:variant>
      <vt:variant>
        <vt:i4>5</vt:i4>
      </vt:variant>
      <vt:variant>
        <vt:lpwstr>vlsgmech.doc</vt:lpwstr>
      </vt:variant>
      <vt:variant>
        <vt:lpwstr>m148</vt:lpwstr>
      </vt:variant>
      <vt:variant>
        <vt:i4>458771</vt:i4>
      </vt:variant>
      <vt:variant>
        <vt:i4>264</vt:i4>
      </vt:variant>
      <vt:variant>
        <vt:i4>0</vt:i4>
      </vt:variant>
      <vt:variant>
        <vt:i4>5</vt:i4>
      </vt:variant>
      <vt:variant>
        <vt:lpwstr>vlsgmech.doc</vt:lpwstr>
      </vt:variant>
      <vt:variant>
        <vt:lpwstr>m147</vt:lpwstr>
      </vt:variant>
      <vt:variant>
        <vt:i4>4390916</vt:i4>
      </vt:variant>
      <vt:variant>
        <vt:i4>261</vt:i4>
      </vt:variant>
      <vt:variant>
        <vt:i4>0</vt:i4>
      </vt:variant>
      <vt:variant>
        <vt:i4>5</vt:i4>
      </vt:variant>
      <vt:variant>
        <vt:lpwstr>vlsgmech2.doc</vt:lpwstr>
      </vt:variant>
      <vt:variant>
        <vt:lpwstr>m145</vt:lpwstr>
      </vt:variant>
      <vt:variant>
        <vt:i4>196627</vt:i4>
      </vt:variant>
      <vt:variant>
        <vt:i4>258</vt:i4>
      </vt:variant>
      <vt:variant>
        <vt:i4>0</vt:i4>
      </vt:variant>
      <vt:variant>
        <vt:i4>5</vt:i4>
      </vt:variant>
      <vt:variant>
        <vt:lpwstr>vlsgmech.doc</vt:lpwstr>
      </vt:variant>
      <vt:variant>
        <vt:lpwstr>m143</vt:lpwstr>
      </vt:variant>
      <vt:variant>
        <vt:i4>4653060</vt:i4>
      </vt:variant>
      <vt:variant>
        <vt:i4>255</vt:i4>
      </vt:variant>
      <vt:variant>
        <vt:i4>0</vt:i4>
      </vt:variant>
      <vt:variant>
        <vt:i4>5</vt:i4>
      </vt:variant>
      <vt:variant>
        <vt:lpwstr>vlsgmech2.doc</vt:lpwstr>
      </vt:variant>
      <vt:variant>
        <vt:lpwstr>m141</vt:lpwstr>
      </vt:variant>
      <vt:variant>
        <vt:i4>4587524</vt:i4>
      </vt:variant>
      <vt:variant>
        <vt:i4>252</vt:i4>
      </vt:variant>
      <vt:variant>
        <vt:i4>0</vt:i4>
      </vt:variant>
      <vt:variant>
        <vt:i4>5</vt:i4>
      </vt:variant>
      <vt:variant>
        <vt:lpwstr>vlsgmech2.doc</vt:lpwstr>
      </vt:variant>
      <vt:variant>
        <vt:lpwstr>m140</vt:lpwstr>
      </vt:variant>
      <vt:variant>
        <vt:i4>5111811</vt:i4>
      </vt:variant>
      <vt:variant>
        <vt:i4>249</vt:i4>
      </vt:variant>
      <vt:variant>
        <vt:i4>0</vt:i4>
      </vt:variant>
      <vt:variant>
        <vt:i4>5</vt:i4>
      </vt:variant>
      <vt:variant>
        <vt:lpwstr>vlsgmech2.doc</vt:lpwstr>
      </vt:variant>
      <vt:variant>
        <vt:lpwstr>m138</vt:lpwstr>
      </vt:variant>
      <vt:variant>
        <vt:i4>4259843</vt:i4>
      </vt:variant>
      <vt:variant>
        <vt:i4>246</vt:i4>
      </vt:variant>
      <vt:variant>
        <vt:i4>0</vt:i4>
      </vt:variant>
      <vt:variant>
        <vt:i4>5</vt:i4>
      </vt:variant>
      <vt:variant>
        <vt:lpwstr>vlsgmech2.doc</vt:lpwstr>
      </vt:variant>
      <vt:variant>
        <vt:lpwstr>m137</vt:lpwstr>
      </vt:variant>
      <vt:variant>
        <vt:i4>4194307</vt:i4>
      </vt:variant>
      <vt:variant>
        <vt:i4>243</vt:i4>
      </vt:variant>
      <vt:variant>
        <vt:i4>0</vt:i4>
      </vt:variant>
      <vt:variant>
        <vt:i4>5</vt:i4>
      </vt:variant>
      <vt:variant>
        <vt:lpwstr>vlsgmech2.doc</vt:lpwstr>
      </vt:variant>
      <vt:variant>
        <vt:lpwstr>m136</vt:lpwstr>
      </vt:variant>
      <vt:variant>
        <vt:i4>4390915</vt:i4>
      </vt:variant>
      <vt:variant>
        <vt:i4>240</vt:i4>
      </vt:variant>
      <vt:variant>
        <vt:i4>0</vt:i4>
      </vt:variant>
      <vt:variant>
        <vt:i4>5</vt:i4>
      </vt:variant>
      <vt:variant>
        <vt:lpwstr>vlsgmech2.doc</vt:lpwstr>
      </vt:variant>
      <vt:variant>
        <vt:lpwstr>m135</vt:lpwstr>
      </vt:variant>
      <vt:variant>
        <vt:i4>4521987</vt:i4>
      </vt:variant>
      <vt:variant>
        <vt:i4>234</vt:i4>
      </vt:variant>
      <vt:variant>
        <vt:i4>0</vt:i4>
      </vt:variant>
      <vt:variant>
        <vt:i4>5</vt:i4>
      </vt:variant>
      <vt:variant>
        <vt:lpwstr>vlsgmech2.doc</vt:lpwstr>
      </vt:variant>
      <vt:variant>
        <vt:lpwstr>m133</vt:lpwstr>
      </vt:variant>
      <vt:variant>
        <vt:i4>196628</vt:i4>
      </vt:variant>
      <vt:variant>
        <vt:i4>231</vt:i4>
      </vt:variant>
      <vt:variant>
        <vt:i4>0</vt:i4>
      </vt:variant>
      <vt:variant>
        <vt:i4>5</vt:i4>
      </vt:variant>
      <vt:variant>
        <vt:lpwstr>vlsgmech.doc</vt:lpwstr>
      </vt:variant>
      <vt:variant>
        <vt:lpwstr>m133</vt:lpwstr>
      </vt:variant>
      <vt:variant>
        <vt:i4>65556</vt:i4>
      </vt:variant>
      <vt:variant>
        <vt:i4>228</vt:i4>
      </vt:variant>
      <vt:variant>
        <vt:i4>0</vt:i4>
      </vt:variant>
      <vt:variant>
        <vt:i4>5</vt:i4>
      </vt:variant>
      <vt:variant>
        <vt:lpwstr>vlsgmech.doc</vt:lpwstr>
      </vt:variant>
      <vt:variant>
        <vt:lpwstr>m131</vt:lpwstr>
      </vt:variant>
      <vt:variant>
        <vt:i4>20</vt:i4>
      </vt:variant>
      <vt:variant>
        <vt:i4>225</vt:i4>
      </vt:variant>
      <vt:variant>
        <vt:i4>0</vt:i4>
      </vt:variant>
      <vt:variant>
        <vt:i4>5</vt:i4>
      </vt:variant>
      <vt:variant>
        <vt:lpwstr>vlsgmech.doc</vt:lpwstr>
      </vt:variant>
      <vt:variant>
        <vt:lpwstr>m130</vt:lpwstr>
      </vt:variant>
      <vt:variant>
        <vt:i4>589845</vt:i4>
      </vt:variant>
      <vt:variant>
        <vt:i4>222</vt:i4>
      </vt:variant>
      <vt:variant>
        <vt:i4>0</vt:i4>
      </vt:variant>
      <vt:variant>
        <vt:i4>5</vt:i4>
      </vt:variant>
      <vt:variant>
        <vt:lpwstr>vlsgmech.doc</vt:lpwstr>
      </vt:variant>
      <vt:variant>
        <vt:lpwstr>m129</vt:lpwstr>
      </vt:variant>
      <vt:variant>
        <vt:i4>5111810</vt:i4>
      </vt:variant>
      <vt:variant>
        <vt:i4>219</vt:i4>
      </vt:variant>
      <vt:variant>
        <vt:i4>0</vt:i4>
      </vt:variant>
      <vt:variant>
        <vt:i4>5</vt:i4>
      </vt:variant>
      <vt:variant>
        <vt:lpwstr>vlsgmech2.doc</vt:lpwstr>
      </vt:variant>
      <vt:variant>
        <vt:lpwstr>m128</vt:lpwstr>
      </vt:variant>
      <vt:variant>
        <vt:i4>4259842</vt:i4>
      </vt:variant>
      <vt:variant>
        <vt:i4>216</vt:i4>
      </vt:variant>
      <vt:variant>
        <vt:i4>0</vt:i4>
      </vt:variant>
      <vt:variant>
        <vt:i4>5</vt:i4>
      </vt:variant>
      <vt:variant>
        <vt:lpwstr>vlsgmech2.doc</vt:lpwstr>
      </vt:variant>
      <vt:variant>
        <vt:lpwstr>m127</vt:lpwstr>
      </vt:variant>
      <vt:variant>
        <vt:i4>4587522</vt:i4>
      </vt:variant>
      <vt:variant>
        <vt:i4>213</vt:i4>
      </vt:variant>
      <vt:variant>
        <vt:i4>0</vt:i4>
      </vt:variant>
      <vt:variant>
        <vt:i4>5</vt:i4>
      </vt:variant>
      <vt:variant>
        <vt:lpwstr>vlsgmech2.doc</vt:lpwstr>
      </vt:variant>
      <vt:variant>
        <vt:lpwstr>m120</vt:lpwstr>
      </vt:variant>
      <vt:variant>
        <vt:i4>5177345</vt:i4>
      </vt:variant>
      <vt:variant>
        <vt:i4>210</vt:i4>
      </vt:variant>
      <vt:variant>
        <vt:i4>0</vt:i4>
      </vt:variant>
      <vt:variant>
        <vt:i4>5</vt:i4>
      </vt:variant>
      <vt:variant>
        <vt:lpwstr>vlsgmech2.doc</vt:lpwstr>
      </vt:variant>
      <vt:variant>
        <vt:lpwstr>m119</vt:lpwstr>
      </vt:variant>
      <vt:variant>
        <vt:i4>4259841</vt:i4>
      </vt:variant>
      <vt:variant>
        <vt:i4>207</vt:i4>
      </vt:variant>
      <vt:variant>
        <vt:i4>0</vt:i4>
      </vt:variant>
      <vt:variant>
        <vt:i4>5</vt:i4>
      </vt:variant>
      <vt:variant>
        <vt:lpwstr>vlsgmech2.doc</vt:lpwstr>
      </vt:variant>
      <vt:variant>
        <vt:lpwstr>m117</vt:lpwstr>
      </vt:variant>
      <vt:variant>
        <vt:i4>5177344</vt:i4>
      </vt:variant>
      <vt:variant>
        <vt:i4>204</vt:i4>
      </vt:variant>
      <vt:variant>
        <vt:i4>0</vt:i4>
      </vt:variant>
      <vt:variant>
        <vt:i4>5</vt:i4>
      </vt:variant>
      <vt:variant>
        <vt:lpwstr>vlsgmech2.doc</vt:lpwstr>
      </vt:variant>
      <vt:variant>
        <vt:lpwstr>m109</vt:lpwstr>
      </vt:variant>
      <vt:variant>
        <vt:i4>458775</vt:i4>
      </vt:variant>
      <vt:variant>
        <vt:i4>201</vt:i4>
      </vt:variant>
      <vt:variant>
        <vt:i4>0</vt:i4>
      </vt:variant>
      <vt:variant>
        <vt:i4>5</vt:i4>
      </vt:variant>
      <vt:variant>
        <vt:lpwstr>vlsgmech.doc</vt:lpwstr>
      </vt:variant>
      <vt:variant>
        <vt:lpwstr>m107</vt:lpwstr>
      </vt:variant>
      <vt:variant>
        <vt:i4>23</vt:i4>
      </vt:variant>
      <vt:variant>
        <vt:i4>198</vt:i4>
      </vt:variant>
      <vt:variant>
        <vt:i4>0</vt:i4>
      </vt:variant>
      <vt:variant>
        <vt:i4>5</vt:i4>
      </vt:variant>
      <vt:variant>
        <vt:lpwstr>vlsgmech.doc</vt:lpwstr>
      </vt:variant>
      <vt:variant>
        <vt:lpwstr>m100</vt:lpwstr>
      </vt:variant>
      <vt:variant>
        <vt:i4>3670055</vt:i4>
      </vt:variant>
      <vt:variant>
        <vt:i4>195</vt:i4>
      </vt:variant>
      <vt:variant>
        <vt:i4>0</vt:i4>
      </vt:variant>
      <vt:variant>
        <vt:i4>5</vt:i4>
      </vt:variant>
      <vt:variant>
        <vt:lpwstr>vlsgmech.doc</vt:lpwstr>
      </vt:variant>
      <vt:variant>
        <vt:lpwstr>m99</vt:lpwstr>
      </vt:variant>
      <vt:variant>
        <vt:i4>3670055</vt:i4>
      </vt:variant>
      <vt:variant>
        <vt:i4>192</vt:i4>
      </vt:variant>
      <vt:variant>
        <vt:i4>0</vt:i4>
      </vt:variant>
      <vt:variant>
        <vt:i4>5</vt:i4>
      </vt:variant>
      <vt:variant>
        <vt:lpwstr>vlsgmech.doc</vt:lpwstr>
      </vt:variant>
      <vt:variant>
        <vt:lpwstr>m98</vt:lpwstr>
      </vt:variant>
      <vt:variant>
        <vt:i4>3670055</vt:i4>
      </vt:variant>
      <vt:variant>
        <vt:i4>189</vt:i4>
      </vt:variant>
      <vt:variant>
        <vt:i4>0</vt:i4>
      </vt:variant>
      <vt:variant>
        <vt:i4>5</vt:i4>
      </vt:variant>
      <vt:variant>
        <vt:lpwstr>vlsgmech.doc</vt:lpwstr>
      </vt:variant>
      <vt:variant>
        <vt:lpwstr>m96</vt:lpwstr>
      </vt:variant>
      <vt:variant>
        <vt:i4>8257584</vt:i4>
      </vt:variant>
      <vt:variant>
        <vt:i4>186</vt:i4>
      </vt:variant>
      <vt:variant>
        <vt:i4>0</vt:i4>
      </vt:variant>
      <vt:variant>
        <vt:i4>5</vt:i4>
      </vt:variant>
      <vt:variant>
        <vt:lpwstr>vlsgmech2.doc</vt:lpwstr>
      </vt:variant>
      <vt:variant>
        <vt:lpwstr>m95</vt:lpwstr>
      </vt:variant>
      <vt:variant>
        <vt:i4>3670055</vt:i4>
      </vt:variant>
      <vt:variant>
        <vt:i4>183</vt:i4>
      </vt:variant>
      <vt:variant>
        <vt:i4>0</vt:i4>
      </vt:variant>
      <vt:variant>
        <vt:i4>5</vt:i4>
      </vt:variant>
      <vt:variant>
        <vt:lpwstr>vlsgmech.doc</vt:lpwstr>
      </vt:variant>
      <vt:variant>
        <vt:lpwstr>m94</vt:lpwstr>
      </vt:variant>
      <vt:variant>
        <vt:i4>3670055</vt:i4>
      </vt:variant>
      <vt:variant>
        <vt:i4>180</vt:i4>
      </vt:variant>
      <vt:variant>
        <vt:i4>0</vt:i4>
      </vt:variant>
      <vt:variant>
        <vt:i4>5</vt:i4>
      </vt:variant>
      <vt:variant>
        <vt:lpwstr>vlsgmech.doc</vt:lpwstr>
      </vt:variant>
      <vt:variant>
        <vt:lpwstr>m93</vt:lpwstr>
      </vt:variant>
      <vt:variant>
        <vt:i4>3670055</vt:i4>
      </vt:variant>
      <vt:variant>
        <vt:i4>177</vt:i4>
      </vt:variant>
      <vt:variant>
        <vt:i4>0</vt:i4>
      </vt:variant>
      <vt:variant>
        <vt:i4>5</vt:i4>
      </vt:variant>
      <vt:variant>
        <vt:lpwstr>vlsgmech.doc</vt:lpwstr>
      </vt:variant>
      <vt:variant>
        <vt:lpwstr>m92</vt:lpwstr>
      </vt:variant>
      <vt:variant>
        <vt:i4>3670055</vt:i4>
      </vt:variant>
      <vt:variant>
        <vt:i4>174</vt:i4>
      </vt:variant>
      <vt:variant>
        <vt:i4>0</vt:i4>
      </vt:variant>
      <vt:variant>
        <vt:i4>5</vt:i4>
      </vt:variant>
      <vt:variant>
        <vt:lpwstr>vlsgmech.doc</vt:lpwstr>
      </vt:variant>
      <vt:variant>
        <vt:lpwstr>m91</vt:lpwstr>
      </vt:variant>
      <vt:variant>
        <vt:i4>3735591</vt:i4>
      </vt:variant>
      <vt:variant>
        <vt:i4>171</vt:i4>
      </vt:variant>
      <vt:variant>
        <vt:i4>0</vt:i4>
      </vt:variant>
      <vt:variant>
        <vt:i4>5</vt:i4>
      </vt:variant>
      <vt:variant>
        <vt:lpwstr>vlsgmech.doc</vt:lpwstr>
      </vt:variant>
      <vt:variant>
        <vt:lpwstr>m88</vt:lpwstr>
      </vt:variant>
      <vt:variant>
        <vt:i4>3735591</vt:i4>
      </vt:variant>
      <vt:variant>
        <vt:i4>168</vt:i4>
      </vt:variant>
      <vt:variant>
        <vt:i4>0</vt:i4>
      </vt:variant>
      <vt:variant>
        <vt:i4>5</vt:i4>
      </vt:variant>
      <vt:variant>
        <vt:lpwstr>vlsgmech.doc</vt:lpwstr>
      </vt:variant>
      <vt:variant>
        <vt:lpwstr>m86</vt:lpwstr>
      </vt:variant>
      <vt:variant>
        <vt:i4>3735591</vt:i4>
      </vt:variant>
      <vt:variant>
        <vt:i4>165</vt:i4>
      </vt:variant>
      <vt:variant>
        <vt:i4>0</vt:i4>
      </vt:variant>
      <vt:variant>
        <vt:i4>5</vt:i4>
      </vt:variant>
      <vt:variant>
        <vt:lpwstr>vlsgmech.doc</vt:lpwstr>
      </vt:variant>
      <vt:variant>
        <vt:lpwstr>m83</vt:lpwstr>
      </vt:variant>
      <vt:variant>
        <vt:i4>3735591</vt:i4>
      </vt:variant>
      <vt:variant>
        <vt:i4>162</vt:i4>
      </vt:variant>
      <vt:variant>
        <vt:i4>0</vt:i4>
      </vt:variant>
      <vt:variant>
        <vt:i4>5</vt:i4>
      </vt:variant>
      <vt:variant>
        <vt:lpwstr>vlsgmech.doc</vt:lpwstr>
      </vt:variant>
      <vt:variant>
        <vt:lpwstr>m82</vt:lpwstr>
      </vt:variant>
      <vt:variant>
        <vt:i4>7340080</vt:i4>
      </vt:variant>
      <vt:variant>
        <vt:i4>159</vt:i4>
      </vt:variant>
      <vt:variant>
        <vt:i4>0</vt:i4>
      </vt:variant>
      <vt:variant>
        <vt:i4>5</vt:i4>
      </vt:variant>
      <vt:variant>
        <vt:lpwstr>vlsgmech2.doc</vt:lpwstr>
      </vt:variant>
      <vt:variant>
        <vt:lpwstr>m79</vt:lpwstr>
      </vt:variant>
      <vt:variant>
        <vt:i4>7340080</vt:i4>
      </vt:variant>
      <vt:variant>
        <vt:i4>156</vt:i4>
      </vt:variant>
      <vt:variant>
        <vt:i4>0</vt:i4>
      </vt:variant>
      <vt:variant>
        <vt:i4>5</vt:i4>
      </vt:variant>
      <vt:variant>
        <vt:lpwstr>vlsgmech2.doc</vt:lpwstr>
      </vt:variant>
      <vt:variant>
        <vt:lpwstr>m77</vt:lpwstr>
      </vt:variant>
      <vt:variant>
        <vt:i4>7667750</vt:i4>
      </vt:variant>
      <vt:variant>
        <vt:i4>153</vt:i4>
      </vt:variant>
      <vt:variant>
        <vt:i4>0</vt:i4>
      </vt:variant>
      <vt:variant>
        <vt:i4>5</vt:i4>
      </vt:variant>
      <vt:variant>
        <vt:lpwstr>m73.xls</vt:lpwstr>
      </vt:variant>
      <vt:variant>
        <vt:lpwstr/>
      </vt:variant>
      <vt:variant>
        <vt:i4>7340080</vt:i4>
      </vt:variant>
      <vt:variant>
        <vt:i4>150</vt:i4>
      </vt:variant>
      <vt:variant>
        <vt:i4>0</vt:i4>
      </vt:variant>
      <vt:variant>
        <vt:i4>5</vt:i4>
      </vt:variant>
      <vt:variant>
        <vt:lpwstr>vlsgmech2.doc</vt:lpwstr>
      </vt:variant>
      <vt:variant>
        <vt:lpwstr>m73</vt:lpwstr>
      </vt:variant>
      <vt:variant>
        <vt:i4>7340080</vt:i4>
      </vt:variant>
      <vt:variant>
        <vt:i4>147</vt:i4>
      </vt:variant>
      <vt:variant>
        <vt:i4>0</vt:i4>
      </vt:variant>
      <vt:variant>
        <vt:i4>5</vt:i4>
      </vt:variant>
      <vt:variant>
        <vt:lpwstr>vlsgmech2.doc</vt:lpwstr>
      </vt:variant>
      <vt:variant>
        <vt:lpwstr>m72</vt:lpwstr>
      </vt:variant>
      <vt:variant>
        <vt:i4>7667751</vt:i4>
      </vt:variant>
      <vt:variant>
        <vt:i4>144</vt:i4>
      </vt:variant>
      <vt:variant>
        <vt:i4>0</vt:i4>
      </vt:variant>
      <vt:variant>
        <vt:i4>5</vt:i4>
      </vt:variant>
      <vt:variant>
        <vt:lpwstr>m72.xls</vt:lpwstr>
      </vt:variant>
      <vt:variant>
        <vt:lpwstr/>
      </vt:variant>
      <vt:variant>
        <vt:i4>7405616</vt:i4>
      </vt:variant>
      <vt:variant>
        <vt:i4>141</vt:i4>
      </vt:variant>
      <vt:variant>
        <vt:i4>0</vt:i4>
      </vt:variant>
      <vt:variant>
        <vt:i4>5</vt:i4>
      </vt:variant>
      <vt:variant>
        <vt:lpwstr>vlsgmech2.doc</vt:lpwstr>
      </vt:variant>
      <vt:variant>
        <vt:lpwstr>m69</vt:lpwstr>
      </vt:variant>
      <vt:variant>
        <vt:i4>7405616</vt:i4>
      </vt:variant>
      <vt:variant>
        <vt:i4>138</vt:i4>
      </vt:variant>
      <vt:variant>
        <vt:i4>0</vt:i4>
      </vt:variant>
      <vt:variant>
        <vt:i4>5</vt:i4>
      </vt:variant>
      <vt:variant>
        <vt:lpwstr>vlsgmech2.doc</vt:lpwstr>
      </vt:variant>
      <vt:variant>
        <vt:lpwstr>m65</vt:lpwstr>
      </vt:variant>
      <vt:variant>
        <vt:i4>7405616</vt:i4>
      </vt:variant>
      <vt:variant>
        <vt:i4>135</vt:i4>
      </vt:variant>
      <vt:variant>
        <vt:i4>0</vt:i4>
      </vt:variant>
      <vt:variant>
        <vt:i4>5</vt:i4>
      </vt:variant>
      <vt:variant>
        <vt:lpwstr>vlsgmech2.doc</vt:lpwstr>
      </vt:variant>
      <vt:variant>
        <vt:lpwstr>m62</vt:lpwstr>
      </vt:variant>
      <vt:variant>
        <vt:i4>3407911</vt:i4>
      </vt:variant>
      <vt:variant>
        <vt:i4>132</vt:i4>
      </vt:variant>
      <vt:variant>
        <vt:i4>0</vt:i4>
      </vt:variant>
      <vt:variant>
        <vt:i4>5</vt:i4>
      </vt:variant>
      <vt:variant>
        <vt:lpwstr>vlsgmech.doc</vt:lpwstr>
      </vt:variant>
      <vt:variant>
        <vt:lpwstr>m59</vt:lpwstr>
      </vt:variant>
      <vt:variant>
        <vt:i4>3407911</vt:i4>
      </vt:variant>
      <vt:variant>
        <vt:i4>126</vt:i4>
      </vt:variant>
      <vt:variant>
        <vt:i4>0</vt:i4>
      </vt:variant>
      <vt:variant>
        <vt:i4>5</vt:i4>
      </vt:variant>
      <vt:variant>
        <vt:lpwstr>vlsgmech.doc</vt:lpwstr>
      </vt:variant>
      <vt:variant>
        <vt:lpwstr>m55</vt:lpwstr>
      </vt:variant>
      <vt:variant>
        <vt:i4>3473447</vt:i4>
      </vt:variant>
      <vt:variant>
        <vt:i4>90</vt:i4>
      </vt:variant>
      <vt:variant>
        <vt:i4>0</vt:i4>
      </vt:variant>
      <vt:variant>
        <vt:i4>5</vt:i4>
      </vt:variant>
      <vt:variant>
        <vt:lpwstr>vlsgmech.doc</vt:lpwstr>
      </vt:variant>
      <vt:variant>
        <vt:lpwstr>m49</vt:lpwstr>
      </vt:variant>
      <vt:variant>
        <vt:i4>3473447</vt:i4>
      </vt:variant>
      <vt:variant>
        <vt:i4>84</vt:i4>
      </vt:variant>
      <vt:variant>
        <vt:i4>0</vt:i4>
      </vt:variant>
      <vt:variant>
        <vt:i4>5</vt:i4>
      </vt:variant>
      <vt:variant>
        <vt:lpwstr>vlsgmech.doc</vt:lpwstr>
      </vt:variant>
      <vt:variant>
        <vt:lpwstr>m45</vt:lpwstr>
      </vt:variant>
      <vt:variant>
        <vt:i4>3473447</vt:i4>
      </vt:variant>
      <vt:variant>
        <vt:i4>81</vt:i4>
      </vt:variant>
      <vt:variant>
        <vt:i4>0</vt:i4>
      </vt:variant>
      <vt:variant>
        <vt:i4>5</vt:i4>
      </vt:variant>
      <vt:variant>
        <vt:lpwstr>vlsgmech.doc</vt:lpwstr>
      </vt:variant>
      <vt:variant>
        <vt:lpwstr>m44</vt:lpwstr>
      </vt:variant>
      <vt:variant>
        <vt:i4>3276839</vt:i4>
      </vt:variant>
      <vt:variant>
        <vt:i4>78</vt:i4>
      </vt:variant>
      <vt:variant>
        <vt:i4>0</vt:i4>
      </vt:variant>
      <vt:variant>
        <vt:i4>5</vt:i4>
      </vt:variant>
      <vt:variant>
        <vt:lpwstr>vlsgmech.doc</vt:lpwstr>
      </vt:variant>
      <vt:variant>
        <vt:lpwstr>m30</vt:lpwstr>
      </vt:variant>
      <vt:variant>
        <vt:i4>3342375</vt:i4>
      </vt:variant>
      <vt:variant>
        <vt:i4>75</vt:i4>
      </vt:variant>
      <vt:variant>
        <vt:i4>0</vt:i4>
      </vt:variant>
      <vt:variant>
        <vt:i4>5</vt:i4>
      </vt:variant>
      <vt:variant>
        <vt:lpwstr>vlsgmech.doc</vt:lpwstr>
      </vt:variant>
      <vt:variant>
        <vt:lpwstr>m27</vt:lpwstr>
      </vt:variant>
      <vt:variant>
        <vt:i4>3342375</vt:i4>
      </vt:variant>
      <vt:variant>
        <vt:i4>72</vt:i4>
      </vt:variant>
      <vt:variant>
        <vt:i4>0</vt:i4>
      </vt:variant>
      <vt:variant>
        <vt:i4>5</vt:i4>
      </vt:variant>
      <vt:variant>
        <vt:lpwstr>vlsgmech.doc</vt:lpwstr>
      </vt:variant>
      <vt:variant>
        <vt:lpwstr>m26</vt:lpwstr>
      </vt:variant>
      <vt:variant>
        <vt:i4>3342375</vt:i4>
      </vt:variant>
      <vt:variant>
        <vt:i4>69</vt:i4>
      </vt:variant>
      <vt:variant>
        <vt:i4>0</vt:i4>
      </vt:variant>
      <vt:variant>
        <vt:i4>5</vt:i4>
      </vt:variant>
      <vt:variant>
        <vt:lpwstr>vlsgmech.doc</vt:lpwstr>
      </vt:variant>
      <vt:variant>
        <vt:lpwstr>m25</vt:lpwstr>
      </vt:variant>
      <vt:variant>
        <vt:i4>3145767</vt:i4>
      </vt:variant>
      <vt:variant>
        <vt:i4>66</vt:i4>
      </vt:variant>
      <vt:variant>
        <vt:i4>0</vt:i4>
      </vt:variant>
      <vt:variant>
        <vt:i4>5</vt:i4>
      </vt:variant>
      <vt:variant>
        <vt:lpwstr>vlsgmech.doc</vt:lpwstr>
      </vt:variant>
      <vt:variant>
        <vt:lpwstr>m19</vt:lpwstr>
      </vt:variant>
      <vt:variant>
        <vt:i4>3145767</vt:i4>
      </vt:variant>
      <vt:variant>
        <vt:i4>63</vt:i4>
      </vt:variant>
      <vt:variant>
        <vt:i4>0</vt:i4>
      </vt:variant>
      <vt:variant>
        <vt:i4>5</vt:i4>
      </vt:variant>
      <vt:variant>
        <vt:lpwstr>vlsgmech.doc</vt:lpwstr>
      </vt:variant>
      <vt:variant>
        <vt:lpwstr>m18</vt:lpwstr>
      </vt:variant>
      <vt:variant>
        <vt:i4>3145767</vt:i4>
      </vt:variant>
      <vt:variant>
        <vt:i4>60</vt:i4>
      </vt:variant>
      <vt:variant>
        <vt:i4>0</vt:i4>
      </vt:variant>
      <vt:variant>
        <vt:i4>5</vt:i4>
      </vt:variant>
      <vt:variant>
        <vt:lpwstr>vlsgmech.doc</vt:lpwstr>
      </vt:variant>
      <vt:variant>
        <vt:lpwstr>m17</vt:lpwstr>
      </vt:variant>
      <vt:variant>
        <vt:i4>3145767</vt:i4>
      </vt:variant>
      <vt:variant>
        <vt:i4>57</vt:i4>
      </vt:variant>
      <vt:variant>
        <vt:i4>0</vt:i4>
      </vt:variant>
      <vt:variant>
        <vt:i4>5</vt:i4>
      </vt:variant>
      <vt:variant>
        <vt:lpwstr>vlsgmech.doc</vt:lpwstr>
      </vt:variant>
      <vt:variant>
        <vt:lpwstr>m16</vt:lpwstr>
      </vt:variant>
      <vt:variant>
        <vt:i4>3145767</vt:i4>
      </vt:variant>
      <vt:variant>
        <vt:i4>54</vt:i4>
      </vt:variant>
      <vt:variant>
        <vt:i4>0</vt:i4>
      </vt:variant>
      <vt:variant>
        <vt:i4>5</vt:i4>
      </vt:variant>
      <vt:variant>
        <vt:lpwstr>vlsgmech.doc</vt:lpwstr>
      </vt:variant>
      <vt:variant>
        <vt:lpwstr>m15</vt:lpwstr>
      </vt:variant>
      <vt:variant>
        <vt:i4>3145767</vt:i4>
      </vt:variant>
      <vt:variant>
        <vt:i4>51</vt:i4>
      </vt:variant>
      <vt:variant>
        <vt:i4>0</vt:i4>
      </vt:variant>
      <vt:variant>
        <vt:i4>5</vt:i4>
      </vt:variant>
      <vt:variant>
        <vt:lpwstr>vlsgmech.doc</vt:lpwstr>
      </vt:variant>
      <vt:variant>
        <vt:lpwstr>m14</vt:lpwstr>
      </vt:variant>
      <vt:variant>
        <vt:i4>3145767</vt:i4>
      </vt:variant>
      <vt:variant>
        <vt:i4>48</vt:i4>
      </vt:variant>
      <vt:variant>
        <vt:i4>0</vt:i4>
      </vt:variant>
      <vt:variant>
        <vt:i4>5</vt:i4>
      </vt:variant>
      <vt:variant>
        <vt:lpwstr>vlsgmech.doc</vt:lpwstr>
      </vt:variant>
      <vt:variant>
        <vt:lpwstr>m10</vt:lpwstr>
      </vt:variant>
      <vt:variant>
        <vt:i4>3670055</vt:i4>
      </vt:variant>
      <vt:variant>
        <vt:i4>45</vt:i4>
      </vt:variant>
      <vt:variant>
        <vt:i4>0</vt:i4>
      </vt:variant>
      <vt:variant>
        <vt:i4>5</vt:i4>
      </vt:variant>
      <vt:variant>
        <vt:lpwstr>vlsgmech.doc</vt:lpwstr>
      </vt:variant>
      <vt:variant>
        <vt:lpwstr>m9</vt:lpwstr>
      </vt:variant>
      <vt:variant>
        <vt:i4>3735591</vt:i4>
      </vt:variant>
      <vt:variant>
        <vt:i4>42</vt:i4>
      </vt:variant>
      <vt:variant>
        <vt:i4>0</vt:i4>
      </vt:variant>
      <vt:variant>
        <vt:i4>5</vt:i4>
      </vt:variant>
      <vt:variant>
        <vt:lpwstr>vlsgmech.doc</vt:lpwstr>
      </vt:variant>
      <vt:variant>
        <vt:lpwstr>m8</vt:lpwstr>
      </vt:variant>
      <vt:variant>
        <vt:i4>3407911</vt:i4>
      </vt:variant>
      <vt:variant>
        <vt:i4>15</vt:i4>
      </vt:variant>
      <vt:variant>
        <vt:i4>0</vt:i4>
      </vt:variant>
      <vt:variant>
        <vt:i4>5</vt:i4>
      </vt:variant>
      <vt:variant>
        <vt:lpwstr>vlsgmech.doc</vt:lpwstr>
      </vt:variant>
      <vt:variant>
        <vt:lpwstr>m5</vt:lpwstr>
      </vt:variant>
      <vt:variant>
        <vt:i4>3473447</vt:i4>
      </vt:variant>
      <vt:variant>
        <vt:i4>12</vt:i4>
      </vt:variant>
      <vt:variant>
        <vt:i4>0</vt:i4>
      </vt:variant>
      <vt:variant>
        <vt:i4>5</vt:i4>
      </vt:variant>
      <vt:variant>
        <vt:lpwstr>vlsgmech.doc</vt:lpwstr>
      </vt:variant>
      <vt:variant>
        <vt:lpwstr>m4</vt:lpwstr>
      </vt:variant>
      <vt:variant>
        <vt:i4>3276839</vt:i4>
      </vt:variant>
      <vt:variant>
        <vt:i4>9</vt:i4>
      </vt:variant>
      <vt:variant>
        <vt:i4>0</vt:i4>
      </vt:variant>
      <vt:variant>
        <vt:i4>5</vt:i4>
      </vt:variant>
      <vt:variant>
        <vt:lpwstr>vlsgmech.doc</vt:lpwstr>
      </vt:variant>
      <vt:variant>
        <vt:lpwstr>m3</vt:lpwstr>
      </vt:variant>
      <vt:variant>
        <vt:i4>3342375</vt:i4>
      </vt:variant>
      <vt:variant>
        <vt:i4>6</vt:i4>
      </vt:variant>
      <vt:variant>
        <vt:i4>0</vt:i4>
      </vt:variant>
      <vt:variant>
        <vt:i4>5</vt:i4>
      </vt:variant>
      <vt:variant>
        <vt:lpwstr>vlsgmech.doc</vt:lpwstr>
      </vt:variant>
      <vt:variant>
        <vt:lpwstr>m2</vt:lpwstr>
      </vt:variant>
      <vt:variant>
        <vt:i4>3735599</vt:i4>
      </vt:variant>
      <vt:variant>
        <vt:i4>3</vt:i4>
      </vt:variant>
      <vt:variant>
        <vt:i4>0</vt:i4>
      </vt:variant>
      <vt:variant>
        <vt:i4>5</vt:i4>
      </vt:variant>
      <vt:variant>
        <vt:lpwstr>m2.xls</vt:lpwstr>
      </vt:variant>
      <vt:variant>
        <vt:lpwstr/>
      </vt:variant>
      <vt:variant>
        <vt:i4>3145767</vt:i4>
      </vt:variant>
      <vt:variant>
        <vt:i4>0</vt:i4>
      </vt:variant>
      <vt:variant>
        <vt:i4>0</vt:i4>
      </vt:variant>
      <vt:variant>
        <vt:i4>5</vt:i4>
      </vt:variant>
      <vt:variant>
        <vt:lpwstr>vlsgmech.doc</vt:lpwstr>
      </vt:variant>
      <vt:variant>
        <vt:lpwstr>m1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Pittys Physikaufgaben - Elektrizitätslehre</dc:title>
  <dc:subject/>
  <dc:creator>pitty</dc:creator>
  <cp:keywords/>
  <cp:lastModifiedBy>Lehrkraft LRA</cp:lastModifiedBy>
  <cp:revision>40</cp:revision>
  <cp:lastPrinted>2008-11-18T14:57:00Z</cp:lastPrinted>
  <dcterms:created xsi:type="dcterms:W3CDTF">2020-03-04T10:05:00Z</dcterms:created>
  <dcterms:modified xsi:type="dcterms:W3CDTF">2022-12-07T13:59:00Z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